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RHDHVTableNormal"/>
        <w:tblW w:w="0" w:type="auto"/>
        <w:tblLook w:val="04A0" w:firstRow="1" w:lastRow="0" w:firstColumn="1" w:lastColumn="0" w:noHBand="0" w:noVBand="1"/>
      </w:tblPr>
      <w:tblGrid>
        <w:gridCol w:w="1134"/>
        <w:gridCol w:w="4876"/>
      </w:tblGrid>
      <w:tr w:rsidR="00E73E92" w:rsidRPr="00057099" w14:paraId="6F9AC53B" w14:textId="77777777" w:rsidTr="002D69CB">
        <w:bookmarkStart w:id="0" w:name="_Hlk50556868" w:displacedByCustomXml="next"/>
        <w:bookmarkEnd w:id="0" w:displacedByCustomXml="next"/>
        <w:sdt>
          <w:sdtPr>
            <w:tag w:val="DocType"/>
            <w:id w:val="735600071"/>
            <w:placeholder>
              <w:docPart w:val="6CC03C37049D47218E0DEF949BE9AB2C"/>
            </w:placeholder>
            <w:dataBinding w:xpath="ns0:TTCProperties[1]/ns0:DocType[1]" w:storeItemID="{1E034348-045F-4E44-A689-465A50D863E6}"/>
            <w:text/>
          </w:sdtPr>
          <w:sdtEndPr/>
          <w:sdtContent>
            <w:tc>
              <w:tcPr>
                <w:tcW w:w="6010" w:type="dxa"/>
                <w:gridSpan w:val="2"/>
                <w:vAlign w:val="top"/>
              </w:tcPr>
              <w:p w14:paraId="3D1BD3D7" w14:textId="69E7A738" w:rsidR="00E73E92" w:rsidRPr="00057099" w:rsidRDefault="00057099" w:rsidP="002D69CB">
                <w:pPr>
                  <w:pStyle w:val="Heading8"/>
                  <w:jc w:val="center"/>
                  <w:outlineLvl w:val="7"/>
                </w:pPr>
                <w:r w:rsidRPr="00057099">
                  <w:t>Specification</w:t>
                </w:r>
              </w:p>
            </w:tc>
          </w:sdtContent>
        </w:sdt>
      </w:tr>
      <w:tr w:rsidR="00E73E92" w:rsidRPr="00057099" w14:paraId="0C84431B" w14:textId="77777777" w:rsidTr="009D0773">
        <w:sdt>
          <w:sdtPr>
            <w:tag w:val="DocTitle"/>
            <w:id w:val="-81839841"/>
            <w:placeholder>
              <w:docPart w:val="0ABB83BA7A1F45A5856839165D6ADC74"/>
            </w:placeholder>
            <w:dataBinding w:xpath="ns0:TTCProperties[1]/ns0:DocTitle[1]" w:storeItemID="{1E034348-045F-4E44-A689-465A50D863E6}"/>
            <w:text w:multiLine="1"/>
          </w:sdtPr>
          <w:sdtEndPr/>
          <w:sdtContent>
            <w:tc>
              <w:tcPr>
                <w:tcW w:w="6010" w:type="dxa"/>
                <w:gridSpan w:val="2"/>
              </w:tcPr>
              <w:p w14:paraId="1F8D5861" w14:textId="73578022" w:rsidR="00E73E92" w:rsidRPr="00057099" w:rsidRDefault="00057099" w:rsidP="007D05B5">
                <w:pPr>
                  <w:pStyle w:val="Title"/>
                </w:pPr>
                <w:r w:rsidRPr="00057099">
                  <w:t>Renovatie AWZI Nieuwe Wetering</w:t>
                </w:r>
              </w:p>
            </w:tc>
          </w:sdtContent>
        </w:sdt>
      </w:tr>
      <w:tr w:rsidR="00E73E92" w:rsidRPr="00057099" w14:paraId="60E57690" w14:textId="77777777" w:rsidTr="009D0773">
        <w:sdt>
          <w:sdtPr>
            <w:tag w:val="DocSubtitle"/>
            <w:id w:val="-1525397475"/>
            <w:placeholder>
              <w:docPart w:val="90D8414667C848DB9CC3CEA72833A295"/>
            </w:placeholder>
            <w:dataBinding w:xpath="ns0:TTCProperties[1]/ns0:DocSubtitle[1]" w:storeItemID="{1E034348-045F-4E44-A689-465A50D863E6}"/>
            <w:text w:multiLine="1"/>
          </w:sdtPr>
          <w:sdtEndPr/>
          <w:sdtContent>
            <w:tc>
              <w:tcPr>
                <w:tcW w:w="6010" w:type="dxa"/>
                <w:gridSpan w:val="2"/>
              </w:tcPr>
              <w:p w14:paraId="490F0952" w14:textId="10AFAC84" w:rsidR="00E73E92" w:rsidRPr="00057099" w:rsidRDefault="00057099" w:rsidP="00885FD3">
                <w:pPr>
                  <w:pStyle w:val="Subtitle"/>
                </w:pPr>
                <w:r w:rsidRPr="00057099">
                  <w:t>3.1.2 AWZI Nieuwe Wetering Technische werken WTB</w:t>
                </w:r>
                <w:r w:rsidRPr="00057099">
                  <w:br/>
                  <w:t>DIG-10035</w:t>
                </w:r>
              </w:p>
            </w:tc>
          </w:sdtContent>
        </w:sdt>
      </w:tr>
      <w:tr w:rsidR="00E73E92" w:rsidRPr="00057099" w14:paraId="228B5476" w14:textId="77777777" w:rsidTr="009D0773">
        <w:tc>
          <w:tcPr>
            <w:tcW w:w="1134" w:type="dxa"/>
          </w:tcPr>
          <w:p w14:paraId="5E02621B" w14:textId="2A2A92AB" w:rsidR="00E73E92" w:rsidRPr="00057099" w:rsidRDefault="0009126C" w:rsidP="00885FD3">
            <w:sdt>
              <w:sdtPr>
                <w:tag w:val="dlClient"/>
                <w:id w:val="-745420375"/>
                <w:placeholder>
                  <w:docPart w:val="77D264D549AC46359C36E58B82D71FF9"/>
                </w:placeholder>
                <w:dataBinding w:xpath="ns0:DataLabels[1]/ns0:dlClient[1]" w:storeItemID="{D1A12BF0-ECF8-4D86-9A0A-04E0854096CA}"/>
                <w:text/>
              </w:sdtPr>
              <w:sdtEndPr/>
              <w:sdtContent>
                <w:r w:rsidR="00057099">
                  <w:t>Klant</w:t>
                </w:r>
              </w:sdtContent>
            </w:sdt>
            <w:r w:rsidR="00E73E92" w:rsidRPr="00057099">
              <w:t>:</w:t>
            </w:r>
          </w:p>
        </w:tc>
        <w:sdt>
          <w:sdtPr>
            <w:tag w:val="Client"/>
            <w:id w:val="-771558824"/>
            <w:placeholder>
              <w:docPart w:val="C8850F67708A49318E86CCF5C7243F2B"/>
            </w:placeholder>
            <w:dataBinding w:xpath="ns0:TTCProperties[1]/ns0:Client[1]" w:storeItemID="{1E034348-045F-4E44-A689-465A50D863E6}"/>
            <w:text/>
          </w:sdtPr>
          <w:sdtEndPr/>
          <w:sdtContent>
            <w:tc>
              <w:tcPr>
                <w:tcW w:w="4876" w:type="dxa"/>
              </w:tcPr>
              <w:p w14:paraId="1C7A7FF3" w14:textId="64D888E6" w:rsidR="00E73E92" w:rsidRPr="00057099" w:rsidRDefault="00057099" w:rsidP="00885FD3">
                <w:r w:rsidRPr="00057099">
                  <w:t>Hoogheemraadschap van Rijnland</w:t>
                </w:r>
              </w:p>
            </w:tc>
          </w:sdtContent>
        </w:sdt>
      </w:tr>
      <w:tr w:rsidR="00E73E92" w:rsidRPr="00057099" w14:paraId="1BF5ACB3" w14:textId="77777777" w:rsidTr="009D0773">
        <w:tc>
          <w:tcPr>
            <w:tcW w:w="1134" w:type="dxa"/>
          </w:tcPr>
          <w:p w14:paraId="5633FBC5" w14:textId="77777777" w:rsidR="00E73E92" w:rsidRPr="00057099" w:rsidRDefault="00E73E92" w:rsidP="00885FD3"/>
        </w:tc>
        <w:tc>
          <w:tcPr>
            <w:tcW w:w="4876" w:type="dxa"/>
          </w:tcPr>
          <w:p w14:paraId="234EAAA8" w14:textId="77777777" w:rsidR="00E73E92" w:rsidRPr="00057099" w:rsidRDefault="00E73E92" w:rsidP="00885FD3"/>
        </w:tc>
      </w:tr>
      <w:tr w:rsidR="00E73E92" w:rsidRPr="00057099" w14:paraId="129F93B8" w14:textId="77777777" w:rsidTr="009D0773">
        <w:tc>
          <w:tcPr>
            <w:tcW w:w="1134" w:type="dxa"/>
          </w:tcPr>
          <w:p w14:paraId="3AEF1550" w14:textId="035D2A1E" w:rsidR="00E73E92" w:rsidRPr="00057099" w:rsidRDefault="0009126C" w:rsidP="00885FD3">
            <w:sdt>
              <w:sdtPr>
                <w:tag w:val="dlReference"/>
                <w:id w:val="2090348594"/>
                <w:placeholder>
                  <w:docPart w:val="44DE4F6F72254A958702AE7626D4B9A0"/>
                </w:placeholder>
                <w:dataBinding w:xpath="ns0:DataLabels[1]/ns0:dlReference[1]" w:storeItemID="{D1A12BF0-ECF8-4D86-9A0A-04E0854096CA}"/>
                <w:text/>
              </w:sdtPr>
              <w:sdtEndPr/>
              <w:sdtContent>
                <w:r w:rsidR="00057099">
                  <w:t>Referentie</w:t>
                </w:r>
              </w:sdtContent>
            </w:sdt>
            <w:r w:rsidR="00E73E92" w:rsidRPr="00057099">
              <w:t>:</w:t>
            </w:r>
          </w:p>
        </w:tc>
        <w:sdt>
          <w:sdtPr>
            <w:tag w:val="CDCCode"/>
            <w:id w:val="1305196464"/>
            <w:placeholder>
              <w:docPart w:val="B49CBCDD3B0F46EA8F992F4F626BC26E"/>
            </w:placeholder>
            <w:dataBinding w:xpath="ns0:TTCProperties[1]/ns0:CDCCode[1]" w:storeItemID="{1E034348-045F-4E44-A689-465A50D863E6}"/>
            <w:text/>
          </w:sdtPr>
          <w:sdtEndPr/>
          <w:sdtContent>
            <w:tc>
              <w:tcPr>
                <w:tcW w:w="4876" w:type="dxa"/>
              </w:tcPr>
              <w:p w14:paraId="01116014" w14:textId="0FD83D18" w:rsidR="00E73E92" w:rsidRPr="00057099" w:rsidRDefault="00057099" w:rsidP="00885FD3">
                <w:r w:rsidRPr="00057099">
                  <w:t>BG3908-RHD-XX-XX-RP-PM-0016</w:t>
                </w:r>
              </w:p>
            </w:tc>
          </w:sdtContent>
        </w:sdt>
      </w:tr>
      <w:tr w:rsidR="00E73E92" w:rsidRPr="00057099" w14:paraId="6522D818" w14:textId="77777777" w:rsidTr="009D0773">
        <w:tc>
          <w:tcPr>
            <w:tcW w:w="1134" w:type="dxa"/>
          </w:tcPr>
          <w:p w14:paraId="0EF2B305" w14:textId="77777777" w:rsidR="00E73E92" w:rsidRPr="00057099" w:rsidRDefault="0009126C" w:rsidP="00885FD3">
            <w:sdt>
              <w:sdtPr>
                <w:tag w:val="dlRevision"/>
                <w:id w:val="1329706542"/>
                <w:placeholder>
                  <w:docPart w:val="0127D9C0B66C4913B41646BAF108B265"/>
                </w:placeholder>
                <w:dataBinding w:xpath="ns0:DataLabels[1]/ns0:dlRevision[1]" w:storeItemID="{D1A12BF0-ECF8-4D86-9A0A-04E0854096CA}"/>
                <w:text/>
              </w:sdtPr>
              <w:sdtEndPr/>
              <w:sdtContent>
                <w:r w:rsidR="00E73E92" w:rsidRPr="00057099">
                  <w:t>Status</w:t>
                </w:r>
              </w:sdtContent>
            </w:sdt>
            <w:r w:rsidR="00E73E92" w:rsidRPr="00057099">
              <w:t>:</w:t>
            </w:r>
          </w:p>
        </w:tc>
        <w:tc>
          <w:tcPr>
            <w:tcW w:w="4876" w:type="dxa"/>
          </w:tcPr>
          <w:p w14:paraId="0FCA7623" w14:textId="54295F28" w:rsidR="00E73E92" w:rsidRPr="00057099" w:rsidRDefault="0009126C" w:rsidP="0049768F">
            <w:sdt>
              <w:sdtPr>
                <w:alias w:val="Use the document settings form to edit this value"/>
                <w:tag w:val="Status"/>
                <w:id w:val="1501779084"/>
                <w:lock w:val="sdtContentLocked"/>
                <w:placeholder>
                  <w:docPart w:val="ED31018CEAE347AD892AAFBF166D7F4F"/>
                </w:placeholder>
                <w:dataBinding w:xpath="ns0:TTCProperties[1]/ns0:Status[1]" w:storeItemID="{1E034348-045F-4E44-A689-465A50D863E6}"/>
                <w:text/>
              </w:sdtPr>
              <w:sdtEndPr/>
              <w:sdtContent>
                <w:r w:rsidR="00057099" w:rsidRPr="00057099">
                  <w:t>A1</w:t>
                </w:r>
              </w:sdtContent>
            </w:sdt>
            <w:r w:rsidR="00E73E92" w:rsidRPr="00057099">
              <w:t>/</w:t>
            </w:r>
            <w:sdt>
              <w:sdtPr>
                <w:tag w:val="Revision"/>
                <w:id w:val="-695383445"/>
                <w:placeholder>
                  <w:docPart w:val="60E2DC0CDF78412D9D18F35D663A3583"/>
                </w:placeholder>
                <w:dataBinding w:xpath="ns0:TTCProperties[1]/ns0:Revision[1]" w:storeItemID="{1E034348-045F-4E44-A689-465A50D863E6}"/>
                <w:text/>
              </w:sdtPr>
              <w:sdtEndPr/>
              <w:sdtContent>
                <w:r w:rsidR="00057099" w:rsidRPr="00057099">
                  <w:t>C0</w:t>
                </w:r>
                <w:r w:rsidR="007B450E">
                  <w:t>3</w:t>
                </w:r>
              </w:sdtContent>
            </w:sdt>
          </w:p>
        </w:tc>
      </w:tr>
      <w:tr w:rsidR="00E73E92" w:rsidRPr="00057099" w14:paraId="02D63205" w14:textId="77777777" w:rsidTr="009D0773">
        <w:tc>
          <w:tcPr>
            <w:tcW w:w="1134" w:type="dxa"/>
          </w:tcPr>
          <w:p w14:paraId="04C8FBD5" w14:textId="1FCE05D2" w:rsidR="00E73E92" w:rsidRPr="00057099" w:rsidRDefault="0009126C" w:rsidP="00885FD3">
            <w:sdt>
              <w:sdtPr>
                <w:tag w:val="dlDate"/>
                <w:id w:val="1359702306"/>
                <w:placeholder>
                  <w:docPart w:val="CE074F1562064578B9C5489FF0FAE721"/>
                </w:placeholder>
                <w:dataBinding w:xpath="ns0:DataLabels[1]/ns0:dlDate[1]" w:storeItemID="{D1A12BF0-ECF8-4D86-9A0A-04E0854096CA}"/>
                <w:text/>
              </w:sdtPr>
              <w:sdtEndPr/>
              <w:sdtContent>
                <w:r w:rsidR="00057099">
                  <w:t>Datum</w:t>
                </w:r>
              </w:sdtContent>
            </w:sdt>
            <w:r w:rsidR="00E73E92" w:rsidRPr="00057099">
              <w:t>:</w:t>
            </w:r>
          </w:p>
        </w:tc>
        <w:sdt>
          <w:sdtPr>
            <w:tag w:val="DocumentDate"/>
            <w:id w:val="-1594703371"/>
            <w:placeholder>
              <w:docPart w:val="13181B31DD894E4998C443B78906BF3F"/>
            </w:placeholder>
            <w:dataBinding w:xpath="ns0:TTCProperties[1]/ns0:DocumentDate[1]" w:storeItemID="{1E034348-045F-4E44-A689-465A50D863E6}"/>
            <w:date w:fullDate="2020-10-30T00:00:00Z">
              <w:dateFormat w:val="d MMMM yyyy"/>
              <w:lid w:val="nl-NL"/>
              <w:storeMappedDataAs w:val="dateTime"/>
              <w:calendar w:val="gregorian"/>
            </w:date>
          </w:sdtPr>
          <w:sdtEndPr/>
          <w:sdtContent>
            <w:tc>
              <w:tcPr>
                <w:tcW w:w="4876" w:type="dxa"/>
              </w:tcPr>
              <w:p w14:paraId="2D71D3C7" w14:textId="386CFDC9" w:rsidR="00E73E92" w:rsidRPr="00057099" w:rsidRDefault="00057099" w:rsidP="00885FD3">
                <w:r w:rsidRPr="00057099">
                  <w:t>30 oktober 2020</w:t>
                </w:r>
              </w:p>
            </w:tc>
          </w:sdtContent>
        </w:sdt>
      </w:tr>
    </w:tbl>
    <w:p w14:paraId="6E498A2F" w14:textId="77777777" w:rsidR="00E73E92" w:rsidRPr="00057099" w:rsidRDefault="00E73E92" w:rsidP="00210365">
      <w:pPr>
        <w:sectPr w:rsidR="00E73E92" w:rsidRPr="00057099" w:rsidSect="00691FC3">
          <w:headerReference w:type="default" r:id="rId10"/>
          <w:footerReference w:type="default" r:id="rId11"/>
          <w:headerReference w:type="first" r:id="rId12"/>
          <w:footerReference w:type="first" r:id="rId13"/>
          <w:pgSz w:w="11907" w:h="16839" w:code="9"/>
          <w:pgMar w:top="8504" w:right="1247" w:bottom="794" w:left="1247" w:header="454" w:footer="403" w:gutter="0"/>
          <w:pgNumType w:fmt="lowerRoman"/>
          <w:cols w:space="708"/>
          <w:titlePg/>
          <w:docGrid w:linePitch="360"/>
        </w:sectPr>
      </w:pPr>
    </w:p>
    <w:tbl>
      <w:tblPr>
        <w:tblStyle w:val="RHDHVTableNormal"/>
        <w:tblW w:w="10375" w:type="dxa"/>
        <w:tblCellMar>
          <w:top w:w="0" w:type="dxa"/>
          <w:bottom w:w="0" w:type="dxa"/>
        </w:tblCellMar>
        <w:tblLook w:val="04A0" w:firstRow="1" w:lastRow="0" w:firstColumn="1" w:lastColumn="0" w:noHBand="0" w:noVBand="1"/>
      </w:tblPr>
      <w:tblGrid>
        <w:gridCol w:w="2154"/>
        <w:gridCol w:w="3515"/>
        <w:gridCol w:w="1361"/>
        <w:gridCol w:w="2381"/>
        <w:gridCol w:w="964"/>
      </w:tblGrid>
      <w:tr w:rsidR="00E73E92" w:rsidRPr="00057099" w14:paraId="43D15B45" w14:textId="77777777" w:rsidTr="00DF4819">
        <w:trPr>
          <w:trHeight w:val="680"/>
        </w:trPr>
        <w:tc>
          <w:tcPr>
            <w:tcW w:w="2154" w:type="dxa"/>
          </w:tcPr>
          <w:p w14:paraId="164718E7" w14:textId="77777777" w:rsidR="00E73E92" w:rsidRPr="00057099" w:rsidRDefault="00E73E92" w:rsidP="00225725"/>
        </w:tc>
        <w:sdt>
          <w:sdtPr>
            <w:alias w:val="Use the document settings form to edit this value"/>
            <w:tag w:val="LegalEntity"/>
            <w:id w:val="418567"/>
            <w:lock w:val="sdtContentLocked"/>
            <w:placeholder>
              <w:docPart w:val="3FB6179CFE1C46E1AC510C5A69469986"/>
            </w:placeholder>
            <w:dataBinding w:xpath="ns0:TTCProperties[1]/ns0:LegalEntity[1]" w:storeItemID="{1E034348-045F-4E44-A689-465A50D863E6}"/>
            <w:text w:multiLine="1"/>
          </w:sdtPr>
          <w:sdtEndPr/>
          <w:sdtContent>
            <w:tc>
              <w:tcPr>
                <w:tcW w:w="7257" w:type="dxa"/>
                <w:gridSpan w:val="3"/>
                <w:vAlign w:val="top"/>
              </w:tcPr>
              <w:p w14:paraId="409308A5" w14:textId="0E6363FD" w:rsidR="00E73E92" w:rsidRPr="00057099" w:rsidRDefault="00057099" w:rsidP="00E16719">
                <w:pPr>
                  <w:pStyle w:val="LegalEntity"/>
                </w:pPr>
                <w:r w:rsidRPr="00057099">
                  <w:t>HaskoningDHV Nederland B.V.</w:t>
                </w:r>
              </w:p>
            </w:tc>
          </w:sdtContent>
        </w:sdt>
        <w:tc>
          <w:tcPr>
            <w:tcW w:w="964" w:type="dxa"/>
          </w:tcPr>
          <w:p w14:paraId="63BF7AA8" w14:textId="77777777" w:rsidR="00E73E92" w:rsidRPr="00057099" w:rsidRDefault="00E73E92" w:rsidP="00225725"/>
        </w:tc>
      </w:tr>
      <w:tr w:rsidR="00E73E92" w:rsidRPr="00057099" w14:paraId="1A33EC6B" w14:textId="77777777" w:rsidTr="00DF4819">
        <w:trPr>
          <w:trHeight w:hRule="exact" w:val="3289"/>
        </w:trPr>
        <w:tc>
          <w:tcPr>
            <w:tcW w:w="2154" w:type="dxa"/>
          </w:tcPr>
          <w:p w14:paraId="51A7308B" w14:textId="77777777" w:rsidR="00E73E92" w:rsidRPr="00057099" w:rsidRDefault="00E73E92" w:rsidP="00225725"/>
        </w:tc>
        <w:tc>
          <w:tcPr>
            <w:tcW w:w="3515" w:type="dxa"/>
            <w:vAlign w:val="top"/>
          </w:tcPr>
          <w:p w14:paraId="15FE3378" w14:textId="77777777" w:rsidR="00E73E92" w:rsidRPr="00057099" w:rsidRDefault="00E73E92" w:rsidP="00311362"/>
        </w:tc>
        <w:tc>
          <w:tcPr>
            <w:tcW w:w="4706" w:type="dxa"/>
            <w:gridSpan w:val="3"/>
            <w:vAlign w:val="top"/>
          </w:tcPr>
          <w:tbl>
            <w:tblPr>
              <w:tblStyle w:val="RHDHVTableNormal"/>
              <w:tblW w:w="5000" w:type="pct"/>
              <w:tblLook w:val="04A0" w:firstRow="1" w:lastRow="0" w:firstColumn="1" w:lastColumn="0" w:noHBand="0" w:noVBand="1"/>
            </w:tblPr>
            <w:tblGrid>
              <w:gridCol w:w="3730"/>
              <w:gridCol w:w="976"/>
            </w:tblGrid>
            <w:tr w:rsidR="00E73E92" w:rsidRPr="00057099" w14:paraId="0CFEF1DB" w14:textId="77777777" w:rsidTr="00311362">
              <w:tc>
                <w:tcPr>
                  <w:tcW w:w="3730" w:type="dxa"/>
                </w:tcPr>
                <w:p w14:paraId="54093671" w14:textId="324F539A" w:rsidR="00E73E92" w:rsidRPr="00057099" w:rsidRDefault="0009126C" w:rsidP="000B42CA">
                  <w:pPr>
                    <w:pStyle w:val="RHDHVAddress"/>
                  </w:pPr>
                  <w:sdt>
                    <w:sdtPr>
                      <w:alias w:val="Use the document settings form to edit this value"/>
                      <w:tag w:val="SenderAddress"/>
                      <w:id w:val="1752539981"/>
                      <w:lock w:val="sdtContentLocked"/>
                      <w:placeholder>
                        <w:docPart w:val="5F75AD5F51F24A969A2E47B4D88ED5EA"/>
                      </w:placeholder>
                      <w:dataBinding w:xpath="ns0:TTCProperties[1]/ns0:SenderAddress[1]" w:storeItemID="{1E034348-045F-4E44-A689-465A50D863E6}"/>
                      <w:text w:multiLine="1"/>
                    </w:sdtPr>
                    <w:sdtEndPr/>
                    <w:sdtContent>
                      <w:r w:rsidR="00057099" w:rsidRPr="00057099">
                        <w:t>Laan 1914 no.35</w:t>
                      </w:r>
                      <w:r w:rsidR="00057099" w:rsidRPr="00057099">
                        <w:br/>
                        <w:t>3818 EX  AMERSFOORT</w:t>
                      </w:r>
                    </w:sdtContent>
                  </w:sdt>
                </w:p>
                <w:p w14:paraId="007A8192" w14:textId="6465259C" w:rsidR="00E73E92" w:rsidRPr="00057099" w:rsidRDefault="0009126C" w:rsidP="000B42CA">
                  <w:pPr>
                    <w:pStyle w:val="RHDHVAddress"/>
                  </w:pPr>
                  <w:sdt>
                    <w:sdtPr>
                      <w:alias w:val="Use the document settings form to edit this value"/>
                      <w:tag w:val="AuthorDepartment"/>
                      <w:id w:val="449519222"/>
                      <w:lock w:val="sdtContentLocked"/>
                      <w:placeholder>
                        <w:docPart w:val="5F75AD5F51F24A969A2E47B4D88ED5EA"/>
                      </w:placeholder>
                      <w:dataBinding w:xpath="ns0:TTCProperties[1]/ns0:AuthorDepartment[1]" w:storeItemID="{1E034348-045F-4E44-A689-465A50D863E6}"/>
                      <w:text/>
                    </w:sdtPr>
                    <w:sdtEndPr/>
                    <w:sdtContent>
                      <w:r w:rsidR="00057099" w:rsidRPr="00057099">
                        <w:t>Water</w:t>
                      </w:r>
                    </w:sdtContent>
                  </w:sdt>
                </w:p>
                <w:p w14:paraId="76C95C75" w14:textId="72DA0FAC" w:rsidR="00E73E92" w:rsidRPr="00057099" w:rsidRDefault="0009126C" w:rsidP="00E43F64">
                  <w:pPr>
                    <w:pStyle w:val="RHDHVAddress"/>
                  </w:pPr>
                  <w:sdt>
                    <w:sdtPr>
                      <w:alias w:val="Use the document settings form to edit this value"/>
                      <w:tag w:val="TradeRegister"/>
                      <w:id w:val="-62724989"/>
                      <w:lock w:val="sdtContentLocked"/>
                      <w:placeholder>
                        <w:docPart w:val="5F75AD5F51F24A969A2E47B4D88ED5EA"/>
                      </w:placeholder>
                      <w:dataBinding w:xpath="ns0:TTCProperties[1]/ns0:TradeRegister[1]" w:storeItemID="{1E034348-045F-4E44-A689-465A50D863E6}"/>
                      <w:text/>
                    </w:sdtPr>
                    <w:sdtEndPr/>
                    <w:sdtContent>
                      <w:r w:rsidR="00057099" w:rsidRPr="00057099">
                        <w:t>Trade register number: 56515154</w:t>
                      </w:r>
                    </w:sdtContent>
                  </w:sdt>
                </w:p>
              </w:tc>
              <w:tc>
                <w:tcPr>
                  <w:tcW w:w="976" w:type="dxa"/>
                </w:tcPr>
                <w:p w14:paraId="25ECEAF8" w14:textId="77777777" w:rsidR="00E73E92" w:rsidRPr="00057099" w:rsidRDefault="00E73E92" w:rsidP="00225725"/>
              </w:tc>
            </w:tr>
            <w:tr w:rsidR="00E73E92" w:rsidRPr="00057099" w14:paraId="77E41AEC" w14:textId="77777777" w:rsidTr="00635953">
              <w:trPr>
                <w:trHeight w:val="656"/>
              </w:trPr>
              <w:tc>
                <w:tcPr>
                  <w:tcW w:w="3730" w:type="dxa"/>
                  <w:vAlign w:val="top"/>
                </w:tcPr>
                <w:p w14:paraId="2B911628" w14:textId="4A6DEF42" w:rsidR="00E73E92" w:rsidRPr="00057099" w:rsidRDefault="0009126C" w:rsidP="00E43F64">
                  <w:pPr>
                    <w:pStyle w:val="RHDHVAddress"/>
                  </w:pPr>
                  <w:sdt>
                    <w:sdtPr>
                      <w:alias w:val="Use the document settings form to edit this value"/>
                      <w:tag w:val="SenderContact"/>
                      <w:id w:val="1454209544"/>
                      <w:lock w:val="sdtContentLocked"/>
                      <w:placeholder>
                        <w:docPart w:val="5F75AD5F51F24A969A2E47B4D88ED5EA"/>
                      </w:placeholder>
                      <w:dataBinding w:xpath="ns0:TTCProperties[1]/ns0:SenderContact[1]" w:storeItemID="{1E034348-045F-4E44-A689-465A50D863E6}"/>
                      <w:text w:multiLine="1"/>
                    </w:sdtPr>
                    <w:sdtEndPr/>
                    <w:sdtContent>
                      <w:r w:rsidR="00057099" w:rsidRPr="00057099">
                        <w:t>+31 88 348 20 00</w:t>
                      </w:r>
                      <w:r w:rsidR="00057099" w:rsidRPr="00057099">
                        <w:br/>
                        <w:t>+31 33 463 36 52</w:t>
                      </w:r>
                      <w:r w:rsidR="00057099" w:rsidRPr="00057099">
                        <w:br/>
                        <w:t>info@rhdhv.com</w:t>
                      </w:r>
                      <w:r w:rsidR="00057099" w:rsidRPr="00057099">
                        <w:br/>
                        <w:t>royalhaskoningdhv.com</w:t>
                      </w:r>
                    </w:sdtContent>
                  </w:sdt>
                </w:p>
              </w:tc>
              <w:tc>
                <w:tcPr>
                  <w:tcW w:w="976" w:type="dxa"/>
                  <w:vAlign w:val="top"/>
                </w:tcPr>
                <w:sdt>
                  <w:sdtPr>
                    <w:alias w:val="Use the document settings form to edit this value"/>
                    <w:tag w:val="SenderContactLabels"/>
                    <w:id w:val="444963953"/>
                    <w:lock w:val="sdtContentLocked"/>
                    <w:placeholder>
                      <w:docPart w:val="5F75AD5F51F24A969A2E47B4D88ED5EA"/>
                    </w:placeholder>
                    <w:dataBinding w:xpath="ns0:TTCProperties[1]/ns0:SenderContactLabels[1]" w:storeItemID="{1E034348-045F-4E44-A689-465A50D863E6}"/>
                    <w:text w:multiLine="1"/>
                  </w:sdtPr>
                  <w:sdtEndPr/>
                  <w:sdtContent>
                    <w:p w14:paraId="780BCDD3" w14:textId="3FFDD40B" w:rsidR="00E73E92" w:rsidRPr="00057099" w:rsidRDefault="00057099" w:rsidP="00E43F64">
                      <w:pPr>
                        <w:pStyle w:val="RHDHVAddressLabel"/>
                      </w:pPr>
                      <w:r w:rsidRPr="00057099">
                        <w:t>T</w:t>
                      </w:r>
                      <w:r w:rsidRPr="00057099">
                        <w:br/>
                        <w:t>F</w:t>
                      </w:r>
                      <w:r w:rsidRPr="00057099">
                        <w:br/>
                        <w:t>E</w:t>
                      </w:r>
                      <w:r w:rsidRPr="00057099">
                        <w:br/>
                        <w:t>W</w:t>
                      </w:r>
                    </w:p>
                  </w:sdtContent>
                </w:sdt>
              </w:tc>
            </w:tr>
          </w:tbl>
          <w:p w14:paraId="04E9D8EF" w14:textId="77777777" w:rsidR="00E73E92" w:rsidRPr="00057099" w:rsidRDefault="00E73E92" w:rsidP="00225725"/>
        </w:tc>
      </w:tr>
      <w:tr w:rsidR="00E73E92" w:rsidRPr="00057099" w14:paraId="5A35EA55" w14:textId="77777777" w:rsidTr="0002587E">
        <w:tc>
          <w:tcPr>
            <w:tcW w:w="2154" w:type="dxa"/>
            <w:vMerge w:val="restart"/>
            <w:vAlign w:val="top"/>
          </w:tcPr>
          <w:p w14:paraId="55018310" w14:textId="319B2C59" w:rsidR="00E73E92" w:rsidRPr="00057099" w:rsidRDefault="0009126C" w:rsidP="00DE6BEE">
            <w:pPr>
              <w:pStyle w:val="ColophonLabel"/>
            </w:pPr>
            <w:sdt>
              <w:sdtPr>
                <w:tag w:val="dlDocTitle"/>
                <w:id w:val="418656"/>
                <w:placeholder>
                  <w:docPart w:val="493EFE2B5B9640B69F9160058C167DAF"/>
                </w:placeholder>
                <w:dataBinding w:xpath="ns0:DataLabels[1]/ns0:dlDocTitle[1]" w:storeItemID="{D1A12BF0-ECF8-4D86-9A0A-04E0854096CA}"/>
                <w:text/>
              </w:sdtPr>
              <w:sdtEndPr/>
              <w:sdtContent>
                <w:r w:rsidR="00057099">
                  <w:t>Titel document</w:t>
                </w:r>
              </w:sdtContent>
            </w:sdt>
            <w:r w:rsidR="00E73E92" w:rsidRPr="00057099">
              <w:t>:</w:t>
            </w:r>
          </w:p>
        </w:tc>
        <w:sdt>
          <w:sdtPr>
            <w:tag w:val="DocTitle"/>
            <w:id w:val="418588"/>
            <w:placeholder>
              <w:docPart w:val="8135BEA4F85D4A51BCA6C0B6816FD145"/>
            </w:placeholder>
            <w:dataBinding w:xpath="ns0:TTCProperties[1]/ns0:DocTitle[1]" w:storeItemID="{1E034348-045F-4E44-A689-465A50D863E6}"/>
            <w:text w:multiLine="1"/>
          </w:sdtPr>
          <w:sdtEndPr/>
          <w:sdtContent>
            <w:tc>
              <w:tcPr>
                <w:tcW w:w="7257" w:type="dxa"/>
                <w:gridSpan w:val="3"/>
                <w:vMerge w:val="restart"/>
                <w:vAlign w:val="top"/>
              </w:tcPr>
              <w:p w14:paraId="360DCD83" w14:textId="434AB3B0" w:rsidR="00E73E92" w:rsidRPr="00057099" w:rsidRDefault="00057099" w:rsidP="0002587E">
                <w:pPr>
                  <w:pStyle w:val="ColophonText"/>
                </w:pPr>
                <w:r w:rsidRPr="00057099">
                  <w:t>Renovatie AWZI Nieuwe Wetering</w:t>
                </w:r>
              </w:p>
            </w:tc>
          </w:sdtContent>
        </w:sdt>
        <w:tc>
          <w:tcPr>
            <w:tcW w:w="964" w:type="dxa"/>
          </w:tcPr>
          <w:p w14:paraId="4A91E61E" w14:textId="77777777" w:rsidR="00E73E92" w:rsidRPr="00057099" w:rsidRDefault="00E73E92" w:rsidP="00761A18">
            <w:pPr>
              <w:pStyle w:val="ColophonText"/>
            </w:pPr>
          </w:p>
        </w:tc>
      </w:tr>
      <w:tr w:rsidR="00E73E92" w:rsidRPr="00057099" w14:paraId="22741BB6" w14:textId="77777777" w:rsidTr="00885FD3">
        <w:tc>
          <w:tcPr>
            <w:tcW w:w="2154" w:type="dxa"/>
            <w:vMerge/>
          </w:tcPr>
          <w:p w14:paraId="616BAC1F" w14:textId="77777777" w:rsidR="00E73E92" w:rsidRPr="00057099" w:rsidRDefault="00E73E92" w:rsidP="00761A18">
            <w:pPr>
              <w:pStyle w:val="ColophonLabel"/>
            </w:pPr>
          </w:p>
        </w:tc>
        <w:tc>
          <w:tcPr>
            <w:tcW w:w="7257" w:type="dxa"/>
            <w:gridSpan w:val="3"/>
            <w:vMerge/>
          </w:tcPr>
          <w:p w14:paraId="7AB71B04" w14:textId="77777777" w:rsidR="00E73E92" w:rsidRPr="00057099" w:rsidRDefault="00E73E92" w:rsidP="00761A18">
            <w:pPr>
              <w:pStyle w:val="ColophonText"/>
            </w:pPr>
          </w:p>
        </w:tc>
        <w:tc>
          <w:tcPr>
            <w:tcW w:w="964" w:type="dxa"/>
          </w:tcPr>
          <w:p w14:paraId="5D946F06" w14:textId="77777777" w:rsidR="00E73E92" w:rsidRPr="00057099" w:rsidRDefault="00E73E92" w:rsidP="00761A18">
            <w:pPr>
              <w:pStyle w:val="ColophonText"/>
            </w:pPr>
          </w:p>
        </w:tc>
      </w:tr>
      <w:tr w:rsidR="00E73E92" w:rsidRPr="00057099" w14:paraId="50C06F95" w14:textId="77777777" w:rsidTr="0002587E">
        <w:tc>
          <w:tcPr>
            <w:tcW w:w="2154" w:type="dxa"/>
            <w:vAlign w:val="top"/>
          </w:tcPr>
          <w:p w14:paraId="5B57E97C" w14:textId="2C539BA4" w:rsidR="00E73E92" w:rsidRPr="00057099" w:rsidRDefault="0009126C" w:rsidP="0002587E">
            <w:pPr>
              <w:pStyle w:val="ColophonLabel"/>
            </w:pPr>
            <w:sdt>
              <w:sdtPr>
                <w:tag w:val="dlShortTitle"/>
                <w:id w:val="418652"/>
                <w:placeholder>
                  <w:docPart w:val="84F19049F73E4833A7A88DF6E0284074"/>
                </w:placeholder>
                <w:dataBinding w:xpath="ns0:DataLabels[1]/ns0:dlShortTitle[1]" w:storeItemID="{D1A12BF0-ECF8-4D86-9A0A-04E0854096CA}"/>
                <w:text/>
              </w:sdtPr>
              <w:sdtEndPr/>
              <w:sdtContent>
                <w:r w:rsidR="00057099">
                  <w:t>Ondertitel</w:t>
                </w:r>
              </w:sdtContent>
            </w:sdt>
            <w:r w:rsidR="00E73E92" w:rsidRPr="00057099">
              <w:t>:</w:t>
            </w:r>
          </w:p>
        </w:tc>
        <w:sdt>
          <w:sdtPr>
            <w:tag w:val="DocShortTitle"/>
            <w:id w:val="418592"/>
            <w:placeholder>
              <w:docPart w:val="4078F714F4A143A8AE6790AE3F597740"/>
            </w:placeholder>
            <w:dataBinding w:xpath="ns0:TTCProperties[1]/ns0:DocShortTitle[1]" w:storeItemID="{1E034348-045F-4E44-A689-465A50D863E6}"/>
            <w:text/>
          </w:sdtPr>
          <w:sdtEndPr/>
          <w:sdtContent>
            <w:tc>
              <w:tcPr>
                <w:tcW w:w="7257" w:type="dxa"/>
                <w:gridSpan w:val="3"/>
                <w:vAlign w:val="top"/>
              </w:tcPr>
              <w:p w14:paraId="56A5281E" w14:textId="7FEA4108" w:rsidR="00E73E92" w:rsidRPr="00057099" w:rsidRDefault="00057099" w:rsidP="0002587E">
                <w:pPr>
                  <w:pStyle w:val="ColophonText"/>
                </w:pPr>
                <w:r w:rsidRPr="00057099">
                  <w:t xml:space="preserve">3.1.2 AWZI </w:t>
                </w:r>
                <w:proofErr w:type="spellStart"/>
                <w:r w:rsidRPr="00057099">
                  <w:t>Nw</w:t>
                </w:r>
                <w:proofErr w:type="spellEnd"/>
                <w:r w:rsidRPr="00057099">
                  <w:t>. Wetering Technische werken WTB</w:t>
                </w:r>
              </w:p>
            </w:tc>
          </w:sdtContent>
        </w:sdt>
        <w:tc>
          <w:tcPr>
            <w:tcW w:w="964" w:type="dxa"/>
          </w:tcPr>
          <w:p w14:paraId="1900DA39" w14:textId="77777777" w:rsidR="00E73E92" w:rsidRPr="00057099" w:rsidRDefault="00E73E92" w:rsidP="00761A18">
            <w:pPr>
              <w:pStyle w:val="ColophonText"/>
            </w:pPr>
          </w:p>
        </w:tc>
      </w:tr>
      <w:tr w:rsidR="00E73E92" w:rsidRPr="00057099" w14:paraId="4AEC1EA8" w14:textId="77777777" w:rsidTr="0002587E">
        <w:tc>
          <w:tcPr>
            <w:tcW w:w="2154" w:type="dxa"/>
            <w:vAlign w:val="top"/>
          </w:tcPr>
          <w:p w14:paraId="01858DC9" w14:textId="5A043E0C" w:rsidR="00E73E92" w:rsidRPr="00057099" w:rsidRDefault="0009126C" w:rsidP="0002587E">
            <w:pPr>
              <w:pStyle w:val="ColophonLabel"/>
            </w:pPr>
            <w:sdt>
              <w:sdtPr>
                <w:tag w:val="dlReference"/>
                <w:id w:val="418648"/>
                <w:placeholder>
                  <w:docPart w:val="DE6DA97A7DE647278EC54DB52118CDFB"/>
                </w:placeholder>
                <w:dataBinding w:xpath="ns0:DataLabels[1]/ns0:dlReference[1]" w:storeItemID="{D1A12BF0-ECF8-4D86-9A0A-04E0854096CA}"/>
                <w:text/>
              </w:sdtPr>
              <w:sdtEndPr/>
              <w:sdtContent>
                <w:r w:rsidR="00057099">
                  <w:t>Referentie</w:t>
                </w:r>
              </w:sdtContent>
            </w:sdt>
            <w:r w:rsidR="00E73E92" w:rsidRPr="00057099">
              <w:t>:</w:t>
            </w:r>
          </w:p>
        </w:tc>
        <w:sdt>
          <w:sdtPr>
            <w:tag w:val="CDCCode"/>
            <w:id w:val="418596"/>
            <w:placeholder>
              <w:docPart w:val="440C07DC523E490EA19105CB89C1E96E"/>
            </w:placeholder>
            <w:dataBinding w:xpath="ns0:TTCProperties[1]/ns0:CDCCode[1]" w:storeItemID="{1E034348-045F-4E44-A689-465A50D863E6}"/>
            <w:text/>
          </w:sdtPr>
          <w:sdtEndPr/>
          <w:sdtContent>
            <w:tc>
              <w:tcPr>
                <w:tcW w:w="7257" w:type="dxa"/>
                <w:gridSpan w:val="3"/>
                <w:vAlign w:val="top"/>
              </w:tcPr>
              <w:p w14:paraId="7B9D05A6" w14:textId="47ED058B" w:rsidR="00E73E92" w:rsidRPr="00057099" w:rsidRDefault="00057099" w:rsidP="0002587E">
                <w:pPr>
                  <w:pStyle w:val="ColophonText"/>
                </w:pPr>
                <w:r w:rsidRPr="00057099">
                  <w:t>BG3908-RHD-XX-XX-RP-PM-0016</w:t>
                </w:r>
              </w:p>
            </w:tc>
          </w:sdtContent>
        </w:sdt>
        <w:tc>
          <w:tcPr>
            <w:tcW w:w="964" w:type="dxa"/>
          </w:tcPr>
          <w:p w14:paraId="51EEA2E5" w14:textId="77777777" w:rsidR="00E73E92" w:rsidRPr="00057099" w:rsidRDefault="00E73E92" w:rsidP="00761A18">
            <w:pPr>
              <w:pStyle w:val="ColophonText"/>
            </w:pPr>
          </w:p>
        </w:tc>
      </w:tr>
      <w:tr w:rsidR="00E73E92" w:rsidRPr="00057099" w14:paraId="00EA5A6E" w14:textId="77777777" w:rsidTr="0002587E">
        <w:tc>
          <w:tcPr>
            <w:tcW w:w="2154" w:type="dxa"/>
            <w:vAlign w:val="top"/>
          </w:tcPr>
          <w:p w14:paraId="5F60E959" w14:textId="77777777" w:rsidR="00E73E92" w:rsidRPr="00057099" w:rsidRDefault="0009126C" w:rsidP="0002587E">
            <w:pPr>
              <w:pStyle w:val="ColophonLabel"/>
            </w:pPr>
            <w:sdt>
              <w:sdtPr>
                <w:tag w:val="dlRevision"/>
                <w:id w:val="418644"/>
                <w:placeholder>
                  <w:docPart w:val="441F671CCDC34F529E20439A2BD71BF1"/>
                </w:placeholder>
                <w:dataBinding w:xpath="ns0:DataLabels[1]/ns0:dlRevision[1]" w:storeItemID="{D1A12BF0-ECF8-4D86-9A0A-04E0854096CA}"/>
                <w:text/>
              </w:sdtPr>
              <w:sdtEndPr/>
              <w:sdtContent>
                <w:r w:rsidR="00E73E92" w:rsidRPr="00057099">
                  <w:t>Status</w:t>
                </w:r>
              </w:sdtContent>
            </w:sdt>
            <w:r w:rsidR="00E73E92" w:rsidRPr="00057099">
              <w:t>:</w:t>
            </w:r>
          </w:p>
        </w:tc>
        <w:tc>
          <w:tcPr>
            <w:tcW w:w="7257" w:type="dxa"/>
            <w:gridSpan w:val="3"/>
            <w:vAlign w:val="top"/>
          </w:tcPr>
          <w:p w14:paraId="23E4DEC4" w14:textId="3EE40EB3" w:rsidR="00E73E92" w:rsidRPr="00057099" w:rsidRDefault="0009126C" w:rsidP="0002587E">
            <w:pPr>
              <w:pStyle w:val="ColophonText"/>
            </w:pPr>
            <w:sdt>
              <w:sdtPr>
                <w:tag w:val="Revision"/>
                <w:id w:val="418600"/>
                <w:placeholder>
                  <w:docPart w:val="4B1BEDB0782644E99973F67C7F35116B"/>
                </w:placeholder>
                <w:dataBinding w:xpath="ns0:TTCProperties[1]/ns0:Revision[1]" w:storeItemID="{1E034348-045F-4E44-A689-465A50D863E6}"/>
                <w:text/>
              </w:sdtPr>
              <w:sdtEndPr/>
              <w:sdtContent>
                <w:r w:rsidR="007B450E">
                  <w:t>C03</w:t>
                </w:r>
              </w:sdtContent>
            </w:sdt>
            <w:r w:rsidR="00E73E92" w:rsidRPr="00057099">
              <w:t>/</w:t>
            </w:r>
            <w:sdt>
              <w:sdtPr>
                <w:alias w:val="Use the document settings form to edit this value"/>
                <w:tag w:val="Status"/>
                <w:id w:val="-182593486"/>
                <w:lock w:val="sdtContentLocked"/>
                <w:placeholder>
                  <w:docPart w:val="14BC0CDACA98403EA2CA4DCDE55106F8"/>
                </w:placeholder>
                <w:dataBinding w:xpath="ns0:TTCProperties[1]/ns0:Status[1]" w:storeItemID="{1E034348-045F-4E44-A689-465A50D863E6}"/>
                <w:text/>
              </w:sdtPr>
              <w:sdtEndPr/>
              <w:sdtContent>
                <w:r w:rsidR="00057099" w:rsidRPr="00057099">
                  <w:t>A1</w:t>
                </w:r>
              </w:sdtContent>
            </w:sdt>
          </w:p>
        </w:tc>
        <w:tc>
          <w:tcPr>
            <w:tcW w:w="964" w:type="dxa"/>
          </w:tcPr>
          <w:p w14:paraId="1E42BA1B" w14:textId="77777777" w:rsidR="00E73E92" w:rsidRPr="00057099" w:rsidRDefault="00E73E92" w:rsidP="00761A18">
            <w:pPr>
              <w:pStyle w:val="ColophonText"/>
            </w:pPr>
          </w:p>
        </w:tc>
      </w:tr>
      <w:tr w:rsidR="00E73E92" w:rsidRPr="00057099" w14:paraId="76537986" w14:textId="77777777" w:rsidTr="0002587E">
        <w:tc>
          <w:tcPr>
            <w:tcW w:w="2154" w:type="dxa"/>
            <w:vAlign w:val="top"/>
          </w:tcPr>
          <w:p w14:paraId="399BDF6A" w14:textId="1C096E06" w:rsidR="00E73E92" w:rsidRPr="00057099" w:rsidRDefault="0009126C" w:rsidP="0002587E">
            <w:pPr>
              <w:pStyle w:val="ColophonLabel"/>
            </w:pPr>
            <w:sdt>
              <w:sdtPr>
                <w:tag w:val="dlDate"/>
                <w:id w:val="418640"/>
                <w:placeholder>
                  <w:docPart w:val="24D656D5114C408E9F3B4C7DF98165CC"/>
                </w:placeholder>
                <w:dataBinding w:xpath="ns0:DataLabels[1]/ns0:dlDate[1]" w:storeItemID="{D1A12BF0-ECF8-4D86-9A0A-04E0854096CA}"/>
                <w:text/>
              </w:sdtPr>
              <w:sdtEndPr/>
              <w:sdtContent>
                <w:r w:rsidR="00057099">
                  <w:t>Datum</w:t>
                </w:r>
              </w:sdtContent>
            </w:sdt>
            <w:r w:rsidR="00E73E92" w:rsidRPr="00057099">
              <w:t>:</w:t>
            </w:r>
          </w:p>
        </w:tc>
        <w:sdt>
          <w:sdtPr>
            <w:tag w:val="DocumentDate"/>
            <w:id w:val="316847706"/>
            <w:placeholder>
              <w:docPart w:val="7767370385DE4806AE0537C0C9A27C33"/>
            </w:placeholder>
            <w:dataBinding w:xpath="ns0:TTCProperties[1]/ns0:DocumentDate[1]" w:storeItemID="{1E034348-045F-4E44-A689-465A50D863E6}"/>
            <w:date w:fullDate="2020-10-30T00:00:00Z">
              <w:dateFormat w:val="d MMMM yyyy"/>
              <w:lid w:val="nl-NL"/>
              <w:storeMappedDataAs w:val="dateTime"/>
              <w:calendar w:val="gregorian"/>
            </w:date>
          </w:sdtPr>
          <w:sdtEndPr/>
          <w:sdtContent>
            <w:tc>
              <w:tcPr>
                <w:tcW w:w="7257" w:type="dxa"/>
                <w:gridSpan w:val="3"/>
                <w:vAlign w:val="top"/>
              </w:tcPr>
              <w:p w14:paraId="2BD6BADB" w14:textId="5D9C4574" w:rsidR="00E73E92" w:rsidRPr="00057099" w:rsidRDefault="00057099" w:rsidP="0002587E">
                <w:pPr>
                  <w:pStyle w:val="ColophonText"/>
                </w:pPr>
                <w:r w:rsidRPr="00057099">
                  <w:t>30 oktober 2020</w:t>
                </w:r>
              </w:p>
            </w:tc>
          </w:sdtContent>
        </w:sdt>
        <w:tc>
          <w:tcPr>
            <w:tcW w:w="964" w:type="dxa"/>
          </w:tcPr>
          <w:p w14:paraId="67CB1E3A" w14:textId="77777777" w:rsidR="00E73E92" w:rsidRPr="00057099" w:rsidRDefault="00E73E92" w:rsidP="00761A18">
            <w:pPr>
              <w:pStyle w:val="ColophonText"/>
            </w:pPr>
          </w:p>
        </w:tc>
      </w:tr>
      <w:tr w:rsidR="00E73E92" w:rsidRPr="00057099" w14:paraId="1F0B451E" w14:textId="77777777" w:rsidTr="0002587E">
        <w:tc>
          <w:tcPr>
            <w:tcW w:w="2154" w:type="dxa"/>
            <w:vAlign w:val="top"/>
          </w:tcPr>
          <w:p w14:paraId="7B69FD71" w14:textId="41571C1C" w:rsidR="00E73E92" w:rsidRPr="00057099" w:rsidRDefault="0009126C" w:rsidP="0002587E">
            <w:pPr>
              <w:pStyle w:val="ColophonLabel"/>
            </w:pPr>
            <w:sdt>
              <w:sdtPr>
                <w:tag w:val="dlProjectName"/>
                <w:id w:val="418636"/>
                <w:placeholder>
                  <w:docPart w:val="37306957B73E46D8B9804D4A3B5F5A13"/>
                </w:placeholder>
                <w:dataBinding w:xpath="ns0:DataLabels[1]/ns0:dlProjectName[1]" w:storeItemID="{D1A12BF0-ECF8-4D86-9A0A-04E0854096CA}"/>
                <w:text/>
              </w:sdtPr>
              <w:sdtEndPr/>
              <w:sdtContent>
                <w:r w:rsidR="00057099">
                  <w:t>Projectnaam</w:t>
                </w:r>
              </w:sdtContent>
            </w:sdt>
            <w:r w:rsidR="00E73E92" w:rsidRPr="00057099">
              <w:t>:</w:t>
            </w:r>
          </w:p>
        </w:tc>
        <w:sdt>
          <w:sdtPr>
            <w:tag w:val="ProjectName"/>
            <w:id w:val="878626"/>
            <w:placeholder>
              <w:docPart w:val="4FE00EC639B6441B95A937A370EF1A7B"/>
            </w:placeholder>
            <w:dataBinding w:xpath="ns0:TTCProperties[1]/ns0:ProjectName[1]" w:storeItemID="{1E034348-045F-4E44-A689-465A50D863E6}"/>
            <w:text/>
          </w:sdtPr>
          <w:sdtEndPr/>
          <w:sdtContent>
            <w:tc>
              <w:tcPr>
                <w:tcW w:w="7257" w:type="dxa"/>
                <w:gridSpan w:val="3"/>
                <w:vAlign w:val="top"/>
              </w:tcPr>
              <w:p w14:paraId="2C2CCA51" w14:textId="16E56FCB" w:rsidR="00E73E92" w:rsidRPr="00057099" w:rsidRDefault="00057099" w:rsidP="0002587E">
                <w:pPr>
                  <w:pStyle w:val="ColophonText"/>
                </w:pPr>
                <w:r w:rsidRPr="00057099">
                  <w:t>Renovatie AWZI Nieuwe Wetering</w:t>
                </w:r>
              </w:p>
            </w:tc>
          </w:sdtContent>
        </w:sdt>
        <w:tc>
          <w:tcPr>
            <w:tcW w:w="964" w:type="dxa"/>
          </w:tcPr>
          <w:p w14:paraId="4D5A5F6A" w14:textId="77777777" w:rsidR="00E73E92" w:rsidRPr="00057099" w:rsidRDefault="00E73E92" w:rsidP="00761A18">
            <w:pPr>
              <w:pStyle w:val="ColophonText"/>
            </w:pPr>
          </w:p>
        </w:tc>
      </w:tr>
      <w:tr w:rsidR="00E73E92" w:rsidRPr="00057099" w14:paraId="6D009CC5" w14:textId="77777777" w:rsidTr="0002587E">
        <w:tc>
          <w:tcPr>
            <w:tcW w:w="2154" w:type="dxa"/>
            <w:vAlign w:val="top"/>
          </w:tcPr>
          <w:p w14:paraId="0E67610D" w14:textId="79009DCB" w:rsidR="00E73E92" w:rsidRPr="00057099" w:rsidRDefault="0009126C" w:rsidP="0002587E">
            <w:pPr>
              <w:pStyle w:val="ColophonLabel"/>
            </w:pPr>
            <w:sdt>
              <w:sdtPr>
                <w:tag w:val="dlProjectNum"/>
                <w:id w:val="418632"/>
                <w:placeholder>
                  <w:docPart w:val="D56CD572AE23494692E6E62E3B697821"/>
                </w:placeholder>
                <w:dataBinding w:xpath="ns0:DataLabels[1]/ns0:dlProjectNum[1]" w:storeItemID="{D1A12BF0-ECF8-4D86-9A0A-04E0854096CA}"/>
                <w:text/>
              </w:sdtPr>
              <w:sdtEndPr/>
              <w:sdtContent>
                <w:r w:rsidR="00057099">
                  <w:t>Projectnummer</w:t>
                </w:r>
              </w:sdtContent>
            </w:sdt>
            <w:r w:rsidR="00E73E92" w:rsidRPr="00057099">
              <w:t>:</w:t>
            </w:r>
          </w:p>
        </w:tc>
        <w:sdt>
          <w:sdtPr>
            <w:tag w:val="ProjectNum"/>
            <w:id w:val="878630"/>
            <w:placeholder>
              <w:docPart w:val="D42038F81A764A508286D76217943657"/>
            </w:placeholder>
            <w:dataBinding w:xpath="ns0:TTCProperties[1]/ns0:ProjectNum[1]" w:storeItemID="{1E034348-045F-4E44-A689-465A50D863E6}"/>
            <w:text/>
          </w:sdtPr>
          <w:sdtEndPr/>
          <w:sdtContent>
            <w:tc>
              <w:tcPr>
                <w:tcW w:w="7257" w:type="dxa"/>
                <w:gridSpan w:val="3"/>
                <w:vAlign w:val="top"/>
              </w:tcPr>
              <w:p w14:paraId="2F02D856" w14:textId="15FC2390" w:rsidR="00E73E92" w:rsidRPr="00057099" w:rsidRDefault="00057099" w:rsidP="0002587E">
                <w:pPr>
                  <w:pStyle w:val="ColophonText"/>
                </w:pPr>
                <w:r w:rsidRPr="00057099">
                  <w:t>BG3908</w:t>
                </w:r>
              </w:p>
            </w:tc>
          </w:sdtContent>
        </w:sdt>
        <w:tc>
          <w:tcPr>
            <w:tcW w:w="964" w:type="dxa"/>
          </w:tcPr>
          <w:p w14:paraId="1B321FF4" w14:textId="77777777" w:rsidR="00E73E92" w:rsidRPr="00057099" w:rsidRDefault="00E73E92" w:rsidP="00761A18">
            <w:pPr>
              <w:pStyle w:val="ColophonText"/>
            </w:pPr>
          </w:p>
        </w:tc>
      </w:tr>
      <w:bookmarkStart w:id="1" w:name="RevisionHistoryDelete" w:colFirst="0" w:colLast="3"/>
      <w:tr w:rsidR="00E73E92" w:rsidRPr="00057099" w14:paraId="00B93BB9" w14:textId="77777777" w:rsidTr="0002587E">
        <w:tc>
          <w:tcPr>
            <w:tcW w:w="2154" w:type="dxa"/>
            <w:vMerge w:val="restart"/>
            <w:vAlign w:val="top"/>
          </w:tcPr>
          <w:p w14:paraId="4B8B1632" w14:textId="31998271" w:rsidR="00E73E92" w:rsidRPr="00057099" w:rsidRDefault="0009126C" w:rsidP="0002587E">
            <w:pPr>
              <w:pStyle w:val="ColophonLabel"/>
            </w:pPr>
            <w:sdt>
              <w:sdtPr>
                <w:tag w:val="dlAuthor"/>
                <w:id w:val="418628"/>
                <w:placeholder>
                  <w:docPart w:val="F2EB0473BC3D451291E8ADD36A66A86A"/>
                </w:placeholder>
                <w:dataBinding w:xpath="ns0:DataLabels[1]/ns0:dlAuthor[1]" w:storeItemID="{D1A12BF0-ECF8-4D86-9A0A-04E0854096CA}"/>
                <w:text/>
              </w:sdtPr>
              <w:sdtEndPr/>
              <w:sdtContent>
                <w:r w:rsidR="00057099">
                  <w:t>Auteur(s)</w:t>
                </w:r>
              </w:sdtContent>
            </w:sdt>
            <w:r w:rsidR="00E73E92" w:rsidRPr="00057099">
              <w:t>:</w:t>
            </w:r>
          </w:p>
        </w:tc>
        <w:sdt>
          <w:sdtPr>
            <w:tag w:val="Author"/>
            <w:id w:val="1189641"/>
            <w:placeholder>
              <w:docPart w:val="B9CEAA727DED4E4E93AF4AB91A09903C"/>
            </w:placeholder>
            <w:dataBinding w:xpath="ns0:TTCProperties[1]/ns0:Author[1]" w:storeItemID="{1E034348-045F-4E44-A689-465A50D863E6}"/>
            <w:text/>
          </w:sdtPr>
          <w:sdtEndPr/>
          <w:sdtContent>
            <w:tc>
              <w:tcPr>
                <w:tcW w:w="7257" w:type="dxa"/>
                <w:gridSpan w:val="3"/>
                <w:vMerge w:val="restart"/>
                <w:vAlign w:val="top"/>
              </w:tcPr>
              <w:p w14:paraId="31DF53E8" w14:textId="50D3C4D0" w:rsidR="00E73E92" w:rsidRPr="00057099" w:rsidRDefault="00057099" w:rsidP="00761A18">
                <w:pPr>
                  <w:pStyle w:val="ColophonText"/>
                </w:pPr>
                <w:r w:rsidRPr="00057099">
                  <w:t>Jeroen Aldenhoven</w:t>
                </w:r>
              </w:p>
            </w:tc>
          </w:sdtContent>
        </w:sdt>
        <w:tc>
          <w:tcPr>
            <w:tcW w:w="964" w:type="dxa"/>
          </w:tcPr>
          <w:p w14:paraId="5FA2B9A8" w14:textId="77777777" w:rsidR="00E73E92" w:rsidRPr="00057099" w:rsidRDefault="00E73E92" w:rsidP="00761A18">
            <w:pPr>
              <w:pStyle w:val="ColophonText"/>
            </w:pPr>
          </w:p>
        </w:tc>
      </w:tr>
      <w:tr w:rsidR="00E73E92" w:rsidRPr="00057099" w14:paraId="067B063C" w14:textId="77777777" w:rsidTr="00885FD3">
        <w:tc>
          <w:tcPr>
            <w:tcW w:w="2154" w:type="dxa"/>
            <w:vMerge/>
          </w:tcPr>
          <w:p w14:paraId="5D34EBF1" w14:textId="77777777" w:rsidR="00E73E92" w:rsidRPr="00057099" w:rsidRDefault="00E73E92" w:rsidP="00761A18">
            <w:pPr>
              <w:pStyle w:val="ColophonLabel"/>
            </w:pPr>
          </w:p>
        </w:tc>
        <w:tc>
          <w:tcPr>
            <w:tcW w:w="7257" w:type="dxa"/>
            <w:gridSpan w:val="3"/>
            <w:vMerge/>
          </w:tcPr>
          <w:p w14:paraId="524C5E2F" w14:textId="77777777" w:rsidR="00E73E92" w:rsidRPr="00057099" w:rsidRDefault="00E73E92" w:rsidP="00761A18">
            <w:pPr>
              <w:pStyle w:val="ColophonText"/>
            </w:pPr>
          </w:p>
        </w:tc>
        <w:tc>
          <w:tcPr>
            <w:tcW w:w="964" w:type="dxa"/>
          </w:tcPr>
          <w:p w14:paraId="56C60A03" w14:textId="77777777" w:rsidR="00E73E92" w:rsidRPr="00057099" w:rsidRDefault="00E73E92" w:rsidP="00761A18">
            <w:pPr>
              <w:pStyle w:val="ColophonText"/>
            </w:pPr>
          </w:p>
        </w:tc>
      </w:tr>
      <w:tr w:rsidR="00E73E92" w:rsidRPr="00057099" w14:paraId="6CA1373E" w14:textId="77777777" w:rsidTr="00A10B2A">
        <w:trPr>
          <w:trHeight w:val="567"/>
        </w:trPr>
        <w:tc>
          <w:tcPr>
            <w:tcW w:w="2154" w:type="dxa"/>
          </w:tcPr>
          <w:p w14:paraId="38AAE9EA" w14:textId="2D3C2354" w:rsidR="00E73E92" w:rsidRPr="00057099" w:rsidRDefault="0009126C" w:rsidP="00761A18">
            <w:pPr>
              <w:pStyle w:val="ColophonLabel"/>
            </w:pPr>
            <w:sdt>
              <w:sdtPr>
                <w:tag w:val="dlDrafted"/>
                <w:id w:val="418624"/>
                <w:placeholder>
                  <w:docPart w:val="F28DD77F7A8F453C9B55F02F630010A9"/>
                </w:placeholder>
                <w:dataBinding w:xpath="ns0:DataLabels[1]/ns0:dlDrafted[1]" w:storeItemID="{D1A12BF0-ECF8-4D86-9A0A-04E0854096CA}"/>
                <w:text/>
              </w:sdtPr>
              <w:sdtEndPr/>
              <w:sdtContent>
                <w:r w:rsidR="00057099">
                  <w:t>Opgesteld door</w:t>
                </w:r>
              </w:sdtContent>
            </w:sdt>
            <w:r w:rsidR="00E73E92" w:rsidRPr="00057099">
              <w:t>:</w:t>
            </w:r>
          </w:p>
        </w:tc>
        <w:sdt>
          <w:sdtPr>
            <w:tag w:val="DraftedBy"/>
            <w:id w:val="2102833583"/>
            <w:placeholder>
              <w:docPart w:val="5F75AD5F51F24A969A2E47B4D88ED5EA"/>
            </w:placeholder>
            <w:dataBinding w:xpath="ns0:TTCProperties[1]/ns0:DraftedBy[1]" w:storeItemID="{1E034348-045F-4E44-A689-465A50D863E6}"/>
            <w:text/>
          </w:sdtPr>
          <w:sdtEndPr/>
          <w:sdtContent>
            <w:tc>
              <w:tcPr>
                <w:tcW w:w="3515" w:type="dxa"/>
                <w:tcBorders>
                  <w:bottom w:val="single" w:sz="4" w:space="0" w:color="00577E" w:themeColor="text1"/>
                </w:tcBorders>
              </w:tcPr>
              <w:p w14:paraId="0FDC7FBE" w14:textId="5657B470" w:rsidR="00E73E92" w:rsidRPr="00057099" w:rsidRDefault="00057099" w:rsidP="00937A3A">
                <w:pPr>
                  <w:pStyle w:val="ColophonText"/>
                </w:pPr>
                <w:r w:rsidRPr="00057099">
                  <w:t>Teus Heemsbergen</w:t>
                </w:r>
              </w:p>
            </w:tc>
          </w:sdtContent>
        </w:sdt>
        <w:tc>
          <w:tcPr>
            <w:tcW w:w="3742" w:type="dxa"/>
            <w:gridSpan w:val="2"/>
          </w:tcPr>
          <w:p w14:paraId="191D4550" w14:textId="77777777" w:rsidR="00E73E92" w:rsidRPr="00057099" w:rsidRDefault="00E73E92" w:rsidP="00761A18">
            <w:pPr>
              <w:pStyle w:val="ColophonText"/>
            </w:pPr>
          </w:p>
        </w:tc>
        <w:tc>
          <w:tcPr>
            <w:tcW w:w="964" w:type="dxa"/>
          </w:tcPr>
          <w:p w14:paraId="12F8C4C3" w14:textId="77777777" w:rsidR="00E73E92" w:rsidRPr="00057099" w:rsidRDefault="00E73E92" w:rsidP="00761A18">
            <w:pPr>
              <w:pStyle w:val="ColophonText"/>
            </w:pPr>
          </w:p>
        </w:tc>
      </w:tr>
      <w:tr w:rsidR="00E73E92" w:rsidRPr="00057099" w14:paraId="42D2BF41" w14:textId="77777777" w:rsidTr="00A10B2A">
        <w:trPr>
          <w:trHeight w:val="567"/>
        </w:trPr>
        <w:tc>
          <w:tcPr>
            <w:tcW w:w="2154" w:type="dxa"/>
          </w:tcPr>
          <w:p w14:paraId="7FD12D85" w14:textId="22B952F4" w:rsidR="00E73E92" w:rsidRPr="00057099" w:rsidRDefault="0009126C" w:rsidP="00761A18">
            <w:pPr>
              <w:pStyle w:val="ColophonLabel"/>
            </w:pPr>
            <w:sdt>
              <w:sdtPr>
                <w:tag w:val="dlChecked"/>
                <w:id w:val="418620"/>
                <w:placeholder>
                  <w:docPart w:val="5BC46F1262584151BA163660BCE705C2"/>
                </w:placeholder>
                <w:dataBinding w:xpath="ns0:DataLabels[1]/ns0:dlChecked[1]" w:storeItemID="{D1A12BF0-ECF8-4D86-9A0A-04E0854096CA}"/>
                <w:text/>
              </w:sdtPr>
              <w:sdtEndPr/>
              <w:sdtContent>
                <w:r w:rsidR="00057099">
                  <w:t>Gecontroleerd door</w:t>
                </w:r>
              </w:sdtContent>
            </w:sdt>
            <w:r w:rsidR="00E73E92" w:rsidRPr="00057099">
              <w:t>:</w:t>
            </w:r>
          </w:p>
        </w:tc>
        <w:tc>
          <w:tcPr>
            <w:tcW w:w="3515" w:type="dxa"/>
            <w:tcBorders>
              <w:top w:val="single" w:sz="4" w:space="0" w:color="00577E" w:themeColor="text1"/>
              <w:bottom w:val="single" w:sz="4" w:space="0" w:color="00577E" w:themeColor="text1"/>
            </w:tcBorders>
          </w:tcPr>
          <w:p w14:paraId="16CC4C04" w14:textId="0504EA83" w:rsidR="00E73E92" w:rsidRPr="00057099" w:rsidRDefault="009164C5" w:rsidP="00761A18">
            <w:pPr>
              <w:pStyle w:val="ColophonText"/>
            </w:pPr>
            <w:r w:rsidRPr="00057099">
              <w:t>Teus Heemsbergen</w:t>
            </w:r>
          </w:p>
        </w:tc>
        <w:tc>
          <w:tcPr>
            <w:tcW w:w="3742" w:type="dxa"/>
            <w:gridSpan w:val="2"/>
          </w:tcPr>
          <w:p w14:paraId="368D034E" w14:textId="77777777" w:rsidR="00E73E92" w:rsidRPr="00057099" w:rsidRDefault="00E73E92" w:rsidP="00761A18">
            <w:pPr>
              <w:pStyle w:val="ColophonText"/>
            </w:pPr>
          </w:p>
        </w:tc>
        <w:tc>
          <w:tcPr>
            <w:tcW w:w="964" w:type="dxa"/>
          </w:tcPr>
          <w:p w14:paraId="5AC4969C" w14:textId="77777777" w:rsidR="00E73E92" w:rsidRPr="00057099" w:rsidRDefault="00E73E92" w:rsidP="00761A18">
            <w:pPr>
              <w:pStyle w:val="ColophonText"/>
            </w:pPr>
          </w:p>
        </w:tc>
      </w:tr>
      <w:tr w:rsidR="00E73E92" w:rsidRPr="00057099" w14:paraId="19EE7FDD" w14:textId="77777777" w:rsidTr="00A10B2A">
        <w:trPr>
          <w:trHeight w:val="567"/>
        </w:trPr>
        <w:tc>
          <w:tcPr>
            <w:tcW w:w="2154" w:type="dxa"/>
          </w:tcPr>
          <w:p w14:paraId="29FFFFA0" w14:textId="01163E70" w:rsidR="00E73E92" w:rsidRPr="00057099" w:rsidRDefault="0009126C" w:rsidP="00761A18">
            <w:pPr>
              <w:pStyle w:val="ColophonLabel"/>
            </w:pPr>
            <w:sdt>
              <w:sdtPr>
                <w:tag w:val="dlDateInitials"/>
                <w:id w:val="418616"/>
                <w:placeholder>
                  <w:docPart w:val="D443817CD76744529DE440621867CA9D"/>
                </w:placeholder>
                <w:dataBinding w:xpath="ns0:DataLabels[1]/ns0:dlDateInitials[1]" w:storeItemID="{D1A12BF0-ECF8-4D86-9A0A-04E0854096CA}"/>
                <w:text/>
              </w:sdtPr>
              <w:sdtEndPr/>
              <w:sdtContent>
                <w:r w:rsidR="00057099">
                  <w:t>Datum</w:t>
                </w:r>
              </w:sdtContent>
            </w:sdt>
            <w:r w:rsidR="00E73E92" w:rsidRPr="00057099">
              <w:t>:</w:t>
            </w:r>
          </w:p>
        </w:tc>
        <w:tc>
          <w:tcPr>
            <w:tcW w:w="3515" w:type="dxa"/>
            <w:tcBorders>
              <w:top w:val="single" w:sz="4" w:space="0" w:color="00577E" w:themeColor="text1"/>
              <w:bottom w:val="single" w:sz="4" w:space="0" w:color="00577E" w:themeColor="text1"/>
            </w:tcBorders>
          </w:tcPr>
          <w:p w14:paraId="5CFE5CE3" w14:textId="32335A0B" w:rsidR="00E73E92" w:rsidRPr="00057099" w:rsidRDefault="00C35F9E" w:rsidP="00761A18">
            <w:pPr>
              <w:pStyle w:val="ColophonText"/>
            </w:pPr>
            <w:r w:rsidRPr="00057099">
              <w:t>30</w:t>
            </w:r>
            <w:r w:rsidR="00F03223" w:rsidRPr="00057099">
              <w:t>-10-2020</w:t>
            </w:r>
          </w:p>
        </w:tc>
        <w:tc>
          <w:tcPr>
            <w:tcW w:w="3742" w:type="dxa"/>
            <w:gridSpan w:val="2"/>
          </w:tcPr>
          <w:p w14:paraId="253E6069" w14:textId="77777777" w:rsidR="00E73E92" w:rsidRPr="00057099" w:rsidRDefault="00E73E92" w:rsidP="00761A18">
            <w:pPr>
              <w:pStyle w:val="ColophonText"/>
            </w:pPr>
          </w:p>
        </w:tc>
        <w:tc>
          <w:tcPr>
            <w:tcW w:w="964" w:type="dxa"/>
          </w:tcPr>
          <w:p w14:paraId="65055DDB" w14:textId="77777777" w:rsidR="00E73E92" w:rsidRPr="00057099" w:rsidRDefault="00E73E92" w:rsidP="00761A18">
            <w:pPr>
              <w:pStyle w:val="ColophonText"/>
            </w:pPr>
          </w:p>
        </w:tc>
      </w:tr>
      <w:tr w:rsidR="00E73E92" w:rsidRPr="00057099" w14:paraId="219A4FC6" w14:textId="77777777" w:rsidTr="00A10B2A">
        <w:trPr>
          <w:trHeight w:val="567"/>
        </w:trPr>
        <w:tc>
          <w:tcPr>
            <w:tcW w:w="2154" w:type="dxa"/>
          </w:tcPr>
          <w:p w14:paraId="6DAC0AF0" w14:textId="68ECD283" w:rsidR="00E73E92" w:rsidRPr="00057099" w:rsidRDefault="0009126C" w:rsidP="00761A18">
            <w:pPr>
              <w:pStyle w:val="ColophonLabel"/>
            </w:pPr>
            <w:sdt>
              <w:sdtPr>
                <w:tag w:val="dlApproved"/>
                <w:id w:val="418612"/>
                <w:placeholder>
                  <w:docPart w:val="9A6A64E30E354641B2ADD38BC5420998"/>
                </w:placeholder>
                <w:dataBinding w:xpath="ns0:DataLabels[1]/ns0:dlApproved[1]" w:storeItemID="{D1A12BF0-ECF8-4D86-9A0A-04E0854096CA}"/>
                <w:text/>
              </w:sdtPr>
              <w:sdtEndPr/>
              <w:sdtContent>
                <w:r w:rsidR="00057099">
                  <w:t>Goedgekeurd door</w:t>
                </w:r>
              </w:sdtContent>
            </w:sdt>
            <w:r w:rsidR="00E73E92" w:rsidRPr="00057099">
              <w:t>:</w:t>
            </w:r>
          </w:p>
        </w:tc>
        <w:tc>
          <w:tcPr>
            <w:tcW w:w="3515" w:type="dxa"/>
            <w:tcBorders>
              <w:top w:val="single" w:sz="4" w:space="0" w:color="00577E" w:themeColor="text1"/>
              <w:bottom w:val="single" w:sz="4" w:space="0" w:color="00577E" w:themeColor="text1"/>
            </w:tcBorders>
          </w:tcPr>
          <w:p w14:paraId="7C2C883A" w14:textId="59DF60B6" w:rsidR="00E73E92" w:rsidRPr="00057099" w:rsidRDefault="009164C5" w:rsidP="00761A18">
            <w:pPr>
              <w:pStyle w:val="ColophonText"/>
            </w:pPr>
            <w:r w:rsidRPr="00057099">
              <w:t>Erik Heijmans</w:t>
            </w:r>
          </w:p>
        </w:tc>
        <w:tc>
          <w:tcPr>
            <w:tcW w:w="3742" w:type="dxa"/>
            <w:gridSpan w:val="2"/>
          </w:tcPr>
          <w:p w14:paraId="537320C4" w14:textId="77777777" w:rsidR="00E73E92" w:rsidRPr="00057099" w:rsidRDefault="00E73E92" w:rsidP="00761A18">
            <w:pPr>
              <w:pStyle w:val="ColophonText"/>
            </w:pPr>
          </w:p>
        </w:tc>
        <w:tc>
          <w:tcPr>
            <w:tcW w:w="964" w:type="dxa"/>
          </w:tcPr>
          <w:p w14:paraId="02BCD73F" w14:textId="77777777" w:rsidR="00E73E92" w:rsidRPr="00057099" w:rsidRDefault="00E73E92" w:rsidP="00761A18">
            <w:pPr>
              <w:pStyle w:val="ColophonText"/>
            </w:pPr>
          </w:p>
        </w:tc>
      </w:tr>
      <w:bookmarkEnd w:id="1"/>
      <w:tr w:rsidR="00873987" w:rsidRPr="00057099" w14:paraId="51E654F0" w14:textId="77777777" w:rsidTr="00A10B2A">
        <w:trPr>
          <w:trHeight w:val="567"/>
        </w:trPr>
        <w:tc>
          <w:tcPr>
            <w:tcW w:w="2154" w:type="dxa"/>
          </w:tcPr>
          <w:p w14:paraId="37F32823" w14:textId="38758518" w:rsidR="00873987" w:rsidRPr="00057099" w:rsidRDefault="0009126C" w:rsidP="00873987">
            <w:pPr>
              <w:pStyle w:val="ColophonLabel"/>
            </w:pPr>
            <w:sdt>
              <w:sdtPr>
                <w:tag w:val="dlDateInitials"/>
                <w:id w:val="418608"/>
                <w:placeholder>
                  <w:docPart w:val="7A945B9D06C9447AB3C0DFA9569255D6"/>
                </w:placeholder>
                <w:dataBinding w:xpath="ns0:DataLabels[1]/ns0:dlDateInitials[1]" w:storeItemID="{D1A12BF0-ECF8-4D86-9A0A-04E0854096CA}"/>
                <w:text/>
              </w:sdtPr>
              <w:sdtEndPr/>
              <w:sdtContent>
                <w:r w:rsidR="00057099">
                  <w:t>Datum</w:t>
                </w:r>
              </w:sdtContent>
            </w:sdt>
            <w:r w:rsidR="00873987" w:rsidRPr="00057099">
              <w:t>:</w:t>
            </w:r>
          </w:p>
        </w:tc>
        <w:tc>
          <w:tcPr>
            <w:tcW w:w="3515" w:type="dxa"/>
            <w:tcBorders>
              <w:top w:val="single" w:sz="4" w:space="0" w:color="00577E" w:themeColor="text1"/>
              <w:bottom w:val="single" w:sz="4" w:space="0" w:color="00577E" w:themeColor="text1"/>
            </w:tcBorders>
          </w:tcPr>
          <w:p w14:paraId="0657A2F5" w14:textId="1BBF4FA8" w:rsidR="00873987" w:rsidRPr="00057099" w:rsidRDefault="00C35F9E" w:rsidP="00873987">
            <w:pPr>
              <w:pStyle w:val="ColophonText"/>
            </w:pPr>
            <w:r w:rsidRPr="00057099">
              <w:t>30</w:t>
            </w:r>
            <w:r w:rsidR="00F03223" w:rsidRPr="00057099">
              <w:t>-10-2020</w:t>
            </w:r>
            <w:r w:rsidR="00873987" w:rsidRPr="00057099">
              <w:t xml:space="preserve"> </w:t>
            </w:r>
          </w:p>
        </w:tc>
        <w:tc>
          <w:tcPr>
            <w:tcW w:w="3742" w:type="dxa"/>
            <w:gridSpan w:val="2"/>
          </w:tcPr>
          <w:p w14:paraId="6B13351E" w14:textId="77777777" w:rsidR="00873987" w:rsidRPr="00057099" w:rsidRDefault="00873987" w:rsidP="00873987">
            <w:pPr>
              <w:pStyle w:val="ColophonText"/>
            </w:pPr>
          </w:p>
        </w:tc>
        <w:tc>
          <w:tcPr>
            <w:tcW w:w="964" w:type="dxa"/>
          </w:tcPr>
          <w:p w14:paraId="5AE9AEDE" w14:textId="77777777" w:rsidR="00873987" w:rsidRPr="00057099" w:rsidRDefault="00873987" w:rsidP="00873987">
            <w:pPr>
              <w:pStyle w:val="ColophonText"/>
            </w:pPr>
          </w:p>
        </w:tc>
      </w:tr>
      <w:tr w:rsidR="00873987" w:rsidRPr="00057099" w14:paraId="31FF8A3E" w14:textId="77777777" w:rsidTr="00761A18">
        <w:trPr>
          <w:trHeight w:val="454"/>
        </w:trPr>
        <w:tc>
          <w:tcPr>
            <w:tcW w:w="2154" w:type="dxa"/>
          </w:tcPr>
          <w:p w14:paraId="0C55504F" w14:textId="77777777" w:rsidR="00873987" w:rsidRPr="00057099" w:rsidRDefault="00873987" w:rsidP="00873987">
            <w:pPr>
              <w:pStyle w:val="ColophonLabel"/>
            </w:pPr>
          </w:p>
        </w:tc>
        <w:tc>
          <w:tcPr>
            <w:tcW w:w="4876" w:type="dxa"/>
            <w:gridSpan w:val="2"/>
          </w:tcPr>
          <w:p w14:paraId="3FF6A75D" w14:textId="77777777" w:rsidR="00873987" w:rsidRPr="00057099" w:rsidRDefault="00873987" w:rsidP="00873987">
            <w:pPr>
              <w:pStyle w:val="ColophonText"/>
            </w:pPr>
          </w:p>
        </w:tc>
        <w:tc>
          <w:tcPr>
            <w:tcW w:w="2381" w:type="dxa"/>
          </w:tcPr>
          <w:p w14:paraId="747F6B41" w14:textId="77777777" w:rsidR="00873987" w:rsidRPr="00057099" w:rsidRDefault="00873987" w:rsidP="00873987">
            <w:pPr>
              <w:pStyle w:val="ColophonText"/>
            </w:pPr>
          </w:p>
        </w:tc>
        <w:tc>
          <w:tcPr>
            <w:tcW w:w="964" w:type="dxa"/>
          </w:tcPr>
          <w:p w14:paraId="57429FF6" w14:textId="77777777" w:rsidR="00873987" w:rsidRPr="00057099" w:rsidRDefault="00873987" w:rsidP="00873987">
            <w:pPr>
              <w:pStyle w:val="ColophonText"/>
            </w:pPr>
          </w:p>
        </w:tc>
      </w:tr>
      <w:tr w:rsidR="00873987" w:rsidRPr="00057099" w14:paraId="7730664A" w14:textId="77777777" w:rsidTr="00761A18">
        <w:trPr>
          <w:trHeight w:val="1020"/>
        </w:trPr>
        <w:tc>
          <w:tcPr>
            <w:tcW w:w="2154" w:type="dxa"/>
            <w:vAlign w:val="bottom"/>
          </w:tcPr>
          <w:tbl>
            <w:tblPr>
              <w:tblStyle w:val="RHDHVTable"/>
              <w:tblW w:w="0" w:type="auto"/>
              <w:tblLook w:val="04A0" w:firstRow="1" w:lastRow="0" w:firstColumn="1" w:lastColumn="0" w:noHBand="0" w:noVBand="1"/>
            </w:tblPr>
            <w:tblGrid>
              <w:gridCol w:w="2139"/>
            </w:tblGrid>
            <w:tr w:rsidR="00873987" w:rsidRPr="00057099" w14:paraId="1A0C2617" w14:textId="77777777" w:rsidTr="00761A18">
              <w:trPr>
                <w:cnfStyle w:val="100000000000" w:firstRow="1" w:lastRow="0" w:firstColumn="0" w:lastColumn="0" w:oddVBand="0" w:evenVBand="0" w:oddHBand="0" w:evenHBand="0" w:firstRowFirstColumn="0" w:firstRowLastColumn="0" w:lastRowFirstColumn="0" w:lastRowLastColumn="0"/>
              </w:trPr>
              <w:sdt>
                <w:sdtPr>
                  <w:tag w:val="dlClassification"/>
                  <w:id w:val="418660"/>
                  <w:placeholder>
                    <w:docPart w:val="91708341787340C1BB9B4AED6A07A092"/>
                  </w:placeholder>
                  <w:dataBinding w:xpath="ns0:DataLabels[1]/ns0:dlClassification[1]" w:storeItemID="{D1A12BF0-ECF8-4D86-9A0A-04E0854096CA}"/>
                  <w:text/>
                </w:sdtPr>
                <w:sdtEndPr/>
                <w:sdtContent>
                  <w:tc>
                    <w:tcPr>
                      <w:tcW w:w="2139" w:type="dxa"/>
                    </w:tcPr>
                    <w:p w14:paraId="33673940" w14:textId="12AC7D73" w:rsidR="00873987" w:rsidRPr="00057099" w:rsidRDefault="00057099" w:rsidP="00873987">
                      <w:pPr>
                        <w:pStyle w:val="TableHeading"/>
                      </w:pPr>
                      <w:r>
                        <w:t>Classificatie</w:t>
                      </w:r>
                    </w:p>
                  </w:tc>
                </w:sdtContent>
              </w:sdt>
            </w:tr>
            <w:tr w:rsidR="00873987" w:rsidRPr="00057099" w14:paraId="1FA66FEF" w14:textId="77777777" w:rsidTr="00761A18">
              <w:sdt>
                <w:sdtPr>
                  <w:tag w:val="Classification"/>
                  <w:id w:val="418664"/>
                  <w:placeholder>
                    <w:docPart w:val="2F29918FF764419F992AB75901BE32BA"/>
                  </w:placeholder>
                  <w:dataBinding w:xpath="ns0:TTCProperties[1]/ns0:Classification[1]" w:storeItemID="{1E034348-045F-4E44-A689-465A50D863E6}"/>
                  <w:text/>
                </w:sdtPr>
                <w:sdtEndPr/>
                <w:sdtContent>
                  <w:tc>
                    <w:tcPr>
                      <w:tcW w:w="2139" w:type="dxa"/>
                    </w:tcPr>
                    <w:p w14:paraId="5F1E1207" w14:textId="63FA4EEC" w:rsidR="00873987" w:rsidRPr="00057099" w:rsidRDefault="00057099" w:rsidP="00873987">
                      <w:pPr>
                        <w:pStyle w:val="TableText"/>
                      </w:pPr>
                      <w:proofErr w:type="spellStart"/>
                      <w:r w:rsidRPr="00057099">
                        <w:t>Projectgerelateerd</w:t>
                      </w:r>
                      <w:proofErr w:type="spellEnd"/>
                    </w:p>
                  </w:tc>
                </w:sdtContent>
              </w:sdt>
            </w:tr>
          </w:tbl>
          <w:p w14:paraId="4F20F20C" w14:textId="77777777" w:rsidR="00873987" w:rsidRPr="00057099" w:rsidRDefault="00873987" w:rsidP="00873987"/>
        </w:tc>
        <w:tc>
          <w:tcPr>
            <w:tcW w:w="4876" w:type="dxa"/>
            <w:gridSpan w:val="2"/>
          </w:tcPr>
          <w:p w14:paraId="3DF2A87A" w14:textId="2DAC21E1" w:rsidR="00873987" w:rsidRPr="00057099" w:rsidRDefault="00873987" w:rsidP="00873987">
            <w:pPr>
              <w:pStyle w:val="ColophonText"/>
            </w:pPr>
          </w:p>
        </w:tc>
        <w:tc>
          <w:tcPr>
            <w:tcW w:w="2381" w:type="dxa"/>
          </w:tcPr>
          <w:p w14:paraId="21361C4D" w14:textId="77777777" w:rsidR="00873987" w:rsidRPr="00057099" w:rsidRDefault="00873987" w:rsidP="00873987">
            <w:pPr>
              <w:pStyle w:val="ColophonText"/>
            </w:pPr>
          </w:p>
        </w:tc>
        <w:tc>
          <w:tcPr>
            <w:tcW w:w="964" w:type="dxa"/>
          </w:tcPr>
          <w:p w14:paraId="33E8707E" w14:textId="77777777" w:rsidR="00873987" w:rsidRPr="00057099" w:rsidRDefault="00873987" w:rsidP="00873987">
            <w:pPr>
              <w:pStyle w:val="ColophonText"/>
            </w:pPr>
          </w:p>
        </w:tc>
      </w:tr>
    </w:tbl>
    <w:sdt>
      <w:sdtPr>
        <w:tag w:val="dlDisclaimer"/>
        <w:id w:val="418668"/>
        <w:placeholder>
          <w:docPart w:val="6ED0F496A2CC42989568F373722F71B4"/>
        </w:placeholder>
        <w:dataBinding w:xpath="ns0:DataLabels[1]/ns0:dlDisclaimer[1]" w:storeItemID="{D1A12BF0-ECF8-4D86-9A0A-04E0854096CA}"/>
        <w:text/>
      </w:sdtPr>
      <w:sdtEndPr/>
      <w:sdtContent>
        <w:p w14:paraId="16D120E4" w14:textId="0668EACA" w:rsidR="00E73E92" w:rsidRPr="00057099" w:rsidRDefault="00AB628B" w:rsidP="00E73E92">
          <w:pPr>
            <w:pStyle w:val="DisclaimerHeading"/>
            <w:framePr w:h="1417" w:vSpace="0" w:wrap="notBeside"/>
          </w:pPr>
          <w:r w:rsidRPr="00057099">
            <w:tab/>
          </w:r>
        </w:p>
      </w:sdtContent>
    </w:sdt>
    <w:sdt>
      <w:sdtPr>
        <w:alias w:val="Use the document settings form to edit this value"/>
        <w:tag w:val="Disclaimer"/>
        <w:id w:val="418672"/>
        <w:lock w:val="sdtContentLocked"/>
        <w:placeholder>
          <w:docPart w:val="746E8047E95A4894AFD89A143609C2E2"/>
        </w:placeholder>
        <w:dataBinding w:xpath="ns0:TTCProperties[1]/ns0:Disclaimer[1]" w:storeItemID="{1E034348-045F-4E44-A689-465A50D863E6}"/>
        <w:text/>
      </w:sdtPr>
      <w:sdtEndPr/>
      <w:sdtContent>
        <w:p w14:paraId="6FE795FB" w14:textId="70E54E6C" w:rsidR="00E73E92" w:rsidRPr="00057099" w:rsidRDefault="00057099" w:rsidP="00E73E92">
          <w:pPr>
            <w:pStyle w:val="DisclaimerText"/>
            <w:framePr w:h="1417" w:vSpace="0" w:wrap="notBeside"/>
          </w:pPr>
          <w:r w:rsidRPr="00057099">
            <w:t>Behoudens andersluidende afspraken met de Opdrachtgever, mag niets uit dit document worden verveelvoudigd of openbaar gemaakt of worden gebruikt voor een ander doel dan waarvoor het document is vervaardigd. HaskoningDHV Nederland B.V. aanvaardt geen enkele verantwoordelijkheid of aansprakelijkheid voor dit document, anders dan jegens de Opdrachtgever.Let op: dit document bevat persoonsgegevens van medewerkers van HaskoningDHV Nederland B.V. en dient voor publicatie of anderszins openbaar maken te worden geanonimiseerd.</w:t>
          </w:r>
        </w:p>
      </w:sdtContent>
    </w:sdt>
    <w:p w14:paraId="22719F25" w14:textId="77777777" w:rsidR="00E73E92" w:rsidRPr="00057099" w:rsidRDefault="00E73E92" w:rsidP="004B3A8F"/>
    <w:p w14:paraId="34E262F1" w14:textId="77777777" w:rsidR="00E73E92" w:rsidRPr="00057099" w:rsidRDefault="00E73E92" w:rsidP="00210365">
      <w:pPr>
        <w:sectPr w:rsidR="00E73E92" w:rsidRPr="00057099" w:rsidSect="00E73E92">
          <w:headerReference w:type="default" r:id="rId14"/>
          <w:pgSz w:w="11907" w:h="16839" w:code="9"/>
          <w:pgMar w:top="2381" w:right="1247" w:bottom="1247" w:left="1247" w:header="454" w:footer="403" w:gutter="0"/>
          <w:pgNumType w:fmt="lowerRoman" w:start="1"/>
          <w:cols w:space="708"/>
          <w:docGrid w:linePitch="360"/>
        </w:sectPr>
      </w:pPr>
    </w:p>
    <w:sdt>
      <w:sdtPr>
        <w:rPr>
          <w:b w:val="0"/>
          <w:bCs w:val="0"/>
        </w:rPr>
        <w:tag w:val="dlContents"/>
        <w:id w:val="418562"/>
        <w:placeholder>
          <w:docPart w:val="EBF63E01D913446C82427C96612347B8"/>
        </w:placeholder>
        <w:dataBinding w:xpath="ns0:DataLabels[1]/ns0:dlContents[1]" w:storeItemID="{D1A12BF0-ECF8-4D86-9A0A-04E0854096CA}"/>
        <w:text/>
      </w:sdtPr>
      <w:sdtEndPr/>
      <w:sdtContent>
        <w:p w14:paraId="6BFA7AE9" w14:textId="2227EAC5" w:rsidR="00E73E92" w:rsidRPr="00057099" w:rsidRDefault="00057099" w:rsidP="008E58DB">
          <w:pPr>
            <w:pStyle w:val="TOCHeading"/>
          </w:pPr>
          <w:r>
            <w:rPr>
              <w:b w:val="0"/>
              <w:bCs w:val="0"/>
            </w:rPr>
            <w:t>Inhoud</w:t>
          </w:r>
        </w:p>
      </w:sdtContent>
    </w:sdt>
    <w:p w14:paraId="72FFB89E" w14:textId="70975329" w:rsidR="00EA7A8D" w:rsidRPr="00057099" w:rsidRDefault="00D32750">
      <w:pPr>
        <w:pStyle w:val="TOC1"/>
        <w:rPr>
          <w:rFonts w:asciiTheme="minorHAnsi" w:hAnsiTheme="minorHAnsi" w:cstheme="minorBidi"/>
          <w:b w:val="0"/>
          <w:noProof/>
          <w:color w:val="auto"/>
          <w:sz w:val="22"/>
          <w:szCs w:val="22"/>
          <w:lang w:eastAsia="nl-NL"/>
        </w:rPr>
      </w:pPr>
      <w:r w:rsidRPr="00057099">
        <w:rPr>
          <w:b w:val="0"/>
          <w:bCs/>
          <w:noProof/>
        </w:rPr>
        <w:fldChar w:fldCharType="begin"/>
      </w:r>
      <w:r w:rsidRPr="00057099">
        <w:rPr>
          <w:b w:val="0"/>
          <w:bCs/>
          <w:noProof/>
        </w:rPr>
        <w:instrText xml:space="preserve"> TOC \o "1-2" \h \z \u </w:instrText>
      </w:r>
      <w:r w:rsidRPr="00057099">
        <w:rPr>
          <w:b w:val="0"/>
          <w:bCs/>
          <w:noProof/>
        </w:rPr>
        <w:fldChar w:fldCharType="separate"/>
      </w:r>
      <w:hyperlink w:anchor="_Toc54965410" w:history="1">
        <w:r w:rsidR="00EA7A8D" w:rsidRPr="00057099">
          <w:rPr>
            <w:rStyle w:val="Hyperlink"/>
            <w:noProof/>
          </w:rPr>
          <w:t>1</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_Toc54965410 \h </w:instrText>
        </w:r>
        <w:r w:rsidR="00EA7A8D" w:rsidRPr="00057099">
          <w:rPr>
            <w:noProof/>
            <w:webHidden/>
          </w:rPr>
        </w:r>
        <w:r w:rsidR="00EA7A8D" w:rsidRPr="00057099">
          <w:rPr>
            <w:noProof/>
            <w:webHidden/>
          </w:rPr>
          <w:fldChar w:fldCharType="separate"/>
        </w:r>
        <w:r w:rsidR="00057099">
          <w:rPr>
            <w:noProof/>
            <w:webHidden/>
          </w:rPr>
          <w:t>1</w:t>
        </w:r>
        <w:r w:rsidR="00EA7A8D" w:rsidRPr="00057099">
          <w:rPr>
            <w:noProof/>
            <w:webHidden/>
          </w:rPr>
          <w:fldChar w:fldCharType="end"/>
        </w:r>
      </w:hyperlink>
    </w:p>
    <w:p w14:paraId="575A7E1B" w14:textId="61F074CA" w:rsidR="00EA7A8D" w:rsidRPr="00057099" w:rsidRDefault="0009126C">
      <w:pPr>
        <w:pStyle w:val="TOC2"/>
        <w:rPr>
          <w:rFonts w:asciiTheme="minorHAnsi" w:hAnsiTheme="minorHAnsi" w:cstheme="minorBidi"/>
          <w:noProof/>
          <w:color w:val="auto"/>
          <w:szCs w:val="22"/>
          <w:lang w:eastAsia="nl-NL"/>
        </w:rPr>
      </w:pPr>
      <w:hyperlink w:anchor="_Toc54965411" w:history="1">
        <w:r w:rsidR="00EA7A8D" w:rsidRPr="00057099">
          <w:rPr>
            <w:rStyle w:val="Hyperlink"/>
            <w:noProof/>
          </w:rPr>
          <w:t>1.1</w:t>
        </w:r>
        <w:r w:rsidR="00EA7A8D" w:rsidRPr="00057099">
          <w:rPr>
            <w:rFonts w:asciiTheme="minorHAnsi" w:hAnsiTheme="minorHAnsi" w:cstheme="minorBidi"/>
            <w:noProof/>
            <w:color w:val="auto"/>
            <w:szCs w:val="22"/>
            <w:lang w:eastAsia="nl-NL"/>
          </w:rPr>
          <w:tab/>
        </w:r>
        <w:r w:rsidR="00EA7A8D" w:rsidRPr="00057099">
          <w:rPr>
            <w:rStyle w:val="Hyperlink"/>
            <w:noProof/>
          </w:rPr>
          <w:t>Inleiding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_Toc54965411 \h </w:instrText>
        </w:r>
        <w:r w:rsidR="00EA7A8D" w:rsidRPr="00057099">
          <w:rPr>
            <w:noProof/>
            <w:webHidden/>
          </w:rPr>
        </w:r>
        <w:r w:rsidR="00EA7A8D" w:rsidRPr="00057099">
          <w:rPr>
            <w:noProof/>
            <w:webHidden/>
          </w:rPr>
          <w:fldChar w:fldCharType="separate"/>
        </w:r>
        <w:r w:rsidR="00057099">
          <w:rPr>
            <w:noProof/>
            <w:webHidden/>
          </w:rPr>
          <w:t>1</w:t>
        </w:r>
        <w:r w:rsidR="00EA7A8D" w:rsidRPr="00057099">
          <w:rPr>
            <w:noProof/>
            <w:webHidden/>
          </w:rPr>
          <w:fldChar w:fldCharType="end"/>
        </w:r>
      </w:hyperlink>
    </w:p>
    <w:p w14:paraId="45A4C3A0" w14:textId="5A8613D2" w:rsidR="00EA7A8D" w:rsidRPr="00057099" w:rsidRDefault="0009126C">
      <w:pPr>
        <w:pStyle w:val="TOC2"/>
        <w:rPr>
          <w:rFonts w:asciiTheme="minorHAnsi" w:hAnsiTheme="minorHAnsi" w:cstheme="minorBidi"/>
          <w:noProof/>
          <w:color w:val="auto"/>
          <w:szCs w:val="22"/>
          <w:lang w:eastAsia="nl-NL"/>
        </w:rPr>
      </w:pPr>
      <w:hyperlink w:anchor="_Toc54965412" w:history="1">
        <w:r w:rsidR="00EA7A8D" w:rsidRPr="00057099">
          <w:rPr>
            <w:rStyle w:val="Hyperlink"/>
            <w:noProof/>
          </w:rPr>
          <w:t>1.2</w:t>
        </w:r>
        <w:r w:rsidR="00EA7A8D" w:rsidRPr="00057099">
          <w:rPr>
            <w:rFonts w:asciiTheme="minorHAnsi" w:hAnsiTheme="minorHAnsi" w:cstheme="minorBidi"/>
            <w:noProof/>
            <w:color w:val="auto"/>
            <w:szCs w:val="22"/>
            <w:lang w:eastAsia="nl-NL"/>
          </w:rPr>
          <w:tab/>
        </w:r>
        <w:r w:rsidR="00EA7A8D" w:rsidRPr="00057099">
          <w:rPr>
            <w:rStyle w:val="Hyperlink"/>
            <w:noProof/>
          </w:rPr>
          <w:t>Omvang van het 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_Toc54965412 \h </w:instrText>
        </w:r>
        <w:r w:rsidR="00EA7A8D" w:rsidRPr="00057099">
          <w:rPr>
            <w:noProof/>
            <w:webHidden/>
          </w:rPr>
        </w:r>
        <w:r w:rsidR="00EA7A8D" w:rsidRPr="00057099">
          <w:rPr>
            <w:noProof/>
            <w:webHidden/>
          </w:rPr>
          <w:fldChar w:fldCharType="separate"/>
        </w:r>
        <w:r w:rsidR="00057099">
          <w:rPr>
            <w:noProof/>
            <w:webHidden/>
          </w:rPr>
          <w:t>1</w:t>
        </w:r>
        <w:r w:rsidR="00EA7A8D" w:rsidRPr="00057099">
          <w:rPr>
            <w:noProof/>
            <w:webHidden/>
          </w:rPr>
          <w:fldChar w:fldCharType="end"/>
        </w:r>
      </w:hyperlink>
    </w:p>
    <w:p w14:paraId="5CF1A797" w14:textId="4F1B8530" w:rsidR="00EA7A8D" w:rsidRPr="00057099" w:rsidRDefault="0009126C">
      <w:pPr>
        <w:pStyle w:val="TOC1"/>
        <w:rPr>
          <w:rFonts w:asciiTheme="minorHAnsi" w:hAnsiTheme="minorHAnsi" w:cstheme="minorBidi"/>
          <w:b w:val="0"/>
          <w:noProof/>
          <w:color w:val="auto"/>
          <w:sz w:val="22"/>
          <w:szCs w:val="22"/>
          <w:lang w:eastAsia="nl-NL"/>
        </w:rPr>
      </w:pPr>
      <w:hyperlink w:anchor="_Toc54965413" w:history="1">
        <w:r w:rsidR="00EA7A8D" w:rsidRPr="00057099">
          <w:rPr>
            <w:rStyle w:val="Hyperlink"/>
            <w:noProof/>
          </w:rPr>
          <w:t>2</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Amoveren bestaande installaties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_Toc54965413 \h </w:instrText>
        </w:r>
        <w:r w:rsidR="00EA7A8D" w:rsidRPr="00057099">
          <w:rPr>
            <w:noProof/>
            <w:webHidden/>
          </w:rPr>
        </w:r>
        <w:r w:rsidR="00EA7A8D" w:rsidRPr="00057099">
          <w:rPr>
            <w:noProof/>
            <w:webHidden/>
          </w:rPr>
          <w:fldChar w:fldCharType="separate"/>
        </w:r>
        <w:r w:rsidR="00057099">
          <w:rPr>
            <w:noProof/>
            <w:webHidden/>
          </w:rPr>
          <w:t>2</w:t>
        </w:r>
        <w:r w:rsidR="00EA7A8D" w:rsidRPr="00057099">
          <w:rPr>
            <w:noProof/>
            <w:webHidden/>
          </w:rPr>
          <w:fldChar w:fldCharType="end"/>
        </w:r>
      </w:hyperlink>
    </w:p>
    <w:p w14:paraId="3DB73D39" w14:textId="1526D1F3" w:rsidR="00EA7A8D" w:rsidRPr="00057099" w:rsidRDefault="0009126C">
      <w:pPr>
        <w:pStyle w:val="TOC2"/>
        <w:rPr>
          <w:rFonts w:asciiTheme="minorHAnsi" w:hAnsiTheme="minorHAnsi" w:cstheme="minorBidi"/>
          <w:noProof/>
          <w:color w:val="auto"/>
          <w:szCs w:val="22"/>
          <w:lang w:eastAsia="nl-NL"/>
        </w:rPr>
      </w:pPr>
      <w:hyperlink w:anchor="_Toc54965414" w:history="1">
        <w:r w:rsidR="00EA7A8D" w:rsidRPr="00057099">
          <w:rPr>
            <w:rStyle w:val="Hyperlink"/>
            <w:noProof/>
          </w:rPr>
          <w:t>2.1</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_Toc54965414 \h </w:instrText>
        </w:r>
        <w:r w:rsidR="00EA7A8D" w:rsidRPr="00057099">
          <w:rPr>
            <w:noProof/>
            <w:webHidden/>
          </w:rPr>
        </w:r>
        <w:r w:rsidR="00EA7A8D" w:rsidRPr="00057099">
          <w:rPr>
            <w:noProof/>
            <w:webHidden/>
          </w:rPr>
          <w:fldChar w:fldCharType="separate"/>
        </w:r>
        <w:r w:rsidR="00057099">
          <w:rPr>
            <w:noProof/>
            <w:webHidden/>
          </w:rPr>
          <w:t>2</w:t>
        </w:r>
        <w:r w:rsidR="00EA7A8D" w:rsidRPr="00057099">
          <w:rPr>
            <w:noProof/>
            <w:webHidden/>
          </w:rPr>
          <w:fldChar w:fldCharType="end"/>
        </w:r>
      </w:hyperlink>
    </w:p>
    <w:p w14:paraId="39B486BA" w14:textId="79ABD90F" w:rsidR="00EA7A8D" w:rsidRPr="00057099" w:rsidRDefault="0009126C">
      <w:pPr>
        <w:pStyle w:val="TOC2"/>
        <w:rPr>
          <w:rFonts w:asciiTheme="minorHAnsi" w:hAnsiTheme="minorHAnsi" w:cstheme="minorBidi"/>
          <w:noProof/>
          <w:color w:val="auto"/>
          <w:szCs w:val="22"/>
          <w:lang w:eastAsia="nl-NL"/>
        </w:rPr>
      </w:pPr>
      <w:hyperlink w:anchor="_Toc54965415" w:history="1">
        <w:r w:rsidR="00EA7A8D" w:rsidRPr="00057099">
          <w:rPr>
            <w:rStyle w:val="Hyperlink"/>
            <w:noProof/>
          </w:rPr>
          <w:t>2.2</w:t>
        </w:r>
        <w:r w:rsidR="00EA7A8D" w:rsidRPr="00057099">
          <w:rPr>
            <w:rFonts w:asciiTheme="minorHAnsi" w:hAnsiTheme="minorHAnsi" w:cstheme="minorBidi"/>
            <w:noProof/>
            <w:color w:val="auto"/>
            <w:szCs w:val="22"/>
            <w:lang w:eastAsia="nl-NL"/>
          </w:rPr>
          <w:tab/>
        </w:r>
        <w:r w:rsidR="00EA7A8D" w:rsidRPr="00057099">
          <w:rPr>
            <w:rStyle w:val="Hyperlink"/>
            <w:noProof/>
          </w:rPr>
          <w:t>Influent leidingen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_Toc54965415 \h </w:instrText>
        </w:r>
        <w:r w:rsidR="00EA7A8D" w:rsidRPr="00057099">
          <w:rPr>
            <w:noProof/>
            <w:webHidden/>
          </w:rPr>
        </w:r>
        <w:r w:rsidR="00EA7A8D" w:rsidRPr="00057099">
          <w:rPr>
            <w:noProof/>
            <w:webHidden/>
          </w:rPr>
          <w:fldChar w:fldCharType="separate"/>
        </w:r>
        <w:r w:rsidR="00057099">
          <w:rPr>
            <w:noProof/>
            <w:webHidden/>
          </w:rPr>
          <w:t>2</w:t>
        </w:r>
        <w:r w:rsidR="00EA7A8D" w:rsidRPr="00057099">
          <w:rPr>
            <w:noProof/>
            <w:webHidden/>
          </w:rPr>
          <w:fldChar w:fldCharType="end"/>
        </w:r>
      </w:hyperlink>
    </w:p>
    <w:p w14:paraId="5DA1714C" w14:textId="7DBC83FC" w:rsidR="00EA7A8D" w:rsidRPr="00057099" w:rsidRDefault="0009126C">
      <w:pPr>
        <w:pStyle w:val="TOC2"/>
        <w:rPr>
          <w:rFonts w:asciiTheme="minorHAnsi" w:hAnsiTheme="minorHAnsi" w:cstheme="minorBidi"/>
          <w:noProof/>
          <w:color w:val="auto"/>
          <w:szCs w:val="22"/>
          <w:lang w:eastAsia="nl-NL"/>
        </w:rPr>
      </w:pPr>
      <w:hyperlink w:anchor="_Toc54965416" w:history="1">
        <w:r w:rsidR="00EA7A8D" w:rsidRPr="00057099">
          <w:rPr>
            <w:rStyle w:val="Hyperlink"/>
            <w:noProof/>
          </w:rPr>
          <w:t>2.3</w:t>
        </w:r>
        <w:r w:rsidR="00EA7A8D" w:rsidRPr="00057099">
          <w:rPr>
            <w:rFonts w:asciiTheme="minorHAnsi" w:hAnsiTheme="minorHAnsi" w:cstheme="minorBidi"/>
            <w:noProof/>
            <w:color w:val="auto"/>
            <w:szCs w:val="22"/>
            <w:lang w:eastAsia="nl-NL"/>
          </w:rPr>
          <w:tab/>
        </w:r>
        <w:r w:rsidR="00EA7A8D" w:rsidRPr="00057099">
          <w:rPr>
            <w:rStyle w:val="Hyperlink"/>
            <w:noProof/>
          </w:rPr>
          <w:t>Roostergoedinstallatie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_Toc54965416 \h </w:instrText>
        </w:r>
        <w:r w:rsidR="00EA7A8D" w:rsidRPr="00057099">
          <w:rPr>
            <w:noProof/>
            <w:webHidden/>
          </w:rPr>
        </w:r>
        <w:r w:rsidR="00EA7A8D" w:rsidRPr="00057099">
          <w:rPr>
            <w:noProof/>
            <w:webHidden/>
          </w:rPr>
          <w:fldChar w:fldCharType="separate"/>
        </w:r>
        <w:r w:rsidR="00057099">
          <w:rPr>
            <w:noProof/>
            <w:webHidden/>
          </w:rPr>
          <w:t>2</w:t>
        </w:r>
        <w:r w:rsidR="00EA7A8D" w:rsidRPr="00057099">
          <w:rPr>
            <w:noProof/>
            <w:webHidden/>
          </w:rPr>
          <w:fldChar w:fldCharType="end"/>
        </w:r>
      </w:hyperlink>
    </w:p>
    <w:p w14:paraId="158467C0" w14:textId="2882A6B5" w:rsidR="00EA7A8D" w:rsidRPr="00057099" w:rsidRDefault="0009126C">
      <w:pPr>
        <w:pStyle w:val="TOC2"/>
        <w:rPr>
          <w:rFonts w:asciiTheme="minorHAnsi" w:hAnsiTheme="minorHAnsi" w:cstheme="minorBidi"/>
          <w:noProof/>
          <w:color w:val="auto"/>
          <w:szCs w:val="22"/>
          <w:lang w:eastAsia="nl-NL"/>
        </w:rPr>
      </w:pPr>
      <w:hyperlink w:anchor="_Toc54965417" w:history="1">
        <w:r w:rsidR="00EA7A8D" w:rsidRPr="00057099">
          <w:rPr>
            <w:rStyle w:val="Hyperlink"/>
            <w:noProof/>
          </w:rPr>
          <w:t>2.4</w:t>
        </w:r>
        <w:r w:rsidR="00EA7A8D" w:rsidRPr="00057099">
          <w:rPr>
            <w:rFonts w:asciiTheme="minorHAnsi" w:hAnsiTheme="minorHAnsi" w:cstheme="minorBidi"/>
            <w:noProof/>
            <w:color w:val="auto"/>
            <w:szCs w:val="22"/>
            <w:lang w:eastAsia="nl-NL"/>
          </w:rPr>
          <w:tab/>
        </w:r>
        <w:r w:rsidR="00EA7A8D" w:rsidRPr="00057099">
          <w:rPr>
            <w:rStyle w:val="Hyperlink"/>
            <w:noProof/>
          </w:rPr>
          <w:t>Puntbeluchters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_Toc54965417 \h </w:instrText>
        </w:r>
        <w:r w:rsidR="00EA7A8D" w:rsidRPr="00057099">
          <w:rPr>
            <w:noProof/>
            <w:webHidden/>
          </w:rPr>
        </w:r>
        <w:r w:rsidR="00EA7A8D" w:rsidRPr="00057099">
          <w:rPr>
            <w:noProof/>
            <w:webHidden/>
          </w:rPr>
          <w:fldChar w:fldCharType="separate"/>
        </w:r>
        <w:r w:rsidR="00057099">
          <w:rPr>
            <w:noProof/>
            <w:webHidden/>
          </w:rPr>
          <w:t>3</w:t>
        </w:r>
        <w:r w:rsidR="00EA7A8D" w:rsidRPr="00057099">
          <w:rPr>
            <w:noProof/>
            <w:webHidden/>
          </w:rPr>
          <w:fldChar w:fldCharType="end"/>
        </w:r>
      </w:hyperlink>
    </w:p>
    <w:p w14:paraId="138CDCE3" w14:textId="0337959D" w:rsidR="00EA7A8D" w:rsidRPr="00057099" w:rsidRDefault="0009126C">
      <w:pPr>
        <w:pStyle w:val="TOC2"/>
        <w:rPr>
          <w:rFonts w:asciiTheme="minorHAnsi" w:hAnsiTheme="minorHAnsi" w:cstheme="minorBidi"/>
          <w:noProof/>
          <w:color w:val="auto"/>
          <w:szCs w:val="22"/>
          <w:lang w:eastAsia="nl-NL"/>
        </w:rPr>
      </w:pPr>
      <w:hyperlink w:anchor="_Toc54965418" w:history="1">
        <w:r w:rsidR="00EA7A8D" w:rsidRPr="00057099">
          <w:rPr>
            <w:rStyle w:val="Hyperlink"/>
            <w:noProof/>
          </w:rPr>
          <w:t>2.5</w:t>
        </w:r>
        <w:r w:rsidR="00EA7A8D" w:rsidRPr="00057099">
          <w:rPr>
            <w:rFonts w:asciiTheme="minorHAnsi" w:hAnsiTheme="minorHAnsi" w:cstheme="minorBidi"/>
            <w:noProof/>
            <w:color w:val="auto"/>
            <w:szCs w:val="22"/>
            <w:lang w:eastAsia="nl-NL"/>
          </w:rPr>
          <w:tab/>
        </w:r>
        <w:r w:rsidR="00EA7A8D" w:rsidRPr="00057099">
          <w:rPr>
            <w:rStyle w:val="Hyperlink"/>
            <w:noProof/>
          </w:rPr>
          <w:t>Voortstuwer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_Toc54965418 \h </w:instrText>
        </w:r>
        <w:r w:rsidR="00EA7A8D" w:rsidRPr="00057099">
          <w:rPr>
            <w:noProof/>
            <w:webHidden/>
          </w:rPr>
        </w:r>
        <w:r w:rsidR="00EA7A8D" w:rsidRPr="00057099">
          <w:rPr>
            <w:noProof/>
            <w:webHidden/>
          </w:rPr>
          <w:fldChar w:fldCharType="separate"/>
        </w:r>
        <w:r w:rsidR="00057099">
          <w:rPr>
            <w:noProof/>
            <w:webHidden/>
          </w:rPr>
          <w:t>3</w:t>
        </w:r>
        <w:r w:rsidR="00EA7A8D" w:rsidRPr="00057099">
          <w:rPr>
            <w:noProof/>
            <w:webHidden/>
          </w:rPr>
          <w:fldChar w:fldCharType="end"/>
        </w:r>
      </w:hyperlink>
    </w:p>
    <w:p w14:paraId="1E02A36B" w14:textId="10D875CC" w:rsidR="00EA7A8D" w:rsidRPr="00057099" w:rsidRDefault="0009126C">
      <w:pPr>
        <w:pStyle w:val="TOC2"/>
        <w:rPr>
          <w:rFonts w:asciiTheme="minorHAnsi" w:hAnsiTheme="minorHAnsi" w:cstheme="minorBidi"/>
          <w:noProof/>
          <w:color w:val="auto"/>
          <w:szCs w:val="22"/>
          <w:lang w:eastAsia="nl-NL"/>
        </w:rPr>
      </w:pPr>
      <w:hyperlink w:anchor="_Toc54965419" w:history="1">
        <w:r w:rsidR="00EA7A8D" w:rsidRPr="00057099">
          <w:rPr>
            <w:rStyle w:val="Hyperlink"/>
            <w:noProof/>
          </w:rPr>
          <w:t>2.6</w:t>
        </w:r>
        <w:r w:rsidR="00EA7A8D" w:rsidRPr="00057099">
          <w:rPr>
            <w:rFonts w:asciiTheme="minorHAnsi" w:hAnsiTheme="minorHAnsi" w:cstheme="minorBidi"/>
            <w:noProof/>
            <w:color w:val="auto"/>
            <w:szCs w:val="22"/>
            <w:lang w:eastAsia="nl-NL"/>
          </w:rPr>
          <w:tab/>
        </w:r>
        <w:r w:rsidR="00EA7A8D" w:rsidRPr="00057099">
          <w:rPr>
            <w:rStyle w:val="Hyperlink"/>
            <w:noProof/>
          </w:rPr>
          <w:t>Ruimerbruginstallatie NBT 1</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_Toc54965419 \h </w:instrText>
        </w:r>
        <w:r w:rsidR="00EA7A8D" w:rsidRPr="00057099">
          <w:rPr>
            <w:noProof/>
            <w:webHidden/>
          </w:rPr>
        </w:r>
        <w:r w:rsidR="00EA7A8D" w:rsidRPr="00057099">
          <w:rPr>
            <w:noProof/>
            <w:webHidden/>
          </w:rPr>
          <w:fldChar w:fldCharType="separate"/>
        </w:r>
        <w:r w:rsidR="00057099">
          <w:rPr>
            <w:noProof/>
            <w:webHidden/>
          </w:rPr>
          <w:t>3</w:t>
        </w:r>
        <w:r w:rsidR="00EA7A8D" w:rsidRPr="00057099">
          <w:rPr>
            <w:noProof/>
            <w:webHidden/>
          </w:rPr>
          <w:fldChar w:fldCharType="end"/>
        </w:r>
      </w:hyperlink>
    </w:p>
    <w:p w14:paraId="66440720" w14:textId="38542ADD" w:rsidR="00EA7A8D" w:rsidRPr="00057099" w:rsidRDefault="0009126C">
      <w:pPr>
        <w:pStyle w:val="TOC2"/>
        <w:rPr>
          <w:rFonts w:asciiTheme="minorHAnsi" w:hAnsiTheme="minorHAnsi" w:cstheme="minorBidi"/>
          <w:noProof/>
          <w:color w:val="auto"/>
          <w:szCs w:val="22"/>
          <w:lang w:eastAsia="nl-NL"/>
        </w:rPr>
      </w:pPr>
      <w:hyperlink w:anchor="_Toc54965420" w:history="1">
        <w:r w:rsidR="00EA7A8D" w:rsidRPr="00057099">
          <w:rPr>
            <w:rStyle w:val="Hyperlink"/>
            <w:noProof/>
          </w:rPr>
          <w:t>2.7</w:t>
        </w:r>
        <w:r w:rsidR="00EA7A8D" w:rsidRPr="00057099">
          <w:rPr>
            <w:rFonts w:asciiTheme="minorHAnsi" w:hAnsiTheme="minorHAnsi" w:cstheme="minorBidi"/>
            <w:noProof/>
            <w:color w:val="auto"/>
            <w:szCs w:val="22"/>
            <w:lang w:eastAsia="nl-NL"/>
          </w:rPr>
          <w:tab/>
        </w:r>
        <w:r w:rsidR="00EA7A8D" w:rsidRPr="00057099">
          <w:rPr>
            <w:rStyle w:val="Hyperlink"/>
            <w:noProof/>
          </w:rPr>
          <w:t>Retourslibpompinstallatie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_Toc54965420 \h </w:instrText>
        </w:r>
        <w:r w:rsidR="00EA7A8D" w:rsidRPr="00057099">
          <w:rPr>
            <w:noProof/>
            <w:webHidden/>
          </w:rPr>
        </w:r>
        <w:r w:rsidR="00EA7A8D" w:rsidRPr="00057099">
          <w:rPr>
            <w:noProof/>
            <w:webHidden/>
          </w:rPr>
          <w:fldChar w:fldCharType="separate"/>
        </w:r>
        <w:r w:rsidR="00057099">
          <w:rPr>
            <w:noProof/>
            <w:webHidden/>
          </w:rPr>
          <w:t>3</w:t>
        </w:r>
        <w:r w:rsidR="00EA7A8D" w:rsidRPr="00057099">
          <w:rPr>
            <w:noProof/>
            <w:webHidden/>
          </w:rPr>
          <w:fldChar w:fldCharType="end"/>
        </w:r>
      </w:hyperlink>
    </w:p>
    <w:p w14:paraId="5AD24CDC" w14:textId="00F94BCF" w:rsidR="00EA7A8D" w:rsidRPr="00057099" w:rsidRDefault="0009126C">
      <w:pPr>
        <w:pStyle w:val="TOC2"/>
        <w:rPr>
          <w:rFonts w:asciiTheme="minorHAnsi" w:hAnsiTheme="minorHAnsi" w:cstheme="minorBidi"/>
          <w:noProof/>
          <w:color w:val="auto"/>
          <w:szCs w:val="22"/>
          <w:lang w:eastAsia="nl-NL"/>
        </w:rPr>
      </w:pPr>
      <w:hyperlink w:anchor="_Toc54965421" w:history="1">
        <w:r w:rsidR="00EA7A8D" w:rsidRPr="00057099">
          <w:rPr>
            <w:rStyle w:val="Hyperlink"/>
            <w:noProof/>
          </w:rPr>
          <w:t>2.8</w:t>
        </w:r>
        <w:r w:rsidR="00EA7A8D" w:rsidRPr="00057099">
          <w:rPr>
            <w:rFonts w:asciiTheme="minorHAnsi" w:hAnsiTheme="minorHAnsi" w:cstheme="minorBidi"/>
            <w:noProof/>
            <w:color w:val="auto"/>
            <w:szCs w:val="22"/>
            <w:lang w:eastAsia="nl-NL"/>
          </w:rPr>
          <w:tab/>
        </w:r>
        <w:r w:rsidR="00EA7A8D" w:rsidRPr="00057099">
          <w:rPr>
            <w:rStyle w:val="Hyperlink"/>
            <w:noProof/>
          </w:rPr>
          <w:t>Surplusslibpompinstallatie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_Toc54965421 \h </w:instrText>
        </w:r>
        <w:r w:rsidR="00EA7A8D" w:rsidRPr="00057099">
          <w:rPr>
            <w:noProof/>
            <w:webHidden/>
          </w:rPr>
        </w:r>
        <w:r w:rsidR="00EA7A8D" w:rsidRPr="00057099">
          <w:rPr>
            <w:noProof/>
            <w:webHidden/>
          </w:rPr>
          <w:fldChar w:fldCharType="separate"/>
        </w:r>
        <w:r w:rsidR="00057099">
          <w:rPr>
            <w:noProof/>
            <w:webHidden/>
          </w:rPr>
          <w:t>3</w:t>
        </w:r>
        <w:r w:rsidR="00EA7A8D" w:rsidRPr="00057099">
          <w:rPr>
            <w:noProof/>
            <w:webHidden/>
          </w:rPr>
          <w:fldChar w:fldCharType="end"/>
        </w:r>
      </w:hyperlink>
    </w:p>
    <w:p w14:paraId="50DB85E3" w14:textId="3CF4D3B4" w:rsidR="00EA7A8D" w:rsidRPr="00057099" w:rsidRDefault="0009126C">
      <w:pPr>
        <w:pStyle w:val="TOC2"/>
        <w:rPr>
          <w:rFonts w:asciiTheme="minorHAnsi" w:hAnsiTheme="minorHAnsi" w:cstheme="minorBidi"/>
          <w:noProof/>
          <w:color w:val="auto"/>
          <w:szCs w:val="22"/>
          <w:lang w:eastAsia="nl-NL"/>
        </w:rPr>
      </w:pPr>
      <w:hyperlink w:anchor="_Toc54965422" w:history="1">
        <w:r w:rsidR="00EA7A8D" w:rsidRPr="00057099">
          <w:rPr>
            <w:rStyle w:val="Hyperlink"/>
            <w:noProof/>
          </w:rPr>
          <w:t>2.9</w:t>
        </w:r>
        <w:r w:rsidR="00EA7A8D" w:rsidRPr="00057099">
          <w:rPr>
            <w:rFonts w:asciiTheme="minorHAnsi" w:hAnsiTheme="minorHAnsi" w:cstheme="minorBidi"/>
            <w:noProof/>
            <w:color w:val="auto"/>
            <w:szCs w:val="22"/>
            <w:lang w:eastAsia="nl-NL"/>
          </w:rPr>
          <w:tab/>
        </w:r>
        <w:r w:rsidR="00EA7A8D" w:rsidRPr="00057099">
          <w:rPr>
            <w:rStyle w:val="Hyperlink"/>
            <w:noProof/>
          </w:rPr>
          <w:t>Metaalzouten doseerinstallatie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_Toc54965422 \h </w:instrText>
        </w:r>
        <w:r w:rsidR="00EA7A8D" w:rsidRPr="00057099">
          <w:rPr>
            <w:noProof/>
            <w:webHidden/>
          </w:rPr>
        </w:r>
        <w:r w:rsidR="00EA7A8D" w:rsidRPr="00057099">
          <w:rPr>
            <w:noProof/>
            <w:webHidden/>
          </w:rPr>
          <w:fldChar w:fldCharType="separate"/>
        </w:r>
        <w:r w:rsidR="00057099">
          <w:rPr>
            <w:noProof/>
            <w:webHidden/>
          </w:rPr>
          <w:t>4</w:t>
        </w:r>
        <w:r w:rsidR="00EA7A8D" w:rsidRPr="00057099">
          <w:rPr>
            <w:noProof/>
            <w:webHidden/>
          </w:rPr>
          <w:fldChar w:fldCharType="end"/>
        </w:r>
      </w:hyperlink>
    </w:p>
    <w:p w14:paraId="10AC39DF" w14:textId="67C0DF0E" w:rsidR="00EA7A8D" w:rsidRPr="00057099" w:rsidRDefault="0009126C">
      <w:pPr>
        <w:pStyle w:val="TOC2"/>
        <w:rPr>
          <w:rFonts w:asciiTheme="minorHAnsi" w:hAnsiTheme="minorHAnsi" w:cstheme="minorBidi"/>
          <w:noProof/>
          <w:color w:val="auto"/>
          <w:szCs w:val="22"/>
          <w:lang w:eastAsia="nl-NL"/>
        </w:rPr>
      </w:pPr>
      <w:hyperlink w:anchor="_Toc54965423" w:history="1">
        <w:r w:rsidR="00EA7A8D" w:rsidRPr="00057099">
          <w:rPr>
            <w:rStyle w:val="Hyperlink"/>
            <w:noProof/>
          </w:rPr>
          <w:t>2.10</w:t>
        </w:r>
        <w:r w:rsidR="00EA7A8D" w:rsidRPr="00057099">
          <w:rPr>
            <w:rFonts w:asciiTheme="minorHAnsi" w:hAnsiTheme="minorHAnsi" w:cstheme="minorBidi"/>
            <w:noProof/>
            <w:color w:val="auto"/>
            <w:szCs w:val="22"/>
            <w:lang w:eastAsia="nl-NL"/>
          </w:rPr>
          <w:tab/>
        </w:r>
        <w:r w:rsidR="00EA7A8D" w:rsidRPr="00057099">
          <w:rPr>
            <w:rStyle w:val="Hyperlink"/>
            <w:noProof/>
          </w:rPr>
          <w:t>Ruimerinstallatie van surplusslibindikker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_Toc54965423 \h </w:instrText>
        </w:r>
        <w:r w:rsidR="00EA7A8D" w:rsidRPr="00057099">
          <w:rPr>
            <w:noProof/>
            <w:webHidden/>
          </w:rPr>
        </w:r>
        <w:r w:rsidR="00EA7A8D" w:rsidRPr="00057099">
          <w:rPr>
            <w:noProof/>
            <w:webHidden/>
          </w:rPr>
          <w:fldChar w:fldCharType="separate"/>
        </w:r>
        <w:r w:rsidR="00057099">
          <w:rPr>
            <w:noProof/>
            <w:webHidden/>
          </w:rPr>
          <w:t>4</w:t>
        </w:r>
        <w:r w:rsidR="00EA7A8D" w:rsidRPr="00057099">
          <w:rPr>
            <w:noProof/>
            <w:webHidden/>
          </w:rPr>
          <w:fldChar w:fldCharType="end"/>
        </w:r>
      </w:hyperlink>
    </w:p>
    <w:p w14:paraId="3A34E2C6" w14:textId="68819E62" w:rsidR="00EA7A8D" w:rsidRPr="00057099" w:rsidRDefault="0009126C">
      <w:pPr>
        <w:pStyle w:val="TOC2"/>
        <w:rPr>
          <w:rFonts w:asciiTheme="minorHAnsi" w:hAnsiTheme="minorHAnsi" w:cstheme="minorBidi"/>
          <w:noProof/>
          <w:color w:val="auto"/>
          <w:szCs w:val="22"/>
          <w:lang w:eastAsia="nl-NL"/>
        </w:rPr>
      </w:pPr>
      <w:hyperlink w:anchor="_Toc54965424" w:history="1">
        <w:r w:rsidR="00EA7A8D" w:rsidRPr="00057099">
          <w:rPr>
            <w:rStyle w:val="Hyperlink"/>
            <w:noProof/>
          </w:rPr>
          <w:t>2.11</w:t>
        </w:r>
        <w:r w:rsidR="00EA7A8D" w:rsidRPr="00057099">
          <w:rPr>
            <w:rFonts w:asciiTheme="minorHAnsi" w:hAnsiTheme="minorHAnsi" w:cstheme="minorBidi"/>
            <w:noProof/>
            <w:color w:val="auto"/>
            <w:szCs w:val="22"/>
            <w:lang w:eastAsia="nl-NL"/>
          </w:rPr>
          <w:tab/>
        </w:r>
        <w:r w:rsidR="00EA7A8D" w:rsidRPr="00057099">
          <w:rPr>
            <w:rStyle w:val="Hyperlink"/>
            <w:noProof/>
          </w:rPr>
          <w:t>Ingediktslibpomp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_Toc54965424 \h </w:instrText>
        </w:r>
        <w:r w:rsidR="00EA7A8D" w:rsidRPr="00057099">
          <w:rPr>
            <w:noProof/>
            <w:webHidden/>
          </w:rPr>
        </w:r>
        <w:r w:rsidR="00EA7A8D" w:rsidRPr="00057099">
          <w:rPr>
            <w:noProof/>
            <w:webHidden/>
          </w:rPr>
          <w:fldChar w:fldCharType="separate"/>
        </w:r>
        <w:r w:rsidR="00057099">
          <w:rPr>
            <w:noProof/>
            <w:webHidden/>
          </w:rPr>
          <w:t>4</w:t>
        </w:r>
        <w:r w:rsidR="00EA7A8D" w:rsidRPr="00057099">
          <w:rPr>
            <w:noProof/>
            <w:webHidden/>
          </w:rPr>
          <w:fldChar w:fldCharType="end"/>
        </w:r>
      </w:hyperlink>
    </w:p>
    <w:p w14:paraId="19EC99B4" w14:textId="2CC58961" w:rsidR="00EA7A8D" w:rsidRPr="00057099" w:rsidRDefault="0009126C">
      <w:pPr>
        <w:pStyle w:val="TOC2"/>
        <w:rPr>
          <w:rFonts w:asciiTheme="minorHAnsi" w:hAnsiTheme="minorHAnsi" w:cstheme="minorBidi"/>
          <w:noProof/>
          <w:color w:val="auto"/>
          <w:szCs w:val="22"/>
          <w:lang w:eastAsia="nl-NL"/>
        </w:rPr>
      </w:pPr>
      <w:hyperlink w:anchor="_Toc54965425" w:history="1">
        <w:r w:rsidR="00EA7A8D" w:rsidRPr="00057099">
          <w:rPr>
            <w:rStyle w:val="Hyperlink"/>
            <w:noProof/>
          </w:rPr>
          <w:t>2.12</w:t>
        </w:r>
        <w:r w:rsidR="00EA7A8D" w:rsidRPr="00057099">
          <w:rPr>
            <w:rFonts w:asciiTheme="minorHAnsi" w:hAnsiTheme="minorHAnsi" w:cstheme="minorBidi"/>
            <w:noProof/>
            <w:color w:val="auto"/>
            <w:szCs w:val="22"/>
            <w:lang w:eastAsia="nl-NL"/>
          </w:rPr>
          <w:tab/>
        </w:r>
        <w:r w:rsidR="00EA7A8D" w:rsidRPr="00057099">
          <w:rPr>
            <w:rStyle w:val="Hyperlink"/>
            <w:noProof/>
          </w:rPr>
          <w:t>Slibontwateringsinstallatie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_Toc54965425 \h </w:instrText>
        </w:r>
        <w:r w:rsidR="00EA7A8D" w:rsidRPr="00057099">
          <w:rPr>
            <w:noProof/>
            <w:webHidden/>
          </w:rPr>
        </w:r>
        <w:r w:rsidR="00EA7A8D" w:rsidRPr="00057099">
          <w:rPr>
            <w:noProof/>
            <w:webHidden/>
          </w:rPr>
          <w:fldChar w:fldCharType="separate"/>
        </w:r>
        <w:r w:rsidR="00057099">
          <w:rPr>
            <w:noProof/>
            <w:webHidden/>
          </w:rPr>
          <w:t>4</w:t>
        </w:r>
        <w:r w:rsidR="00EA7A8D" w:rsidRPr="00057099">
          <w:rPr>
            <w:noProof/>
            <w:webHidden/>
          </w:rPr>
          <w:fldChar w:fldCharType="end"/>
        </w:r>
      </w:hyperlink>
    </w:p>
    <w:p w14:paraId="24D144B7" w14:textId="35774108" w:rsidR="00EA7A8D" w:rsidRPr="00057099" w:rsidRDefault="0009126C">
      <w:pPr>
        <w:pStyle w:val="TOC2"/>
        <w:rPr>
          <w:rFonts w:asciiTheme="minorHAnsi" w:hAnsiTheme="minorHAnsi" w:cstheme="minorBidi"/>
          <w:noProof/>
          <w:color w:val="auto"/>
          <w:szCs w:val="22"/>
          <w:lang w:eastAsia="nl-NL"/>
        </w:rPr>
      </w:pPr>
      <w:hyperlink w:anchor="_Toc54965426" w:history="1">
        <w:r w:rsidR="00EA7A8D" w:rsidRPr="00057099">
          <w:rPr>
            <w:rStyle w:val="Hyperlink"/>
            <w:noProof/>
          </w:rPr>
          <w:t>2.13</w:t>
        </w:r>
        <w:r w:rsidR="00EA7A8D" w:rsidRPr="00057099">
          <w:rPr>
            <w:rFonts w:asciiTheme="minorHAnsi" w:hAnsiTheme="minorHAnsi" w:cstheme="minorBidi"/>
            <w:noProof/>
            <w:color w:val="auto"/>
            <w:szCs w:val="22"/>
            <w:lang w:eastAsia="nl-NL"/>
          </w:rPr>
          <w:tab/>
        </w:r>
        <w:r w:rsidR="00EA7A8D" w:rsidRPr="00057099">
          <w:rPr>
            <w:rStyle w:val="Hyperlink"/>
            <w:noProof/>
          </w:rPr>
          <w:t>Hydrofoorinstallatie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_Toc54965426 \h </w:instrText>
        </w:r>
        <w:r w:rsidR="00EA7A8D" w:rsidRPr="00057099">
          <w:rPr>
            <w:noProof/>
            <w:webHidden/>
          </w:rPr>
        </w:r>
        <w:r w:rsidR="00EA7A8D" w:rsidRPr="00057099">
          <w:rPr>
            <w:noProof/>
            <w:webHidden/>
          </w:rPr>
          <w:fldChar w:fldCharType="separate"/>
        </w:r>
        <w:r w:rsidR="00057099">
          <w:rPr>
            <w:noProof/>
            <w:webHidden/>
          </w:rPr>
          <w:t>4</w:t>
        </w:r>
        <w:r w:rsidR="00EA7A8D" w:rsidRPr="00057099">
          <w:rPr>
            <w:noProof/>
            <w:webHidden/>
          </w:rPr>
          <w:fldChar w:fldCharType="end"/>
        </w:r>
      </w:hyperlink>
    </w:p>
    <w:p w14:paraId="0B45EE69" w14:textId="05948523" w:rsidR="00EA7A8D" w:rsidRPr="00057099" w:rsidRDefault="0009126C">
      <w:pPr>
        <w:pStyle w:val="TOC2"/>
        <w:rPr>
          <w:rFonts w:asciiTheme="minorHAnsi" w:hAnsiTheme="minorHAnsi" w:cstheme="minorBidi"/>
          <w:noProof/>
          <w:color w:val="auto"/>
          <w:szCs w:val="22"/>
          <w:lang w:eastAsia="nl-NL"/>
        </w:rPr>
      </w:pPr>
      <w:hyperlink w:anchor="_Toc54965427" w:history="1">
        <w:r w:rsidR="00EA7A8D" w:rsidRPr="00057099">
          <w:rPr>
            <w:rStyle w:val="Hyperlink"/>
            <w:noProof/>
          </w:rPr>
          <w:t>2.14</w:t>
        </w:r>
        <w:r w:rsidR="00EA7A8D" w:rsidRPr="00057099">
          <w:rPr>
            <w:rFonts w:asciiTheme="minorHAnsi" w:hAnsiTheme="minorHAnsi" w:cstheme="minorBidi"/>
            <w:noProof/>
            <w:color w:val="auto"/>
            <w:szCs w:val="22"/>
            <w:lang w:eastAsia="nl-NL"/>
          </w:rPr>
          <w:tab/>
        </w:r>
        <w:r w:rsidR="00EA7A8D" w:rsidRPr="00057099">
          <w:rPr>
            <w:rStyle w:val="Hyperlink"/>
            <w:noProof/>
          </w:rPr>
          <w:t>Bedrijfswaterinstallatie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_Toc54965427 \h </w:instrText>
        </w:r>
        <w:r w:rsidR="00EA7A8D" w:rsidRPr="00057099">
          <w:rPr>
            <w:noProof/>
            <w:webHidden/>
          </w:rPr>
        </w:r>
        <w:r w:rsidR="00EA7A8D" w:rsidRPr="00057099">
          <w:rPr>
            <w:noProof/>
            <w:webHidden/>
          </w:rPr>
          <w:fldChar w:fldCharType="separate"/>
        </w:r>
        <w:r w:rsidR="00057099">
          <w:rPr>
            <w:noProof/>
            <w:webHidden/>
          </w:rPr>
          <w:t>5</w:t>
        </w:r>
        <w:r w:rsidR="00EA7A8D" w:rsidRPr="00057099">
          <w:rPr>
            <w:noProof/>
            <w:webHidden/>
          </w:rPr>
          <w:fldChar w:fldCharType="end"/>
        </w:r>
      </w:hyperlink>
    </w:p>
    <w:p w14:paraId="14D7E207" w14:textId="5DD6BA86" w:rsidR="00EA7A8D" w:rsidRPr="00057099" w:rsidRDefault="0009126C">
      <w:pPr>
        <w:pStyle w:val="TOC2"/>
        <w:rPr>
          <w:rFonts w:asciiTheme="minorHAnsi" w:hAnsiTheme="minorHAnsi" w:cstheme="minorBidi"/>
          <w:noProof/>
          <w:color w:val="auto"/>
          <w:szCs w:val="22"/>
          <w:lang w:eastAsia="nl-NL"/>
        </w:rPr>
      </w:pPr>
      <w:hyperlink w:anchor="_Toc54965428" w:history="1">
        <w:r w:rsidR="00EA7A8D" w:rsidRPr="00057099">
          <w:rPr>
            <w:rStyle w:val="Hyperlink"/>
            <w:noProof/>
          </w:rPr>
          <w:t>2.15</w:t>
        </w:r>
        <w:r w:rsidR="00EA7A8D" w:rsidRPr="00057099">
          <w:rPr>
            <w:rFonts w:asciiTheme="minorHAnsi" w:hAnsiTheme="minorHAnsi" w:cstheme="minorBidi"/>
            <w:noProof/>
            <w:color w:val="auto"/>
            <w:szCs w:val="22"/>
            <w:lang w:eastAsia="nl-NL"/>
          </w:rPr>
          <w:tab/>
        </w:r>
        <w:r w:rsidR="00EA7A8D" w:rsidRPr="00057099">
          <w:rPr>
            <w:rStyle w:val="Hyperlink"/>
            <w:noProof/>
          </w:rPr>
          <w:t>Sproeipomp beluchtingstank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_Toc54965428 \h </w:instrText>
        </w:r>
        <w:r w:rsidR="00EA7A8D" w:rsidRPr="00057099">
          <w:rPr>
            <w:noProof/>
            <w:webHidden/>
          </w:rPr>
        </w:r>
        <w:r w:rsidR="00EA7A8D" w:rsidRPr="00057099">
          <w:rPr>
            <w:noProof/>
            <w:webHidden/>
          </w:rPr>
          <w:fldChar w:fldCharType="separate"/>
        </w:r>
        <w:r w:rsidR="00057099">
          <w:rPr>
            <w:noProof/>
            <w:webHidden/>
          </w:rPr>
          <w:t>5</w:t>
        </w:r>
        <w:r w:rsidR="00EA7A8D" w:rsidRPr="00057099">
          <w:rPr>
            <w:noProof/>
            <w:webHidden/>
          </w:rPr>
          <w:fldChar w:fldCharType="end"/>
        </w:r>
      </w:hyperlink>
    </w:p>
    <w:p w14:paraId="3906DCA4" w14:textId="549A3CE2" w:rsidR="00EA7A8D" w:rsidRPr="00057099" w:rsidRDefault="0009126C">
      <w:pPr>
        <w:pStyle w:val="TOC2"/>
        <w:rPr>
          <w:rFonts w:asciiTheme="minorHAnsi" w:hAnsiTheme="minorHAnsi" w:cstheme="minorBidi"/>
          <w:noProof/>
          <w:color w:val="auto"/>
          <w:szCs w:val="22"/>
          <w:lang w:eastAsia="nl-NL"/>
        </w:rPr>
      </w:pPr>
      <w:hyperlink w:anchor="_Toc54965429" w:history="1">
        <w:r w:rsidR="00EA7A8D" w:rsidRPr="00057099">
          <w:rPr>
            <w:rStyle w:val="Hyperlink"/>
            <w:noProof/>
          </w:rPr>
          <w:t>2.16</w:t>
        </w:r>
        <w:r w:rsidR="00EA7A8D" w:rsidRPr="00057099">
          <w:rPr>
            <w:rFonts w:asciiTheme="minorHAnsi" w:hAnsiTheme="minorHAnsi" w:cstheme="minorBidi"/>
            <w:noProof/>
            <w:color w:val="auto"/>
            <w:szCs w:val="22"/>
            <w:lang w:eastAsia="nl-NL"/>
          </w:rPr>
          <w:tab/>
        </w:r>
        <w:r w:rsidR="00EA7A8D" w:rsidRPr="00057099">
          <w:rPr>
            <w:rStyle w:val="Hyperlink"/>
            <w:noProof/>
          </w:rPr>
          <w:t>Terreinrioleringspomp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_Toc54965429 \h </w:instrText>
        </w:r>
        <w:r w:rsidR="00EA7A8D" w:rsidRPr="00057099">
          <w:rPr>
            <w:noProof/>
            <w:webHidden/>
          </w:rPr>
        </w:r>
        <w:r w:rsidR="00EA7A8D" w:rsidRPr="00057099">
          <w:rPr>
            <w:noProof/>
            <w:webHidden/>
          </w:rPr>
          <w:fldChar w:fldCharType="separate"/>
        </w:r>
        <w:r w:rsidR="00057099">
          <w:rPr>
            <w:noProof/>
            <w:webHidden/>
          </w:rPr>
          <w:t>5</w:t>
        </w:r>
        <w:r w:rsidR="00EA7A8D" w:rsidRPr="00057099">
          <w:rPr>
            <w:noProof/>
            <w:webHidden/>
          </w:rPr>
          <w:fldChar w:fldCharType="end"/>
        </w:r>
      </w:hyperlink>
    </w:p>
    <w:p w14:paraId="574B5EF6" w14:textId="7C142B10" w:rsidR="00EA7A8D" w:rsidRPr="00057099" w:rsidRDefault="0009126C">
      <w:pPr>
        <w:pStyle w:val="TOC2"/>
        <w:rPr>
          <w:rFonts w:asciiTheme="minorHAnsi" w:hAnsiTheme="minorHAnsi" w:cstheme="minorBidi"/>
          <w:noProof/>
          <w:color w:val="auto"/>
          <w:szCs w:val="22"/>
          <w:lang w:eastAsia="nl-NL"/>
        </w:rPr>
      </w:pPr>
      <w:hyperlink w:anchor="_Toc54965430" w:history="1">
        <w:r w:rsidR="00EA7A8D" w:rsidRPr="00057099">
          <w:rPr>
            <w:rStyle w:val="Hyperlink"/>
            <w:noProof/>
          </w:rPr>
          <w:t>2.17</w:t>
        </w:r>
        <w:r w:rsidR="00EA7A8D" w:rsidRPr="00057099">
          <w:rPr>
            <w:rFonts w:asciiTheme="minorHAnsi" w:hAnsiTheme="minorHAnsi" w:cstheme="minorBidi"/>
            <w:noProof/>
            <w:color w:val="auto"/>
            <w:szCs w:val="22"/>
            <w:lang w:eastAsia="nl-NL"/>
          </w:rPr>
          <w:tab/>
        </w:r>
        <w:r w:rsidR="00EA7A8D" w:rsidRPr="00057099">
          <w:rPr>
            <w:rStyle w:val="Hyperlink"/>
            <w:noProof/>
          </w:rPr>
          <w:t>Lenspomp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_Toc54965430 \h </w:instrText>
        </w:r>
        <w:r w:rsidR="00EA7A8D" w:rsidRPr="00057099">
          <w:rPr>
            <w:noProof/>
            <w:webHidden/>
          </w:rPr>
        </w:r>
        <w:r w:rsidR="00EA7A8D" w:rsidRPr="00057099">
          <w:rPr>
            <w:noProof/>
            <w:webHidden/>
          </w:rPr>
          <w:fldChar w:fldCharType="separate"/>
        </w:r>
        <w:r w:rsidR="00057099">
          <w:rPr>
            <w:noProof/>
            <w:webHidden/>
          </w:rPr>
          <w:t>5</w:t>
        </w:r>
        <w:r w:rsidR="00EA7A8D" w:rsidRPr="00057099">
          <w:rPr>
            <w:noProof/>
            <w:webHidden/>
          </w:rPr>
          <w:fldChar w:fldCharType="end"/>
        </w:r>
      </w:hyperlink>
    </w:p>
    <w:p w14:paraId="0186E5FA" w14:textId="1A16E1F7" w:rsidR="00EA7A8D" w:rsidRPr="00057099" w:rsidRDefault="0009126C">
      <w:pPr>
        <w:pStyle w:val="TOC2"/>
        <w:rPr>
          <w:rFonts w:asciiTheme="minorHAnsi" w:hAnsiTheme="minorHAnsi" w:cstheme="minorBidi"/>
          <w:noProof/>
          <w:color w:val="auto"/>
          <w:szCs w:val="22"/>
          <w:lang w:eastAsia="nl-NL"/>
        </w:rPr>
      </w:pPr>
      <w:hyperlink w:anchor="_Toc54965431" w:history="1">
        <w:r w:rsidR="00EA7A8D" w:rsidRPr="00057099">
          <w:rPr>
            <w:rStyle w:val="Hyperlink"/>
            <w:noProof/>
          </w:rPr>
          <w:t>2.18</w:t>
        </w:r>
        <w:r w:rsidR="00EA7A8D" w:rsidRPr="00057099">
          <w:rPr>
            <w:rFonts w:asciiTheme="minorHAnsi" w:hAnsiTheme="minorHAnsi" w:cstheme="minorBidi"/>
            <w:noProof/>
            <w:color w:val="auto"/>
            <w:szCs w:val="22"/>
            <w:lang w:eastAsia="nl-NL"/>
          </w:rPr>
          <w:tab/>
        </w:r>
        <w:r w:rsidR="00EA7A8D" w:rsidRPr="00057099">
          <w:rPr>
            <w:rStyle w:val="Hyperlink"/>
            <w:noProof/>
          </w:rPr>
          <w:t>Filtraatpomp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_Toc54965431 \h </w:instrText>
        </w:r>
        <w:r w:rsidR="00EA7A8D" w:rsidRPr="00057099">
          <w:rPr>
            <w:noProof/>
            <w:webHidden/>
          </w:rPr>
        </w:r>
        <w:r w:rsidR="00EA7A8D" w:rsidRPr="00057099">
          <w:rPr>
            <w:noProof/>
            <w:webHidden/>
          </w:rPr>
          <w:fldChar w:fldCharType="separate"/>
        </w:r>
        <w:r w:rsidR="00057099">
          <w:rPr>
            <w:noProof/>
            <w:webHidden/>
          </w:rPr>
          <w:t>5</w:t>
        </w:r>
        <w:r w:rsidR="00EA7A8D" w:rsidRPr="00057099">
          <w:rPr>
            <w:noProof/>
            <w:webHidden/>
          </w:rPr>
          <w:fldChar w:fldCharType="end"/>
        </w:r>
      </w:hyperlink>
    </w:p>
    <w:p w14:paraId="2F315CCC" w14:textId="1F78635D" w:rsidR="00EA7A8D" w:rsidRPr="00057099" w:rsidRDefault="0009126C">
      <w:pPr>
        <w:pStyle w:val="TOC2"/>
        <w:rPr>
          <w:rFonts w:asciiTheme="minorHAnsi" w:hAnsiTheme="minorHAnsi" w:cstheme="minorBidi"/>
          <w:noProof/>
          <w:color w:val="auto"/>
          <w:szCs w:val="22"/>
          <w:lang w:eastAsia="nl-NL"/>
        </w:rPr>
      </w:pPr>
      <w:hyperlink w:anchor="_Toc54965432" w:history="1">
        <w:r w:rsidR="00EA7A8D" w:rsidRPr="00057099">
          <w:rPr>
            <w:rStyle w:val="Hyperlink"/>
            <w:noProof/>
          </w:rPr>
          <w:t>2.19</w:t>
        </w:r>
        <w:r w:rsidR="00EA7A8D" w:rsidRPr="00057099">
          <w:rPr>
            <w:rFonts w:asciiTheme="minorHAnsi" w:hAnsiTheme="minorHAnsi" w:cstheme="minorBidi"/>
            <w:noProof/>
            <w:color w:val="auto"/>
            <w:szCs w:val="22"/>
            <w:lang w:eastAsia="nl-NL"/>
          </w:rPr>
          <w:tab/>
        </w:r>
        <w:r w:rsidR="00EA7A8D" w:rsidRPr="00057099">
          <w:rPr>
            <w:rStyle w:val="Hyperlink"/>
            <w:noProof/>
          </w:rPr>
          <w:t>Airco installaties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_Toc54965432 \h </w:instrText>
        </w:r>
        <w:r w:rsidR="00EA7A8D" w:rsidRPr="00057099">
          <w:rPr>
            <w:noProof/>
            <w:webHidden/>
          </w:rPr>
        </w:r>
        <w:r w:rsidR="00EA7A8D" w:rsidRPr="00057099">
          <w:rPr>
            <w:noProof/>
            <w:webHidden/>
          </w:rPr>
          <w:fldChar w:fldCharType="separate"/>
        </w:r>
        <w:r w:rsidR="00057099">
          <w:rPr>
            <w:noProof/>
            <w:webHidden/>
          </w:rPr>
          <w:t>5</w:t>
        </w:r>
        <w:r w:rsidR="00EA7A8D" w:rsidRPr="00057099">
          <w:rPr>
            <w:noProof/>
            <w:webHidden/>
          </w:rPr>
          <w:fldChar w:fldCharType="end"/>
        </w:r>
      </w:hyperlink>
    </w:p>
    <w:p w14:paraId="13C1C1B3" w14:textId="5E27F044" w:rsidR="00EA7A8D" w:rsidRPr="00057099" w:rsidRDefault="0009126C">
      <w:pPr>
        <w:pStyle w:val="TOC2"/>
        <w:rPr>
          <w:rFonts w:asciiTheme="minorHAnsi" w:hAnsiTheme="minorHAnsi" w:cstheme="minorBidi"/>
          <w:noProof/>
          <w:color w:val="auto"/>
          <w:szCs w:val="22"/>
          <w:lang w:eastAsia="nl-NL"/>
        </w:rPr>
      </w:pPr>
      <w:hyperlink w:anchor="_Toc54965433" w:history="1">
        <w:r w:rsidR="00EA7A8D" w:rsidRPr="00057099">
          <w:rPr>
            <w:rStyle w:val="Hyperlink"/>
            <w:noProof/>
          </w:rPr>
          <w:t>2.20</w:t>
        </w:r>
        <w:r w:rsidR="00EA7A8D" w:rsidRPr="00057099">
          <w:rPr>
            <w:rFonts w:asciiTheme="minorHAnsi" w:hAnsiTheme="minorHAnsi" w:cstheme="minorBidi"/>
            <w:noProof/>
            <w:color w:val="auto"/>
            <w:szCs w:val="22"/>
            <w:lang w:eastAsia="nl-NL"/>
          </w:rPr>
          <w:tab/>
        </w:r>
        <w:r w:rsidR="00EA7A8D" w:rsidRPr="00057099">
          <w:rPr>
            <w:rStyle w:val="Hyperlink"/>
            <w:noProof/>
          </w:rPr>
          <w:t>Verwarming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_Toc54965433 \h </w:instrText>
        </w:r>
        <w:r w:rsidR="00EA7A8D" w:rsidRPr="00057099">
          <w:rPr>
            <w:noProof/>
            <w:webHidden/>
          </w:rPr>
        </w:r>
        <w:r w:rsidR="00EA7A8D" w:rsidRPr="00057099">
          <w:rPr>
            <w:noProof/>
            <w:webHidden/>
          </w:rPr>
          <w:fldChar w:fldCharType="separate"/>
        </w:r>
        <w:r w:rsidR="00057099">
          <w:rPr>
            <w:noProof/>
            <w:webHidden/>
          </w:rPr>
          <w:t>6</w:t>
        </w:r>
        <w:r w:rsidR="00EA7A8D" w:rsidRPr="00057099">
          <w:rPr>
            <w:noProof/>
            <w:webHidden/>
          </w:rPr>
          <w:fldChar w:fldCharType="end"/>
        </w:r>
      </w:hyperlink>
    </w:p>
    <w:p w14:paraId="0B30A8DD" w14:textId="5925A58B" w:rsidR="00EA7A8D" w:rsidRPr="00057099" w:rsidRDefault="0009126C">
      <w:pPr>
        <w:pStyle w:val="TOC2"/>
        <w:rPr>
          <w:rFonts w:asciiTheme="minorHAnsi" w:hAnsiTheme="minorHAnsi" w:cstheme="minorBidi"/>
          <w:noProof/>
          <w:color w:val="auto"/>
          <w:szCs w:val="22"/>
          <w:lang w:eastAsia="nl-NL"/>
        </w:rPr>
      </w:pPr>
      <w:hyperlink w:anchor="_Toc54965434" w:history="1">
        <w:r w:rsidR="00EA7A8D" w:rsidRPr="00057099">
          <w:rPr>
            <w:rStyle w:val="Hyperlink"/>
            <w:noProof/>
          </w:rPr>
          <w:t>2.21</w:t>
        </w:r>
        <w:r w:rsidR="00EA7A8D" w:rsidRPr="00057099">
          <w:rPr>
            <w:rFonts w:asciiTheme="minorHAnsi" w:hAnsiTheme="minorHAnsi" w:cstheme="minorBidi"/>
            <w:noProof/>
            <w:color w:val="auto"/>
            <w:szCs w:val="22"/>
            <w:lang w:eastAsia="nl-NL"/>
          </w:rPr>
          <w:tab/>
        </w:r>
        <w:r w:rsidR="00EA7A8D" w:rsidRPr="00057099">
          <w:rPr>
            <w:rStyle w:val="Hyperlink"/>
            <w:noProof/>
          </w:rPr>
          <w:t>Buisventilator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_Toc54965434 \h </w:instrText>
        </w:r>
        <w:r w:rsidR="00EA7A8D" w:rsidRPr="00057099">
          <w:rPr>
            <w:noProof/>
            <w:webHidden/>
          </w:rPr>
        </w:r>
        <w:r w:rsidR="00EA7A8D" w:rsidRPr="00057099">
          <w:rPr>
            <w:noProof/>
            <w:webHidden/>
          </w:rPr>
          <w:fldChar w:fldCharType="separate"/>
        </w:r>
        <w:r w:rsidR="00057099">
          <w:rPr>
            <w:noProof/>
            <w:webHidden/>
          </w:rPr>
          <w:t>6</w:t>
        </w:r>
        <w:r w:rsidR="00EA7A8D" w:rsidRPr="00057099">
          <w:rPr>
            <w:noProof/>
            <w:webHidden/>
          </w:rPr>
          <w:fldChar w:fldCharType="end"/>
        </w:r>
      </w:hyperlink>
    </w:p>
    <w:p w14:paraId="64CAE449" w14:textId="5D861583" w:rsidR="00EA7A8D" w:rsidRPr="00057099" w:rsidRDefault="0009126C">
      <w:pPr>
        <w:pStyle w:val="TOC2"/>
        <w:rPr>
          <w:rFonts w:asciiTheme="minorHAnsi" w:hAnsiTheme="minorHAnsi" w:cstheme="minorBidi"/>
          <w:noProof/>
          <w:color w:val="auto"/>
          <w:szCs w:val="22"/>
          <w:lang w:eastAsia="nl-NL"/>
        </w:rPr>
      </w:pPr>
      <w:hyperlink w:anchor="_Toc54965435" w:history="1">
        <w:r w:rsidR="00EA7A8D" w:rsidRPr="00057099">
          <w:rPr>
            <w:rStyle w:val="Hyperlink"/>
            <w:noProof/>
          </w:rPr>
          <w:t>2.22</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_Toc54965435 \h </w:instrText>
        </w:r>
        <w:r w:rsidR="00EA7A8D" w:rsidRPr="00057099">
          <w:rPr>
            <w:noProof/>
            <w:webHidden/>
          </w:rPr>
        </w:r>
        <w:r w:rsidR="00EA7A8D" w:rsidRPr="00057099">
          <w:rPr>
            <w:noProof/>
            <w:webHidden/>
          </w:rPr>
          <w:fldChar w:fldCharType="separate"/>
        </w:r>
        <w:r w:rsidR="00057099">
          <w:rPr>
            <w:noProof/>
            <w:webHidden/>
          </w:rPr>
          <w:t>6</w:t>
        </w:r>
        <w:r w:rsidR="00EA7A8D" w:rsidRPr="00057099">
          <w:rPr>
            <w:noProof/>
            <w:webHidden/>
          </w:rPr>
          <w:fldChar w:fldCharType="end"/>
        </w:r>
      </w:hyperlink>
    </w:p>
    <w:p w14:paraId="56A4BD57" w14:textId="6154DE37" w:rsidR="00EA7A8D" w:rsidRPr="00057099" w:rsidRDefault="0009126C">
      <w:pPr>
        <w:pStyle w:val="TOC1"/>
        <w:rPr>
          <w:rFonts w:asciiTheme="minorHAnsi" w:hAnsiTheme="minorHAnsi" w:cstheme="minorBidi"/>
          <w:b w:val="0"/>
          <w:noProof/>
          <w:color w:val="auto"/>
          <w:sz w:val="22"/>
          <w:szCs w:val="22"/>
          <w:lang w:eastAsia="nl-NL"/>
        </w:rPr>
      </w:pPr>
      <w:hyperlink w:anchor="_Toc54965436" w:history="1">
        <w:r w:rsidR="00EA7A8D" w:rsidRPr="00057099">
          <w:rPr>
            <w:rStyle w:val="Hyperlink"/>
            <w:noProof/>
          </w:rPr>
          <w:t>3</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Influentleidingen in ontvangwerk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_Toc54965436 \h </w:instrText>
        </w:r>
        <w:r w:rsidR="00EA7A8D" w:rsidRPr="00057099">
          <w:rPr>
            <w:noProof/>
            <w:webHidden/>
          </w:rPr>
        </w:r>
        <w:r w:rsidR="00EA7A8D" w:rsidRPr="00057099">
          <w:rPr>
            <w:noProof/>
            <w:webHidden/>
          </w:rPr>
          <w:fldChar w:fldCharType="separate"/>
        </w:r>
        <w:r w:rsidR="00057099">
          <w:rPr>
            <w:noProof/>
            <w:webHidden/>
          </w:rPr>
          <w:t>7</w:t>
        </w:r>
        <w:r w:rsidR="00EA7A8D" w:rsidRPr="00057099">
          <w:rPr>
            <w:noProof/>
            <w:webHidden/>
          </w:rPr>
          <w:fldChar w:fldCharType="end"/>
        </w:r>
      </w:hyperlink>
    </w:p>
    <w:p w14:paraId="09009BA9" w14:textId="4A09E47A" w:rsidR="00EA7A8D" w:rsidRPr="00057099" w:rsidRDefault="0009126C">
      <w:pPr>
        <w:pStyle w:val="TOC2"/>
        <w:rPr>
          <w:rFonts w:asciiTheme="minorHAnsi" w:hAnsiTheme="minorHAnsi" w:cstheme="minorBidi"/>
          <w:noProof/>
          <w:color w:val="auto"/>
          <w:szCs w:val="22"/>
          <w:lang w:eastAsia="nl-NL"/>
        </w:rPr>
      </w:pPr>
      <w:hyperlink w:anchor="_Toc54965437" w:history="1">
        <w:r w:rsidR="00EA7A8D" w:rsidRPr="00057099">
          <w:rPr>
            <w:rStyle w:val="Hyperlink"/>
            <w:noProof/>
          </w:rPr>
          <w:t>3.1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_Toc54965437 \h </w:instrText>
        </w:r>
        <w:r w:rsidR="00EA7A8D" w:rsidRPr="00057099">
          <w:rPr>
            <w:noProof/>
            <w:webHidden/>
          </w:rPr>
        </w:r>
        <w:r w:rsidR="00EA7A8D" w:rsidRPr="00057099">
          <w:rPr>
            <w:noProof/>
            <w:webHidden/>
          </w:rPr>
          <w:fldChar w:fldCharType="separate"/>
        </w:r>
        <w:r w:rsidR="00057099">
          <w:rPr>
            <w:noProof/>
            <w:webHidden/>
          </w:rPr>
          <w:t>7</w:t>
        </w:r>
        <w:r w:rsidR="00EA7A8D" w:rsidRPr="00057099">
          <w:rPr>
            <w:noProof/>
            <w:webHidden/>
          </w:rPr>
          <w:fldChar w:fldCharType="end"/>
        </w:r>
      </w:hyperlink>
    </w:p>
    <w:p w14:paraId="776048D4" w14:textId="1F47176A" w:rsidR="00EA7A8D" w:rsidRPr="00057099" w:rsidRDefault="0009126C">
      <w:pPr>
        <w:pStyle w:val="TOC2"/>
        <w:rPr>
          <w:rFonts w:asciiTheme="minorHAnsi" w:hAnsiTheme="minorHAnsi" w:cstheme="minorBidi"/>
          <w:noProof/>
          <w:color w:val="auto"/>
          <w:szCs w:val="22"/>
          <w:lang w:eastAsia="nl-NL"/>
        </w:rPr>
      </w:pPr>
      <w:hyperlink w:anchor="_Toc54965438" w:history="1">
        <w:r w:rsidR="00EA7A8D" w:rsidRPr="00057099">
          <w:rPr>
            <w:rStyle w:val="Hyperlink"/>
            <w:noProof/>
          </w:rPr>
          <w:t>3.2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_Toc54965438 \h </w:instrText>
        </w:r>
        <w:r w:rsidR="00EA7A8D" w:rsidRPr="00057099">
          <w:rPr>
            <w:noProof/>
            <w:webHidden/>
          </w:rPr>
        </w:r>
        <w:r w:rsidR="00EA7A8D" w:rsidRPr="00057099">
          <w:rPr>
            <w:noProof/>
            <w:webHidden/>
          </w:rPr>
          <w:fldChar w:fldCharType="separate"/>
        </w:r>
        <w:r w:rsidR="00057099">
          <w:rPr>
            <w:noProof/>
            <w:webHidden/>
          </w:rPr>
          <w:t>7</w:t>
        </w:r>
        <w:r w:rsidR="00EA7A8D" w:rsidRPr="00057099">
          <w:rPr>
            <w:noProof/>
            <w:webHidden/>
          </w:rPr>
          <w:fldChar w:fldCharType="end"/>
        </w:r>
      </w:hyperlink>
    </w:p>
    <w:p w14:paraId="43D6F430" w14:textId="68842DF0" w:rsidR="00EA7A8D" w:rsidRPr="00057099" w:rsidRDefault="0009126C">
      <w:pPr>
        <w:pStyle w:val="TOC2"/>
        <w:rPr>
          <w:rFonts w:asciiTheme="minorHAnsi" w:hAnsiTheme="minorHAnsi" w:cstheme="minorBidi"/>
          <w:noProof/>
          <w:color w:val="auto"/>
          <w:szCs w:val="22"/>
          <w:lang w:eastAsia="nl-NL"/>
        </w:rPr>
      </w:pPr>
      <w:hyperlink w:anchor="_Toc54965439" w:history="1">
        <w:r w:rsidR="00EA7A8D" w:rsidRPr="00057099">
          <w:rPr>
            <w:rStyle w:val="Hyperlink"/>
            <w:noProof/>
          </w:rPr>
          <w:t>3.3</w:t>
        </w:r>
        <w:r w:rsidR="00EA7A8D" w:rsidRPr="00057099">
          <w:rPr>
            <w:rFonts w:asciiTheme="minorHAnsi" w:hAnsiTheme="minorHAnsi" w:cstheme="minorBidi"/>
            <w:noProof/>
            <w:color w:val="auto"/>
            <w:szCs w:val="22"/>
            <w:lang w:eastAsia="nl-NL"/>
          </w:rPr>
          <w:tab/>
        </w:r>
        <w:r w:rsidR="00EA7A8D" w:rsidRPr="00057099">
          <w:rPr>
            <w:rStyle w:val="Hyperlink"/>
            <w:noProof/>
          </w:rPr>
          <w:t>Leidingwerk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_Toc54965439 \h </w:instrText>
        </w:r>
        <w:r w:rsidR="00EA7A8D" w:rsidRPr="00057099">
          <w:rPr>
            <w:noProof/>
            <w:webHidden/>
          </w:rPr>
        </w:r>
        <w:r w:rsidR="00EA7A8D" w:rsidRPr="00057099">
          <w:rPr>
            <w:noProof/>
            <w:webHidden/>
          </w:rPr>
          <w:fldChar w:fldCharType="separate"/>
        </w:r>
        <w:r w:rsidR="00057099">
          <w:rPr>
            <w:noProof/>
            <w:webHidden/>
          </w:rPr>
          <w:t>7</w:t>
        </w:r>
        <w:r w:rsidR="00EA7A8D" w:rsidRPr="00057099">
          <w:rPr>
            <w:noProof/>
            <w:webHidden/>
          </w:rPr>
          <w:fldChar w:fldCharType="end"/>
        </w:r>
      </w:hyperlink>
    </w:p>
    <w:p w14:paraId="2862A2FD" w14:textId="76903504" w:rsidR="00EA7A8D" w:rsidRPr="00057099" w:rsidRDefault="0009126C">
      <w:pPr>
        <w:pStyle w:val="TOC2"/>
        <w:rPr>
          <w:rFonts w:asciiTheme="minorHAnsi" w:hAnsiTheme="minorHAnsi" w:cstheme="minorBidi"/>
          <w:noProof/>
          <w:color w:val="auto"/>
          <w:szCs w:val="22"/>
          <w:lang w:eastAsia="nl-NL"/>
        </w:rPr>
      </w:pPr>
      <w:hyperlink w:anchor="_Toc54965440" w:history="1">
        <w:r w:rsidR="00EA7A8D" w:rsidRPr="00057099">
          <w:rPr>
            <w:rStyle w:val="Hyperlink"/>
            <w:noProof/>
          </w:rPr>
          <w:t>3.4</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_Toc54965440 \h </w:instrText>
        </w:r>
        <w:r w:rsidR="00EA7A8D" w:rsidRPr="00057099">
          <w:rPr>
            <w:noProof/>
            <w:webHidden/>
          </w:rPr>
        </w:r>
        <w:r w:rsidR="00EA7A8D" w:rsidRPr="00057099">
          <w:rPr>
            <w:noProof/>
            <w:webHidden/>
          </w:rPr>
          <w:fldChar w:fldCharType="separate"/>
        </w:r>
        <w:r w:rsidR="00057099">
          <w:rPr>
            <w:noProof/>
            <w:webHidden/>
          </w:rPr>
          <w:t>8</w:t>
        </w:r>
        <w:r w:rsidR="00EA7A8D" w:rsidRPr="00057099">
          <w:rPr>
            <w:noProof/>
            <w:webHidden/>
          </w:rPr>
          <w:fldChar w:fldCharType="end"/>
        </w:r>
      </w:hyperlink>
    </w:p>
    <w:p w14:paraId="6B139DAC" w14:textId="0DC8298A" w:rsidR="00EA7A8D" w:rsidRPr="00057099" w:rsidRDefault="0009126C">
      <w:pPr>
        <w:pStyle w:val="TOC2"/>
        <w:rPr>
          <w:rFonts w:asciiTheme="minorHAnsi" w:hAnsiTheme="minorHAnsi" w:cstheme="minorBidi"/>
          <w:noProof/>
          <w:color w:val="auto"/>
          <w:szCs w:val="22"/>
          <w:lang w:eastAsia="nl-NL"/>
        </w:rPr>
      </w:pPr>
      <w:hyperlink w:anchor="_Toc54965441" w:history="1">
        <w:r w:rsidR="00EA7A8D" w:rsidRPr="00057099">
          <w:rPr>
            <w:rStyle w:val="Hyperlink"/>
            <w:noProof/>
          </w:rPr>
          <w:t>3.5</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_Toc54965441 \h </w:instrText>
        </w:r>
        <w:r w:rsidR="00EA7A8D" w:rsidRPr="00057099">
          <w:rPr>
            <w:noProof/>
            <w:webHidden/>
          </w:rPr>
        </w:r>
        <w:r w:rsidR="00EA7A8D" w:rsidRPr="00057099">
          <w:rPr>
            <w:noProof/>
            <w:webHidden/>
          </w:rPr>
          <w:fldChar w:fldCharType="separate"/>
        </w:r>
        <w:r w:rsidR="00057099">
          <w:rPr>
            <w:noProof/>
            <w:webHidden/>
          </w:rPr>
          <w:t>9</w:t>
        </w:r>
        <w:r w:rsidR="00EA7A8D" w:rsidRPr="00057099">
          <w:rPr>
            <w:noProof/>
            <w:webHidden/>
          </w:rPr>
          <w:fldChar w:fldCharType="end"/>
        </w:r>
      </w:hyperlink>
    </w:p>
    <w:p w14:paraId="6A94C08D" w14:textId="1AFAB621" w:rsidR="00EA7A8D" w:rsidRPr="00057099" w:rsidRDefault="0009126C">
      <w:pPr>
        <w:pStyle w:val="TOC2"/>
        <w:rPr>
          <w:rFonts w:asciiTheme="minorHAnsi" w:hAnsiTheme="minorHAnsi" w:cstheme="minorBidi"/>
          <w:noProof/>
          <w:color w:val="auto"/>
          <w:szCs w:val="22"/>
          <w:lang w:eastAsia="nl-NL"/>
        </w:rPr>
      </w:pPr>
      <w:hyperlink w:anchor="_Toc54965442" w:history="1">
        <w:r w:rsidR="00EA7A8D" w:rsidRPr="00057099">
          <w:rPr>
            <w:rStyle w:val="Hyperlink"/>
            <w:noProof/>
          </w:rPr>
          <w:t>3.6</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_Toc54965442 \h </w:instrText>
        </w:r>
        <w:r w:rsidR="00EA7A8D" w:rsidRPr="00057099">
          <w:rPr>
            <w:noProof/>
            <w:webHidden/>
          </w:rPr>
        </w:r>
        <w:r w:rsidR="00EA7A8D" w:rsidRPr="00057099">
          <w:rPr>
            <w:noProof/>
            <w:webHidden/>
          </w:rPr>
          <w:fldChar w:fldCharType="separate"/>
        </w:r>
        <w:r w:rsidR="00057099">
          <w:rPr>
            <w:noProof/>
            <w:webHidden/>
          </w:rPr>
          <w:t>9</w:t>
        </w:r>
        <w:r w:rsidR="00EA7A8D" w:rsidRPr="00057099">
          <w:rPr>
            <w:noProof/>
            <w:webHidden/>
          </w:rPr>
          <w:fldChar w:fldCharType="end"/>
        </w:r>
      </w:hyperlink>
    </w:p>
    <w:p w14:paraId="67ABBECE" w14:textId="231F3CAB" w:rsidR="00EA7A8D" w:rsidRPr="00057099" w:rsidRDefault="0009126C">
      <w:pPr>
        <w:pStyle w:val="TOC1"/>
        <w:rPr>
          <w:rFonts w:asciiTheme="minorHAnsi" w:hAnsiTheme="minorHAnsi" w:cstheme="minorBidi"/>
          <w:b w:val="0"/>
          <w:noProof/>
          <w:color w:val="auto"/>
          <w:sz w:val="22"/>
          <w:szCs w:val="22"/>
          <w:lang w:eastAsia="nl-NL"/>
        </w:rPr>
      </w:pPr>
      <w:hyperlink w:anchor="_Toc54965443" w:history="1">
        <w:r w:rsidR="00EA7A8D" w:rsidRPr="00057099">
          <w:rPr>
            <w:rStyle w:val="Hyperlink"/>
            <w:noProof/>
          </w:rPr>
          <w:t>4</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Roostergoedinstallatie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_Toc54965443 \h </w:instrText>
        </w:r>
        <w:r w:rsidR="00EA7A8D" w:rsidRPr="00057099">
          <w:rPr>
            <w:noProof/>
            <w:webHidden/>
          </w:rPr>
        </w:r>
        <w:r w:rsidR="00EA7A8D" w:rsidRPr="00057099">
          <w:rPr>
            <w:noProof/>
            <w:webHidden/>
          </w:rPr>
          <w:fldChar w:fldCharType="separate"/>
        </w:r>
        <w:r w:rsidR="00057099">
          <w:rPr>
            <w:noProof/>
            <w:webHidden/>
          </w:rPr>
          <w:t>10</w:t>
        </w:r>
        <w:r w:rsidR="00EA7A8D" w:rsidRPr="00057099">
          <w:rPr>
            <w:noProof/>
            <w:webHidden/>
          </w:rPr>
          <w:fldChar w:fldCharType="end"/>
        </w:r>
      </w:hyperlink>
    </w:p>
    <w:p w14:paraId="42C3E005" w14:textId="1164890A" w:rsidR="00EA7A8D" w:rsidRPr="00057099" w:rsidRDefault="0009126C">
      <w:pPr>
        <w:pStyle w:val="TOC2"/>
        <w:rPr>
          <w:rFonts w:asciiTheme="minorHAnsi" w:hAnsiTheme="minorHAnsi" w:cstheme="minorBidi"/>
          <w:noProof/>
          <w:color w:val="auto"/>
          <w:szCs w:val="22"/>
          <w:lang w:eastAsia="nl-NL"/>
        </w:rPr>
      </w:pPr>
      <w:hyperlink w:anchor="_Toc54965444" w:history="1">
        <w:r w:rsidR="00EA7A8D" w:rsidRPr="00057099">
          <w:rPr>
            <w:rStyle w:val="Hyperlink"/>
            <w:noProof/>
          </w:rPr>
          <w:t>4.1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_Toc54965444 \h </w:instrText>
        </w:r>
        <w:r w:rsidR="00EA7A8D" w:rsidRPr="00057099">
          <w:rPr>
            <w:noProof/>
            <w:webHidden/>
          </w:rPr>
        </w:r>
        <w:r w:rsidR="00EA7A8D" w:rsidRPr="00057099">
          <w:rPr>
            <w:noProof/>
            <w:webHidden/>
          </w:rPr>
          <w:fldChar w:fldCharType="separate"/>
        </w:r>
        <w:r w:rsidR="00057099">
          <w:rPr>
            <w:noProof/>
            <w:webHidden/>
          </w:rPr>
          <w:t>10</w:t>
        </w:r>
        <w:r w:rsidR="00EA7A8D" w:rsidRPr="00057099">
          <w:rPr>
            <w:noProof/>
            <w:webHidden/>
          </w:rPr>
          <w:fldChar w:fldCharType="end"/>
        </w:r>
      </w:hyperlink>
    </w:p>
    <w:p w14:paraId="6F75EAF8" w14:textId="231C877F" w:rsidR="00EA7A8D" w:rsidRPr="00057099" w:rsidRDefault="0009126C">
      <w:pPr>
        <w:pStyle w:val="TOC2"/>
        <w:rPr>
          <w:rFonts w:asciiTheme="minorHAnsi" w:hAnsiTheme="minorHAnsi" w:cstheme="minorBidi"/>
          <w:noProof/>
          <w:color w:val="auto"/>
          <w:szCs w:val="22"/>
          <w:lang w:eastAsia="nl-NL"/>
        </w:rPr>
      </w:pPr>
      <w:hyperlink w:anchor="_Toc54965445" w:history="1">
        <w:r w:rsidR="00EA7A8D" w:rsidRPr="00057099">
          <w:rPr>
            <w:rStyle w:val="Hyperlink"/>
            <w:noProof/>
          </w:rPr>
          <w:t>4.2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_Toc54965445 \h </w:instrText>
        </w:r>
        <w:r w:rsidR="00EA7A8D" w:rsidRPr="00057099">
          <w:rPr>
            <w:noProof/>
            <w:webHidden/>
          </w:rPr>
        </w:r>
        <w:r w:rsidR="00EA7A8D" w:rsidRPr="00057099">
          <w:rPr>
            <w:noProof/>
            <w:webHidden/>
          </w:rPr>
          <w:fldChar w:fldCharType="separate"/>
        </w:r>
        <w:r w:rsidR="00057099">
          <w:rPr>
            <w:noProof/>
            <w:webHidden/>
          </w:rPr>
          <w:t>10</w:t>
        </w:r>
        <w:r w:rsidR="00EA7A8D" w:rsidRPr="00057099">
          <w:rPr>
            <w:noProof/>
            <w:webHidden/>
          </w:rPr>
          <w:fldChar w:fldCharType="end"/>
        </w:r>
      </w:hyperlink>
    </w:p>
    <w:p w14:paraId="19C40D0E" w14:textId="0A2A10E9" w:rsidR="00EA7A8D" w:rsidRPr="00057099" w:rsidRDefault="0009126C">
      <w:pPr>
        <w:pStyle w:val="TOC2"/>
        <w:rPr>
          <w:rFonts w:asciiTheme="minorHAnsi" w:hAnsiTheme="minorHAnsi" w:cstheme="minorBidi"/>
          <w:noProof/>
          <w:color w:val="auto"/>
          <w:szCs w:val="22"/>
          <w:lang w:eastAsia="nl-NL"/>
        </w:rPr>
      </w:pPr>
      <w:hyperlink w:anchor="_Toc54965446" w:history="1">
        <w:r w:rsidR="00EA7A8D" w:rsidRPr="00057099">
          <w:rPr>
            <w:rStyle w:val="Hyperlink"/>
            <w:noProof/>
          </w:rPr>
          <w:t>4.3</w:t>
        </w:r>
        <w:r w:rsidR="00EA7A8D" w:rsidRPr="00057099">
          <w:rPr>
            <w:rFonts w:asciiTheme="minorHAnsi" w:hAnsiTheme="minorHAnsi" w:cstheme="minorBidi"/>
            <w:noProof/>
            <w:color w:val="auto"/>
            <w:szCs w:val="22"/>
            <w:lang w:eastAsia="nl-NL"/>
          </w:rPr>
          <w:tab/>
        </w:r>
        <w:r w:rsidR="00EA7A8D" w:rsidRPr="00057099">
          <w:rPr>
            <w:rStyle w:val="Hyperlink"/>
            <w:noProof/>
          </w:rPr>
          <w:t>Ontwerpgegevens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_Toc54965446 \h </w:instrText>
        </w:r>
        <w:r w:rsidR="00EA7A8D" w:rsidRPr="00057099">
          <w:rPr>
            <w:noProof/>
            <w:webHidden/>
          </w:rPr>
        </w:r>
        <w:r w:rsidR="00EA7A8D" w:rsidRPr="00057099">
          <w:rPr>
            <w:noProof/>
            <w:webHidden/>
          </w:rPr>
          <w:fldChar w:fldCharType="separate"/>
        </w:r>
        <w:r w:rsidR="00057099">
          <w:rPr>
            <w:noProof/>
            <w:webHidden/>
          </w:rPr>
          <w:t>10</w:t>
        </w:r>
        <w:r w:rsidR="00EA7A8D" w:rsidRPr="00057099">
          <w:rPr>
            <w:noProof/>
            <w:webHidden/>
          </w:rPr>
          <w:fldChar w:fldCharType="end"/>
        </w:r>
      </w:hyperlink>
    </w:p>
    <w:p w14:paraId="1135875D" w14:textId="07631905" w:rsidR="00EA7A8D" w:rsidRPr="00057099" w:rsidRDefault="0009126C">
      <w:pPr>
        <w:pStyle w:val="TOC2"/>
        <w:rPr>
          <w:rFonts w:asciiTheme="minorHAnsi" w:hAnsiTheme="minorHAnsi" w:cstheme="minorBidi"/>
          <w:noProof/>
          <w:color w:val="auto"/>
          <w:szCs w:val="22"/>
          <w:lang w:eastAsia="nl-NL"/>
        </w:rPr>
      </w:pPr>
      <w:hyperlink w:anchor="_Toc54965447" w:history="1">
        <w:r w:rsidR="00EA7A8D" w:rsidRPr="00057099">
          <w:rPr>
            <w:rStyle w:val="Hyperlink"/>
            <w:noProof/>
          </w:rPr>
          <w:t>4.4</w:t>
        </w:r>
        <w:r w:rsidR="00EA7A8D" w:rsidRPr="00057099">
          <w:rPr>
            <w:rFonts w:asciiTheme="minorHAnsi" w:hAnsiTheme="minorHAnsi" w:cstheme="minorBidi"/>
            <w:noProof/>
            <w:color w:val="auto"/>
            <w:szCs w:val="22"/>
            <w:lang w:eastAsia="nl-NL"/>
          </w:rPr>
          <w:tab/>
        </w:r>
        <w:r w:rsidR="00EA7A8D" w:rsidRPr="00057099">
          <w:rPr>
            <w:rStyle w:val="Hyperlink"/>
            <w:noProof/>
          </w:rPr>
          <w:t>Roostergoedreiniger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_Toc54965447 \h </w:instrText>
        </w:r>
        <w:r w:rsidR="00EA7A8D" w:rsidRPr="00057099">
          <w:rPr>
            <w:noProof/>
            <w:webHidden/>
          </w:rPr>
        </w:r>
        <w:r w:rsidR="00EA7A8D" w:rsidRPr="00057099">
          <w:rPr>
            <w:noProof/>
            <w:webHidden/>
          </w:rPr>
          <w:fldChar w:fldCharType="separate"/>
        </w:r>
        <w:r w:rsidR="00057099">
          <w:rPr>
            <w:noProof/>
            <w:webHidden/>
          </w:rPr>
          <w:t>11</w:t>
        </w:r>
        <w:r w:rsidR="00EA7A8D" w:rsidRPr="00057099">
          <w:rPr>
            <w:noProof/>
            <w:webHidden/>
          </w:rPr>
          <w:fldChar w:fldCharType="end"/>
        </w:r>
      </w:hyperlink>
    </w:p>
    <w:p w14:paraId="4D96B3E1" w14:textId="0DDFD96F" w:rsidR="00EA7A8D" w:rsidRPr="00057099" w:rsidRDefault="0009126C">
      <w:pPr>
        <w:pStyle w:val="TOC2"/>
        <w:rPr>
          <w:rFonts w:asciiTheme="minorHAnsi" w:hAnsiTheme="minorHAnsi" w:cstheme="minorBidi"/>
          <w:noProof/>
          <w:color w:val="auto"/>
          <w:szCs w:val="22"/>
          <w:lang w:eastAsia="nl-NL"/>
        </w:rPr>
      </w:pPr>
      <w:hyperlink w:anchor="_Toc54965448" w:history="1">
        <w:r w:rsidR="00EA7A8D" w:rsidRPr="00057099">
          <w:rPr>
            <w:rStyle w:val="Hyperlink"/>
            <w:noProof/>
          </w:rPr>
          <w:t>4.5</w:t>
        </w:r>
        <w:r w:rsidR="00EA7A8D" w:rsidRPr="00057099">
          <w:rPr>
            <w:rFonts w:asciiTheme="minorHAnsi" w:hAnsiTheme="minorHAnsi" w:cstheme="minorBidi"/>
            <w:noProof/>
            <w:color w:val="auto"/>
            <w:szCs w:val="22"/>
            <w:lang w:eastAsia="nl-NL"/>
          </w:rPr>
          <w:tab/>
        </w:r>
        <w:r w:rsidR="00EA7A8D" w:rsidRPr="00057099">
          <w:rPr>
            <w:rStyle w:val="Hyperlink"/>
            <w:noProof/>
          </w:rPr>
          <w:t>Roostergoedwaspers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_Toc54965448 \h </w:instrText>
        </w:r>
        <w:r w:rsidR="00EA7A8D" w:rsidRPr="00057099">
          <w:rPr>
            <w:noProof/>
            <w:webHidden/>
          </w:rPr>
        </w:r>
        <w:r w:rsidR="00EA7A8D" w:rsidRPr="00057099">
          <w:rPr>
            <w:noProof/>
            <w:webHidden/>
          </w:rPr>
          <w:fldChar w:fldCharType="separate"/>
        </w:r>
        <w:r w:rsidR="00057099">
          <w:rPr>
            <w:noProof/>
            <w:webHidden/>
          </w:rPr>
          <w:t>20</w:t>
        </w:r>
        <w:r w:rsidR="00EA7A8D" w:rsidRPr="00057099">
          <w:rPr>
            <w:noProof/>
            <w:webHidden/>
          </w:rPr>
          <w:fldChar w:fldCharType="end"/>
        </w:r>
      </w:hyperlink>
    </w:p>
    <w:p w14:paraId="297FA850" w14:textId="6147AB09" w:rsidR="00EA7A8D" w:rsidRPr="00057099" w:rsidRDefault="0009126C">
      <w:pPr>
        <w:pStyle w:val="TOC2"/>
        <w:rPr>
          <w:rFonts w:asciiTheme="minorHAnsi" w:hAnsiTheme="minorHAnsi" w:cstheme="minorBidi"/>
          <w:noProof/>
          <w:color w:val="auto"/>
          <w:szCs w:val="22"/>
          <w:lang w:eastAsia="nl-NL"/>
        </w:rPr>
      </w:pPr>
      <w:hyperlink w:anchor="_Toc54965449" w:history="1">
        <w:r w:rsidR="00EA7A8D" w:rsidRPr="00057099">
          <w:rPr>
            <w:rStyle w:val="Hyperlink"/>
            <w:noProof/>
          </w:rPr>
          <w:t>4.6</w:t>
        </w:r>
        <w:r w:rsidR="00EA7A8D" w:rsidRPr="00057099">
          <w:rPr>
            <w:rFonts w:asciiTheme="minorHAnsi" w:hAnsiTheme="minorHAnsi" w:cstheme="minorBidi"/>
            <w:noProof/>
            <w:color w:val="auto"/>
            <w:szCs w:val="22"/>
            <w:lang w:eastAsia="nl-NL"/>
          </w:rPr>
          <w:tab/>
        </w:r>
        <w:r w:rsidR="00EA7A8D" w:rsidRPr="00057099">
          <w:rPr>
            <w:rStyle w:val="Hyperlink"/>
            <w:noProof/>
          </w:rPr>
          <w:t>Roostergoedcontainer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_Toc54965449 \h </w:instrText>
        </w:r>
        <w:r w:rsidR="00EA7A8D" w:rsidRPr="00057099">
          <w:rPr>
            <w:noProof/>
            <w:webHidden/>
          </w:rPr>
        </w:r>
        <w:r w:rsidR="00EA7A8D" w:rsidRPr="00057099">
          <w:rPr>
            <w:noProof/>
            <w:webHidden/>
          </w:rPr>
          <w:fldChar w:fldCharType="separate"/>
        </w:r>
        <w:r w:rsidR="00057099">
          <w:rPr>
            <w:noProof/>
            <w:webHidden/>
          </w:rPr>
          <w:t>23</w:t>
        </w:r>
        <w:r w:rsidR="00EA7A8D" w:rsidRPr="00057099">
          <w:rPr>
            <w:noProof/>
            <w:webHidden/>
          </w:rPr>
          <w:fldChar w:fldCharType="end"/>
        </w:r>
      </w:hyperlink>
    </w:p>
    <w:p w14:paraId="2168DC48" w14:textId="6D1E6D83" w:rsidR="00EA7A8D" w:rsidRPr="00057099" w:rsidRDefault="0009126C">
      <w:pPr>
        <w:pStyle w:val="TOC2"/>
        <w:rPr>
          <w:rFonts w:asciiTheme="minorHAnsi" w:hAnsiTheme="minorHAnsi" w:cstheme="minorBidi"/>
          <w:noProof/>
          <w:color w:val="auto"/>
          <w:szCs w:val="22"/>
          <w:lang w:eastAsia="nl-NL"/>
        </w:rPr>
      </w:pPr>
      <w:hyperlink w:anchor="_Toc54965450" w:history="1">
        <w:r w:rsidR="00EA7A8D" w:rsidRPr="00057099">
          <w:rPr>
            <w:rStyle w:val="Hyperlink"/>
            <w:noProof/>
          </w:rPr>
          <w:t>4.7</w:t>
        </w:r>
        <w:r w:rsidR="00EA7A8D" w:rsidRPr="00057099">
          <w:rPr>
            <w:rFonts w:asciiTheme="minorHAnsi" w:hAnsiTheme="minorHAnsi" w:cstheme="minorBidi"/>
            <w:noProof/>
            <w:color w:val="auto"/>
            <w:szCs w:val="22"/>
            <w:lang w:eastAsia="nl-NL"/>
          </w:rPr>
          <w:tab/>
        </w:r>
        <w:r w:rsidR="00EA7A8D" w:rsidRPr="00057099">
          <w:rPr>
            <w:rStyle w:val="Hyperlink"/>
            <w:noProof/>
          </w:rPr>
          <w:t>Afdekking roostergoedkanaal</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_Toc54965450 \h </w:instrText>
        </w:r>
        <w:r w:rsidR="00EA7A8D" w:rsidRPr="00057099">
          <w:rPr>
            <w:noProof/>
            <w:webHidden/>
          </w:rPr>
        </w:r>
        <w:r w:rsidR="00EA7A8D" w:rsidRPr="00057099">
          <w:rPr>
            <w:noProof/>
            <w:webHidden/>
          </w:rPr>
          <w:fldChar w:fldCharType="separate"/>
        </w:r>
        <w:r w:rsidR="00057099">
          <w:rPr>
            <w:noProof/>
            <w:webHidden/>
          </w:rPr>
          <w:t>25</w:t>
        </w:r>
        <w:r w:rsidR="00EA7A8D" w:rsidRPr="00057099">
          <w:rPr>
            <w:noProof/>
            <w:webHidden/>
          </w:rPr>
          <w:fldChar w:fldCharType="end"/>
        </w:r>
      </w:hyperlink>
    </w:p>
    <w:p w14:paraId="4ED77A1E" w14:textId="3F4C08EA" w:rsidR="00EA7A8D" w:rsidRPr="00057099" w:rsidRDefault="0009126C">
      <w:pPr>
        <w:pStyle w:val="TOC2"/>
        <w:rPr>
          <w:rFonts w:asciiTheme="minorHAnsi" w:hAnsiTheme="minorHAnsi" w:cstheme="minorBidi"/>
          <w:noProof/>
          <w:color w:val="auto"/>
          <w:szCs w:val="22"/>
          <w:lang w:eastAsia="nl-NL"/>
        </w:rPr>
      </w:pPr>
      <w:hyperlink w:anchor="_Toc54965451" w:history="1">
        <w:r w:rsidR="00EA7A8D" w:rsidRPr="00057099">
          <w:rPr>
            <w:rStyle w:val="Hyperlink"/>
            <w:noProof/>
          </w:rPr>
          <w:t>4.8</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_Toc54965451 \h </w:instrText>
        </w:r>
        <w:r w:rsidR="00EA7A8D" w:rsidRPr="00057099">
          <w:rPr>
            <w:noProof/>
            <w:webHidden/>
          </w:rPr>
        </w:r>
        <w:r w:rsidR="00EA7A8D" w:rsidRPr="00057099">
          <w:rPr>
            <w:noProof/>
            <w:webHidden/>
          </w:rPr>
          <w:fldChar w:fldCharType="separate"/>
        </w:r>
        <w:r w:rsidR="00057099">
          <w:rPr>
            <w:noProof/>
            <w:webHidden/>
          </w:rPr>
          <w:t>26</w:t>
        </w:r>
        <w:r w:rsidR="00EA7A8D" w:rsidRPr="00057099">
          <w:rPr>
            <w:noProof/>
            <w:webHidden/>
          </w:rPr>
          <w:fldChar w:fldCharType="end"/>
        </w:r>
      </w:hyperlink>
    </w:p>
    <w:p w14:paraId="3B74A113" w14:textId="6425496D" w:rsidR="00EA7A8D" w:rsidRPr="00057099" w:rsidRDefault="0009126C">
      <w:pPr>
        <w:pStyle w:val="TOC2"/>
        <w:rPr>
          <w:rFonts w:asciiTheme="minorHAnsi" w:hAnsiTheme="minorHAnsi" w:cstheme="minorBidi"/>
          <w:noProof/>
          <w:color w:val="auto"/>
          <w:szCs w:val="22"/>
          <w:lang w:eastAsia="nl-NL"/>
        </w:rPr>
      </w:pPr>
      <w:hyperlink w:anchor="_Toc54965452" w:history="1">
        <w:r w:rsidR="00EA7A8D" w:rsidRPr="00057099">
          <w:rPr>
            <w:rStyle w:val="Hyperlink"/>
            <w:noProof/>
          </w:rPr>
          <w:t>4.9</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_Toc54965452 \h </w:instrText>
        </w:r>
        <w:r w:rsidR="00EA7A8D" w:rsidRPr="00057099">
          <w:rPr>
            <w:noProof/>
            <w:webHidden/>
          </w:rPr>
        </w:r>
        <w:r w:rsidR="00EA7A8D" w:rsidRPr="00057099">
          <w:rPr>
            <w:noProof/>
            <w:webHidden/>
          </w:rPr>
          <w:fldChar w:fldCharType="separate"/>
        </w:r>
        <w:r w:rsidR="00057099">
          <w:rPr>
            <w:noProof/>
            <w:webHidden/>
          </w:rPr>
          <w:t>27</w:t>
        </w:r>
        <w:r w:rsidR="00EA7A8D" w:rsidRPr="00057099">
          <w:rPr>
            <w:noProof/>
            <w:webHidden/>
          </w:rPr>
          <w:fldChar w:fldCharType="end"/>
        </w:r>
      </w:hyperlink>
    </w:p>
    <w:p w14:paraId="04541705" w14:textId="6B2A43D8" w:rsidR="00EA7A8D" w:rsidRPr="00057099" w:rsidRDefault="0009126C">
      <w:pPr>
        <w:pStyle w:val="TOC2"/>
        <w:rPr>
          <w:rFonts w:asciiTheme="minorHAnsi" w:hAnsiTheme="minorHAnsi" w:cstheme="minorBidi"/>
          <w:noProof/>
          <w:color w:val="auto"/>
          <w:szCs w:val="22"/>
          <w:lang w:eastAsia="nl-NL"/>
        </w:rPr>
      </w:pPr>
      <w:hyperlink w:anchor="_Toc54965453" w:history="1">
        <w:r w:rsidR="00EA7A8D" w:rsidRPr="00057099">
          <w:rPr>
            <w:rStyle w:val="Hyperlink"/>
            <w:noProof/>
          </w:rPr>
          <w:t>4.10</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_Toc54965453 \h </w:instrText>
        </w:r>
        <w:r w:rsidR="00EA7A8D" w:rsidRPr="00057099">
          <w:rPr>
            <w:noProof/>
            <w:webHidden/>
          </w:rPr>
        </w:r>
        <w:r w:rsidR="00EA7A8D" w:rsidRPr="00057099">
          <w:rPr>
            <w:noProof/>
            <w:webHidden/>
          </w:rPr>
          <w:fldChar w:fldCharType="separate"/>
        </w:r>
        <w:r w:rsidR="00057099">
          <w:rPr>
            <w:noProof/>
            <w:webHidden/>
          </w:rPr>
          <w:t>27</w:t>
        </w:r>
        <w:r w:rsidR="00EA7A8D" w:rsidRPr="00057099">
          <w:rPr>
            <w:noProof/>
            <w:webHidden/>
          </w:rPr>
          <w:fldChar w:fldCharType="end"/>
        </w:r>
      </w:hyperlink>
    </w:p>
    <w:p w14:paraId="2903C860" w14:textId="0B0A7B82" w:rsidR="00EA7A8D" w:rsidRPr="00057099" w:rsidRDefault="0009126C">
      <w:pPr>
        <w:pStyle w:val="TOC1"/>
        <w:rPr>
          <w:rFonts w:asciiTheme="minorHAnsi" w:hAnsiTheme="minorHAnsi" w:cstheme="minorBidi"/>
          <w:b w:val="0"/>
          <w:noProof/>
          <w:color w:val="auto"/>
          <w:sz w:val="22"/>
          <w:szCs w:val="22"/>
          <w:lang w:eastAsia="nl-NL"/>
        </w:rPr>
      </w:pPr>
      <w:hyperlink w:anchor="_Toc54965454" w:history="1">
        <w:r w:rsidR="00EA7A8D" w:rsidRPr="00057099">
          <w:rPr>
            <w:rStyle w:val="Hyperlink"/>
            <w:noProof/>
          </w:rPr>
          <w:t>5</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Automatische kanaalschuif roostergoedkanaal</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_Toc54965454 \h </w:instrText>
        </w:r>
        <w:r w:rsidR="00EA7A8D" w:rsidRPr="00057099">
          <w:rPr>
            <w:noProof/>
            <w:webHidden/>
          </w:rPr>
        </w:r>
        <w:r w:rsidR="00EA7A8D" w:rsidRPr="00057099">
          <w:rPr>
            <w:noProof/>
            <w:webHidden/>
          </w:rPr>
          <w:fldChar w:fldCharType="separate"/>
        </w:r>
        <w:r w:rsidR="00057099">
          <w:rPr>
            <w:noProof/>
            <w:webHidden/>
          </w:rPr>
          <w:t>28</w:t>
        </w:r>
        <w:r w:rsidR="00EA7A8D" w:rsidRPr="00057099">
          <w:rPr>
            <w:noProof/>
            <w:webHidden/>
          </w:rPr>
          <w:fldChar w:fldCharType="end"/>
        </w:r>
      </w:hyperlink>
    </w:p>
    <w:p w14:paraId="112ACF23" w14:textId="6ABBA84B" w:rsidR="00EA7A8D" w:rsidRPr="00057099" w:rsidRDefault="0009126C">
      <w:pPr>
        <w:pStyle w:val="TOC2"/>
        <w:rPr>
          <w:rFonts w:asciiTheme="minorHAnsi" w:hAnsiTheme="minorHAnsi" w:cstheme="minorBidi"/>
          <w:noProof/>
          <w:color w:val="auto"/>
          <w:szCs w:val="22"/>
          <w:lang w:eastAsia="nl-NL"/>
        </w:rPr>
      </w:pPr>
      <w:hyperlink w:anchor="_Toc54965455" w:history="1">
        <w:r w:rsidR="00EA7A8D" w:rsidRPr="00057099">
          <w:rPr>
            <w:rStyle w:val="Hyperlink"/>
            <w:noProof/>
          </w:rPr>
          <w:t>5.1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_Toc54965455 \h </w:instrText>
        </w:r>
        <w:r w:rsidR="00EA7A8D" w:rsidRPr="00057099">
          <w:rPr>
            <w:noProof/>
            <w:webHidden/>
          </w:rPr>
        </w:r>
        <w:r w:rsidR="00EA7A8D" w:rsidRPr="00057099">
          <w:rPr>
            <w:noProof/>
            <w:webHidden/>
          </w:rPr>
          <w:fldChar w:fldCharType="separate"/>
        </w:r>
        <w:r w:rsidR="00057099">
          <w:rPr>
            <w:noProof/>
            <w:webHidden/>
          </w:rPr>
          <w:t>28</w:t>
        </w:r>
        <w:r w:rsidR="00EA7A8D" w:rsidRPr="00057099">
          <w:rPr>
            <w:noProof/>
            <w:webHidden/>
          </w:rPr>
          <w:fldChar w:fldCharType="end"/>
        </w:r>
      </w:hyperlink>
    </w:p>
    <w:p w14:paraId="32593766" w14:textId="37D2B291" w:rsidR="00EA7A8D" w:rsidRPr="00057099" w:rsidRDefault="0009126C">
      <w:pPr>
        <w:pStyle w:val="TOC2"/>
        <w:rPr>
          <w:rFonts w:asciiTheme="minorHAnsi" w:hAnsiTheme="minorHAnsi" w:cstheme="minorBidi"/>
          <w:noProof/>
          <w:color w:val="auto"/>
          <w:szCs w:val="22"/>
          <w:lang w:eastAsia="nl-NL"/>
        </w:rPr>
      </w:pPr>
      <w:hyperlink w:anchor="_Toc54965456" w:history="1">
        <w:r w:rsidR="00EA7A8D" w:rsidRPr="00057099">
          <w:rPr>
            <w:rStyle w:val="Hyperlink"/>
            <w:noProof/>
          </w:rPr>
          <w:t>5.2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_Toc54965456 \h </w:instrText>
        </w:r>
        <w:r w:rsidR="00EA7A8D" w:rsidRPr="00057099">
          <w:rPr>
            <w:noProof/>
            <w:webHidden/>
          </w:rPr>
        </w:r>
        <w:r w:rsidR="00EA7A8D" w:rsidRPr="00057099">
          <w:rPr>
            <w:noProof/>
            <w:webHidden/>
          </w:rPr>
          <w:fldChar w:fldCharType="separate"/>
        </w:r>
        <w:r w:rsidR="00057099">
          <w:rPr>
            <w:noProof/>
            <w:webHidden/>
          </w:rPr>
          <w:t>28</w:t>
        </w:r>
        <w:r w:rsidR="00EA7A8D" w:rsidRPr="00057099">
          <w:rPr>
            <w:noProof/>
            <w:webHidden/>
          </w:rPr>
          <w:fldChar w:fldCharType="end"/>
        </w:r>
      </w:hyperlink>
    </w:p>
    <w:p w14:paraId="23AF1B0C" w14:textId="4A1B2D22" w:rsidR="00EA7A8D" w:rsidRPr="00057099" w:rsidRDefault="0009126C">
      <w:pPr>
        <w:pStyle w:val="TOC2"/>
        <w:rPr>
          <w:rFonts w:asciiTheme="minorHAnsi" w:hAnsiTheme="minorHAnsi" w:cstheme="minorBidi"/>
          <w:noProof/>
          <w:color w:val="auto"/>
          <w:szCs w:val="22"/>
          <w:lang w:eastAsia="nl-NL"/>
        </w:rPr>
      </w:pPr>
      <w:hyperlink w:anchor="_Toc54965457" w:history="1">
        <w:r w:rsidR="00EA7A8D" w:rsidRPr="00057099">
          <w:rPr>
            <w:rStyle w:val="Hyperlink"/>
            <w:noProof/>
          </w:rPr>
          <w:t>5.3</w:t>
        </w:r>
        <w:r w:rsidR="00EA7A8D" w:rsidRPr="00057099">
          <w:rPr>
            <w:rFonts w:asciiTheme="minorHAnsi" w:hAnsiTheme="minorHAnsi" w:cstheme="minorBidi"/>
            <w:noProof/>
            <w:color w:val="auto"/>
            <w:szCs w:val="22"/>
            <w:lang w:eastAsia="nl-NL"/>
          </w:rPr>
          <w:tab/>
        </w:r>
        <w:r w:rsidR="00EA7A8D" w:rsidRPr="00057099">
          <w:rPr>
            <w:rStyle w:val="Hyperlink"/>
            <w:noProof/>
          </w:rPr>
          <w:t>Schuif</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_Toc54965457 \h </w:instrText>
        </w:r>
        <w:r w:rsidR="00EA7A8D" w:rsidRPr="00057099">
          <w:rPr>
            <w:noProof/>
            <w:webHidden/>
          </w:rPr>
        </w:r>
        <w:r w:rsidR="00EA7A8D" w:rsidRPr="00057099">
          <w:rPr>
            <w:noProof/>
            <w:webHidden/>
          </w:rPr>
          <w:fldChar w:fldCharType="separate"/>
        </w:r>
        <w:r w:rsidR="00057099">
          <w:rPr>
            <w:noProof/>
            <w:webHidden/>
          </w:rPr>
          <w:t>28</w:t>
        </w:r>
        <w:r w:rsidR="00EA7A8D" w:rsidRPr="00057099">
          <w:rPr>
            <w:noProof/>
            <w:webHidden/>
          </w:rPr>
          <w:fldChar w:fldCharType="end"/>
        </w:r>
      </w:hyperlink>
    </w:p>
    <w:p w14:paraId="0FAD70C8" w14:textId="6AEF612C" w:rsidR="00EA7A8D" w:rsidRPr="00057099" w:rsidRDefault="0009126C">
      <w:pPr>
        <w:pStyle w:val="TOC2"/>
        <w:rPr>
          <w:rFonts w:asciiTheme="minorHAnsi" w:hAnsiTheme="minorHAnsi" w:cstheme="minorBidi"/>
          <w:noProof/>
          <w:color w:val="auto"/>
          <w:szCs w:val="22"/>
          <w:lang w:eastAsia="nl-NL"/>
        </w:rPr>
      </w:pPr>
      <w:hyperlink w:anchor="_Toc54965458" w:history="1">
        <w:r w:rsidR="00EA7A8D" w:rsidRPr="00057099">
          <w:rPr>
            <w:rStyle w:val="Hyperlink"/>
            <w:noProof/>
          </w:rPr>
          <w:t>5.4</w:t>
        </w:r>
        <w:r w:rsidR="00EA7A8D" w:rsidRPr="00057099">
          <w:rPr>
            <w:rFonts w:asciiTheme="minorHAnsi" w:hAnsiTheme="minorHAnsi" w:cstheme="minorBidi"/>
            <w:noProof/>
            <w:color w:val="auto"/>
            <w:szCs w:val="22"/>
            <w:lang w:eastAsia="nl-NL"/>
          </w:rPr>
          <w:tab/>
        </w:r>
        <w:r w:rsidR="00EA7A8D" w:rsidRPr="00057099">
          <w:rPr>
            <w:rStyle w:val="Hyperlink"/>
            <w:noProof/>
          </w:rPr>
          <w:t>Geleiding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_Toc54965458 \h </w:instrText>
        </w:r>
        <w:r w:rsidR="00EA7A8D" w:rsidRPr="00057099">
          <w:rPr>
            <w:noProof/>
            <w:webHidden/>
          </w:rPr>
        </w:r>
        <w:r w:rsidR="00EA7A8D" w:rsidRPr="00057099">
          <w:rPr>
            <w:noProof/>
            <w:webHidden/>
          </w:rPr>
          <w:fldChar w:fldCharType="separate"/>
        </w:r>
        <w:r w:rsidR="00057099">
          <w:rPr>
            <w:noProof/>
            <w:webHidden/>
          </w:rPr>
          <w:t>29</w:t>
        </w:r>
        <w:r w:rsidR="00EA7A8D" w:rsidRPr="00057099">
          <w:rPr>
            <w:noProof/>
            <w:webHidden/>
          </w:rPr>
          <w:fldChar w:fldCharType="end"/>
        </w:r>
      </w:hyperlink>
    </w:p>
    <w:p w14:paraId="0BCC5ED5" w14:textId="667B24FA" w:rsidR="00EA7A8D" w:rsidRPr="00057099" w:rsidRDefault="0009126C">
      <w:pPr>
        <w:pStyle w:val="TOC2"/>
        <w:rPr>
          <w:rFonts w:asciiTheme="minorHAnsi" w:hAnsiTheme="minorHAnsi" w:cstheme="minorBidi"/>
          <w:noProof/>
          <w:color w:val="auto"/>
          <w:szCs w:val="22"/>
          <w:lang w:eastAsia="nl-NL"/>
        </w:rPr>
      </w:pPr>
      <w:hyperlink w:anchor="_Toc54965459" w:history="1">
        <w:r w:rsidR="00EA7A8D" w:rsidRPr="00057099">
          <w:rPr>
            <w:rStyle w:val="Hyperlink"/>
            <w:noProof/>
          </w:rPr>
          <w:t>5.5</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_Toc54965459 \h </w:instrText>
        </w:r>
        <w:r w:rsidR="00EA7A8D" w:rsidRPr="00057099">
          <w:rPr>
            <w:noProof/>
            <w:webHidden/>
          </w:rPr>
        </w:r>
        <w:r w:rsidR="00EA7A8D" w:rsidRPr="00057099">
          <w:rPr>
            <w:noProof/>
            <w:webHidden/>
          </w:rPr>
          <w:fldChar w:fldCharType="separate"/>
        </w:r>
        <w:r w:rsidR="00057099">
          <w:rPr>
            <w:noProof/>
            <w:webHidden/>
          </w:rPr>
          <w:t>31</w:t>
        </w:r>
        <w:r w:rsidR="00EA7A8D" w:rsidRPr="00057099">
          <w:rPr>
            <w:noProof/>
            <w:webHidden/>
          </w:rPr>
          <w:fldChar w:fldCharType="end"/>
        </w:r>
      </w:hyperlink>
    </w:p>
    <w:p w14:paraId="3A5ED15E" w14:textId="339E55E4" w:rsidR="00EA7A8D" w:rsidRPr="00057099" w:rsidRDefault="0009126C">
      <w:pPr>
        <w:pStyle w:val="TOC2"/>
        <w:rPr>
          <w:rFonts w:asciiTheme="minorHAnsi" w:hAnsiTheme="minorHAnsi" w:cstheme="minorBidi"/>
          <w:noProof/>
          <w:color w:val="auto"/>
          <w:szCs w:val="22"/>
          <w:lang w:eastAsia="nl-NL"/>
        </w:rPr>
      </w:pPr>
      <w:hyperlink w:anchor="_Toc54965460" w:history="1">
        <w:r w:rsidR="00EA7A8D" w:rsidRPr="00057099">
          <w:rPr>
            <w:rStyle w:val="Hyperlink"/>
            <w:noProof/>
          </w:rPr>
          <w:t>5.6</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_Toc54965460 \h </w:instrText>
        </w:r>
        <w:r w:rsidR="00EA7A8D" w:rsidRPr="00057099">
          <w:rPr>
            <w:noProof/>
            <w:webHidden/>
          </w:rPr>
        </w:r>
        <w:r w:rsidR="00EA7A8D" w:rsidRPr="00057099">
          <w:rPr>
            <w:noProof/>
            <w:webHidden/>
          </w:rPr>
          <w:fldChar w:fldCharType="separate"/>
        </w:r>
        <w:r w:rsidR="00057099">
          <w:rPr>
            <w:noProof/>
            <w:webHidden/>
          </w:rPr>
          <w:t>31</w:t>
        </w:r>
        <w:r w:rsidR="00EA7A8D" w:rsidRPr="00057099">
          <w:rPr>
            <w:noProof/>
            <w:webHidden/>
          </w:rPr>
          <w:fldChar w:fldCharType="end"/>
        </w:r>
      </w:hyperlink>
    </w:p>
    <w:p w14:paraId="6292E1A2" w14:textId="4B91720E" w:rsidR="00EA7A8D" w:rsidRPr="00057099" w:rsidRDefault="0009126C">
      <w:pPr>
        <w:pStyle w:val="TOC2"/>
        <w:rPr>
          <w:rFonts w:asciiTheme="minorHAnsi" w:hAnsiTheme="minorHAnsi" w:cstheme="minorBidi"/>
          <w:noProof/>
          <w:color w:val="auto"/>
          <w:szCs w:val="22"/>
          <w:lang w:eastAsia="nl-NL"/>
        </w:rPr>
      </w:pPr>
      <w:hyperlink w:anchor="_Toc54965461" w:history="1">
        <w:r w:rsidR="00EA7A8D" w:rsidRPr="00057099">
          <w:rPr>
            <w:rStyle w:val="Hyperlink"/>
            <w:noProof/>
          </w:rPr>
          <w:t>5.7</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_Toc54965461 \h </w:instrText>
        </w:r>
        <w:r w:rsidR="00EA7A8D" w:rsidRPr="00057099">
          <w:rPr>
            <w:noProof/>
            <w:webHidden/>
          </w:rPr>
        </w:r>
        <w:r w:rsidR="00EA7A8D" w:rsidRPr="00057099">
          <w:rPr>
            <w:noProof/>
            <w:webHidden/>
          </w:rPr>
          <w:fldChar w:fldCharType="separate"/>
        </w:r>
        <w:r w:rsidR="00057099">
          <w:rPr>
            <w:noProof/>
            <w:webHidden/>
          </w:rPr>
          <w:t>31</w:t>
        </w:r>
        <w:r w:rsidR="00EA7A8D" w:rsidRPr="00057099">
          <w:rPr>
            <w:noProof/>
            <w:webHidden/>
          </w:rPr>
          <w:fldChar w:fldCharType="end"/>
        </w:r>
      </w:hyperlink>
    </w:p>
    <w:p w14:paraId="37E6DF91" w14:textId="69F85803" w:rsidR="00EA7A8D" w:rsidRPr="00057099" w:rsidRDefault="0009126C">
      <w:pPr>
        <w:pStyle w:val="TOC1"/>
        <w:rPr>
          <w:rFonts w:asciiTheme="minorHAnsi" w:hAnsiTheme="minorHAnsi" w:cstheme="minorBidi"/>
          <w:b w:val="0"/>
          <w:noProof/>
          <w:color w:val="auto"/>
          <w:sz w:val="22"/>
          <w:szCs w:val="22"/>
          <w:lang w:eastAsia="nl-NL"/>
        </w:rPr>
      </w:pPr>
      <w:hyperlink w:anchor="_Toc54965462" w:history="1">
        <w:r w:rsidR="00EA7A8D" w:rsidRPr="00057099">
          <w:rPr>
            <w:rStyle w:val="Hyperlink"/>
            <w:noProof/>
          </w:rPr>
          <w:t>6</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Mengers anaerobe ruimte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_Toc54965462 \h </w:instrText>
        </w:r>
        <w:r w:rsidR="00EA7A8D" w:rsidRPr="00057099">
          <w:rPr>
            <w:noProof/>
            <w:webHidden/>
          </w:rPr>
        </w:r>
        <w:r w:rsidR="00EA7A8D" w:rsidRPr="00057099">
          <w:rPr>
            <w:noProof/>
            <w:webHidden/>
          </w:rPr>
          <w:fldChar w:fldCharType="separate"/>
        </w:r>
        <w:r w:rsidR="00057099">
          <w:rPr>
            <w:noProof/>
            <w:webHidden/>
          </w:rPr>
          <w:t>32</w:t>
        </w:r>
        <w:r w:rsidR="00EA7A8D" w:rsidRPr="00057099">
          <w:rPr>
            <w:noProof/>
            <w:webHidden/>
          </w:rPr>
          <w:fldChar w:fldCharType="end"/>
        </w:r>
      </w:hyperlink>
    </w:p>
    <w:p w14:paraId="2F1B7DBE" w14:textId="1FEE515B" w:rsidR="00EA7A8D" w:rsidRPr="00057099" w:rsidRDefault="0009126C">
      <w:pPr>
        <w:pStyle w:val="TOC2"/>
        <w:rPr>
          <w:rFonts w:asciiTheme="minorHAnsi" w:hAnsiTheme="minorHAnsi" w:cstheme="minorBidi"/>
          <w:noProof/>
          <w:color w:val="auto"/>
          <w:szCs w:val="22"/>
          <w:lang w:eastAsia="nl-NL"/>
        </w:rPr>
      </w:pPr>
      <w:hyperlink w:anchor="_Toc54965463" w:history="1">
        <w:r w:rsidR="00EA7A8D" w:rsidRPr="00057099">
          <w:rPr>
            <w:rStyle w:val="Hyperlink"/>
            <w:noProof/>
          </w:rPr>
          <w:t>6.1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_Toc54965463 \h </w:instrText>
        </w:r>
        <w:r w:rsidR="00EA7A8D" w:rsidRPr="00057099">
          <w:rPr>
            <w:noProof/>
            <w:webHidden/>
          </w:rPr>
        </w:r>
        <w:r w:rsidR="00EA7A8D" w:rsidRPr="00057099">
          <w:rPr>
            <w:noProof/>
            <w:webHidden/>
          </w:rPr>
          <w:fldChar w:fldCharType="separate"/>
        </w:r>
        <w:r w:rsidR="00057099">
          <w:rPr>
            <w:noProof/>
            <w:webHidden/>
          </w:rPr>
          <w:t>32</w:t>
        </w:r>
        <w:r w:rsidR="00EA7A8D" w:rsidRPr="00057099">
          <w:rPr>
            <w:noProof/>
            <w:webHidden/>
          </w:rPr>
          <w:fldChar w:fldCharType="end"/>
        </w:r>
      </w:hyperlink>
    </w:p>
    <w:p w14:paraId="4CB3A11D" w14:textId="51CE1482" w:rsidR="00EA7A8D" w:rsidRPr="00057099" w:rsidRDefault="0009126C">
      <w:pPr>
        <w:pStyle w:val="TOC2"/>
        <w:rPr>
          <w:rFonts w:asciiTheme="minorHAnsi" w:hAnsiTheme="minorHAnsi" w:cstheme="minorBidi"/>
          <w:noProof/>
          <w:color w:val="auto"/>
          <w:szCs w:val="22"/>
          <w:lang w:eastAsia="nl-NL"/>
        </w:rPr>
      </w:pPr>
      <w:hyperlink w:anchor="_Toc54965464" w:history="1">
        <w:r w:rsidR="00EA7A8D" w:rsidRPr="00057099">
          <w:rPr>
            <w:rStyle w:val="Hyperlink"/>
            <w:noProof/>
          </w:rPr>
          <w:t>6.2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_Toc54965464 \h </w:instrText>
        </w:r>
        <w:r w:rsidR="00EA7A8D" w:rsidRPr="00057099">
          <w:rPr>
            <w:noProof/>
            <w:webHidden/>
          </w:rPr>
        </w:r>
        <w:r w:rsidR="00EA7A8D" w:rsidRPr="00057099">
          <w:rPr>
            <w:noProof/>
            <w:webHidden/>
          </w:rPr>
          <w:fldChar w:fldCharType="separate"/>
        </w:r>
        <w:r w:rsidR="00057099">
          <w:rPr>
            <w:noProof/>
            <w:webHidden/>
          </w:rPr>
          <w:t>32</w:t>
        </w:r>
        <w:r w:rsidR="00EA7A8D" w:rsidRPr="00057099">
          <w:rPr>
            <w:noProof/>
            <w:webHidden/>
          </w:rPr>
          <w:fldChar w:fldCharType="end"/>
        </w:r>
      </w:hyperlink>
    </w:p>
    <w:p w14:paraId="2238AD21" w14:textId="0CC1C114" w:rsidR="00EA7A8D" w:rsidRPr="00057099" w:rsidRDefault="0009126C">
      <w:pPr>
        <w:pStyle w:val="TOC2"/>
        <w:rPr>
          <w:rFonts w:asciiTheme="minorHAnsi" w:hAnsiTheme="minorHAnsi" w:cstheme="minorBidi"/>
          <w:noProof/>
          <w:color w:val="auto"/>
          <w:szCs w:val="22"/>
          <w:lang w:eastAsia="nl-NL"/>
        </w:rPr>
      </w:pPr>
      <w:hyperlink w:anchor="_Toc54965465" w:history="1">
        <w:r w:rsidR="00EA7A8D" w:rsidRPr="00057099">
          <w:rPr>
            <w:rStyle w:val="Hyperlink"/>
            <w:noProof/>
          </w:rPr>
          <w:t>6.3</w:t>
        </w:r>
        <w:r w:rsidR="00EA7A8D" w:rsidRPr="00057099">
          <w:rPr>
            <w:rFonts w:asciiTheme="minorHAnsi" w:hAnsiTheme="minorHAnsi" w:cstheme="minorBidi"/>
            <w:noProof/>
            <w:color w:val="auto"/>
            <w:szCs w:val="22"/>
            <w:lang w:eastAsia="nl-NL"/>
          </w:rPr>
          <w:tab/>
        </w:r>
        <w:r w:rsidR="00EA7A8D" w:rsidRPr="00057099">
          <w:rPr>
            <w:rStyle w:val="Hyperlink"/>
            <w:noProof/>
          </w:rPr>
          <w:t>Roerwerk anaerobe tanks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_Toc54965465 \h </w:instrText>
        </w:r>
        <w:r w:rsidR="00EA7A8D" w:rsidRPr="00057099">
          <w:rPr>
            <w:noProof/>
            <w:webHidden/>
          </w:rPr>
        </w:r>
        <w:r w:rsidR="00EA7A8D" w:rsidRPr="00057099">
          <w:rPr>
            <w:noProof/>
            <w:webHidden/>
          </w:rPr>
          <w:fldChar w:fldCharType="separate"/>
        </w:r>
        <w:r w:rsidR="00057099">
          <w:rPr>
            <w:noProof/>
            <w:webHidden/>
          </w:rPr>
          <w:t>33</w:t>
        </w:r>
        <w:r w:rsidR="00EA7A8D" w:rsidRPr="00057099">
          <w:rPr>
            <w:noProof/>
            <w:webHidden/>
          </w:rPr>
          <w:fldChar w:fldCharType="end"/>
        </w:r>
      </w:hyperlink>
    </w:p>
    <w:p w14:paraId="73568B6C" w14:textId="51C70AA1" w:rsidR="00EA7A8D" w:rsidRPr="00057099" w:rsidRDefault="0009126C">
      <w:pPr>
        <w:pStyle w:val="TOC2"/>
        <w:rPr>
          <w:rFonts w:asciiTheme="minorHAnsi" w:hAnsiTheme="minorHAnsi" w:cstheme="minorBidi"/>
          <w:noProof/>
          <w:color w:val="auto"/>
          <w:szCs w:val="22"/>
          <w:lang w:eastAsia="nl-NL"/>
        </w:rPr>
      </w:pPr>
      <w:hyperlink w:anchor="_Toc54965466" w:history="1">
        <w:r w:rsidR="00EA7A8D" w:rsidRPr="00057099">
          <w:rPr>
            <w:rStyle w:val="Hyperlink"/>
            <w:noProof/>
          </w:rPr>
          <w:t>6.4</w:t>
        </w:r>
        <w:r w:rsidR="00EA7A8D" w:rsidRPr="00057099">
          <w:rPr>
            <w:rFonts w:asciiTheme="minorHAnsi" w:hAnsiTheme="minorHAnsi" w:cstheme="minorBidi"/>
            <w:noProof/>
            <w:color w:val="auto"/>
            <w:szCs w:val="22"/>
            <w:lang w:eastAsia="nl-NL"/>
          </w:rPr>
          <w:tab/>
        </w:r>
        <w:r w:rsidR="00EA7A8D" w:rsidRPr="00057099">
          <w:rPr>
            <w:rStyle w:val="Hyperlink"/>
            <w:noProof/>
          </w:rPr>
          <w:t>Opbouw luiken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_Toc54965466 \h </w:instrText>
        </w:r>
        <w:r w:rsidR="00EA7A8D" w:rsidRPr="00057099">
          <w:rPr>
            <w:noProof/>
            <w:webHidden/>
          </w:rPr>
        </w:r>
        <w:r w:rsidR="00EA7A8D" w:rsidRPr="00057099">
          <w:rPr>
            <w:noProof/>
            <w:webHidden/>
          </w:rPr>
          <w:fldChar w:fldCharType="separate"/>
        </w:r>
        <w:r w:rsidR="00057099">
          <w:rPr>
            <w:noProof/>
            <w:webHidden/>
          </w:rPr>
          <w:t>34</w:t>
        </w:r>
        <w:r w:rsidR="00EA7A8D" w:rsidRPr="00057099">
          <w:rPr>
            <w:noProof/>
            <w:webHidden/>
          </w:rPr>
          <w:fldChar w:fldCharType="end"/>
        </w:r>
      </w:hyperlink>
    </w:p>
    <w:p w14:paraId="5A2FB687" w14:textId="10C073AD" w:rsidR="00EA7A8D" w:rsidRPr="00057099" w:rsidRDefault="0009126C">
      <w:pPr>
        <w:pStyle w:val="TOC2"/>
        <w:rPr>
          <w:rFonts w:asciiTheme="minorHAnsi" w:hAnsiTheme="minorHAnsi" w:cstheme="minorBidi"/>
          <w:noProof/>
          <w:color w:val="auto"/>
          <w:szCs w:val="22"/>
          <w:lang w:eastAsia="nl-NL"/>
        </w:rPr>
      </w:pPr>
      <w:hyperlink w:anchor="_Toc54965467" w:history="1">
        <w:r w:rsidR="00EA7A8D" w:rsidRPr="00057099">
          <w:rPr>
            <w:rStyle w:val="Hyperlink"/>
            <w:noProof/>
          </w:rPr>
          <w:t>6.5</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_Toc54965467 \h </w:instrText>
        </w:r>
        <w:r w:rsidR="00EA7A8D" w:rsidRPr="00057099">
          <w:rPr>
            <w:noProof/>
            <w:webHidden/>
          </w:rPr>
        </w:r>
        <w:r w:rsidR="00EA7A8D" w:rsidRPr="00057099">
          <w:rPr>
            <w:noProof/>
            <w:webHidden/>
          </w:rPr>
          <w:fldChar w:fldCharType="separate"/>
        </w:r>
        <w:r w:rsidR="00057099">
          <w:rPr>
            <w:noProof/>
            <w:webHidden/>
          </w:rPr>
          <w:t>35</w:t>
        </w:r>
        <w:r w:rsidR="00EA7A8D" w:rsidRPr="00057099">
          <w:rPr>
            <w:noProof/>
            <w:webHidden/>
          </w:rPr>
          <w:fldChar w:fldCharType="end"/>
        </w:r>
      </w:hyperlink>
    </w:p>
    <w:p w14:paraId="737A4277" w14:textId="3C24F55C" w:rsidR="00EA7A8D" w:rsidRPr="00057099" w:rsidRDefault="0009126C">
      <w:pPr>
        <w:pStyle w:val="TOC2"/>
        <w:rPr>
          <w:rFonts w:asciiTheme="minorHAnsi" w:hAnsiTheme="minorHAnsi" w:cstheme="minorBidi"/>
          <w:noProof/>
          <w:color w:val="auto"/>
          <w:szCs w:val="22"/>
          <w:lang w:eastAsia="nl-NL"/>
        </w:rPr>
      </w:pPr>
      <w:hyperlink w:anchor="_Toc54965468" w:history="1">
        <w:r w:rsidR="00EA7A8D" w:rsidRPr="00057099">
          <w:rPr>
            <w:rStyle w:val="Hyperlink"/>
            <w:noProof/>
          </w:rPr>
          <w:t>6.6</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_Toc54965468 \h </w:instrText>
        </w:r>
        <w:r w:rsidR="00EA7A8D" w:rsidRPr="00057099">
          <w:rPr>
            <w:noProof/>
            <w:webHidden/>
          </w:rPr>
        </w:r>
        <w:r w:rsidR="00EA7A8D" w:rsidRPr="00057099">
          <w:rPr>
            <w:noProof/>
            <w:webHidden/>
          </w:rPr>
          <w:fldChar w:fldCharType="separate"/>
        </w:r>
        <w:r w:rsidR="00057099">
          <w:rPr>
            <w:noProof/>
            <w:webHidden/>
          </w:rPr>
          <w:t>35</w:t>
        </w:r>
        <w:r w:rsidR="00EA7A8D" w:rsidRPr="00057099">
          <w:rPr>
            <w:noProof/>
            <w:webHidden/>
          </w:rPr>
          <w:fldChar w:fldCharType="end"/>
        </w:r>
      </w:hyperlink>
    </w:p>
    <w:p w14:paraId="3454BEE0" w14:textId="354E6AD7" w:rsidR="00EA7A8D" w:rsidRPr="00057099" w:rsidRDefault="0009126C">
      <w:pPr>
        <w:pStyle w:val="TOC2"/>
        <w:rPr>
          <w:rFonts w:asciiTheme="minorHAnsi" w:hAnsiTheme="minorHAnsi" w:cstheme="minorBidi"/>
          <w:noProof/>
          <w:color w:val="auto"/>
          <w:szCs w:val="22"/>
          <w:lang w:eastAsia="nl-NL"/>
        </w:rPr>
      </w:pPr>
      <w:hyperlink w:anchor="_Toc54965469" w:history="1">
        <w:r w:rsidR="00EA7A8D" w:rsidRPr="00057099">
          <w:rPr>
            <w:rStyle w:val="Hyperlink"/>
            <w:noProof/>
          </w:rPr>
          <w:t>6.7</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_Toc54965469 \h </w:instrText>
        </w:r>
        <w:r w:rsidR="00EA7A8D" w:rsidRPr="00057099">
          <w:rPr>
            <w:noProof/>
            <w:webHidden/>
          </w:rPr>
        </w:r>
        <w:r w:rsidR="00EA7A8D" w:rsidRPr="00057099">
          <w:rPr>
            <w:noProof/>
            <w:webHidden/>
          </w:rPr>
          <w:fldChar w:fldCharType="separate"/>
        </w:r>
        <w:r w:rsidR="00057099">
          <w:rPr>
            <w:noProof/>
            <w:webHidden/>
          </w:rPr>
          <w:t>35</w:t>
        </w:r>
        <w:r w:rsidR="00EA7A8D" w:rsidRPr="00057099">
          <w:rPr>
            <w:noProof/>
            <w:webHidden/>
          </w:rPr>
          <w:fldChar w:fldCharType="end"/>
        </w:r>
      </w:hyperlink>
    </w:p>
    <w:p w14:paraId="322B63BA" w14:textId="7E2910C2" w:rsidR="00EA7A8D" w:rsidRPr="00057099" w:rsidRDefault="0009126C">
      <w:pPr>
        <w:pStyle w:val="TOC1"/>
        <w:rPr>
          <w:rFonts w:asciiTheme="minorHAnsi" w:hAnsiTheme="minorHAnsi" w:cstheme="minorBidi"/>
          <w:b w:val="0"/>
          <w:noProof/>
          <w:color w:val="auto"/>
          <w:sz w:val="22"/>
          <w:szCs w:val="22"/>
          <w:lang w:eastAsia="nl-NL"/>
        </w:rPr>
      </w:pPr>
      <w:hyperlink w:anchor="_Toc54965470" w:history="1">
        <w:r w:rsidR="00EA7A8D" w:rsidRPr="00057099">
          <w:rPr>
            <w:rStyle w:val="Hyperlink"/>
            <w:noProof/>
          </w:rPr>
          <w:t>7</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Puntbeluchter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_Toc54965470 \h </w:instrText>
        </w:r>
        <w:r w:rsidR="00EA7A8D" w:rsidRPr="00057099">
          <w:rPr>
            <w:noProof/>
            <w:webHidden/>
          </w:rPr>
        </w:r>
        <w:r w:rsidR="00EA7A8D" w:rsidRPr="00057099">
          <w:rPr>
            <w:noProof/>
            <w:webHidden/>
          </w:rPr>
          <w:fldChar w:fldCharType="separate"/>
        </w:r>
        <w:r w:rsidR="00057099">
          <w:rPr>
            <w:noProof/>
            <w:webHidden/>
          </w:rPr>
          <w:t>36</w:t>
        </w:r>
        <w:r w:rsidR="00EA7A8D" w:rsidRPr="00057099">
          <w:rPr>
            <w:noProof/>
            <w:webHidden/>
          </w:rPr>
          <w:fldChar w:fldCharType="end"/>
        </w:r>
      </w:hyperlink>
    </w:p>
    <w:p w14:paraId="459DB3EE" w14:textId="05B34FC6" w:rsidR="00EA7A8D" w:rsidRPr="00057099" w:rsidRDefault="0009126C">
      <w:pPr>
        <w:pStyle w:val="TOC2"/>
        <w:rPr>
          <w:rFonts w:asciiTheme="minorHAnsi" w:hAnsiTheme="minorHAnsi" w:cstheme="minorBidi"/>
          <w:noProof/>
          <w:color w:val="auto"/>
          <w:szCs w:val="22"/>
          <w:lang w:eastAsia="nl-NL"/>
        </w:rPr>
      </w:pPr>
      <w:hyperlink w:anchor="_Toc54965471" w:history="1">
        <w:r w:rsidR="00EA7A8D" w:rsidRPr="00057099">
          <w:rPr>
            <w:rStyle w:val="Hyperlink"/>
            <w:noProof/>
          </w:rPr>
          <w:t>7.1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_Toc54965471 \h </w:instrText>
        </w:r>
        <w:r w:rsidR="00EA7A8D" w:rsidRPr="00057099">
          <w:rPr>
            <w:noProof/>
            <w:webHidden/>
          </w:rPr>
        </w:r>
        <w:r w:rsidR="00EA7A8D" w:rsidRPr="00057099">
          <w:rPr>
            <w:noProof/>
            <w:webHidden/>
          </w:rPr>
          <w:fldChar w:fldCharType="separate"/>
        </w:r>
        <w:r w:rsidR="00057099">
          <w:rPr>
            <w:noProof/>
            <w:webHidden/>
          </w:rPr>
          <w:t>36</w:t>
        </w:r>
        <w:r w:rsidR="00EA7A8D" w:rsidRPr="00057099">
          <w:rPr>
            <w:noProof/>
            <w:webHidden/>
          </w:rPr>
          <w:fldChar w:fldCharType="end"/>
        </w:r>
      </w:hyperlink>
    </w:p>
    <w:p w14:paraId="4E0C97BD" w14:textId="107D4888" w:rsidR="00EA7A8D" w:rsidRPr="00057099" w:rsidRDefault="0009126C">
      <w:pPr>
        <w:pStyle w:val="TOC2"/>
        <w:rPr>
          <w:rFonts w:asciiTheme="minorHAnsi" w:hAnsiTheme="minorHAnsi" w:cstheme="minorBidi"/>
          <w:noProof/>
          <w:color w:val="auto"/>
          <w:szCs w:val="22"/>
          <w:lang w:eastAsia="nl-NL"/>
        </w:rPr>
      </w:pPr>
      <w:hyperlink w:anchor="_Toc54965472" w:history="1">
        <w:r w:rsidR="00EA7A8D" w:rsidRPr="00057099">
          <w:rPr>
            <w:rStyle w:val="Hyperlink"/>
            <w:noProof/>
          </w:rPr>
          <w:t>7.2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_Toc54965472 \h </w:instrText>
        </w:r>
        <w:r w:rsidR="00EA7A8D" w:rsidRPr="00057099">
          <w:rPr>
            <w:noProof/>
            <w:webHidden/>
          </w:rPr>
        </w:r>
        <w:r w:rsidR="00EA7A8D" w:rsidRPr="00057099">
          <w:rPr>
            <w:noProof/>
            <w:webHidden/>
          </w:rPr>
          <w:fldChar w:fldCharType="separate"/>
        </w:r>
        <w:r w:rsidR="00057099">
          <w:rPr>
            <w:noProof/>
            <w:webHidden/>
          </w:rPr>
          <w:t>36</w:t>
        </w:r>
        <w:r w:rsidR="00EA7A8D" w:rsidRPr="00057099">
          <w:rPr>
            <w:noProof/>
            <w:webHidden/>
          </w:rPr>
          <w:fldChar w:fldCharType="end"/>
        </w:r>
      </w:hyperlink>
    </w:p>
    <w:p w14:paraId="5426052D" w14:textId="0B0075A0" w:rsidR="00EA7A8D" w:rsidRPr="00057099" w:rsidRDefault="0009126C">
      <w:pPr>
        <w:pStyle w:val="TOC2"/>
        <w:rPr>
          <w:rFonts w:asciiTheme="minorHAnsi" w:hAnsiTheme="minorHAnsi" w:cstheme="minorBidi"/>
          <w:noProof/>
          <w:color w:val="auto"/>
          <w:szCs w:val="22"/>
          <w:lang w:eastAsia="nl-NL"/>
        </w:rPr>
      </w:pPr>
      <w:hyperlink w:anchor="_Toc54965473" w:history="1">
        <w:r w:rsidR="00EA7A8D" w:rsidRPr="00057099">
          <w:rPr>
            <w:rStyle w:val="Hyperlink"/>
            <w:noProof/>
          </w:rPr>
          <w:t>7.3</w:t>
        </w:r>
        <w:r w:rsidR="00EA7A8D" w:rsidRPr="00057099">
          <w:rPr>
            <w:rFonts w:asciiTheme="minorHAnsi" w:hAnsiTheme="minorHAnsi" w:cstheme="minorBidi"/>
            <w:noProof/>
            <w:color w:val="auto"/>
            <w:szCs w:val="22"/>
            <w:lang w:eastAsia="nl-NL"/>
          </w:rPr>
          <w:tab/>
        </w:r>
        <w:r w:rsidR="00EA7A8D" w:rsidRPr="00057099">
          <w:rPr>
            <w:rStyle w:val="Hyperlink"/>
            <w:noProof/>
          </w:rPr>
          <w:t>Ontwerpgegevens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_Toc54965473 \h </w:instrText>
        </w:r>
        <w:r w:rsidR="00EA7A8D" w:rsidRPr="00057099">
          <w:rPr>
            <w:noProof/>
            <w:webHidden/>
          </w:rPr>
        </w:r>
        <w:r w:rsidR="00EA7A8D" w:rsidRPr="00057099">
          <w:rPr>
            <w:noProof/>
            <w:webHidden/>
          </w:rPr>
          <w:fldChar w:fldCharType="separate"/>
        </w:r>
        <w:r w:rsidR="00057099">
          <w:rPr>
            <w:noProof/>
            <w:webHidden/>
          </w:rPr>
          <w:t>36</w:t>
        </w:r>
        <w:r w:rsidR="00EA7A8D" w:rsidRPr="00057099">
          <w:rPr>
            <w:noProof/>
            <w:webHidden/>
          </w:rPr>
          <w:fldChar w:fldCharType="end"/>
        </w:r>
      </w:hyperlink>
    </w:p>
    <w:p w14:paraId="51A16F2E" w14:textId="2F9967D5" w:rsidR="00EA7A8D" w:rsidRPr="00057099" w:rsidRDefault="0009126C">
      <w:pPr>
        <w:pStyle w:val="TOC2"/>
        <w:rPr>
          <w:rFonts w:asciiTheme="minorHAnsi" w:hAnsiTheme="minorHAnsi" w:cstheme="minorBidi"/>
          <w:noProof/>
          <w:color w:val="auto"/>
          <w:szCs w:val="22"/>
          <w:lang w:eastAsia="nl-NL"/>
        </w:rPr>
      </w:pPr>
      <w:hyperlink w:anchor="_Toc54965474" w:history="1">
        <w:r w:rsidR="00EA7A8D" w:rsidRPr="00057099">
          <w:rPr>
            <w:rStyle w:val="Hyperlink"/>
            <w:noProof/>
          </w:rPr>
          <w:t>7.4</w:t>
        </w:r>
        <w:r w:rsidR="00EA7A8D" w:rsidRPr="00057099">
          <w:rPr>
            <w:rFonts w:asciiTheme="minorHAnsi" w:hAnsiTheme="minorHAnsi" w:cstheme="minorBidi"/>
            <w:noProof/>
            <w:color w:val="auto"/>
            <w:szCs w:val="22"/>
            <w:lang w:eastAsia="nl-NL"/>
          </w:rPr>
          <w:tab/>
        </w:r>
        <w:r w:rsidR="00EA7A8D" w:rsidRPr="00057099">
          <w:rPr>
            <w:rStyle w:val="Hyperlink"/>
            <w:noProof/>
          </w:rPr>
          <w:t>Beluchterschotel</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_Toc54965474 \h </w:instrText>
        </w:r>
        <w:r w:rsidR="00EA7A8D" w:rsidRPr="00057099">
          <w:rPr>
            <w:noProof/>
            <w:webHidden/>
          </w:rPr>
        </w:r>
        <w:r w:rsidR="00EA7A8D" w:rsidRPr="00057099">
          <w:rPr>
            <w:noProof/>
            <w:webHidden/>
          </w:rPr>
          <w:fldChar w:fldCharType="separate"/>
        </w:r>
        <w:r w:rsidR="00057099">
          <w:rPr>
            <w:noProof/>
            <w:webHidden/>
          </w:rPr>
          <w:t>38</w:t>
        </w:r>
        <w:r w:rsidR="00EA7A8D" w:rsidRPr="00057099">
          <w:rPr>
            <w:noProof/>
            <w:webHidden/>
          </w:rPr>
          <w:fldChar w:fldCharType="end"/>
        </w:r>
      </w:hyperlink>
    </w:p>
    <w:p w14:paraId="39331DC4" w14:textId="168163A2" w:rsidR="00EA7A8D" w:rsidRPr="00057099" w:rsidRDefault="0009126C">
      <w:pPr>
        <w:pStyle w:val="TOC2"/>
        <w:rPr>
          <w:rFonts w:asciiTheme="minorHAnsi" w:hAnsiTheme="minorHAnsi" w:cstheme="minorBidi"/>
          <w:noProof/>
          <w:color w:val="auto"/>
          <w:szCs w:val="22"/>
          <w:lang w:eastAsia="nl-NL"/>
        </w:rPr>
      </w:pPr>
      <w:hyperlink w:anchor="_Toc54965475" w:history="1">
        <w:r w:rsidR="00EA7A8D" w:rsidRPr="00057099">
          <w:rPr>
            <w:rStyle w:val="Hyperlink"/>
            <w:noProof/>
          </w:rPr>
          <w:t>7.5</w:t>
        </w:r>
        <w:r w:rsidR="00EA7A8D" w:rsidRPr="00057099">
          <w:rPr>
            <w:rFonts w:asciiTheme="minorHAnsi" w:hAnsiTheme="minorHAnsi" w:cstheme="minorBidi"/>
            <w:noProof/>
            <w:color w:val="auto"/>
            <w:szCs w:val="22"/>
            <w:lang w:eastAsia="nl-NL"/>
          </w:rPr>
          <w:tab/>
        </w:r>
        <w:r w:rsidR="00EA7A8D" w:rsidRPr="00057099">
          <w:rPr>
            <w:rStyle w:val="Hyperlink"/>
            <w:noProof/>
          </w:rPr>
          <w:t>Aandrijving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_Toc54965475 \h </w:instrText>
        </w:r>
        <w:r w:rsidR="00EA7A8D" w:rsidRPr="00057099">
          <w:rPr>
            <w:noProof/>
            <w:webHidden/>
          </w:rPr>
        </w:r>
        <w:r w:rsidR="00EA7A8D" w:rsidRPr="00057099">
          <w:rPr>
            <w:noProof/>
            <w:webHidden/>
          </w:rPr>
          <w:fldChar w:fldCharType="separate"/>
        </w:r>
        <w:r w:rsidR="00057099">
          <w:rPr>
            <w:noProof/>
            <w:webHidden/>
          </w:rPr>
          <w:t>38</w:t>
        </w:r>
        <w:r w:rsidR="00EA7A8D" w:rsidRPr="00057099">
          <w:rPr>
            <w:noProof/>
            <w:webHidden/>
          </w:rPr>
          <w:fldChar w:fldCharType="end"/>
        </w:r>
      </w:hyperlink>
    </w:p>
    <w:p w14:paraId="7909AAD0" w14:textId="06B32E44" w:rsidR="00EA7A8D" w:rsidRPr="00057099" w:rsidRDefault="0009126C">
      <w:pPr>
        <w:pStyle w:val="TOC2"/>
        <w:rPr>
          <w:rFonts w:asciiTheme="minorHAnsi" w:hAnsiTheme="minorHAnsi" w:cstheme="minorBidi"/>
          <w:noProof/>
          <w:color w:val="auto"/>
          <w:szCs w:val="22"/>
          <w:lang w:eastAsia="nl-NL"/>
        </w:rPr>
      </w:pPr>
      <w:hyperlink w:anchor="_Toc54965476" w:history="1">
        <w:r w:rsidR="00EA7A8D" w:rsidRPr="00057099">
          <w:rPr>
            <w:rStyle w:val="Hyperlink"/>
            <w:noProof/>
          </w:rPr>
          <w:t>7.6</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_Toc54965476 \h </w:instrText>
        </w:r>
        <w:r w:rsidR="00EA7A8D" w:rsidRPr="00057099">
          <w:rPr>
            <w:noProof/>
            <w:webHidden/>
          </w:rPr>
        </w:r>
        <w:r w:rsidR="00EA7A8D" w:rsidRPr="00057099">
          <w:rPr>
            <w:noProof/>
            <w:webHidden/>
          </w:rPr>
          <w:fldChar w:fldCharType="separate"/>
        </w:r>
        <w:r w:rsidR="00057099">
          <w:rPr>
            <w:noProof/>
            <w:webHidden/>
          </w:rPr>
          <w:t>40</w:t>
        </w:r>
        <w:r w:rsidR="00EA7A8D" w:rsidRPr="00057099">
          <w:rPr>
            <w:noProof/>
            <w:webHidden/>
          </w:rPr>
          <w:fldChar w:fldCharType="end"/>
        </w:r>
      </w:hyperlink>
    </w:p>
    <w:p w14:paraId="02EAD9C3" w14:textId="33E7BF25" w:rsidR="00EA7A8D" w:rsidRPr="00057099" w:rsidRDefault="0009126C">
      <w:pPr>
        <w:pStyle w:val="TOC2"/>
        <w:rPr>
          <w:rFonts w:asciiTheme="minorHAnsi" w:hAnsiTheme="minorHAnsi" w:cstheme="minorBidi"/>
          <w:noProof/>
          <w:color w:val="auto"/>
          <w:szCs w:val="22"/>
          <w:lang w:eastAsia="nl-NL"/>
        </w:rPr>
      </w:pPr>
      <w:hyperlink w:anchor="_Toc54965477" w:history="1">
        <w:r w:rsidR="00EA7A8D" w:rsidRPr="00057099">
          <w:rPr>
            <w:rStyle w:val="Hyperlink"/>
            <w:noProof/>
          </w:rPr>
          <w:t>7.7</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_Toc54965477 \h </w:instrText>
        </w:r>
        <w:r w:rsidR="00EA7A8D" w:rsidRPr="00057099">
          <w:rPr>
            <w:noProof/>
            <w:webHidden/>
          </w:rPr>
        </w:r>
        <w:r w:rsidR="00EA7A8D" w:rsidRPr="00057099">
          <w:rPr>
            <w:noProof/>
            <w:webHidden/>
          </w:rPr>
          <w:fldChar w:fldCharType="separate"/>
        </w:r>
        <w:r w:rsidR="00057099">
          <w:rPr>
            <w:noProof/>
            <w:webHidden/>
          </w:rPr>
          <w:t>40</w:t>
        </w:r>
        <w:r w:rsidR="00EA7A8D" w:rsidRPr="00057099">
          <w:rPr>
            <w:noProof/>
            <w:webHidden/>
          </w:rPr>
          <w:fldChar w:fldCharType="end"/>
        </w:r>
      </w:hyperlink>
    </w:p>
    <w:p w14:paraId="06B0CC69" w14:textId="05210AD1" w:rsidR="00EA7A8D" w:rsidRPr="00057099" w:rsidRDefault="0009126C">
      <w:pPr>
        <w:pStyle w:val="TOC2"/>
        <w:rPr>
          <w:rFonts w:asciiTheme="minorHAnsi" w:hAnsiTheme="minorHAnsi" w:cstheme="minorBidi"/>
          <w:noProof/>
          <w:color w:val="auto"/>
          <w:szCs w:val="22"/>
          <w:lang w:eastAsia="nl-NL"/>
        </w:rPr>
      </w:pPr>
      <w:hyperlink w:anchor="_Toc54965478" w:history="1">
        <w:r w:rsidR="00EA7A8D" w:rsidRPr="00057099">
          <w:rPr>
            <w:rStyle w:val="Hyperlink"/>
            <w:noProof/>
          </w:rPr>
          <w:t>7.8</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_Toc54965478 \h </w:instrText>
        </w:r>
        <w:r w:rsidR="00EA7A8D" w:rsidRPr="00057099">
          <w:rPr>
            <w:noProof/>
            <w:webHidden/>
          </w:rPr>
        </w:r>
        <w:r w:rsidR="00EA7A8D" w:rsidRPr="00057099">
          <w:rPr>
            <w:noProof/>
            <w:webHidden/>
          </w:rPr>
          <w:fldChar w:fldCharType="separate"/>
        </w:r>
        <w:r w:rsidR="00057099">
          <w:rPr>
            <w:noProof/>
            <w:webHidden/>
          </w:rPr>
          <w:t>40</w:t>
        </w:r>
        <w:r w:rsidR="00EA7A8D" w:rsidRPr="00057099">
          <w:rPr>
            <w:noProof/>
            <w:webHidden/>
          </w:rPr>
          <w:fldChar w:fldCharType="end"/>
        </w:r>
      </w:hyperlink>
    </w:p>
    <w:p w14:paraId="479E7EF6" w14:textId="62F47A0E" w:rsidR="00EA7A8D" w:rsidRPr="00057099" w:rsidRDefault="0009126C">
      <w:pPr>
        <w:pStyle w:val="TOC1"/>
        <w:rPr>
          <w:rFonts w:asciiTheme="minorHAnsi" w:hAnsiTheme="minorHAnsi" w:cstheme="minorBidi"/>
          <w:b w:val="0"/>
          <w:noProof/>
          <w:color w:val="auto"/>
          <w:sz w:val="22"/>
          <w:szCs w:val="22"/>
          <w:lang w:eastAsia="nl-NL"/>
        </w:rPr>
      </w:pPr>
      <w:hyperlink w:anchor="_Toc54965479" w:history="1">
        <w:r w:rsidR="00EA7A8D" w:rsidRPr="00057099">
          <w:rPr>
            <w:rStyle w:val="Hyperlink"/>
            <w:noProof/>
          </w:rPr>
          <w:t>8</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Voortstuwer beluchtingstank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_Toc54965479 \h </w:instrText>
        </w:r>
        <w:r w:rsidR="00EA7A8D" w:rsidRPr="00057099">
          <w:rPr>
            <w:noProof/>
            <w:webHidden/>
          </w:rPr>
        </w:r>
        <w:r w:rsidR="00EA7A8D" w:rsidRPr="00057099">
          <w:rPr>
            <w:noProof/>
            <w:webHidden/>
          </w:rPr>
          <w:fldChar w:fldCharType="separate"/>
        </w:r>
        <w:r w:rsidR="00057099">
          <w:rPr>
            <w:noProof/>
            <w:webHidden/>
          </w:rPr>
          <w:t>41</w:t>
        </w:r>
        <w:r w:rsidR="00EA7A8D" w:rsidRPr="00057099">
          <w:rPr>
            <w:noProof/>
            <w:webHidden/>
          </w:rPr>
          <w:fldChar w:fldCharType="end"/>
        </w:r>
      </w:hyperlink>
    </w:p>
    <w:p w14:paraId="26797149" w14:textId="60F422B6" w:rsidR="00EA7A8D" w:rsidRPr="00057099" w:rsidRDefault="0009126C">
      <w:pPr>
        <w:pStyle w:val="TOC2"/>
        <w:rPr>
          <w:rFonts w:asciiTheme="minorHAnsi" w:hAnsiTheme="minorHAnsi" w:cstheme="minorBidi"/>
          <w:noProof/>
          <w:color w:val="auto"/>
          <w:szCs w:val="22"/>
          <w:lang w:eastAsia="nl-NL"/>
        </w:rPr>
      </w:pPr>
      <w:hyperlink w:anchor="_Toc54965480" w:history="1">
        <w:r w:rsidR="00EA7A8D" w:rsidRPr="00057099">
          <w:rPr>
            <w:rStyle w:val="Hyperlink"/>
            <w:noProof/>
          </w:rPr>
          <w:t>8.1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_Toc54965480 \h </w:instrText>
        </w:r>
        <w:r w:rsidR="00EA7A8D" w:rsidRPr="00057099">
          <w:rPr>
            <w:noProof/>
            <w:webHidden/>
          </w:rPr>
        </w:r>
        <w:r w:rsidR="00EA7A8D" w:rsidRPr="00057099">
          <w:rPr>
            <w:noProof/>
            <w:webHidden/>
          </w:rPr>
          <w:fldChar w:fldCharType="separate"/>
        </w:r>
        <w:r w:rsidR="00057099">
          <w:rPr>
            <w:noProof/>
            <w:webHidden/>
          </w:rPr>
          <w:t>41</w:t>
        </w:r>
        <w:r w:rsidR="00EA7A8D" w:rsidRPr="00057099">
          <w:rPr>
            <w:noProof/>
            <w:webHidden/>
          </w:rPr>
          <w:fldChar w:fldCharType="end"/>
        </w:r>
      </w:hyperlink>
    </w:p>
    <w:p w14:paraId="1BFBC47B" w14:textId="2B4C5977" w:rsidR="00EA7A8D" w:rsidRPr="00057099" w:rsidRDefault="0009126C">
      <w:pPr>
        <w:pStyle w:val="TOC2"/>
        <w:rPr>
          <w:rFonts w:asciiTheme="minorHAnsi" w:hAnsiTheme="minorHAnsi" w:cstheme="minorBidi"/>
          <w:noProof/>
          <w:color w:val="auto"/>
          <w:szCs w:val="22"/>
          <w:lang w:eastAsia="nl-NL"/>
        </w:rPr>
      </w:pPr>
      <w:hyperlink w:anchor="_Toc54965481" w:history="1">
        <w:r w:rsidR="00EA7A8D" w:rsidRPr="00057099">
          <w:rPr>
            <w:rStyle w:val="Hyperlink"/>
            <w:noProof/>
          </w:rPr>
          <w:t>8.2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_Toc54965481 \h </w:instrText>
        </w:r>
        <w:r w:rsidR="00EA7A8D" w:rsidRPr="00057099">
          <w:rPr>
            <w:noProof/>
            <w:webHidden/>
          </w:rPr>
        </w:r>
        <w:r w:rsidR="00EA7A8D" w:rsidRPr="00057099">
          <w:rPr>
            <w:noProof/>
            <w:webHidden/>
          </w:rPr>
          <w:fldChar w:fldCharType="separate"/>
        </w:r>
        <w:r w:rsidR="00057099">
          <w:rPr>
            <w:noProof/>
            <w:webHidden/>
          </w:rPr>
          <w:t>41</w:t>
        </w:r>
        <w:r w:rsidR="00EA7A8D" w:rsidRPr="00057099">
          <w:rPr>
            <w:noProof/>
            <w:webHidden/>
          </w:rPr>
          <w:fldChar w:fldCharType="end"/>
        </w:r>
      </w:hyperlink>
    </w:p>
    <w:p w14:paraId="24AD56B0" w14:textId="4651BE29" w:rsidR="00EA7A8D" w:rsidRPr="00057099" w:rsidRDefault="0009126C">
      <w:pPr>
        <w:pStyle w:val="TOC2"/>
        <w:rPr>
          <w:rFonts w:asciiTheme="minorHAnsi" w:hAnsiTheme="minorHAnsi" w:cstheme="minorBidi"/>
          <w:noProof/>
          <w:color w:val="auto"/>
          <w:szCs w:val="22"/>
          <w:lang w:eastAsia="nl-NL"/>
        </w:rPr>
      </w:pPr>
      <w:hyperlink w:anchor="_Toc54965482" w:history="1">
        <w:r w:rsidR="00EA7A8D" w:rsidRPr="00057099">
          <w:rPr>
            <w:rStyle w:val="Hyperlink"/>
            <w:noProof/>
          </w:rPr>
          <w:t>8.3</w:t>
        </w:r>
        <w:r w:rsidR="00EA7A8D" w:rsidRPr="00057099">
          <w:rPr>
            <w:rFonts w:asciiTheme="minorHAnsi" w:hAnsiTheme="minorHAnsi" w:cstheme="minorBidi"/>
            <w:noProof/>
            <w:color w:val="auto"/>
            <w:szCs w:val="22"/>
            <w:lang w:eastAsia="nl-NL"/>
          </w:rPr>
          <w:tab/>
        </w:r>
        <w:r w:rsidR="00EA7A8D" w:rsidRPr="00057099">
          <w:rPr>
            <w:rStyle w:val="Hyperlink"/>
            <w:noProof/>
          </w:rPr>
          <w:t>Hoofdgegevens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_Toc54965482 \h </w:instrText>
        </w:r>
        <w:r w:rsidR="00EA7A8D" w:rsidRPr="00057099">
          <w:rPr>
            <w:noProof/>
            <w:webHidden/>
          </w:rPr>
        </w:r>
        <w:r w:rsidR="00EA7A8D" w:rsidRPr="00057099">
          <w:rPr>
            <w:noProof/>
            <w:webHidden/>
          </w:rPr>
          <w:fldChar w:fldCharType="separate"/>
        </w:r>
        <w:r w:rsidR="00057099">
          <w:rPr>
            <w:noProof/>
            <w:webHidden/>
          </w:rPr>
          <w:t>41</w:t>
        </w:r>
        <w:r w:rsidR="00EA7A8D" w:rsidRPr="00057099">
          <w:rPr>
            <w:noProof/>
            <w:webHidden/>
          </w:rPr>
          <w:fldChar w:fldCharType="end"/>
        </w:r>
      </w:hyperlink>
    </w:p>
    <w:p w14:paraId="28E353AA" w14:textId="13CFF6A1" w:rsidR="00EA7A8D" w:rsidRPr="00057099" w:rsidRDefault="0009126C">
      <w:pPr>
        <w:pStyle w:val="TOC2"/>
        <w:rPr>
          <w:rFonts w:asciiTheme="minorHAnsi" w:hAnsiTheme="minorHAnsi" w:cstheme="minorBidi"/>
          <w:noProof/>
          <w:color w:val="auto"/>
          <w:szCs w:val="22"/>
          <w:lang w:eastAsia="nl-NL"/>
        </w:rPr>
      </w:pPr>
      <w:hyperlink w:anchor="_Toc54965483" w:history="1">
        <w:r w:rsidR="00EA7A8D" w:rsidRPr="00057099">
          <w:rPr>
            <w:rStyle w:val="Hyperlink"/>
            <w:noProof/>
          </w:rPr>
          <w:t>8.4</w:t>
        </w:r>
        <w:r w:rsidR="00EA7A8D" w:rsidRPr="00057099">
          <w:rPr>
            <w:rFonts w:asciiTheme="minorHAnsi" w:hAnsiTheme="minorHAnsi" w:cstheme="minorBidi"/>
            <w:noProof/>
            <w:color w:val="auto"/>
            <w:szCs w:val="22"/>
            <w:lang w:eastAsia="nl-NL"/>
          </w:rPr>
          <w:tab/>
        </w:r>
        <w:r w:rsidR="00EA7A8D" w:rsidRPr="00057099">
          <w:rPr>
            <w:rStyle w:val="Hyperlink"/>
            <w:noProof/>
          </w:rPr>
          <w:t>Bevestiging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_Toc54965483 \h </w:instrText>
        </w:r>
        <w:r w:rsidR="00EA7A8D" w:rsidRPr="00057099">
          <w:rPr>
            <w:noProof/>
            <w:webHidden/>
          </w:rPr>
        </w:r>
        <w:r w:rsidR="00EA7A8D" w:rsidRPr="00057099">
          <w:rPr>
            <w:noProof/>
            <w:webHidden/>
          </w:rPr>
          <w:fldChar w:fldCharType="separate"/>
        </w:r>
        <w:r w:rsidR="00057099">
          <w:rPr>
            <w:noProof/>
            <w:webHidden/>
          </w:rPr>
          <w:t>42</w:t>
        </w:r>
        <w:r w:rsidR="00EA7A8D" w:rsidRPr="00057099">
          <w:rPr>
            <w:noProof/>
            <w:webHidden/>
          </w:rPr>
          <w:fldChar w:fldCharType="end"/>
        </w:r>
      </w:hyperlink>
    </w:p>
    <w:p w14:paraId="340D5D4D" w14:textId="0EF5EBFA" w:rsidR="00EA7A8D" w:rsidRPr="00057099" w:rsidRDefault="0009126C">
      <w:pPr>
        <w:pStyle w:val="TOC2"/>
        <w:rPr>
          <w:rFonts w:asciiTheme="minorHAnsi" w:hAnsiTheme="minorHAnsi" w:cstheme="minorBidi"/>
          <w:noProof/>
          <w:color w:val="auto"/>
          <w:szCs w:val="22"/>
          <w:lang w:eastAsia="nl-NL"/>
        </w:rPr>
      </w:pPr>
      <w:hyperlink w:anchor="_Toc54965484" w:history="1">
        <w:r w:rsidR="00EA7A8D" w:rsidRPr="00057099">
          <w:rPr>
            <w:rStyle w:val="Hyperlink"/>
            <w:noProof/>
          </w:rPr>
          <w:t>8.5</w:t>
        </w:r>
        <w:r w:rsidR="00EA7A8D" w:rsidRPr="00057099">
          <w:rPr>
            <w:rFonts w:asciiTheme="minorHAnsi" w:hAnsiTheme="minorHAnsi" w:cstheme="minorBidi"/>
            <w:noProof/>
            <w:color w:val="auto"/>
            <w:szCs w:val="22"/>
            <w:lang w:eastAsia="nl-NL"/>
          </w:rPr>
          <w:tab/>
        </w:r>
        <w:r w:rsidR="00EA7A8D" w:rsidRPr="00057099">
          <w:rPr>
            <w:rStyle w:val="Hyperlink"/>
            <w:noProof/>
          </w:rPr>
          <w:t>Hijsdavit voortstuwer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_Toc54965484 \h </w:instrText>
        </w:r>
        <w:r w:rsidR="00EA7A8D" w:rsidRPr="00057099">
          <w:rPr>
            <w:noProof/>
            <w:webHidden/>
          </w:rPr>
        </w:r>
        <w:r w:rsidR="00EA7A8D" w:rsidRPr="00057099">
          <w:rPr>
            <w:noProof/>
            <w:webHidden/>
          </w:rPr>
          <w:fldChar w:fldCharType="separate"/>
        </w:r>
        <w:r w:rsidR="00057099">
          <w:rPr>
            <w:noProof/>
            <w:webHidden/>
          </w:rPr>
          <w:t>43</w:t>
        </w:r>
        <w:r w:rsidR="00EA7A8D" w:rsidRPr="00057099">
          <w:rPr>
            <w:noProof/>
            <w:webHidden/>
          </w:rPr>
          <w:fldChar w:fldCharType="end"/>
        </w:r>
      </w:hyperlink>
    </w:p>
    <w:p w14:paraId="7FC123D1" w14:textId="10C5FE6C" w:rsidR="00EA7A8D" w:rsidRPr="00057099" w:rsidRDefault="0009126C">
      <w:pPr>
        <w:pStyle w:val="TOC2"/>
        <w:rPr>
          <w:rFonts w:asciiTheme="minorHAnsi" w:hAnsiTheme="minorHAnsi" w:cstheme="minorBidi"/>
          <w:noProof/>
          <w:color w:val="auto"/>
          <w:szCs w:val="22"/>
          <w:lang w:eastAsia="nl-NL"/>
        </w:rPr>
      </w:pPr>
      <w:hyperlink w:anchor="_Toc54965485" w:history="1">
        <w:r w:rsidR="00EA7A8D" w:rsidRPr="00057099">
          <w:rPr>
            <w:rStyle w:val="Hyperlink"/>
            <w:noProof/>
          </w:rPr>
          <w:t>8.6</w:t>
        </w:r>
        <w:r w:rsidR="00EA7A8D" w:rsidRPr="00057099">
          <w:rPr>
            <w:rFonts w:asciiTheme="minorHAnsi" w:hAnsiTheme="minorHAnsi" w:cstheme="minorBidi"/>
            <w:noProof/>
            <w:color w:val="auto"/>
            <w:szCs w:val="22"/>
            <w:lang w:eastAsia="nl-NL"/>
          </w:rPr>
          <w:tab/>
        </w:r>
        <w:r w:rsidR="00EA7A8D" w:rsidRPr="00057099">
          <w:rPr>
            <w:rStyle w:val="Hyperlink"/>
            <w:noProof/>
          </w:rPr>
          <w:t>Grijpstang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_Toc54965485 \h </w:instrText>
        </w:r>
        <w:r w:rsidR="00EA7A8D" w:rsidRPr="00057099">
          <w:rPr>
            <w:noProof/>
            <w:webHidden/>
          </w:rPr>
        </w:r>
        <w:r w:rsidR="00EA7A8D" w:rsidRPr="00057099">
          <w:rPr>
            <w:noProof/>
            <w:webHidden/>
          </w:rPr>
          <w:fldChar w:fldCharType="separate"/>
        </w:r>
        <w:r w:rsidR="00057099">
          <w:rPr>
            <w:noProof/>
            <w:webHidden/>
          </w:rPr>
          <w:t>43</w:t>
        </w:r>
        <w:r w:rsidR="00EA7A8D" w:rsidRPr="00057099">
          <w:rPr>
            <w:noProof/>
            <w:webHidden/>
          </w:rPr>
          <w:fldChar w:fldCharType="end"/>
        </w:r>
      </w:hyperlink>
    </w:p>
    <w:p w14:paraId="2F8808C1" w14:textId="1A9F4399" w:rsidR="00EA7A8D" w:rsidRPr="00057099" w:rsidRDefault="0009126C">
      <w:pPr>
        <w:pStyle w:val="TOC2"/>
        <w:rPr>
          <w:rFonts w:asciiTheme="minorHAnsi" w:hAnsiTheme="minorHAnsi" w:cstheme="minorBidi"/>
          <w:noProof/>
          <w:color w:val="auto"/>
          <w:szCs w:val="22"/>
          <w:lang w:eastAsia="nl-NL"/>
        </w:rPr>
      </w:pPr>
      <w:hyperlink w:anchor="_Toc54965486" w:history="1">
        <w:r w:rsidR="00EA7A8D" w:rsidRPr="00057099">
          <w:rPr>
            <w:rStyle w:val="Hyperlink"/>
            <w:noProof/>
          </w:rPr>
          <w:t>8.7</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_Toc54965486 \h </w:instrText>
        </w:r>
        <w:r w:rsidR="00EA7A8D" w:rsidRPr="00057099">
          <w:rPr>
            <w:noProof/>
            <w:webHidden/>
          </w:rPr>
        </w:r>
        <w:r w:rsidR="00EA7A8D" w:rsidRPr="00057099">
          <w:rPr>
            <w:noProof/>
            <w:webHidden/>
          </w:rPr>
          <w:fldChar w:fldCharType="separate"/>
        </w:r>
        <w:r w:rsidR="00057099">
          <w:rPr>
            <w:noProof/>
            <w:webHidden/>
          </w:rPr>
          <w:t>44</w:t>
        </w:r>
        <w:r w:rsidR="00EA7A8D" w:rsidRPr="00057099">
          <w:rPr>
            <w:noProof/>
            <w:webHidden/>
          </w:rPr>
          <w:fldChar w:fldCharType="end"/>
        </w:r>
      </w:hyperlink>
    </w:p>
    <w:p w14:paraId="10C4A976" w14:textId="3CB0835C" w:rsidR="00EA7A8D" w:rsidRPr="00057099" w:rsidRDefault="0009126C">
      <w:pPr>
        <w:pStyle w:val="TOC2"/>
        <w:rPr>
          <w:rFonts w:asciiTheme="minorHAnsi" w:hAnsiTheme="minorHAnsi" w:cstheme="minorBidi"/>
          <w:noProof/>
          <w:color w:val="auto"/>
          <w:szCs w:val="22"/>
          <w:lang w:eastAsia="nl-NL"/>
        </w:rPr>
      </w:pPr>
      <w:hyperlink w:anchor="_Toc54965487" w:history="1">
        <w:r w:rsidR="00EA7A8D" w:rsidRPr="00057099">
          <w:rPr>
            <w:rStyle w:val="Hyperlink"/>
            <w:noProof/>
          </w:rPr>
          <w:t>8.8</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_Toc54965487 \h </w:instrText>
        </w:r>
        <w:r w:rsidR="00EA7A8D" w:rsidRPr="00057099">
          <w:rPr>
            <w:noProof/>
            <w:webHidden/>
          </w:rPr>
        </w:r>
        <w:r w:rsidR="00EA7A8D" w:rsidRPr="00057099">
          <w:rPr>
            <w:noProof/>
            <w:webHidden/>
          </w:rPr>
          <w:fldChar w:fldCharType="separate"/>
        </w:r>
        <w:r w:rsidR="00057099">
          <w:rPr>
            <w:noProof/>
            <w:webHidden/>
          </w:rPr>
          <w:t>44</w:t>
        </w:r>
        <w:r w:rsidR="00EA7A8D" w:rsidRPr="00057099">
          <w:rPr>
            <w:noProof/>
            <w:webHidden/>
          </w:rPr>
          <w:fldChar w:fldCharType="end"/>
        </w:r>
      </w:hyperlink>
    </w:p>
    <w:p w14:paraId="63A5C312" w14:textId="1A1C06D8" w:rsidR="00EA7A8D" w:rsidRPr="00057099" w:rsidRDefault="0009126C">
      <w:pPr>
        <w:pStyle w:val="TOC2"/>
        <w:rPr>
          <w:rFonts w:asciiTheme="minorHAnsi" w:hAnsiTheme="minorHAnsi" w:cstheme="minorBidi"/>
          <w:noProof/>
          <w:color w:val="auto"/>
          <w:szCs w:val="22"/>
          <w:lang w:eastAsia="nl-NL"/>
        </w:rPr>
      </w:pPr>
      <w:hyperlink w:anchor="_Toc54965488" w:history="1">
        <w:r w:rsidR="00EA7A8D" w:rsidRPr="00057099">
          <w:rPr>
            <w:rStyle w:val="Hyperlink"/>
            <w:noProof/>
          </w:rPr>
          <w:t>8.9</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_Toc54965488 \h </w:instrText>
        </w:r>
        <w:r w:rsidR="00EA7A8D" w:rsidRPr="00057099">
          <w:rPr>
            <w:noProof/>
            <w:webHidden/>
          </w:rPr>
        </w:r>
        <w:r w:rsidR="00EA7A8D" w:rsidRPr="00057099">
          <w:rPr>
            <w:noProof/>
            <w:webHidden/>
          </w:rPr>
          <w:fldChar w:fldCharType="separate"/>
        </w:r>
        <w:r w:rsidR="00057099">
          <w:rPr>
            <w:noProof/>
            <w:webHidden/>
          </w:rPr>
          <w:t>44</w:t>
        </w:r>
        <w:r w:rsidR="00EA7A8D" w:rsidRPr="00057099">
          <w:rPr>
            <w:noProof/>
            <w:webHidden/>
          </w:rPr>
          <w:fldChar w:fldCharType="end"/>
        </w:r>
      </w:hyperlink>
    </w:p>
    <w:p w14:paraId="69397403" w14:textId="590B8FFA" w:rsidR="00EA7A8D" w:rsidRPr="00057099" w:rsidRDefault="0009126C">
      <w:pPr>
        <w:pStyle w:val="TOC1"/>
        <w:rPr>
          <w:rFonts w:asciiTheme="minorHAnsi" w:hAnsiTheme="minorHAnsi" w:cstheme="minorBidi"/>
          <w:b w:val="0"/>
          <w:noProof/>
          <w:color w:val="auto"/>
          <w:sz w:val="22"/>
          <w:szCs w:val="22"/>
          <w:lang w:eastAsia="nl-NL"/>
        </w:rPr>
      </w:pPr>
      <w:hyperlink w:anchor="_Toc54965489" w:history="1">
        <w:r w:rsidR="00EA7A8D" w:rsidRPr="00057099">
          <w:rPr>
            <w:rStyle w:val="Hyperlink"/>
            <w:noProof/>
          </w:rPr>
          <w:t>9</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Slibruimer Nabezinktank NT4000</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_Toc54965489 \h </w:instrText>
        </w:r>
        <w:r w:rsidR="00EA7A8D" w:rsidRPr="00057099">
          <w:rPr>
            <w:noProof/>
            <w:webHidden/>
          </w:rPr>
        </w:r>
        <w:r w:rsidR="00EA7A8D" w:rsidRPr="00057099">
          <w:rPr>
            <w:noProof/>
            <w:webHidden/>
          </w:rPr>
          <w:fldChar w:fldCharType="separate"/>
        </w:r>
        <w:r w:rsidR="00057099">
          <w:rPr>
            <w:noProof/>
            <w:webHidden/>
          </w:rPr>
          <w:t>44</w:t>
        </w:r>
        <w:r w:rsidR="00EA7A8D" w:rsidRPr="00057099">
          <w:rPr>
            <w:noProof/>
            <w:webHidden/>
          </w:rPr>
          <w:fldChar w:fldCharType="end"/>
        </w:r>
      </w:hyperlink>
    </w:p>
    <w:p w14:paraId="5C247533" w14:textId="196EEAFF" w:rsidR="00EA7A8D" w:rsidRPr="00057099" w:rsidRDefault="0009126C">
      <w:pPr>
        <w:pStyle w:val="TOC2"/>
        <w:rPr>
          <w:rFonts w:asciiTheme="minorHAnsi" w:hAnsiTheme="minorHAnsi" w:cstheme="minorBidi"/>
          <w:noProof/>
          <w:color w:val="auto"/>
          <w:szCs w:val="22"/>
          <w:lang w:eastAsia="nl-NL"/>
        </w:rPr>
      </w:pPr>
      <w:hyperlink w:anchor="_Toc54965490" w:history="1">
        <w:r w:rsidR="00EA7A8D" w:rsidRPr="00057099">
          <w:rPr>
            <w:rStyle w:val="Hyperlink"/>
            <w:noProof/>
          </w:rPr>
          <w:t>9.1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_Toc54965490 \h </w:instrText>
        </w:r>
        <w:r w:rsidR="00EA7A8D" w:rsidRPr="00057099">
          <w:rPr>
            <w:noProof/>
            <w:webHidden/>
          </w:rPr>
        </w:r>
        <w:r w:rsidR="00EA7A8D" w:rsidRPr="00057099">
          <w:rPr>
            <w:noProof/>
            <w:webHidden/>
          </w:rPr>
          <w:fldChar w:fldCharType="separate"/>
        </w:r>
        <w:r w:rsidR="00057099">
          <w:rPr>
            <w:noProof/>
            <w:webHidden/>
          </w:rPr>
          <w:t>44</w:t>
        </w:r>
        <w:r w:rsidR="00EA7A8D" w:rsidRPr="00057099">
          <w:rPr>
            <w:noProof/>
            <w:webHidden/>
          </w:rPr>
          <w:fldChar w:fldCharType="end"/>
        </w:r>
      </w:hyperlink>
    </w:p>
    <w:p w14:paraId="7DB104C2" w14:textId="00C9F0AC" w:rsidR="00EA7A8D" w:rsidRPr="00057099" w:rsidRDefault="0009126C">
      <w:pPr>
        <w:pStyle w:val="TOC2"/>
        <w:rPr>
          <w:rFonts w:asciiTheme="minorHAnsi" w:hAnsiTheme="minorHAnsi" w:cstheme="minorBidi"/>
          <w:noProof/>
          <w:color w:val="auto"/>
          <w:szCs w:val="22"/>
          <w:lang w:eastAsia="nl-NL"/>
        </w:rPr>
      </w:pPr>
      <w:hyperlink w:anchor="_Toc54965491" w:history="1">
        <w:r w:rsidR="00EA7A8D" w:rsidRPr="00057099">
          <w:rPr>
            <w:rStyle w:val="Hyperlink"/>
            <w:noProof/>
          </w:rPr>
          <w:t>9.2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_Toc54965491 \h </w:instrText>
        </w:r>
        <w:r w:rsidR="00EA7A8D" w:rsidRPr="00057099">
          <w:rPr>
            <w:noProof/>
            <w:webHidden/>
          </w:rPr>
        </w:r>
        <w:r w:rsidR="00EA7A8D" w:rsidRPr="00057099">
          <w:rPr>
            <w:noProof/>
            <w:webHidden/>
          </w:rPr>
          <w:fldChar w:fldCharType="separate"/>
        </w:r>
        <w:r w:rsidR="00057099">
          <w:rPr>
            <w:noProof/>
            <w:webHidden/>
          </w:rPr>
          <w:t>45</w:t>
        </w:r>
        <w:r w:rsidR="00EA7A8D" w:rsidRPr="00057099">
          <w:rPr>
            <w:noProof/>
            <w:webHidden/>
          </w:rPr>
          <w:fldChar w:fldCharType="end"/>
        </w:r>
      </w:hyperlink>
    </w:p>
    <w:p w14:paraId="0B108183" w14:textId="7016341C" w:rsidR="00EA7A8D" w:rsidRPr="00057099" w:rsidRDefault="0009126C">
      <w:pPr>
        <w:pStyle w:val="TOC2"/>
        <w:rPr>
          <w:rFonts w:asciiTheme="minorHAnsi" w:hAnsiTheme="minorHAnsi" w:cstheme="minorBidi"/>
          <w:noProof/>
          <w:color w:val="auto"/>
          <w:szCs w:val="22"/>
          <w:lang w:eastAsia="nl-NL"/>
        </w:rPr>
      </w:pPr>
      <w:hyperlink w:anchor="_Toc54965492" w:history="1">
        <w:r w:rsidR="00EA7A8D" w:rsidRPr="00057099">
          <w:rPr>
            <w:rStyle w:val="Hyperlink"/>
            <w:noProof/>
          </w:rPr>
          <w:t>9.3</w:t>
        </w:r>
        <w:r w:rsidR="00EA7A8D" w:rsidRPr="00057099">
          <w:rPr>
            <w:rFonts w:asciiTheme="minorHAnsi" w:hAnsiTheme="minorHAnsi" w:cstheme="minorBidi"/>
            <w:noProof/>
            <w:color w:val="auto"/>
            <w:szCs w:val="22"/>
            <w:lang w:eastAsia="nl-NL"/>
          </w:rPr>
          <w:tab/>
        </w:r>
        <w:r w:rsidR="00EA7A8D" w:rsidRPr="00057099">
          <w:rPr>
            <w:rStyle w:val="Hyperlink"/>
            <w:noProof/>
          </w:rPr>
          <w:t>Hoofdgegevens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_Toc54965492 \h </w:instrText>
        </w:r>
        <w:r w:rsidR="00EA7A8D" w:rsidRPr="00057099">
          <w:rPr>
            <w:noProof/>
            <w:webHidden/>
          </w:rPr>
        </w:r>
        <w:r w:rsidR="00EA7A8D" w:rsidRPr="00057099">
          <w:rPr>
            <w:noProof/>
            <w:webHidden/>
          </w:rPr>
          <w:fldChar w:fldCharType="separate"/>
        </w:r>
        <w:r w:rsidR="00057099">
          <w:rPr>
            <w:noProof/>
            <w:webHidden/>
          </w:rPr>
          <w:t>45</w:t>
        </w:r>
        <w:r w:rsidR="00EA7A8D" w:rsidRPr="00057099">
          <w:rPr>
            <w:noProof/>
            <w:webHidden/>
          </w:rPr>
          <w:fldChar w:fldCharType="end"/>
        </w:r>
      </w:hyperlink>
    </w:p>
    <w:p w14:paraId="13453BF6" w14:textId="2F2ED77C" w:rsidR="00EA7A8D" w:rsidRPr="00057099" w:rsidRDefault="0009126C">
      <w:pPr>
        <w:pStyle w:val="TOC2"/>
        <w:rPr>
          <w:rFonts w:asciiTheme="minorHAnsi" w:hAnsiTheme="minorHAnsi" w:cstheme="minorBidi"/>
          <w:noProof/>
          <w:color w:val="auto"/>
          <w:szCs w:val="22"/>
          <w:lang w:eastAsia="nl-NL"/>
        </w:rPr>
      </w:pPr>
      <w:hyperlink w:anchor="_Toc54965493" w:history="1">
        <w:r w:rsidR="00EA7A8D" w:rsidRPr="00057099">
          <w:rPr>
            <w:rStyle w:val="Hyperlink"/>
            <w:noProof/>
          </w:rPr>
          <w:t>9.4</w:t>
        </w:r>
        <w:r w:rsidR="00EA7A8D" w:rsidRPr="00057099">
          <w:rPr>
            <w:rFonts w:asciiTheme="minorHAnsi" w:hAnsiTheme="minorHAnsi" w:cstheme="minorBidi"/>
            <w:noProof/>
            <w:color w:val="auto"/>
            <w:szCs w:val="22"/>
            <w:lang w:eastAsia="nl-NL"/>
          </w:rPr>
          <w:tab/>
        </w:r>
        <w:r w:rsidR="00EA7A8D" w:rsidRPr="00057099">
          <w:rPr>
            <w:rStyle w:val="Hyperlink"/>
            <w:noProof/>
          </w:rPr>
          <w:t>Ruimerbrug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_Toc54965493 \h </w:instrText>
        </w:r>
        <w:r w:rsidR="00EA7A8D" w:rsidRPr="00057099">
          <w:rPr>
            <w:noProof/>
            <w:webHidden/>
          </w:rPr>
        </w:r>
        <w:r w:rsidR="00EA7A8D" w:rsidRPr="00057099">
          <w:rPr>
            <w:noProof/>
            <w:webHidden/>
          </w:rPr>
          <w:fldChar w:fldCharType="separate"/>
        </w:r>
        <w:r w:rsidR="00057099">
          <w:rPr>
            <w:noProof/>
            <w:webHidden/>
          </w:rPr>
          <w:t>46</w:t>
        </w:r>
        <w:r w:rsidR="00EA7A8D" w:rsidRPr="00057099">
          <w:rPr>
            <w:noProof/>
            <w:webHidden/>
          </w:rPr>
          <w:fldChar w:fldCharType="end"/>
        </w:r>
      </w:hyperlink>
    </w:p>
    <w:p w14:paraId="6219F6C6" w14:textId="258FE7C2" w:rsidR="00EA7A8D" w:rsidRPr="00057099" w:rsidRDefault="0009126C">
      <w:pPr>
        <w:pStyle w:val="TOC2"/>
        <w:rPr>
          <w:rFonts w:asciiTheme="minorHAnsi" w:hAnsiTheme="minorHAnsi" w:cstheme="minorBidi"/>
          <w:noProof/>
          <w:color w:val="auto"/>
          <w:szCs w:val="22"/>
          <w:lang w:eastAsia="nl-NL"/>
        </w:rPr>
      </w:pPr>
      <w:hyperlink w:anchor="_Toc54965494" w:history="1">
        <w:r w:rsidR="00EA7A8D" w:rsidRPr="00057099">
          <w:rPr>
            <w:rStyle w:val="Hyperlink"/>
            <w:noProof/>
          </w:rPr>
          <w:t>9.5</w:t>
        </w:r>
        <w:r w:rsidR="00EA7A8D" w:rsidRPr="00057099">
          <w:rPr>
            <w:rFonts w:asciiTheme="minorHAnsi" w:hAnsiTheme="minorHAnsi" w:cstheme="minorBidi"/>
            <w:noProof/>
            <w:color w:val="auto"/>
            <w:szCs w:val="22"/>
            <w:lang w:eastAsia="nl-NL"/>
          </w:rPr>
          <w:tab/>
        </w:r>
        <w:r w:rsidR="00EA7A8D" w:rsidRPr="00057099">
          <w:rPr>
            <w:rStyle w:val="Hyperlink"/>
            <w:noProof/>
          </w:rPr>
          <w:t>Middendraaipunt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_Toc54965494 \h </w:instrText>
        </w:r>
        <w:r w:rsidR="00EA7A8D" w:rsidRPr="00057099">
          <w:rPr>
            <w:noProof/>
            <w:webHidden/>
          </w:rPr>
        </w:r>
        <w:r w:rsidR="00EA7A8D" w:rsidRPr="00057099">
          <w:rPr>
            <w:noProof/>
            <w:webHidden/>
          </w:rPr>
          <w:fldChar w:fldCharType="separate"/>
        </w:r>
        <w:r w:rsidR="00057099">
          <w:rPr>
            <w:noProof/>
            <w:webHidden/>
          </w:rPr>
          <w:t>47</w:t>
        </w:r>
        <w:r w:rsidR="00EA7A8D" w:rsidRPr="00057099">
          <w:rPr>
            <w:noProof/>
            <w:webHidden/>
          </w:rPr>
          <w:fldChar w:fldCharType="end"/>
        </w:r>
      </w:hyperlink>
    </w:p>
    <w:p w14:paraId="191D02CB" w14:textId="416B2F14" w:rsidR="00EA7A8D" w:rsidRPr="00057099" w:rsidRDefault="0009126C">
      <w:pPr>
        <w:pStyle w:val="TOC2"/>
        <w:rPr>
          <w:rFonts w:asciiTheme="minorHAnsi" w:hAnsiTheme="minorHAnsi" w:cstheme="minorBidi"/>
          <w:noProof/>
          <w:color w:val="auto"/>
          <w:szCs w:val="22"/>
          <w:lang w:eastAsia="nl-NL"/>
        </w:rPr>
      </w:pPr>
      <w:hyperlink w:anchor="_Toc54965495" w:history="1">
        <w:r w:rsidR="00EA7A8D" w:rsidRPr="00057099">
          <w:rPr>
            <w:rStyle w:val="Hyperlink"/>
            <w:noProof/>
          </w:rPr>
          <w:t>9.6</w:t>
        </w:r>
        <w:r w:rsidR="00EA7A8D" w:rsidRPr="00057099">
          <w:rPr>
            <w:rFonts w:asciiTheme="minorHAnsi" w:hAnsiTheme="minorHAnsi" w:cstheme="minorBidi"/>
            <w:noProof/>
            <w:color w:val="auto"/>
            <w:szCs w:val="22"/>
            <w:lang w:eastAsia="nl-NL"/>
          </w:rPr>
          <w:tab/>
        </w:r>
        <w:r w:rsidR="00EA7A8D" w:rsidRPr="00057099">
          <w:rPr>
            <w:rStyle w:val="Hyperlink"/>
            <w:noProof/>
          </w:rPr>
          <w:t>Loopwagen met aandrijving en 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_Toc54965495 \h </w:instrText>
        </w:r>
        <w:r w:rsidR="00EA7A8D" w:rsidRPr="00057099">
          <w:rPr>
            <w:noProof/>
            <w:webHidden/>
          </w:rPr>
        </w:r>
        <w:r w:rsidR="00EA7A8D" w:rsidRPr="00057099">
          <w:rPr>
            <w:noProof/>
            <w:webHidden/>
          </w:rPr>
          <w:fldChar w:fldCharType="separate"/>
        </w:r>
        <w:r w:rsidR="00057099">
          <w:rPr>
            <w:noProof/>
            <w:webHidden/>
          </w:rPr>
          <w:t>48</w:t>
        </w:r>
        <w:r w:rsidR="00EA7A8D" w:rsidRPr="00057099">
          <w:rPr>
            <w:noProof/>
            <w:webHidden/>
          </w:rPr>
          <w:fldChar w:fldCharType="end"/>
        </w:r>
      </w:hyperlink>
    </w:p>
    <w:p w14:paraId="0900D8B3" w14:textId="5BA1256F" w:rsidR="00EA7A8D" w:rsidRPr="00057099" w:rsidRDefault="0009126C">
      <w:pPr>
        <w:pStyle w:val="TOC2"/>
        <w:rPr>
          <w:rFonts w:asciiTheme="minorHAnsi" w:hAnsiTheme="minorHAnsi" w:cstheme="minorBidi"/>
          <w:noProof/>
          <w:color w:val="auto"/>
          <w:szCs w:val="22"/>
          <w:lang w:eastAsia="nl-NL"/>
        </w:rPr>
      </w:pPr>
      <w:hyperlink w:anchor="_Toc54965496" w:history="1">
        <w:r w:rsidR="00EA7A8D" w:rsidRPr="00057099">
          <w:rPr>
            <w:rStyle w:val="Hyperlink"/>
            <w:noProof/>
          </w:rPr>
          <w:t>9.7</w:t>
        </w:r>
        <w:r w:rsidR="00EA7A8D" w:rsidRPr="00057099">
          <w:rPr>
            <w:rFonts w:asciiTheme="minorHAnsi" w:hAnsiTheme="minorHAnsi" w:cstheme="minorBidi"/>
            <w:noProof/>
            <w:color w:val="auto"/>
            <w:szCs w:val="22"/>
            <w:lang w:eastAsia="nl-NL"/>
          </w:rPr>
          <w:tab/>
        </w:r>
        <w:r w:rsidR="00EA7A8D" w:rsidRPr="00057099">
          <w:rPr>
            <w:rStyle w:val="Hyperlink"/>
            <w:noProof/>
          </w:rPr>
          <w:t>Slibschuivers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_Toc54965496 \h </w:instrText>
        </w:r>
        <w:r w:rsidR="00EA7A8D" w:rsidRPr="00057099">
          <w:rPr>
            <w:noProof/>
            <w:webHidden/>
          </w:rPr>
        </w:r>
        <w:r w:rsidR="00EA7A8D" w:rsidRPr="00057099">
          <w:rPr>
            <w:noProof/>
            <w:webHidden/>
          </w:rPr>
          <w:fldChar w:fldCharType="separate"/>
        </w:r>
        <w:r w:rsidR="00057099">
          <w:rPr>
            <w:noProof/>
            <w:webHidden/>
          </w:rPr>
          <w:t>49</w:t>
        </w:r>
        <w:r w:rsidR="00EA7A8D" w:rsidRPr="00057099">
          <w:rPr>
            <w:noProof/>
            <w:webHidden/>
          </w:rPr>
          <w:fldChar w:fldCharType="end"/>
        </w:r>
      </w:hyperlink>
    </w:p>
    <w:p w14:paraId="0086124A" w14:textId="5BF97F8E" w:rsidR="00EA7A8D" w:rsidRPr="00057099" w:rsidRDefault="0009126C">
      <w:pPr>
        <w:pStyle w:val="TOC2"/>
        <w:rPr>
          <w:rFonts w:asciiTheme="minorHAnsi" w:hAnsiTheme="minorHAnsi" w:cstheme="minorBidi"/>
          <w:noProof/>
          <w:color w:val="auto"/>
          <w:szCs w:val="22"/>
          <w:lang w:eastAsia="nl-NL"/>
        </w:rPr>
      </w:pPr>
      <w:hyperlink w:anchor="_Toc54965497" w:history="1">
        <w:r w:rsidR="00EA7A8D" w:rsidRPr="00057099">
          <w:rPr>
            <w:rStyle w:val="Hyperlink"/>
            <w:noProof/>
          </w:rPr>
          <w:t>9.8</w:t>
        </w:r>
        <w:r w:rsidR="00EA7A8D" w:rsidRPr="00057099">
          <w:rPr>
            <w:rFonts w:asciiTheme="minorHAnsi" w:hAnsiTheme="minorHAnsi" w:cstheme="minorBidi"/>
            <w:noProof/>
            <w:color w:val="auto"/>
            <w:szCs w:val="22"/>
            <w:lang w:eastAsia="nl-NL"/>
          </w:rPr>
          <w:tab/>
        </w:r>
        <w:r w:rsidR="00EA7A8D" w:rsidRPr="00057099">
          <w:rPr>
            <w:rStyle w:val="Hyperlink"/>
            <w:noProof/>
          </w:rPr>
          <w:t>Inlooptrommel</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_Toc54965497 \h </w:instrText>
        </w:r>
        <w:r w:rsidR="00EA7A8D" w:rsidRPr="00057099">
          <w:rPr>
            <w:noProof/>
            <w:webHidden/>
          </w:rPr>
        </w:r>
        <w:r w:rsidR="00EA7A8D" w:rsidRPr="00057099">
          <w:rPr>
            <w:noProof/>
            <w:webHidden/>
          </w:rPr>
          <w:fldChar w:fldCharType="separate"/>
        </w:r>
        <w:r w:rsidR="00057099">
          <w:rPr>
            <w:noProof/>
            <w:webHidden/>
          </w:rPr>
          <w:t>50</w:t>
        </w:r>
        <w:r w:rsidR="00EA7A8D" w:rsidRPr="00057099">
          <w:rPr>
            <w:noProof/>
            <w:webHidden/>
          </w:rPr>
          <w:fldChar w:fldCharType="end"/>
        </w:r>
      </w:hyperlink>
    </w:p>
    <w:p w14:paraId="32784A65" w14:textId="3463E080" w:rsidR="00EA7A8D" w:rsidRPr="00057099" w:rsidRDefault="0009126C">
      <w:pPr>
        <w:pStyle w:val="TOC2"/>
        <w:rPr>
          <w:rFonts w:asciiTheme="minorHAnsi" w:hAnsiTheme="minorHAnsi" w:cstheme="minorBidi"/>
          <w:noProof/>
          <w:color w:val="auto"/>
          <w:szCs w:val="22"/>
          <w:lang w:eastAsia="nl-NL"/>
        </w:rPr>
      </w:pPr>
      <w:hyperlink w:anchor="_Toc54965498" w:history="1">
        <w:r w:rsidR="00EA7A8D" w:rsidRPr="00057099">
          <w:rPr>
            <w:rStyle w:val="Hyperlink"/>
            <w:noProof/>
          </w:rPr>
          <w:t>9.9</w:t>
        </w:r>
        <w:r w:rsidR="00EA7A8D" w:rsidRPr="00057099">
          <w:rPr>
            <w:rFonts w:asciiTheme="minorHAnsi" w:hAnsiTheme="minorHAnsi" w:cstheme="minorBidi"/>
            <w:noProof/>
            <w:color w:val="auto"/>
            <w:szCs w:val="22"/>
            <w:lang w:eastAsia="nl-NL"/>
          </w:rPr>
          <w:tab/>
        </w:r>
        <w:r w:rsidR="00EA7A8D" w:rsidRPr="00057099">
          <w:rPr>
            <w:rStyle w:val="Hyperlink"/>
            <w:noProof/>
          </w:rPr>
          <w:t>Deflectieplaat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_Toc54965498 \h </w:instrText>
        </w:r>
        <w:r w:rsidR="00EA7A8D" w:rsidRPr="00057099">
          <w:rPr>
            <w:noProof/>
            <w:webHidden/>
          </w:rPr>
        </w:r>
        <w:r w:rsidR="00EA7A8D" w:rsidRPr="00057099">
          <w:rPr>
            <w:noProof/>
            <w:webHidden/>
          </w:rPr>
          <w:fldChar w:fldCharType="separate"/>
        </w:r>
        <w:r w:rsidR="00057099">
          <w:rPr>
            <w:noProof/>
            <w:webHidden/>
          </w:rPr>
          <w:t>51</w:t>
        </w:r>
        <w:r w:rsidR="00EA7A8D" w:rsidRPr="00057099">
          <w:rPr>
            <w:noProof/>
            <w:webHidden/>
          </w:rPr>
          <w:fldChar w:fldCharType="end"/>
        </w:r>
      </w:hyperlink>
    </w:p>
    <w:p w14:paraId="4BCAD04B" w14:textId="344A93B4" w:rsidR="00EA7A8D" w:rsidRPr="00057099" w:rsidRDefault="0009126C">
      <w:pPr>
        <w:pStyle w:val="TOC2"/>
        <w:rPr>
          <w:rFonts w:asciiTheme="minorHAnsi" w:hAnsiTheme="minorHAnsi" w:cstheme="minorBidi"/>
          <w:noProof/>
          <w:color w:val="auto"/>
          <w:szCs w:val="22"/>
          <w:lang w:eastAsia="nl-NL"/>
        </w:rPr>
      </w:pPr>
      <w:hyperlink w:anchor="_Toc54965499" w:history="1">
        <w:r w:rsidR="00EA7A8D" w:rsidRPr="00057099">
          <w:rPr>
            <w:rStyle w:val="Hyperlink"/>
            <w:noProof/>
          </w:rPr>
          <w:t>9.10</w:t>
        </w:r>
        <w:r w:rsidR="00EA7A8D" w:rsidRPr="00057099">
          <w:rPr>
            <w:rFonts w:asciiTheme="minorHAnsi" w:hAnsiTheme="minorHAnsi" w:cstheme="minorBidi"/>
            <w:noProof/>
            <w:color w:val="auto"/>
            <w:szCs w:val="22"/>
            <w:lang w:eastAsia="nl-NL"/>
          </w:rPr>
          <w:tab/>
        </w:r>
        <w:r w:rsidR="00EA7A8D" w:rsidRPr="00057099">
          <w:rPr>
            <w:rStyle w:val="Hyperlink"/>
            <w:noProof/>
          </w:rPr>
          <w:t>Gootborstel</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_Toc54965499 \h </w:instrText>
        </w:r>
        <w:r w:rsidR="00EA7A8D" w:rsidRPr="00057099">
          <w:rPr>
            <w:noProof/>
            <w:webHidden/>
          </w:rPr>
        </w:r>
        <w:r w:rsidR="00EA7A8D" w:rsidRPr="00057099">
          <w:rPr>
            <w:noProof/>
            <w:webHidden/>
          </w:rPr>
          <w:fldChar w:fldCharType="separate"/>
        </w:r>
        <w:r w:rsidR="00057099">
          <w:rPr>
            <w:noProof/>
            <w:webHidden/>
          </w:rPr>
          <w:t>51</w:t>
        </w:r>
        <w:r w:rsidR="00EA7A8D" w:rsidRPr="00057099">
          <w:rPr>
            <w:noProof/>
            <w:webHidden/>
          </w:rPr>
          <w:fldChar w:fldCharType="end"/>
        </w:r>
      </w:hyperlink>
    </w:p>
    <w:p w14:paraId="3EA5BD27" w14:textId="29D7536C" w:rsidR="00EA7A8D" w:rsidRPr="00057099" w:rsidRDefault="0009126C">
      <w:pPr>
        <w:pStyle w:val="TOC2"/>
        <w:rPr>
          <w:rFonts w:asciiTheme="minorHAnsi" w:hAnsiTheme="minorHAnsi" w:cstheme="minorBidi"/>
          <w:noProof/>
          <w:color w:val="auto"/>
          <w:szCs w:val="22"/>
          <w:lang w:eastAsia="nl-NL"/>
        </w:rPr>
      </w:pPr>
      <w:hyperlink w:anchor="_Toc54965500" w:history="1">
        <w:r w:rsidR="00EA7A8D" w:rsidRPr="00057099">
          <w:rPr>
            <w:rStyle w:val="Hyperlink"/>
            <w:noProof/>
          </w:rPr>
          <w:t>9.11</w:t>
        </w:r>
        <w:r w:rsidR="00EA7A8D" w:rsidRPr="00057099">
          <w:rPr>
            <w:rFonts w:asciiTheme="minorHAnsi" w:hAnsiTheme="minorHAnsi" w:cstheme="minorBidi"/>
            <w:noProof/>
            <w:color w:val="auto"/>
            <w:szCs w:val="22"/>
            <w:lang w:eastAsia="nl-NL"/>
          </w:rPr>
          <w:tab/>
        </w:r>
        <w:r w:rsidR="00EA7A8D" w:rsidRPr="00057099">
          <w:rPr>
            <w:rStyle w:val="Hyperlink"/>
            <w:noProof/>
          </w:rPr>
          <w:t>Drijflaagafvoerinrichting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_Toc54965500 \h </w:instrText>
        </w:r>
        <w:r w:rsidR="00EA7A8D" w:rsidRPr="00057099">
          <w:rPr>
            <w:noProof/>
            <w:webHidden/>
          </w:rPr>
        </w:r>
        <w:r w:rsidR="00EA7A8D" w:rsidRPr="00057099">
          <w:rPr>
            <w:noProof/>
            <w:webHidden/>
          </w:rPr>
          <w:fldChar w:fldCharType="separate"/>
        </w:r>
        <w:r w:rsidR="00057099">
          <w:rPr>
            <w:noProof/>
            <w:webHidden/>
          </w:rPr>
          <w:t>51</w:t>
        </w:r>
        <w:r w:rsidR="00EA7A8D" w:rsidRPr="00057099">
          <w:rPr>
            <w:noProof/>
            <w:webHidden/>
          </w:rPr>
          <w:fldChar w:fldCharType="end"/>
        </w:r>
      </w:hyperlink>
    </w:p>
    <w:p w14:paraId="77565289" w14:textId="7E9790A1" w:rsidR="00EA7A8D" w:rsidRPr="00057099" w:rsidRDefault="0009126C">
      <w:pPr>
        <w:pStyle w:val="TOC2"/>
        <w:rPr>
          <w:rFonts w:asciiTheme="minorHAnsi" w:hAnsiTheme="minorHAnsi" w:cstheme="minorBidi"/>
          <w:noProof/>
          <w:color w:val="auto"/>
          <w:szCs w:val="22"/>
          <w:lang w:eastAsia="nl-NL"/>
        </w:rPr>
      </w:pPr>
      <w:hyperlink w:anchor="_Toc54965501" w:history="1">
        <w:r w:rsidR="00EA7A8D" w:rsidRPr="00057099">
          <w:rPr>
            <w:rStyle w:val="Hyperlink"/>
            <w:noProof/>
          </w:rPr>
          <w:t>9.12</w:t>
        </w:r>
        <w:r w:rsidR="00EA7A8D" w:rsidRPr="00057099">
          <w:rPr>
            <w:rFonts w:asciiTheme="minorHAnsi" w:hAnsiTheme="minorHAnsi" w:cstheme="minorBidi"/>
            <w:noProof/>
            <w:color w:val="auto"/>
            <w:szCs w:val="22"/>
            <w:lang w:eastAsia="nl-NL"/>
          </w:rPr>
          <w:tab/>
        </w:r>
        <w:r w:rsidR="00EA7A8D" w:rsidRPr="00057099">
          <w:rPr>
            <w:rStyle w:val="Hyperlink"/>
            <w:noProof/>
          </w:rPr>
          <w:t>Duikschot-Overstortrand</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_Toc54965501 \h </w:instrText>
        </w:r>
        <w:r w:rsidR="00EA7A8D" w:rsidRPr="00057099">
          <w:rPr>
            <w:noProof/>
            <w:webHidden/>
          </w:rPr>
        </w:r>
        <w:r w:rsidR="00EA7A8D" w:rsidRPr="00057099">
          <w:rPr>
            <w:noProof/>
            <w:webHidden/>
          </w:rPr>
          <w:fldChar w:fldCharType="separate"/>
        </w:r>
        <w:r w:rsidR="00057099">
          <w:rPr>
            <w:noProof/>
            <w:webHidden/>
          </w:rPr>
          <w:t>52</w:t>
        </w:r>
        <w:r w:rsidR="00EA7A8D" w:rsidRPr="00057099">
          <w:rPr>
            <w:noProof/>
            <w:webHidden/>
          </w:rPr>
          <w:fldChar w:fldCharType="end"/>
        </w:r>
      </w:hyperlink>
    </w:p>
    <w:p w14:paraId="45A95C03" w14:textId="34130F4A" w:rsidR="00EA7A8D" w:rsidRPr="00057099" w:rsidRDefault="0009126C">
      <w:pPr>
        <w:pStyle w:val="TOC2"/>
        <w:rPr>
          <w:rFonts w:asciiTheme="minorHAnsi" w:hAnsiTheme="minorHAnsi" w:cstheme="minorBidi"/>
          <w:noProof/>
          <w:color w:val="auto"/>
          <w:szCs w:val="22"/>
          <w:lang w:eastAsia="nl-NL"/>
        </w:rPr>
      </w:pPr>
      <w:hyperlink w:anchor="_Toc54965502" w:history="1">
        <w:r w:rsidR="00EA7A8D" w:rsidRPr="00057099">
          <w:rPr>
            <w:rStyle w:val="Hyperlink"/>
            <w:noProof/>
          </w:rPr>
          <w:t>9.13</w:t>
        </w:r>
        <w:r w:rsidR="00EA7A8D" w:rsidRPr="00057099">
          <w:rPr>
            <w:rFonts w:asciiTheme="minorHAnsi" w:hAnsiTheme="minorHAnsi" w:cstheme="minorBidi"/>
            <w:noProof/>
            <w:color w:val="auto"/>
            <w:szCs w:val="22"/>
            <w:lang w:eastAsia="nl-NL"/>
          </w:rPr>
          <w:tab/>
        </w:r>
        <w:r w:rsidR="00EA7A8D" w:rsidRPr="00057099">
          <w:rPr>
            <w:rStyle w:val="Hyperlink"/>
            <w:noProof/>
          </w:rPr>
          <w:t>Elektrotechnische 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_Toc54965502 \h </w:instrText>
        </w:r>
        <w:r w:rsidR="00EA7A8D" w:rsidRPr="00057099">
          <w:rPr>
            <w:noProof/>
            <w:webHidden/>
          </w:rPr>
        </w:r>
        <w:r w:rsidR="00EA7A8D" w:rsidRPr="00057099">
          <w:rPr>
            <w:noProof/>
            <w:webHidden/>
          </w:rPr>
          <w:fldChar w:fldCharType="separate"/>
        </w:r>
        <w:r w:rsidR="00057099">
          <w:rPr>
            <w:noProof/>
            <w:webHidden/>
          </w:rPr>
          <w:t>52</w:t>
        </w:r>
        <w:r w:rsidR="00EA7A8D" w:rsidRPr="00057099">
          <w:rPr>
            <w:noProof/>
            <w:webHidden/>
          </w:rPr>
          <w:fldChar w:fldCharType="end"/>
        </w:r>
      </w:hyperlink>
    </w:p>
    <w:p w14:paraId="0D3BBDE1" w14:textId="27959598" w:rsidR="00EA7A8D" w:rsidRPr="00057099" w:rsidRDefault="0009126C">
      <w:pPr>
        <w:pStyle w:val="TOC2"/>
        <w:rPr>
          <w:rFonts w:asciiTheme="minorHAnsi" w:hAnsiTheme="minorHAnsi" w:cstheme="minorBidi"/>
          <w:noProof/>
          <w:color w:val="auto"/>
          <w:szCs w:val="22"/>
          <w:lang w:eastAsia="nl-NL"/>
        </w:rPr>
      </w:pPr>
      <w:hyperlink w:anchor="_Toc54965503" w:history="1">
        <w:r w:rsidR="00EA7A8D" w:rsidRPr="00057099">
          <w:rPr>
            <w:rStyle w:val="Hyperlink"/>
            <w:noProof/>
          </w:rPr>
          <w:t>9.14</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_Toc54965503 \h </w:instrText>
        </w:r>
        <w:r w:rsidR="00EA7A8D" w:rsidRPr="00057099">
          <w:rPr>
            <w:noProof/>
            <w:webHidden/>
          </w:rPr>
        </w:r>
        <w:r w:rsidR="00EA7A8D" w:rsidRPr="00057099">
          <w:rPr>
            <w:noProof/>
            <w:webHidden/>
          </w:rPr>
          <w:fldChar w:fldCharType="separate"/>
        </w:r>
        <w:r w:rsidR="00057099">
          <w:rPr>
            <w:noProof/>
            <w:webHidden/>
          </w:rPr>
          <w:t>54</w:t>
        </w:r>
        <w:r w:rsidR="00EA7A8D" w:rsidRPr="00057099">
          <w:rPr>
            <w:noProof/>
            <w:webHidden/>
          </w:rPr>
          <w:fldChar w:fldCharType="end"/>
        </w:r>
      </w:hyperlink>
    </w:p>
    <w:p w14:paraId="47F00B99" w14:textId="6E1A7979" w:rsidR="00EA7A8D" w:rsidRPr="00057099" w:rsidRDefault="0009126C">
      <w:pPr>
        <w:pStyle w:val="TOC2"/>
        <w:rPr>
          <w:rFonts w:asciiTheme="minorHAnsi" w:hAnsiTheme="minorHAnsi" w:cstheme="minorBidi"/>
          <w:noProof/>
          <w:color w:val="auto"/>
          <w:szCs w:val="22"/>
          <w:lang w:eastAsia="nl-NL"/>
        </w:rPr>
      </w:pPr>
      <w:hyperlink w:anchor="_Toc54965504" w:history="1">
        <w:r w:rsidR="00EA7A8D" w:rsidRPr="00057099">
          <w:rPr>
            <w:rStyle w:val="Hyperlink"/>
            <w:noProof/>
          </w:rPr>
          <w:t>9.15</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_Toc54965504 \h </w:instrText>
        </w:r>
        <w:r w:rsidR="00EA7A8D" w:rsidRPr="00057099">
          <w:rPr>
            <w:noProof/>
            <w:webHidden/>
          </w:rPr>
        </w:r>
        <w:r w:rsidR="00EA7A8D" w:rsidRPr="00057099">
          <w:rPr>
            <w:noProof/>
            <w:webHidden/>
          </w:rPr>
          <w:fldChar w:fldCharType="separate"/>
        </w:r>
        <w:r w:rsidR="00057099">
          <w:rPr>
            <w:noProof/>
            <w:webHidden/>
          </w:rPr>
          <w:t>54</w:t>
        </w:r>
        <w:r w:rsidR="00EA7A8D" w:rsidRPr="00057099">
          <w:rPr>
            <w:noProof/>
            <w:webHidden/>
          </w:rPr>
          <w:fldChar w:fldCharType="end"/>
        </w:r>
      </w:hyperlink>
    </w:p>
    <w:p w14:paraId="5EF9C286" w14:textId="590AF789" w:rsidR="00EA7A8D" w:rsidRPr="00057099" w:rsidRDefault="0009126C">
      <w:pPr>
        <w:pStyle w:val="TOC2"/>
        <w:rPr>
          <w:rFonts w:asciiTheme="minorHAnsi" w:hAnsiTheme="minorHAnsi" w:cstheme="minorBidi"/>
          <w:noProof/>
          <w:color w:val="auto"/>
          <w:szCs w:val="22"/>
          <w:lang w:eastAsia="nl-NL"/>
        </w:rPr>
      </w:pPr>
      <w:hyperlink w:anchor="_Toc54965505" w:history="1">
        <w:r w:rsidR="00EA7A8D" w:rsidRPr="00057099">
          <w:rPr>
            <w:rStyle w:val="Hyperlink"/>
            <w:noProof/>
          </w:rPr>
          <w:t>9.16</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_Toc54965505 \h </w:instrText>
        </w:r>
        <w:r w:rsidR="00EA7A8D" w:rsidRPr="00057099">
          <w:rPr>
            <w:noProof/>
            <w:webHidden/>
          </w:rPr>
        </w:r>
        <w:r w:rsidR="00EA7A8D" w:rsidRPr="00057099">
          <w:rPr>
            <w:noProof/>
            <w:webHidden/>
          </w:rPr>
          <w:fldChar w:fldCharType="separate"/>
        </w:r>
        <w:r w:rsidR="00057099">
          <w:rPr>
            <w:noProof/>
            <w:webHidden/>
          </w:rPr>
          <w:t>54</w:t>
        </w:r>
        <w:r w:rsidR="00EA7A8D" w:rsidRPr="00057099">
          <w:rPr>
            <w:noProof/>
            <w:webHidden/>
          </w:rPr>
          <w:fldChar w:fldCharType="end"/>
        </w:r>
      </w:hyperlink>
    </w:p>
    <w:p w14:paraId="2EA875A2" w14:textId="36B2720F" w:rsidR="00EA7A8D" w:rsidRPr="00057099" w:rsidRDefault="0009126C">
      <w:pPr>
        <w:pStyle w:val="TOC1"/>
        <w:rPr>
          <w:rFonts w:asciiTheme="minorHAnsi" w:hAnsiTheme="minorHAnsi" w:cstheme="minorBidi"/>
          <w:b w:val="0"/>
          <w:noProof/>
          <w:color w:val="auto"/>
          <w:sz w:val="22"/>
          <w:szCs w:val="22"/>
          <w:lang w:eastAsia="nl-NL"/>
        </w:rPr>
      </w:pPr>
      <w:hyperlink w:anchor="_Toc54965506" w:history="1">
        <w:r w:rsidR="00EA7A8D" w:rsidRPr="00057099">
          <w:rPr>
            <w:rStyle w:val="Hyperlink"/>
            <w:noProof/>
          </w:rPr>
          <w:t>10</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Slibruimer Nabezinktank NT4001</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_Toc54965506 \h </w:instrText>
        </w:r>
        <w:r w:rsidR="00EA7A8D" w:rsidRPr="00057099">
          <w:rPr>
            <w:noProof/>
            <w:webHidden/>
          </w:rPr>
        </w:r>
        <w:r w:rsidR="00EA7A8D" w:rsidRPr="00057099">
          <w:rPr>
            <w:noProof/>
            <w:webHidden/>
          </w:rPr>
          <w:fldChar w:fldCharType="separate"/>
        </w:r>
        <w:r w:rsidR="00057099">
          <w:rPr>
            <w:noProof/>
            <w:webHidden/>
          </w:rPr>
          <w:t>55</w:t>
        </w:r>
        <w:r w:rsidR="00EA7A8D" w:rsidRPr="00057099">
          <w:rPr>
            <w:noProof/>
            <w:webHidden/>
          </w:rPr>
          <w:fldChar w:fldCharType="end"/>
        </w:r>
      </w:hyperlink>
    </w:p>
    <w:p w14:paraId="0FB5915C" w14:textId="6A506DE8" w:rsidR="00EA7A8D" w:rsidRPr="00057099" w:rsidRDefault="0009126C">
      <w:pPr>
        <w:pStyle w:val="TOC2"/>
        <w:rPr>
          <w:rFonts w:asciiTheme="minorHAnsi" w:hAnsiTheme="minorHAnsi" w:cstheme="minorBidi"/>
          <w:noProof/>
          <w:color w:val="auto"/>
          <w:szCs w:val="22"/>
          <w:lang w:eastAsia="nl-NL"/>
        </w:rPr>
      </w:pPr>
      <w:hyperlink w:anchor="_Toc54965507" w:history="1">
        <w:r w:rsidR="00EA7A8D" w:rsidRPr="00057099">
          <w:rPr>
            <w:rStyle w:val="Hyperlink"/>
            <w:noProof/>
          </w:rPr>
          <w:t>10.1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_Toc54965507 \h </w:instrText>
        </w:r>
        <w:r w:rsidR="00EA7A8D" w:rsidRPr="00057099">
          <w:rPr>
            <w:noProof/>
            <w:webHidden/>
          </w:rPr>
        </w:r>
        <w:r w:rsidR="00EA7A8D" w:rsidRPr="00057099">
          <w:rPr>
            <w:noProof/>
            <w:webHidden/>
          </w:rPr>
          <w:fldChar w:fldCharType="separate"/>
        </w:r>
        <w:r w:rsidR="00057099">
          <w:rPr>
            <w:noProof/>
            <w:webHidden/>
          </w:rPr>
          <w:t>55</w:t>
        </w:r>
        <w:r w:rsidR="00EA7A8D" w:rsidRPr="00057099">
          <w:rPr>
            <w:noProof/>
            <w:webHidden/>
          </w:rPr>
          <w:fldChar w:fldCharType="end"/>
        </w:r>
      </w:hyperlink>
    </w:p>
    <w:p w14:paraId="4396312A" w14:textId="3EB1B569" w:rsidR="00EA7A8D" w:rsidRPr="00057099" w:rsidRDefault="0009126C">
      <w:pPr>
        <w:pStyle w:val="TOC2"/>
        <w:rPr>
          <w:rFonts w:asciiTheme="minorHAnsi" w:hAnsiTheme="minorHAnsi" w:cstheme="minorBidi"/>
          <w:noProof/>
          <w:color w:val="auto"/>
          <w:szCs w:val="22"/>
          <w:lang w:eastAsia="nl-NL"/>
        </w:rPr>
      </w:pPr>
      <w:hyperlink w:anchor="_Toc54965508" w:history="1">
        <w:r w:rsidR="00EA7A8D" w:rsidRPr="00057099">
          <w:rPr>
            <w:rStyle w:val="Hyperlink"/>
            <w:noProof/>
          </w:rPr>
          <w:t>10.2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_Toc54965508 \h </w:instrText>
        </w:r>
        <w:r w:rsidR="00EA7A8D" w:rsidRPr="00057099">
          <w:rPr>
            <w:noProof/>
            <w:webHidden/>
          </w:rPr>
        </w:r>
        <w:r w:rsidR="00EA7A8D" w:rsidRPr="00057099">
          <w:rPr>
            <w:noProof/>
            <w:webHidden/>
          </w:rPr>
          <w:fldChar w:fldCharType="separate"/>
        </w:r>
        <w:r w:rsidR="00057099">
          <w:rPr>
            <w:noProof/>
            <w:webHidden/>
          </w:rPr>
          <w:t>55</w:t>
        </w:r>
        <w:r w:rsidR="00EA7A8D" w:rsidRPr="00057099">
          <w:rPr>
            <w:noProof/>
            <w:webHidden/>
          </w:rPr>
          <w:fldChar w:fldCharType="end"/>
        </w:r>
      </w:hyperlink>
    </w:p>
    <w:p w14:paraId="73E901AE" w14:textId="2837261A" w:rsidR="00EA7A8D" w:rsidRPr="00057099" w:rsidRDefault="0009126C">
      <w:pPr>
        <w:pStyle w:val="TOC2"/>
        <w:rPr>
          <w:rFonts w:asciiTheme="minorHAnsi" w:hAnsiTheme="minorHAnsi" w:cstheme="minorBidi"/>
          <w:noProof/>
          <w:color w:val="auto"/>
          <w:szCs w:val="22"/>
          <w:lang w:eastAsia="nl-NL"/>
        </w:rPr>
      </w:pPr>
      <w:hyperlink w:anchor="_Toc54965509" w:history="1">
        <w:r w:rsidR="00EA7A8D" w:rsidRPr="00057099">
          <w:rPr>
            <w:rStyle w:val="Hyperlink"/>
            <w:noProof/>
          </w:rPr>
          <w:t>10.3</w:t>
        </w:r>
        <w:r w:rsidR="00EA7A8D" w:rsidRPr="00057099">
          <w:rPr>
            <w:rFonts w:asciiTheme="minorHAnsi" w:hAnsiTheme="minorHAnsi" w:cstheme="minorBidi"/>
            <w:noProof/>
            <w:color w:val="auto"/>
            <w:szCs w:val="22"/>
            <w:lang w:eastAsia="nl-NL"/>
          </w:rPr>
          <w:tab/>
        </w:r>
        <w:r w:rsidR="00EA7A8D" w:rsidRPr="00057099">
          <w:rPr>
            <w:rStyle w:val="Hyperlink"/>
            <w:noProof/>
          </w:rPr>
          <w:t>Hoofdgegevens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_Toc54965509 \h </w:instrText>
        </w:r>
        <w:r w:rsidR="00EA7A8D" w:rsidRPr="00057099">
          <w:rPr>
            <w:noProof/>
            <w:webHidden/>
          </w:rPr>
        </w:r>
        <w:r w:rsidR="00EA7A8D" w:rsidRPr="00057099">
          <w:rPr>
            <w:noProof/>
            <w:webHidden/>
          </w:rPr>
          <w:fldChar w:fldCharType="separate"/>
        </w:r>
        <w:r w:rsidR="00057099">
          <w:rPr>
            <w:noProof/>
            <w:webHidden/>
          </w:rPr>
          <w:t>56</w:t>
        </w:r>
        <w:r w:rsidR="00EA7A8D" w:rsidRPr="00057099">
          <w:rPr>
            <w:noProof/>
            <w:webHidden/>
          </w:rPr>
          <w:fldChar w:fldCharType="end"/>
        </w:r>
      </w:hyperlink>
    </w:p>
    <w:p w14:paraId="4CF25FDB" w14:textId="0EFF10EC" w:rsidR="00EA7A8D" w:rsidRPr="00057099" w:rsidRDefault="0009126C">
      <w:pPr>
        <w:pStyle w:val="TOC2"/>
        <w:rPr>
          <w:rFonts w:asciiTheme="minorHAnsi" w:hAnsiTheme="minorHAnsi" w:cstheme="minorBidi"/>
          <w:noProof/>
          <w:color w:val="auto"/>
          <w:szCs w:val="22"/>
          <w:lang w:eastAsia="nl-NL"/>
        </w:rPr>
      </w:pPr>
      <w:hyperlink w:anchor="_Toc54965510" w:history="1">
        <w:r w:rsidR="00EA7A8D" w:rsidRPr="00057099">
          <w:rPr>
            <w:rStyle w:val="Hyperlink"/>
            <w:noProof/>
          </w:rPr>
          <w:t>10.4</w:t>
        </w:r>
        <w:r w:rsidR="00EA7A8D" w:rsidRPr="00057099">
          <w:rPr>
            <w:rFonts w:asciiTheme="minorHAnsi" w:hAnsiTheme="minorHAnsi" w:cstheme="minorBidi"/>
            <w:noProof/>
            <w:color w:val="auto"/>
            <w:szCs w:val="22"/>
            <w:lang w:eastAsia="nl-NL"/>
          </w:rPr>
          <w:tab/>
        </w:r>
        <w:r w:rsidR="00EA7A8D" w:rsidRPr="00057099">
          <w:rPr>
            <w:rStyle w:val="Hyperlink"/>
            <w:noProof/>
          </w:rPr>
          <w:t>Ruimerbrug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_Toc54965510 \h </w:instrText>
        </w:r>
        <w:r w:rsidR="00EA7A8D" w:rsidRPr="00057099">
          <w:rPr>
            <w:noProof/>
            <w:webHidden/>
          </w:rPr>
        </w:r>
        <w:r w:rsidR="00EA7A8D" w:rsidRPr="00057099">
          <w:rPr>
            <w:noProof/>
            <w:webHidden/>
          </w:rPr>
          <w:fldChar w:fldCharType="separate"/>
        </w:r>
        <w:r w:rsidR="00057099">
          <w:rPr>
            <w:noProof/>
            <w:webHidden/>
          </w:rPr>
          <w:t>56</w:t>
        </w:r>
        <w:r w:rsidR="00EA7A8D" w:rsidRPr="00057099">
          <w:rPr>
            <w:noProof/>
            <w:webHidden/>
          </w:rPr>
          <w:fldChar w:fldCharType="end"/>
        </w:r>
      </w:hyperlink>
    </w:p>
    <w:p w14:paraId="095420EA" w14:textId="235863F7" w:rsidR="00EA7A8D" w:rsidRPr="00057099" w:rsidRDefault="0009126C">
      <w:pPr>
        <w:pStyle w:val="TOC2"/>
        <w:rPr>
          <w:rFonts w:asciiTheme="minorHAnsi" w:hAnsiTheme="minorHAnsi" w:cstheme="minorBidi"/>
          <w:noProof/>
          <w:color w:val="auto"/>
          <w:szCs w:val="22"/>
          <w:lang w:eastAsia="nl-NL"/>
        </w:rPr>
      </w:pPr>
      <w:hyperlink w:anchor="_Toc54965511" w:history="1">
        <w:r w:rsidR="00EA7A8D" w:rsidRPr="00057099">
          <w:rPr>
            <w:rStyle w:val="Hyperlink"/>
            <w:noProof/>
          </w:rPr>
          <w:t>10.5</w:t>
        </w:r>
        <w:r w:rsidR="00EA7A8D" w:rsidRPr="00057099">
          <w:rPr>
            <w:rFonts w:asciiTheme="minorHAnsi" w:hAnsiTheme="minorHAnsi" w:cstheme="minorBidi"/>
            <w:noProof/>
            <w:color w:val="auto"/>
            <w:szCs w:val="22"/>
            <w:lang w:eastAsia="nl-NL"/>
          </w:rPr>
          <w:tab/>
        </w:r>
        <w:r w:rsidR="00EA7A8D" w:rsidRPr="00057099">
          <w:rPr>
            <w:rStyle w:val="Hyperlink"/>
            <w:noProof/>
          </w:rPr>
          <w:t>Middendraaipunt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_Toc54965511 \h </w:instrText>
        </w:r>
        <w:r w:rsidR="00EA7A8D" w:rsidRPr="00057099">
          <w:rPr>
            <w:noProof/>
            <w:webHidden/>
          </w:rPr>
        </w:r>
        <w:r w:rsidR="00EA7A8D" w:rsidRPr="00057099">
          <w:rPr>
            <w:noProof/>
            <w:webHidden/>
          </w:rPr>
          <w:fldChar w:fldCharType="separate"/>
        </w:r>
        <w:r w:rsidR="00057099">
          <w:rPr>
            <w:noProof/>
            <w:webHidden/>
          </w:rPr>
          <w:t>58</w:t>
        </w:r>
        <w:r w:rsidR="00EA7A8D" w:rsidRPr="00057099">
          <w:rPr>
            <w:noProof/>
            <w:webHidden/>
          </w:rPr>
          <w:fldChar w:fldCharType="end"/>
        </w:r>
      </w:hyperlink>
    </w:p>
    <w:p w14:paraId="7B7F6800" w14:textId="3C1B754E" w:rsidR="00EA7A8D" w:rsidRPr="00057099" w:rsidRDefault="0009126C">
      <w:pPr>
        <w:pStyle w:val="TOC2"/>
        <w:rPr>
          <w:rFonts w:asciiTheme="minorHAnsi" w:hAnsiTheme="minorHAnsi" w:cstheme="minorBidi"/>
          <w:noProof/>
          <w:color w:val="auto"/>
          <w:szCs w:val="22"/>
          <w:lang w:eastAsia="nl-NL"/>
        </w:rPr>
      </w:pPr>
      <w:hyperlink w:anchor="_Toc54965512" w:history="1">
        <w:r w:rsidR="00EA7A8D" w:rsidRPr="00057099">
          <w:rPr>
            <w:rStyle w:val="Hyperlink"/>
            <w:noProof/>
          </w:rPr>
          <w:t>10.6</w:t>
        </w:r>
        <w:r w:rsidR="00EA7A8D" w:rsidRPr="00057099">
          <w:rPr>
            <w:rFonts w:asciiTheme="minorHAnsi" w:hAnsiTheme="minorHAnsi" w:cstheme="minorBidi"/>
            <w:noProof/>
            <w:color w:val="auto"/>
            <w:szCs w:val="22"/>
            <w:lang w:eastAsia="nl-NL"/>
          </w:rPr>
          <w:tab/>
        </w:r>
        <w:r w:rsidR="00EA7A8D" w:rsidRPr="00057099">
          <w:rPr>
            <w:rStyle w:val="Hyperlink"/>
            <w:noProof/>
          </w:rPr>
          <w:t>Loopwagen met aandrijving en 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_Toc54965512 \h </w:instrText>
        </w:r>
        <w:r w:rsidR="00EA7A8D" w:rsidRPr="00057099">
          <w:rPr>
            <w:noProof/>
            <w:webHidden/>
          </w:rPr>
        </w:r>
        <w:r w:rsidR="00EA7A8D" w:rsidRPr="00057099">
          <w:rPr>
            <w:noProof/>
            <w:webHidden/>
          </w:rPr>
          <w:fldChar w:fldCharType="separate"/>
        </w:r>
        <w:r w:rsidR="00057099">
          <w:rPr>
            <w:noProof/>
            <w:webHidden/>
          </w:rPr>
          <w:t>58</w:t>
        </w:r>
        <w:r w:rsidR="00EA7A8D" w:rsidRPr="00057099">
          <w:rPr>
            <w:noProof/>
            <w:webHidden/>
          </w:rPr>
          <w:fldChar w:fldCharType="end"/>
        </w:r>
      </w:hyperlink>
    </w:p>
    <w:p w14:paraId="61C5D4A3" w14:textId="594CD050" w:rsidR="00EA7A8D" w:rsidRPr="00057099" w:rsidRDefault="0009126C">
      <w:pPr>
        <w:pStyle w:val="TOC2"/>
        <w:rPr>
          <w:rFonts w:asciiTheme="minorHAnsi" w:hAnsiTheme="minorHAnsi" w:cstheme="minorBidi"/>
          <w:noProof/>
          <w:color w:val="auto"/>
          <w:szCs w:val="22"/>
          <w:lang w:eastAsia="nl-NL"/>
        </w:rPr>
      </w:pPr>
      <w:hyperlink w:anchor="_Toc54965513" w:history="1">
        <w:r w:rsidR="00EA7A8D" w:rsidRPr="00057099">
          <w:rPr>
            <w:rStyle w:val="Hyperlink"/>
            <w:noProof/>
          </w:rPr>
          <w:t>10.7</w:t>
        </w:r>
        <w:r w:rsidR="00EA7A8D" w:rsidRPr="00057099">
          <w:rPr>
            <w:rFonts w:asciiTheme="minorHAnsi" w:hAnsiTheme="minorHAnsi" w:cstheme="minorBidi"/>
            <w:noProof/>
            <w:color w:val="auto"/>
            <w:szCs w:val="22"/>
            <w:lang w:eastAsia="nl-NL"/>
          </w:rPr>
          <w:tab/>
        </w:r>
        <w:r w:rsidR="00EA7A8D" w:rsidRPr="00057099">
          <w:rPr>
            <w:rStyle w:val="Hyperlink"/>
            <w:noProof/>
          </w:rPr>
          <w:t>Slibschuivers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_Toc54965513 \h </w:instrText>
        </w:r>
        <w:r w:rsidR="00EA7A8D" w:rsidRPr="00057099">
          <w:rPr>
            <w:noProof/>
            <w:webHidden/>
          </w:rPr>
        </w:r>
        <w:r w:rsidR="00EA7A8D" w:rsidRPr="00057099">
          <w:rPr>
            <w:noProof/>
            <w:webHidden/>
          </w:rPr>
          <w:fldChar w:fldCharType="separate"/>
        </w:r>
        <w:r w:rsidR="00057099">
          <w:rPr>
            <w:noProof/>
            <w:webHidden/>
          </w:rPr>
          <w:t>60</w:t>
        </w:r>
        <w:r w:rsidR="00EA7A8D" w:rsidRPr="00057099">
          <w:rPr>
            <w:noProof/>
            <w:webHidden/>
          </w:rPr>
          <w:fldChar w:fldCharType="end"/>
        </w:r>
      </w:hyperlink>
    </w:p>
    <w:p w14:paraId="7D7B6F2A" w14:textId="26347974" w:rsidR="00EA7A8D" w:rsidRPr="00057099" w:rsidRDefault="0009126C">
      <w:pPr>
        <w:pStyle w:val="TOC2"/>
        <w:rPr>
          <w:rFonts w:asciiTheme="minorHAnsi" w:hAnsiTheme="minorHAnsi" w:cstheme="minorBidi"/>
          <w:noProof/>
          <w:color w:val="auto"/>
          <w:szCs w:val="22"/>
          <w:lang w:eastAsia="nl-NL"/>
        </w:rPr>
      </w:pPr>
      <w:hyperlink w:anchor="_Toc54965514" w:history="1">
        <w:r w:rsidR="00EA7A8D" w:rsidRPr="00057099">
          <w:rPr>
            <w:rStyle w:val="Hyperlink"/>
            <w:noProof/>
          </w:rPr>
          <w:t>10.8</w:t>
        </w:r>
        <w:r w:rsidR="00EA7A8D" w:rsidRPr="00057099">
          <w:rPr>
            <w:rFonts w:asciiTheme="minorHAnsi" w:hAnsiTheme="minorHAnsi" w:cstheme="minorBidi"/>
            <w:noProof/>
            <w:color w:val="auto"/>
            <w:szCs w:val="22"/>
            <w:lang w:eastAsia="nl-NL"/>
          </w:rPr>
          <w:tab/>
        </w:r>
        <w:r w:rsidR="00EA7A8D" w:rsidRPr="00057099">
          <w:rPr>
            <w:rStyle w:val="Hyperlink"/>
            <w:noProof/>
          </w:rPr>
          <w:t>Inlooptrommel</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_Toc54965514 \h </w:instrText>
        </w:r>
        <w:r w:rsidR="00EA7A8D" w:rsidRPr="00057099">
          <w:rPr>
            <w:noProof/>
            <w:webHidden/>
          </w:rPr>
        </w:r>
        <w:r w:rsidR="00EA7A8D" w:rsidRPr="00057099">
          <w:rPr>
            <w:noProof/>
            <w:webHidden/>
          </w:rPr>
          <w:fldChar w:fldCharType="separate"/>
        </w:r>
        <w:r w:rsidR="00057099">
          <w:rPr>
            <w:noProof/>
            <w:webHidden/>
          </w:rPr>
          <w:t>61</w:t>
        </w:r>
        <w:r w:rsidR="00EA7A8D" w:rsidRPr="00057099">
          <w:rPr>
            <w:noProof/>
            <w:webHidden/>
          </w:rPr>
          <w:fldChar w:fldCharType="end"/>
        </w:r>
      </w:hyperlink>
    </w:p>
    <w:p w14:paraId="0364AB6D" w14:textId="72E87C57" w:rsidR="00EA7A8D" w:rsidRPr="00057099" w:rsidRDefault="0009126C">
      <w:pPr>
        <w:pStyle w:val="TOC2"/>
        <w:rPr>
          <w:rFonts w:asciiTheme="minorHAnsi" w:hAnsiTheme="minorHAnsi" w:cstheme="minorBidi"/>
          <w:noProof/>
          <w:color w:val="auto"/>
          <w:szCs w:val="22"/>
          <w:lang w:eastAsia="nl-NL"/>
        </w:rPr>
      </w:pPr>
      <w:hyperlink w:anchor="_Toc54965515" w:history="1">
        <w:r w:rsidR="00EA7A8D" w:rsidRPr="00057099">
          <w:rPr>
            <w:rStyle w:val="Hyperlink"/>
            <w:noProof/>
          </w:rPr>
          <w:t>10.9</w:t>
        </w:r>
        <w:r w:rsidR="00EA7A8D" w:rsidRPr="00057099">
          <w:rPr>
            <w:rFonts w:asciiTheme="minorHAnsi" w:hAnsiTheme="minorHAnsi" w:cstheme="minorBidi"/>
            <w:noProof/>
            <w:color w:val="auto"/>
            <w:szCs w:val="22"/>
            <w:lang w:eastAsia="nl-NL"/>
          </w:rPr>
          <w:tab/>
        </w:r>
        <w:r w:rsidR="00EA7A8D" w:rsidRPr="00057099">
          <w:rPr>
            <w:rStyle w:val="Hyperlink"/>
            <w:noProof/>
          </w:rPr>
          <w:t>Deflectieplaat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_Toc54965515 \h </w:instrText>
        </w:r>
        <w:r w:rsidR="00EA7A8D" w:rsidRPr="00057099">
          <w:rPr>
            <w:noProof/>
            <w:webHidden/>
          </w:rPr>
        </w:r>
        <w:r w:rsidR="00EA7A8D" w:rsidRPr="00057099">
          <w:rPr>
            <w:noProof/>
            <w:webHidden/>
          </w:rPr>
          <w:fldChar w:fldCharType="separate"/>
        </w:r>
        <w:r w:rsidR="00057099">
          <w:rPr>
            <w:noProof/>
            <w:webHidden/>
          </w:rPr>
          <w:t>61</w:t>
        </w:r>
        <w:r w:rsidR="00EA7A8D" w:rsidRPr="00057099">
          <w:rPr>
            <w:noProof/>
            <w:webHidden/>
          </w:rPr>
          <w:fldChar w:fldCharType="end"/>
        </w:r>
      </w:hyperlink>
    </w:p>
    <w:p w14:paraId="4811302A" w14:textId="2E0FDA59" w:rsidR="00EA7A8D" w:rsidRPr="00057099" w:rsidRDefault="0009126C">
      <w:pPr>
        <w:pStyle w:val="TOC2"/>
        <w:rPr>
          <w:rFonts w:asciiTheme="minorHAnsi" w:hAnsiTheme="minorHAnsi" w:cstheme="minorBidi"/>
          <w:noProof/>
          <w:color w:val="auto"/>
          <w:szCs w:val="22"/>
          <w:lang w:eastAsia="nl-NL"/>
        </w:rPr>
      </w:pPr>
      <w:hyperlink w:anchor="_Toc54965516" w:history="1">
        <w:r w:rsidR="00EA7A8D" w:rsidRPr="00057099">
          <w:rPr>
            <w:rStyle w:val="Hyperlink"/>
            <w:noProof/>
          </w:rPr>
          <w:t>10.10</w:t>
        </w:r>
        <w:r w:rsidR="00EA7A8D" w:rsidRPr="00057099">
          <w:rPr>
            <w:rFonts w:asciiTheme="minorHAnsi" w:hAnsiTheme="minorHAnsi" w:cstheme="minorBidi"/>
            <w:noProof/>
            <w:color w:val="auto"/>
            <w:szCs w:val="22"/>
            <w:lang w:eastAsia="nl-NL"/>
          </w:rPr>
          <w:tab/>
        </w:r>
        <w:r w:rsidR="00EA7A8D" w:rsidRPr="00057099">
          <w:rPr>
            <w:rStyle w:val="Hyperlink"/>
            <w:noProof/>
          </w:rPr>
          <w:t>Gootborstel</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_Toc54965516 \h </w:instrText>
        </w:r>
        <w:r w:rsidR="00EA7A8D" w:rsidRPr="00057099">
          <w:rPr>
            <w:noProof/>
            <w:webHidden/>
          </w:rPr>
        </w:r>
        <w:r w:rsidR="00EA7A8D" w:rsidRPr="00057099">
          <w:rPr>
            <w:noProof/>
            <w:webHidden/>
          </w:rPr>
          <w:fldChar w:fldCharType="separate"/>
        </w:r>
        <w:r w:rsidR="00057099">
          <w:rPr>
            <w:noProof/>
            <w:webHidden/>
          </w:rPr>
          <w:t>61</w:t>
        </w:r>
        <w:r w:rsidR="00EA7A8D" w:rsidRPr="00057099">
          <w:rPr>
            <w:noProof/>
            <w:webHidden/>
          </w:rPr>
          <w:fldChar w:fldCharType="end"/>
        </w:r>
      </w:hyperlink>
    </w:p>
    <w:p w14:paraId="5671A49B" w14:textId="59A27499" w:rsidR="00EA7A8D" w:rsidRPr="00057099" w:rsidRDefault="0009126C">
      <w:pPr>
        <w:pStyle w:val="TOC2"/>
        <w:rPr>
          <w:rFonts w:asciiTheme="minorHAnsi" w:hAnsiTheme="minorHAnsi" w:cstheme="minorBidi"/>
          <w:noProof/>
          <w:color w:val="auto"/>
          <w:szCs w:val="22"/>
          <w:lang w:eastAsia="nl-NL"/>
        </w:rPr>
      </w:pPr>
      <w:hyperlink w:anchor="_Toc54965517" w:history="1">
        <w:r w:rsidR="00EA7A8D" w:rsidRPr="00057099">
          <w:rPr>
            <w:rStyle w:val="Hyperlink"/>
            <w:noProof/>
          </w:rPr>
          <w:t>10.11</w:t>
        </w:r>
        <w:r w:rsidR="00EA7A8D" w:rsidRPr="00057099">
          <w:rPr>
            <w:rFonts w:asciiTheme="minorHAnsi" w:hAnsiTheme="minorHAnsi" w:cstheme="minorBidi"/>
            <w:noProof/>
            <w:color w:val="auto"/>
            <w:szCs w:val="22"/>
            <w:lang w:eastAsia="nl-NL"/>
          </w:rPr>
          <w:tab/>
        </w:r>
        <w:r w:rsidR="00EA7A8D" w:rsidRPr="00057099">
          <w:rPr>
            <w:rStyle w:val="Hyperlink"/>
            <w:noProof/>
          </w:rPr>
          <w:t>Drijflaagafvoerinrichting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_Toc54965517 \h </w:instrText>
        </w:r>
        <w:r w:rsidR="00EA7A8D" w:rsidRPr="00057099">
          <w:rPr>
            <w:noProof/>
            <w:webHidden/>
          </w:rPr>
        </w:r>
        <w:r w:rsidR="00EA7A8D" w:rsidRPr="00057099">
          <w:rPr>
            <w:noProof/>
            <w:webHidden/>
          </w:rPr>
          <w:fldChar w:fldCharType="separate"/>
        </w:r>
        <w:r w:rsidR="00057099">
          <w:rPr>
            <w:noProof/>
            <w:webHidden/>
          </w:rPr>
          <w:t>61</w:t>
        </w:r>
        <w:r w:rsidR="00EA7A8D" w:rsidRPr="00057099">
          <w:rPr>
            <w:noProof/>
            <w:webHidden/>
          </w:rPr>
          <w:fldChar w:fldCharType="end"/>
        </w:r>
      </w:hyperlink>
    </w:p>
    <w:p w14:paraId="60C4B6FB" w14:textId="23307BE6" w:rsidR="00EA7A8D" w:rsidRPr="00057099" w:rsidRDefault="0009126C">
      <w:pPr>
        <w:pStyle w:val="TOC2"/>
        <w:rPr>
          <w:rFonts w:asciiTheme="minorHAnsi" w:hAnsiTheme="minorHAnsi" w:cstheme="minorBidi"/>
          <w:noProof/>
          <w:color w:val="auto"/>
          <w:szCs w:val="22"/>
          <w:lang w:eastAsia="nl-NL"/>
        </w:rPr>
      </w:pPr>
      <w:hyperlink w:anchor="_Toc54965518" w:history="1">
        <w:r w:rsidR="00EA7A8D" w:rsidRPr="00057099">
          <w:rPr>
            <w:rStyle w:val="Hyperlink"/>
            <w:noProof/>
          </w:rPr>
          <w:t>10.12</w:t>
        </w:r>
        <w:r w:rsidR="00EA7A8D" w:rsidRPr="00057099">
          <w:rPr>
            <w:rFonts w:asciiTheme="minorHAnsi" w:hAnsiTheme="minorHAnsi" w:cstheme="minorBidi"/>
            <w:noProof/>
            <w:color w:val="auto"/>
            <w:szCs w:val="22"/>
            <w:lang w:eastAsia="nl-NL"/>
          </w:rPr>
          <w:tab/>
        </w:r>
        <w:r w:rsidR="00EA7A8D" w:rsidRPr="00057099">
          <w:rPr>
            <w:rStyle w:val="Hyperlink"/>
            <w:noProof/>
          </w:rPr>
          <w:t>Duikschot-Overstortrand</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_Toc54965518 \h </w:instrText>
        </w:r>
        <w:r w:rsidR="00EA7A8D" w:rsidRPr="00057099">
          <w:rPr>
            <w:noProof/>
            <w:webHidden/>
          </w:rPr>
        </w:r>
        <w:r w:rsidR="00EA7A8D" w:rsidRPr="00057099">
          <w:rPr>
            <w:noProof/>
            <w:webHidden/>
          </w:rPr>
          <w:fldChar w:fldCharType="separate"/>
        </w:r>
        <w:r w:rsidR="00057099">
          <w:rPr>
            <w:noProof/>
            <w:webHidden/>
          </w:rPr>
          <w:t>62</w:t>
        </w:r>
        <w:r w:rsidR="00EA7A8D" w:rsidRPr="00057099">
          <w:rPr>
            <w:noProof/>
            <w:webHidden/>
          </w:rPr>
          <w:fldChar w:fldCharType="end"/>
        </w:r>
      </w:hyperlink>
    </w:p>
    <w:p w14:paraId="75ACB1DE" w14:textId="303AEAFF" w:rsidR="00EA7A8D" w:rsidRPr="00057099" w:rsidRDefault="0009126C">
      <w:pPr>
        <w:pStyle w:val="TOC2"/>
        <w:rPr>
          <w:rFonts w:asciiTheme="minorHAnsi" w:hAnsiTheme="minorHAnsi" w:cstheme="minorBidi"/>
          <w:noProof/>
          <w:color w:val="auto"/>
          <w:szCs w:val="22"/>
          <w:lang w:eastAsia="nl-NL"/>
        </w:rPr>
      </w:pPr>
      <w:hyperlink w:anchor="_Toc54965519" w:history="1">
        <w:r w:rsidR="00EA7A8D" w:rsidRPr="00057099">
          <w:rPr>
            <w:rStyle w:val="Hyperlink"/>
            <w:noProof/>
          </w:rPr>
          <w:t>10.13</w:t>
        </w:r>
        <w:r w:rsidR="00EA7A8D" w:rsidRPr="00057099">
          <w:rPr>
            <w:rFonts w:asciiTheme="minorHAnsi" w:hAnsiTheme="minorHAnsi" w:cstheme="minorBidi"/>
            <w:noProof/>
            <w:color w:val="auto"/>
            <w:szCs w:val="22"/>
            <w:lang w:eastAsia="nl-NL"/>
          </w:rPr>
          <w:tab/>
        </w:r>
        <w:r w:rsidR="00EA7A8D" w:rsidRPr="00057099">
          <w:rPr>
            <w:rStyle w:val="Hyperlink"/>
            <w:noProof/>
          </w:rPr>
          <w:t>Elektrotechnische 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_Toc54965519 \h </w:instrText>
        </w:r>
        <w:r w:rsidR="00EA7A8D" w:rsidRPr="00057099">
          <w:rPr>
            <w:noProof/>
            <w:webHidden/>
          </w:rPr>
        </w:r>
        <w:r w:rsidR="00EA7A8D" w:rsidRPr="00057099">
          <w:rPr>
            <w:noProof/>
            <w:webHidden/>
          </w:rPr>
          <w:fldChar w:fldCharType="separate"/>
        </w:r>
        <w:r w:rsidR="00057099">
          <w:rPr>
            <w:noProof/>
            <w:webHidden/>
          </w:rPr>
          <w:t>62</w:t>
        </w:r>
        <w:r w:rsidR="00EA7A8D" w:rsidRPr="00057099">
          <w:rPr>
            <w:noProof/>
            <w:webHidden/>
          </w:rPr>
          <w:fldChar w:fldCharType="end"/>
        </w:r>
      </w:hyperlink>
    </w:p>
    <w:p w14:paraId="7D30870F" w14:textId="02D65218" w:rsidR="00EA7A8D" w:rsidRPr="00057099" w:rsidRDefault="0009126C">
      <w:pPr>
        <w:pStyle w:val="TOC2"/>
        <w:rPr>
          <w:rFonts w:asciiTheme="minorHAnsi" w:hAnsiTheme="minorHAnsi" w:cstheme="minorBidi"/>
          <w:noProof/>
          <w:color w:val="auto"/>
          <w:szCs w:val="22"/>
          <w:lang w:eastAsia="nl-NL"/>
        </w:rPr>
      </w:pPr>
      <w:hyperlink w:anchor="_Toc54965520" w:history="1">
        <w:r w:rsidR="00EA7A8D" w:rsidRPr="00057099">
          <w:rPr>
            <w:rStyle w:val="Hyperlink"/>
            <w:noProof/>
          </w:rPr>
          <w:t>10.14</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_Toc54965520 \h </w:instrText>
        </w:r>
        <w:r w:rsidR="00EA7A8D" w:rsidRPr="00057099">
          <w:rPr>
            <w:noProof/>
            <w:webHidden/>
          </w:rPr>
        </w:r>
        <w:r w:rsidR="00EA7A8D" w:rsidRPr="00057099">
          <w:rPr>
            <w:noProof/>
            <w:webHidden/>
          </w:rPr>
          <w:fldChar w:fldCharType="separate"/>
        </w:r>
        <w:r w:rsidR="00057099">
          <w:rPr>
            <w:noProof/>
            <w:webHidden/>
          </w:rPr>
          <w:t>65</w:t>
        </w:r>
        <w:r w:rsidR="00EA7A8D" w:rsidRPr="00057099">
          <w:rPr>
            <w:noProof/>
            <w:webHidden/>
          </w:rPr>
          <w:fldChar w:fldCharType="end"/>
        </w:r>
      </w:hyperlink>
    </w:p>
    <w:p w14:paraId="49BA3C91" w14:textId="7C5AC1E1" w:rsidR="00EA7A8D" w:rsidRPr="00057099" w:rsidRDefault="0009126C">
      <w:pPr>
        <w:pStyle w:val="TOC2"/>
        <w:rPr>
          <w:rFonts w:asciiTheme="minorHAnsi" w:hAnsiTheme="minorHAnsi" w:cstheme="minorBidi"/>
          <w:noProof/>
          <w:color w:val="auto"/>
          <w:szCs w:val="22"/>
          <w:lang w:eastAsia="nl-NL"/>
        </w:rPr>
      </w:pPr>
      <w:hyperlink w:anchor="_Toc54965521" w:history="1">
        <w:r w:rsidR="00EA7A8D" w:rsidRPr="00057099">
          <w:rPr>
            <w:rStyle w:val="Hyperlink"/>
            <w:noProof/>
          </w:rPr>
          <w:t>10.15</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_Toc54965521 \h </w:instrText>
        </w:r>
        <w:r w:rsidR="00EA7A8D" w:rsidRPr="00057099">
          <w:rPr>
            <w:noProof/>
            <w:webHidden/>
          </w:rPr>
        </w:r>
        <w:r w:rsidR="00EA7A8D" w:rsidRPr="00057099">
          <w:rPr>
            <w:noProof/>
            <w:webHidden/>
          </w:rPr>
          <w:fldChar w:fldCharType="separate"/>
        </w:r>
        <w:r w:rsidR="00057099">
          <w:rPr>
            <w:noProof/>
            <w:webHidden/>
          </w:rPr>
          <w:t>65</w:t>
        </w:r>
        <w:r w:rsidR="00EA7A8D" w:rsidRPr="00057099">
          <w:rPr>
            <w:noProof/>
            <w:webHidden/>
          </w:rPr>
          <w:fldChar w:fldCharType="end"/>
        </w:r>
      </w:hyperlink>
    </w:p>
    <w:p w14:paraId="08B252BB" w14:textId="0E70A386" w:rsidR="00EA7A8D" w:rsidRPr="00057099" w:rsidRDefault="0009126C">
      <w:pPr>
        <w:pStyle w:val="TOC2"/>
        <w:rPr>
          <w:rFonts w:asciiTheme="minorHAnsi" w:hAnsiTheme="minorHAnsi" w:cstheme="minorBidi"/>
          <w:noProof/>
          <w:color w:val="auto"/>
          <w:szCs w:val="22"/>
          <w:lang w:eastAsia="nl-NL"/>
        </w:rPr>
      </w:pPr>
      <w:hyperlink w:anchor="_Toc54965522" w:history="1">
        <w:r w:rsidR="00EA7A8D" w:rsidRPr="00057099">
          <w:rPr>
            <w:rStyle w:val="Hyperlink"/>
            <w:noProof/>
          </w:rPr>
          <w:t>10.16</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_Toc54965522 \h </w:instrText>
        </w:r>
        <w:r w:rsidR="00EA7A8D" w:rsidRPr="00057099">
          <w:rPr>
            <w:noProof/>
            <w:webHidden/>
          </w:rPr>
        </w:r>
        <w:r w:rsidR="00EA7A8D" w:rsidRPr="00057099">
          <w:rPr>
            <w:noProof/>
            <w:webHidden/>
          </w:rPr>
          <w:fldChar w:fldCharType="separate"/>
        </w:r>
        <w:r w:rsidR="00057099">
          <w:rPr>
            <w:noProof/>
            <w:webHidden/>
          </w:rPr>
          <w:t>65</w:t>
        </w:r>
        <w:r w:rsidR="00EA7A8D" w:rsidRPr="00057099">
          <w:rPr>
            <w:noProof/>
            <w:webHidden/>
          </w:rPr>
          <w:fldChar w:fldCharType="end"/>
        </w:r>
      </w:hyperlink>
    </w:p>
    <w:p w14:paraId="3C1C916C" w14:textId="6FD14EEF" w:rsidR="00EA7A8D" w:rsidRPr="00057099" w:rsidRDefault="0009126C">
      <w:pPr>
        <w:pStyle w:val="TOC1"/>
        <w:rPr>
          <w:rFonts w:asciiTheme="minorHAnsi" w:hAnsiTheme="minorHAnsi" w:cstheme="minorBidi"/>
          <w:b w:val="0"/>
          <w:noProof/>
          <w:color w:val="auto"/>
          <w:sz w:val="22"/>
          <w:szCs w:val="22"/>
          <w:lang w:eastAsia="nl-NL"/>
        </w:rPr>
      </w:pPr>
      <w:hyperlink w:anchor="_Toc54965523" w:history="1">
        <w:r w:rsidR="00EA7A8D" w:rsidRPr="00057099">
          <w:rPr>
            <w:rStyle w:val="Hyperlink"/>
            <w:noProof/>
          </w:rPr>
          <w:t>11</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Retourslibpompen nabezinktank 1</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_Toc54965523 \h </w:instrText>
        </w:r>
        <w:r w:rsidR="00EA7A8D" w:rsidRPr="00057099">
          <w:rPr>
            <w:noProof/>
            <w:webHidden/>
          </w:rPr>
        </w:r>
        <w:r w:rsidR="00EA7A8D" w:rsidRPr="00057099">
          <w:rPr>
            <w:noProof/>
            <w:webHidden/>
          </w:rPr>
          <w:fldChar w:fldCharType="separate"/>
        </w:r>
        <w:r w:rsidR="00057099">
          <w:rPr>
            <w:noProof/>
            <w:webHidden/>
          </w:rPr>
          <w:t>66</w:t>
        </w:r>
        <w:r w:rsidR="00EA7A8D" w:rsidRPr="00057099">
          <w:rPr>
            <w:noProof/>
            <w:webHidden/>
          </w:rPr>
          <w:fldChar w:fldCharType="end"/>
        </w:r>
      </w:hyperlink>
    </w:p>
    <w:p w14:paraId="2F03ACA2" w14:textId="3B88CE39" w:rsidR="00EA7A8D" w:rsidRPr="00057099" w:rsidRDefault="0009126C">
      <w:pPr>
        <w:pStyle w:val="TOC2"/>
        <w:rPr>
          <w:rFonts w:asciiTheme="minorHAnsi" w:hAnsiTheme="minorHAnsi" w:cstheme="minorBidi"/>
          <w:noProof/>
          <w:color w:val="auto"/>
          <w:szCs w:val="22"/>
          <w:lang w:eastAsia="nl-NL"/>
        </w:rPr>
      </w:pPr>
      <w:hyperlink w:anchor="_Toc54965524" w:history="1">
        <w:r w:rsidR="00EA7A8D" w:rsidRPr="00057099">
          <w:rPr>
            <w:rStyle w:val="Hyperlink"/>
            <w:noProof/>
          </w:rPr>
          <w:t>11.1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_Toc54965524 \h </w:instrText>
        </w:r>
        <w:r w:rsidR="00EA7A8D" w:rsidRPr="00057099">
          <w:rPr>
            <w:noProof/>
            <w:webHidden/>
          </w:rPr>
        </w:r>
        <w:r w:rsidR="00EA7A8D" w:rsidRPr="00057099">
          <w:rPr>
            <w:noProof/>
            <w:webHidden/>
          </w:rPr>
          <w:fldChar w:fldCharType="separate"/>
        </w:r>
        <w:r w:rsidR="00057099">
          <w:rPr>
            <w:noProof/>
            <w:webHidden/>
          </w:rPr>
          <w:t>66</w:t>
        </w:r>
        <w:r w:rsidR="00EA7A8D" w:rsidRPr="00057099">
          <w:rPr>
            <w:noProof/>
            <w:webHidden/>
          </w:rPr>
          <w:fldChar w:fldCharType="end"/>
        </w:r>
      </w:hyperlink>
    </w:p>
    <w:p w14:paraId="3B0298DF" w14:textId="0F0E00BC" w:rsidR="00EA7A8D" w:rsidRPr="00057099" w:rsidRDefault="0009126C">
      <w:pPr>
        <w:pStyle w:val="TOC2"/>
        <w:rPr>
          <w:rFonts w:asciiTheme="minorHAnsi" w:hAnsiTheme="minorHAnsi" w:cstheme="minorBidi"/>
          <w:noProof/>
          <w:color w:val="auto"/>
          <w:szCs w:val="22"/>
          <w:lang w:eastAsia="nl-NL"/>
        </w:rPr>
      </w:pPr>
      <w:hyperlink w:anchor="_Toc54965525" w:history="1">
        <w:r w:rsidR="00EA7A8D" w:rsidRPr="00057099">
          <w:rPr>
            <w:rStyle w:val="Hyperlink"/>
            <w:noProof/>
          </w:rPr>
          <w:t>11.2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_Toc54965525 \h </w:instrText>
        </w:r>
        <w:r w:rsidR="00EA7A8D" w:rsidRPr="00057099">
          <w:rPr>
            <w:noProof/>
            <w:webHidden/>
          </w:rPr>
        </w:r>
        <w:r w:rsidR="00EA7A8D" w:rsidRPr="00057099">
          <w:rPr>
            <w:noProof/>
            <w:webHidden/>
          </w:rPr>
          <w:fldChar w:fldCharType="separate"/>
        </w:r>
        <w:r w:rsidR="00057099">
          <w:rPr>
            <w:noProof/>
            <w:webHidden/>
          </w:rPr>
          <w:t>66</w:t>
        </w:r>
        <w:r w:rsidR="00EA7A8D" w:rsidRPr="00057099">
          <w:rPr>
            <w:noProof/>
            <w:webHidden/>
          </w:rPr>
          <w:fldChar w:fldCharType="end"/>
        </w:r>
      </w:hyperlink>
    </w:p>
    <w:p w14:paraId="6DAF6A91" w14:textId="310A6CE4" w:rsidR="00EA7A8D" w:rsidRPr="00057099" w:rsidRDefault="0009126C">
      <w:pPr>
        <w:pStyle w:val="TOC2"/>
        <w:rPr>
          <w:rFonts w:asciiTheme="minorHAnsi" w:hAnsiTheme="minorHAnsi" w:cstheme="minorBidi"/>
          <w:noProof/>
          <w:color w:val="auto"/>
          <w:szCs w:val="22"/>
          <w:lang w:eastAsia="nl-NL"/>
        </w:rPr>
      </w:pPr>
      <w:hyperlink w:anchor="_Toc54965526" w:history="1">
        <w:r w:rsidR="00EA7A8D" w:rsidRPr="00057099">
          <w:rPr>
            <w:rStyle w:val="Hyperlink"/>
            <w:noProof/>
          </w:rPr>
          <w:t>11.3</w:t>
        </w:r>
        <w:r w:rsidR="00EA7A8D" w:rsidRPr="00057099">
          <w:rPr>
            <w:rFonts w:asciiTheme="minorHAnsi" w:hAnsiTheme="minorHAnsi" w:cstheme="minorBidi"/>
            <w:noProof/>
            <w:color w:val="auto"/>
            <w:szCs w:val="22"/>
            <w:lang w:eastAsia="nl-NL"/>
          </w:rPr>
          <w:tab/>
        </w:r>
        <w:r w:rsidR="00EA7A8D" w:rsidRPr="00057099">
          <w:rPr>
            <w:rStyle w:val="Hyperlink"/>
            <w:noProof/>
          </w:rPr>
          <w: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_Toc54965526 \h </w:instrText>
        </w:r>
        <w:r w:rsidR="00EA7A8D" w:rsidRPr="00057099">
          <w:rPr>
            <w:noProof/>
            <w:webHidden/>
          </w:rPr>
        </w:r>
        <w:r w:rsidR="00EA7A8D" w:rsidRPr="00057099">
          <w:rPr>
            <w:noProof/>
            <w:webHidden/>
          </w:rPr>
          <w:fldChar w:fldCharType="separate"/>
        </w:r>
        <w:r w:rsidR="00057099">
          <w:rPr>
            <w:noProof/>
            <w:webHidden/>
          </w:rPr>
          <w:t>66</w:t>
        </w:r>
        <w:r w:rsidR="00EA7A8D" w:rsidRPr="00057099">
          <w:rPr>
            <w:noProof/>
            <w:webHidden/>
          </w:rPr>
          <w:fldChar w:fldCharType="end"/>
        </w:r>
      </w:hyperlink>
    </w:p>
    <w:p w14:paraId="7D98286B" w14:textId="381A8735" w:rsidR="00EA7A8D" w:rsidRPr="00057099" w:rsidRDefault="0009126C">
      <w:pPr>
        <w:pStyle w:val="TOC2"/>
        <w:rPr>
          <w:rFonts w:asciiTheme="minorHAnsi" w:hAnsiTheme="minorHAnsi" w:cstheme="minorBidi"/>
          <w:noProof/>
          <w:color w:val="auto"/>
          <w:szCs w:val="22"/>
          <w:lang w:eastAsia="nl-NL"/>
        </w:rPr>
      </w:pPr>
      <w:hyperlink w:anchor="_Toc54965527" w:history="1">
        <w:r w:rsidR="00EA7A8D" w:rsidRPr="00057099">
          <w:rPr>
            <w:rStyle w:val="Hyperlink"/>
            <w:noProof/>
          </w:rPr>
          <w:t>11.4</w:t>
        </w:r>
        <w:r w:rsidR="00EA7A8D" w:rsidRPr="00057099">
          <w:rPr>
            <w:rFonts w:asciiTheme="minorHAnsi" w:hAnsiTheme="minorHAnsi" w:cstheme="minorBidi"/>
            <w:noProof/>
            <w:color w:val="auto"/>
            <w:szCs w:val="22"/>
            <w:lang w:eastAsia="nl-NL"/>
          </w:rPr>
          <w:tab/>
        </w:r>
        <w:r w:rsidR="00EA7A8D" w:rsidRPr="00057099">
          <w:rPr>
            <w:rStyle w:val="Hyperlink"/>
            <w:noProof/>
          </w:rPr>
          <w:t>Leidingwerk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_Toc54965527 \h </w:instrText>
        </w:r>
        <w:r w:rsidR="00EA7A8D" w:rsidRPr="00057099">
          <w:rPr>
            <w:noProof/>
            <w:webHidden/>
          </w:rPr>
        </w:r>
        <w:r w:rsidR="00EA7A8D" w:rsidRPr="00057099">
          <w:rPr>
            <w:noProof/>
            <w:webHidden/>
          </w:rPr>
          <w:fldChar w:fldCharType="separate"/>
        </w:r>
        <w:r w:rsidR="00057099">
          <w:rPr>
            <w:noProof/>
            <w:webHidden/>
          </w:rPr>
          <w:t>67</w:t>
        </w:r>
        <w:r w:rsidR="00EA7A8D" w:rsidRPr="00057099">
          <w:rPr>
            <w:noProof/>
            <w:webHidden/>
          </w:rPr>
          <w:fldChar w:fldCharType="end"/>
        </w:r>
      </w:hyperlink>
    </w:p>
    <w:p w14:paraId="515398DD" w14:textId="5F8A9311" w:rsidR="00EA7A8D" w:rsidRPr="00057099" w:rsidRDefault="0009126C">
      <w:pPr>
        <w:pStyle w:val="TOC2"/>
        <w:rPr>
          <w:rFonts w:asciiTheme="minorHAnsi" w:hAnsiTheme="minorHAnsi" w:cstheme="minorBidi"/>
          <w:noProof/>
          <w:color w:val="auto"/>
          <w:szCs w:val="22"/>
          <w:lang w:eastAsia="nl-NL"/>
        </w:rPr>
      </w:pPr>
      <w:hyperlink w:anchor="_Toc54965528" w:history="1">
        <w:r w:rsidR="00EA7A8D" w:rsidRPr="00057099">
          <w:rPr>
            <w:rStyle w:val="Hyperlink"/>
            <w:noProof/>
          </w:rPr>
          <w:t>11.5</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_Toc54965528 \h </w:instrText>
        </w:r>
        <w:r w:rsidR="00EA7A8D" w:rsidRPr="00057099">
          <w:rPr>
            <w:noProof/>
            <w:webHidden/>
          </w:rPr>
        </w:r>
        <w:r w:rsidR="00EA7A8D" w:rsidRPr="00057099">
          <w:rPr>
            <w:noProof/>
            <w:webHidden/>
          </w:rPr>
          <w:fldChar w:fldCharType="separate"/>
        </w:r>
        <w:r w:rsidR="00057099">
          <w:rPr>
            <w:noProof/>
            <w:webHidden/>
          </w:rPr>
          <w:t>68</w:t>
        </w:r>
        <w:r w:rsidR="00EA7A8D" w:rsidRPr="00057099">
          <w:rPr>
            <w:noProof/>
            <w:webHidden/>
          </w:rPr>
          <w:fldChar w:fldCharType="end"/>
        </w:r>
      </w:hyperlink>
    </w:p>
    <w:p w14:paraId="0F1C4A34" w14:textId="3AA1C728" w:rsidR="00EA7A8D" w:rsidRPr="00057099" w:rsidRDefault="0009126C">
      <w:pPr>
        <w:pStyle w:val="TOC2"/>
        <w:rPr>
          <w:rFonts w:asciiTheme="minorHAnsi" w:hAnsiTheme="minorHAnsi" w:cstheme="minorBidi"/>
          <w:noProof/>
          <w:color w:val="auto"/>
          <w:szCs w:val="22"/>
          <w:lang w:eastAsia="nl-NL"/>
        </w:rPr>
      </w:pPr>
      <w:hyperlink w:anchor="_Toc54965529" w:history="1">
        <w:r w:rsidR="00EA7A8D" w:rsidRPr="00057099">
          <w:rPr>
            <w:rStyle w:val="Hyperlink"/>
            <w:noProof/>
          </w:rPr>
          <w:t>11.6</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_Toc54965529 \h </w:instrText>
        </w:r>
        <w:r w:rsidR="00EA7A8D" w:rsidRPr="00057099">
          <w:rPr>
            <w:noProof/>
            <w:webHidden/>
          </w:rPr>
        </w:r>
        <w:r w:rsidR="00EA7A8D" w:rsidRPr="00057099">
          <w:rPr>
            <w:noProof/>
            <w:webHidden/>
          </w:rPr>
          <w:fldChar w:fldCharType="separate"/>
        </w:r>
        <w:r w:rsidR="00057099">
          <w:rPr>
            <w:noProof/>
            <w:webHidden/>
          </w:rPr>
          <w:t>69</w:t>
        </w:r>
        <w:r w:rsidR="00EA7A8D" w:rsidRPr="00057099">
          <w:rPr>
            <w:noProof/>
            <w:webHidden/>
          </w:rPr>
          <w:fldChar w:fldCharType="end"/>
        </w:r>
      </w:hyperlink>
    </w:p>
    <w:p w14:paraId="4B57604B" w14:textId="2E868A19" w:rsidR="00EA7A8D" w:rsidRPr="00057099" w:rsidRDefault="0009126C">
      <w:pPr>
        <w:pStyle w:val="TOC2"/>
        <w:rPr>
          <w:rFonts w:asciiTheme="minorHAnsi" w:hAnsiTheme="minorHAnsi" w:cstheme="minorBidi"/>
          <w:noProof/>
          <w:color w:val="auto"/>
          <w:szCs w:val="22"/>
          <w:lang w:eastAsia="nl-NL"/>
        </w:rPr>
      </w:pPr>
      <w:hyperlink w:anchor="_Toc54965530" w:history="1">
        <w:r w:rsidR="00EA7A8D" w:rsidRPr="00057099">
          <w:rPr>
            <w:rStyle w:val="Hyperlink"/>
            <w:noProof/>
          </w:rPr>
          <w:t>11.7</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_Toc54965530 \h </w:instrText>
        </w:r>
        <w:r w:rsidR="00EA7A8D" w:rsidRPr="00057099">
          <w:rPr>
            <w:noProof/>
            <w:webHidden/>
          </w:rPr>
        </w:r>
        <w:r w:rsidR="00EA7A8D" w:rsidRPr="00057099">
          <w:rPr>
            <w:noProof/>
            <w:webHidden/>
          </w:rPr>
          <w:fldChar w:fldCharType="separate"/>
        </w:r>
        <w:r w:rsidR="00057099">
          <w:rPr>
            <w:noProof/>
            <w:webHidden/>
          </w:rPr>
          <w:t>69</w:t>
        </w:r>
        <w:r w:rsidR="00EA7A8D" w:rsidRPr="00057099">
          <w:rPr>
            <w:noProof/>
            <w:webHidden/>
          </w:rPr>
          <w:fldChar w:fldCharType="end"/>
        </w:r>
      </w:hyperlink>
    </w:p>
    <w:p w14:paraId="7215E7F2" w14:textId="38B33CC0" w:rsidR="00EA7A8D" w:rsidRPr="00057099" w:rsidRDefault="0009126C">
      <w:pPr>
        <w:pStyle w:val="TOC1"/>
        <w:rPr>
          <w:rFonts w:asciiTheme="minorHAnsi" w:hAnsiTheme="minorHAnsi" w:cstheme="minorBidi"/>
          <w:b w:val="0"/>
          <w:noProof/>
          <w:color w:val="auto"/>
          <w:sz w:val="22"/>
          <w:szCs w:val="22"/>
          <w:lang w:eastAsia="nl-NL"/>
        </w:rPr>
      </w:pPr>
      <w:hyperlink w:anchor="_Toc54965531" w:history="1">
        <w:r w:rsidR="00EA7A8D" w:rsidRPr="00057099">
          <w:rPr>
            <w:rStyle w:val="Hyperlink"/>
            <w:noProof/>
          </w:rPr>
          <w:t>12</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Retourslibpompen nabezinktank 2</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_Toc54965531 \h </w:instrText>
        </w:r>
        <w:r w:rsidR="00EA7A8D" w:rsidRPr="00057099">
          <w:rPr>
            <w:noProof/>
            <w:webHidden/>
          </w:rPr>
        </w:r>
        <w:r w:rsidR="00EA7A8D" w:rsidRPr="00057099">
          <w:rPr>
            <w:noProof/>
            <w:webHidden/>
          </w:rPr>
          <w:fldChar w:fldCharType="separate"/>
        </w:r>
        <w:r w:rsidR="00057099">
          <w:rPr>
            <w:noProof/>
            <w:webHidden/>
          </w:rPr>
          <w:t>70</w:t>
        </w:r>
        <w:r w:rsidR="00EA7A8D" w:rsidRPr="00057099">
          <w:rPr>
            <w:noProof/>
            <w:webHidden/>
          </w:rPr>
          <w:fldChar w:fldCharType="end"/>
        </w:r>
      </w:hyperlink>
    </w:p>
    <w:p w14:paraId="4D7032CA" w14:textId="439A4940" w:rsidR="00EA7A8D" w:rsidRPr="00057099" w:rsidRDefault="0009126C">
      <w:pPr>
        <w:pStyle w:val="TOC2"/>
        <w:rPr>
          <w:rFonts w:asciiTheme="minorHAnsi" w:hAnsiTheme="minorHAnsi" w:cstheme="minorBidi"/>
          <w:noProof/>
          <w:color w:val="auto"/>
          <w:szCs w:val="22"/>
          <w:lang w:eastAsia="nl-NL"/>
        </w:rPr>
      </w:pPr>
      <w:hyperlink w:anchor="_Toc54965532" w:history="1">
        <w:r w:rsidR="00EA7A8D" w:rsidRPr="00057099">
          <w:rPr>
            <w:rStyle w:val="Hyperlink"/>
            <w:noProof/>
          </w:rPr>
          <w:t>12.1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_Toc54965532 \h </w:instrText>
        </w:r>
        <w:r w:rsidR="00EA7A8D" w:rsidRPr="00057099">
          <w:rPr>
            <w:noProof/>
            <w:webHidden/>
          </w:rPr>
        </w:r>
        <w:r w:rsidR="00EA7A8D" w:rsidRPr="00057099">
          <w:rPr>
            <w:noProof/>
            <w:webHidden/>
          </w:rPr>
          <w:fldChar w:fldCharType="separate"/>
        </w:r>
        <w:r w:rsidR="00057099">
          <w:rPr>
            <w:noProof/>
            <w:webHidden/>
          </w:rPr>
          <w:t>70</w:t>
        </w:r>
        <w:r w:rsidR="00EA7A8D" w:rsidRPr="00057099">
          <w:rPr>
            <w:noProof/>
            <w:webHidden/>
          </w:rPr>
          <w:fldChar w:fldCharType="end"/>
        </w:r>
      </w:hyperlink>
    </w:p>
    <w:p w14:paraId="64593D3B" w14:textId="3AAC5A87" w:rsidR="00EA7A8D" w:rsidRPr="00057099" w:rsidRDefault="0009126C">
      <w:pPr>
        <w:pStyle w:val="TOC2"/>
        <w:rPr>
          <w:rFonts w:asciiTheme="minorHAnsi" w:hAnsiTheme="minorHAnsi" w:cstheme="minorBidi"/>
          <w:noProof/>
          <w:color w:val="auto"/>
          <w:szCs w:val="22"/>
          <w:lang w:eastAsia="nl-NL"/>
        </w:rPr>
      </w:pPr>
      <w:hyperlink w:anchor="_Toc54965533" w:history="1">
        <w:r w:rsidR="00EA7A8D" w:rsidRPr="00057099">
          <w:rPr>
            <w:rStyle w:val="Hyperlink"/>
            <w:noProof/>
          </w:rPr>
          <w:t>12.2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_Toc54965533 \h </w:instrText>
        </w:r>
        <w:r w:rsidR="00EA7A8D" w:rsidRPr="00057099">
          <w:rPr>
            <w:noProof/>
            <w:webHidden/>
          </w:rPr>
        </w:r>
        <w:r w:rsidR="00EA7A8D" w:rsidRPr="00057099">
          <w:rPr>
            <w:noProof/>
            <w:webHidden/>
          </w:rPr>
          <w:fldChar w:fldCharType="separate"/>
        </w:r>
        <w:r w:rsidR="00057099">
          <w:rPr>
            <w:noProof/>
            <w:webHidden/>
          </w:rPr>
          <w:t>70</w:t>
        </w:r>
        <w:r w:rsidR="00EA7A8D" w:rsidRPr="00057099">
          <w:rPr>
            <w:noProof/>
            <w:webHidden/>
          </w:rPr>
          <w:fldChar w:fldCharType="end"/>
        </w:r>
      </w:hyperlink>
    </w:p>
    <w:p w14:paraId="4E8EF612" w14:textId="538B2DCF" w:rsidR="00EA7A8D" w:rsidRPr="00057099" w:rsidRDefault="0009126C">
      <w:pPr>
        <w:pStyle w:val="TOC2"/>
        <w:rPr>
          <w:rFonts w:asciiTheme="minorHAnsi" w:hAnsiTheme="minorHAnsi" w:cstheme="minorBidi"/>
          <w:noProof/>
          <w:color w:val="auto"/>
          <w:szCs w:val="22"/>
          <w:lang w:eastAsia="nl-NL"/>
        </w:rPr>
      </w:pPr>
      <w:hyperlink w:anchor="_Toc54965534" w:history="1">
        <w:r w:rsidR="00EA7A8D" w:rsidRPr="00057099">
          <w:rPr>
            <w:rStyle w:val="Hyperlink"/>
            <w:noProof/>
          </w:rPr>
          <w:t>12.3</w:t>
        </w:r>
        <w:r w:rsidR="00EA7A8D" w:rsidRPr="00057099">
          <w:rPr>
            <w:rFonts w:asciiTheme="minorHAnsi" w:hAnsiTheme="minorHAnsi" w:cstheme="minorBidi"/>
            <w:noProof/>
            <w:color w:val="auto"/>
            <w:szCs w:val="22"/>
            <w:lang w:eastAsia="nl-NL"/>
          </w:rPr>
          <w:tab/>
        </w:r>
        <w:r w:rsidR="00EA7A8D" w:rsidRPr="00057099">
          <w:rPr>
            <w:rStyle w:val="Hyperlink"/>
            <w:noProof/>
          </w:rPr>
          <w: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_Toc54965534 \h </w:instrText>
        </w:r>
        <w:r w:rsidR="00EA7A8D" w:rsidRPr="00057099">
          <w:rPr>
            <w:noProof/>
            <w:webHidden/>
          </w:rPr>
        </w:r>
        <w:r w:rsidR="00EA7A8D" w:rsidRPr="00057099">
          <w:rPr>
            <w:noProof/>
            <w:webHidden/>
          </w:rPr>
          <w:fldChar w:fldCharType="separate"/>
        </w:r>
        <w:r w:rsidR="00057099">
          <w:rPr>
            <w:noProof/>
            <w:webHidden/>
          </w:rPr>
          <w:t>70</w:t>
        </w:r>
        <w:r w:rsidR="00EA7A8D" w:rsidRPr="00057099">
          <w:rPr>
            <w:noProof/>
            <w:webHidden/>
          </w:rPr>
          <w:fldChar w:fldCharType="end"/>
        </w:r>
      </w:hyperlink>
    </w:p>
    <w:p w14:paraId="5D82F11F" w14:textId="6A5DE055" w:rsidR="00EA7A8D" w:rsidRPr="00057099" w:rsidRDefault="0009126C">
      <w:pPr>
        <w:pStyle w:val="TOC2"/>
        <w:rPr>
          <w:rFonts w:asciiTheme="minorHAnsi" w:hAnsiTheme="minorHAnsi" w:cstheme="minorBidi"/>
          <w:noProof/>
          <w:color w:val="auto"/>
          <w:szCs w:val="22"/>
          <w:lang w:eastAsia="nl-NL"/>
        </w:rPr>
      </w:pPr>
      <w:hyperlink w:anchor="_Toc54965535" w:history="1">
        <w:r w:rsidR="00EA7A8D" w:rsidRPr="00057099">
          <w:rPr>
            <w:rStyle w:val="Hyperlink"/>
            <w:noProof/>
          </w:rPr>
          <w:t>12.4</w:t>
        </w:r>
        <w:r w:rsidR="00EA7A8D" w:rsidRPr="00057099">
          <w:rPr>
            <w:rFonts w:asciiTheme="minorHAnsi" w:hAnsiTheme="minorHAnsi" w:cstheme="minorBidi"/>
            <w:noProof/>
            <w:color w:val="auto"/>
            <w:szCs w:val="22"/>
            <w:lang w:eastAsia="nl-NL"/>
          </w:rPr>
          <w:tab/>
        </w:r>
        <w:r w:rsidR="00EA7A8D" w:rsidRPr="00057099">
          <w:rPr>
            <w:rStyle w:val="Hyperlink"/>
            <w:noProof/>
          </w:rPr>
          <w:t>Leidingwerk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_Toc54965535 \h </w:instrText>
        </w:r>
        <w:r w:rsidR="00EA7A8D" w:rsidRPr="00057099">
          <w:rPr>
            <w:noProof/>
            <w:webHidden/>
          </w:rPr>
        </w:r>
        <w:r w:rsidR="00EA7A8D" w:rsidRPr="00057099">
          <w:rPr>
            <w:noProof/>
            <w:webHidden/>
          </w:rPr>
          <w:fldChar w:fldCharType="separate"/>
        </w:r>
        <w:r w:rsidR="00057099">
          <w:rPr>
            <w:noProof/>
            <w:webHidden/>
          </w:rPr>
          <w:t>71</w:t>
        </w:r>
        <w:r w:rsidR="00EA7A8D" w:rsidRPr="00057099">
          <w:rPr>
            <w:noProof/>
            <w:webHidden/>
          </w:rPr>
          <w:fldChar w:fldCharType="end"/>
        </w:r>
      </w:hyperlink>
    </w:p>
    <w:p w14:paraId="03691146" w14:textId="366FED1B" w:rsidR="00EA7A8D" w:rsidRPr="00057099" w:rsidRDefault="0009126C">
      <w:pPr>
        <w:pStyle w:val="TOC2"/>
        <w:rPr>
          <w:rFonts w:asciiTheme="minorHAnsi" w:hAnsiTheme="minorHAnsi" w:cstheme="minorBidi"/>
          <w:noProof/>
          <w:color w:val="auto"/>
          <w:szCs w:val="22"/>
          <w:lang w:eastAsia="nl-NL"/>
        </w:rPr>
      </w:pPr>
      <w:hyperlink w:anchor="_Toc54965536" w:history="1">
        <w:r w:rsidR="00EA7A8D" w:rsidRPr="00057099">
          <w:rPr>
            <w:rStyle w:val="Hyperlink"/>
            <w:noProof/>
          </w:rPr>
          <w:t>12.5</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_Toc54965536 \h </w:instrText>
        </w:r>
        <w:r w:rsidR="00EA7A8D" w:rsidRPr="00057099">
          <w:rPr>
            <w:noProof/>
            <w:webHidden/>
          </w:rPr>
        </w:r>
        <w:r w:rsidR="00EA7A8D" w:rsidRPr="00057099">
          <w:rPr>
            <w:noProof/>
            <w:webHidden/>
          </w:rPr>
          <w:fldChar w:fldCharType="separate"/>
        </w:r>
        <w:r w:rsidR="00057099">
          <w:rPr>
            <w:noProof/>
            <w:webHidden/>
          </w:rPr>
          <w:t>72</w:t>
        </w:r>
        <w:r w:rsidR="00EA7A8D" w:rsidRPr="00057099">
          <w:rPr>
            <w:noProof/>
            <w:webHidden/>
          </w:rPr>
          <w:fldChar w:fldCharType="end"/>
        </w:r>
      </w:hyperlink>
    </w:p>
    <w:p w14:paraId="70C86A31" w14:textId="22F630F0" w:rsidR="00EA7A8D" w:rsidRPr="00057099" w:rsidRDefault="0009126C">
      <w:pPr>
        <w:pStyle w:val="TOC2"/>
        <w:rPr>
          <w:rFonts w:asciiTheme="minorHAnsi" w:hAnsiTheme="minorHAnsi" w:cstheme="minorBidi"/>
          <w:noProof/>
          <w:color w:val="auto"/>
          <w:szCs w:val="22"/>
          <w:lang w:eastAsia="nl-NL"/>
        </w:rPr>
      </w:pPr>
      <w:hyperlink w:anchor="_Toc54965537" w:history="1">
        <w:r w:rsidR="00EA7A8D" w:rsidRPr="00057099">
          <w:rPr>
            <w:rStyle w:val="Hyperlink"/>
            <w:noProof/>
          </w:rPr>
          <w:t>12.6</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_Toc54965537 \h </w:instrText>
        </w:r>
        <w:r w:rsidR="00EA7A8D" w:rsidRPr="00057099">
          <w:rPr>
            <w:noProof/>
            <w:webHidden/>
          </w:rPr>
        </w:r>
        <w:r w:rsidR="00EA7A8D" w:rsidRPr="00057099">
          <w:rPr>
            <w:noProof/>
            <w:webHidden/>
          </w:rPr>
          <w:fldChar w:fldCharType="separate"/>
        </w:r>
        <w:r w:rsidR="00057099">
          <w:rPr>
            <w:noProof/>
            <w:webHidden/>
          </w:rPr>
          <w:t>72</w:t>
        </w:r>
        <w:r w:rsidR="00EA7A8D" w:rsidRPr="00057099">
          <w:rPr>
            <w:noProof/>
            <w:webHidden/>
          </w:rPr>
          <w:fldChar w:fldCharType="end"/>
        </w:r>
      </w:hyperlink>
    </w:p>
    <w:p w14:paraId="539EC9BE" w14:textId="3DF34D94" w:rsidR="00EA7A8D" w:rsidRPr="00057099" w:rsidRDefault="0009126C">
      <w:pPr>
        <w:pStyle w:val="TOC2"/>
        <w:rPr>
          <w:rFonts w:asciiTheme="minorHAnsi" w:hAnsiTheme="minorHAnsi" w:cstheme="minorBidi"/>
          <w:noProof/>
          <w:color w:val="auto"/>
          <w:szCs w:val="22"/>
          <w:lang w:eastAsia="nl-NL"/>
        </w:rPr>
      </w:pPr>
      <w:hyperlink w:anchor="_Toc54965538" w:history="1">
        <w:r w:rsidR="00EA7A8D" w:rsidRPr="00057099">
          <w:rPr>
            <w:rStyle w:val="Hyperlink"/>
            <w:noProof/>
          </w:rPr>
          <w:t>12.7</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_Toc54965538 \h </w:instrText>
        </w:r>
        <w:r w:rsidR="00EA7A8D" w:rsidRPr="00057099">
          <w:rPr>
            <w:noProof/>
            <w:webHidden/>
          </w:rPr>
        </w:r>
        <w:r w:rsidR="00EA7A8D" w:rsidRPr="00057099">
          <w:rPr>
            <w:noProof/>
            <w:webHidden/>
          </w:rPr>
          <w:fldChar w:fldCharType="separate"/>
        </w:r>
        <w:r w:rsidR="00057099">
          <w:rPr>
            <w:noProof/>
            <w:webHidden/>
          </w:rPr>
          <w:t>73</w:t>
        </w:r>
        <w:r w:rsidR="00EA7A8D" w:rsidRPr="00057099">
          <w:rPr>
            <w:noProof/>
            <w:webHidden/>
          </w:rPr>
          <w:fldChar w:fldCharType="end"/>
        </w:r>
      </w:hyperlink>
    </w:p>
    <w:p w14:paraId="0DAE6641" w14:textId="622C7BF1" w:rsidR="00EA7A8D" w:rsidRPr="00057099" w:rsidRDefault="0009126C">
      <w:pPr>
        <w:pStyle w:val="TOC1"/>
        <w:rPr>
          <w:rFonts w:asciiTheme="minorHAnsi" w:hAnsiTheme="minorHAnsi" w:cstheme="minorBidi"/>
          <w:b w:val="0"/>
          <w:noProof/>
          <w:color w:val="auto"/>
          <w:sz w:val="22"/>
          <w:szCs w:val="22"/>
          <w:lang w:eastAsia="nl-NL"/>
        </w:rPr>
      </w:pPr>
      <w:hyperlink w:anchor="_Toc54965539" w:history="1">
        <w:r w:rsidR="00EA7A8D" w:rsidRPr="00057099">
          <w:rPr>
            <w:rStyle w:val="Hyperlink"/>
            <w:noProof/>
          </w:rPr>
          <w:t>13</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Surplusslibpomp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_Toc54965539 \h </w:instrText>
        </w:r>
        <w:r w:rsidR="00EA7A8D" w:rsidRPr="00057099">
          <w:rPr>
            <w:noProof/>
            <w:webHidden/>
          </w:rPr>
        </w:r>
        <w:r w:rsidR="00EA7A8D" w:rsidRPr="00057099">
          <w:rPr>
            <w:noProof/>
            <w:webHidden/>
          </w:rPr>
          <w:fldChar w:fldCharType="separate"/>
        </w:r>
        <w:r w:rsidR="00057099">
          <w:rPr>
            <w:noProof/>
            <w:webHidden/>
          </w:rPr>
          <w:t>74</w:t>
        </w:r>
        <w:r w:rsidR="00EA7A8D" w:rsidRPr="00057099">
          <w:rPr>
            <w:noProof/>
            <w:webHidden/>
          </w:rPr>
          <w:fldChar w:fldCharType="end"/>
        </w:r>
      </w:hyperlink>
    </w:p>
    <w:p w14:paraId="76957220" w14:textId="75222FC5" w:rsidR="00EA7A8D" w:rsidRPr="00057099" w:rsidRDefault="0009126C">
      <w:pPr>
        <w:pStyle w:val="TOC2"/>
        <w:rPr>
          <w:rFonts w:asciiTheme="minorHAnsi" w:hAnsiTheme="minorHAnsi" w:cstheme="minorBidi"/>
          <w:noProof/>
          <w:color w:val="auto"/>
          <w:szCs w:val="22"/>
          <w:lang w:eastAsia="nl-NL"/>
        </w:rPr>
      </w:pPr>
      <w:hyperlink w:anchor="_Toc54965540" w:history="1">
        <w:r w:rsidR="00EA7A8D" w:rsidRPr="00057099">
          <w:rPr>
            <w:rStyle w:val="Hyperlink"/>
            <w:noProof/>
          </w:rPr>
          <w:t>13.1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_Toc54965540 \h </w:instrText>
        </w:r>
        <w:r w:rsidR="00EA7A8D" w:rsidRPr="00057099">
          <w:rPr>
            <w:noProof/>
            <w:webHidden/>
          </w:rPr>
        </w:r>
        <w:r w:rsidR="00EA7A8D" w:rsidRPr="00057099">
          <w:rPr>
            <w:noProof/>
            <w:webHidden/>
          </w:rPr>
          <w:fldChar w:fldCharType="separate"/>
        </w:r>
        <w:r w:rsidR="00057099">
          <w:rPr>
            <w:noProof/>
            <w:webHidden/>
          </w:rPr>
          <w:t>74</w:t>
        </w:r>
        <w:r w:rsidR="00EA7A8D" w:rsidRPr="00057099">
          <w:rPr>
            <w:noProof/>
            <w:webHidden/>
          </w:rPr>
          <w:fldChar w:fldCharType="end"/>
        </w:r>
      </w:hyperlink>
    </w:p>
    <w:p w14:paraId="5E481D66" w14:textId="0A94C0FA" w:rsidR="00EA7A8D" w:rsidRPr="00057099" w:rsidRDefault="0009126C">
      <w:pPr>
        <w:pStyle w:val="TOC2"/>
        <w:rPr>
          <w:rFonts w:asciiTheme="minorHAnsi" w:hAnsiTheme="minorHAnsi" w:cstheme="minorBidi"/>
          <w:noProof/>
          <w:color w:val="auto"/>
          <w:szCs w:val="22"/>
          <w:lang w:eastAsia="nl-NL"/>
        </w:rPr>
      </w:pPr>
      <w:hyperlink w:anchor="_Toc54965541" w:history="1">
        <w:r w:rsidR="00EA7A8D" w:rsidRPr="00057099">
          <w:rPr>
            <w:rStyle w:val="Hyperlink"/>
            <w:noProof/>
          </w:rPr>
          <w:t>13.2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_Toc54965541 \h </w:instrText>
        </w:r>
        <w:r w:rsidR="00EA7A8D" w:rsidRPr="00057099">
          <w:rPr>
            <w:noProof/>
            <w:webHidden/>
          </w:rPr>
        </w:r>
        <w:r w:rsidR="00EA7A8D" w:rsidRPr="00057099">
          <w:rPr>
            <w:noProof/>
            <w:webHidden/>
          </w:rPr>
          <w:fldChar w:fldCharType="separate"/>
        </w:r>
        <w:r w:rsidR="00057099">
          <w:rPr>
            <w:noProof/>
            <w:webHidden/>
          </w:rPr>
          <w:t>74</w:t>
        </w:r>
        <w:r w:rsidR="00EA7A8D" w:rsidRPr="00057099">
          <w:rPr>
            <w:noProof/>
            <w:webHidden/>
          </w:rPr>
          <w:fldChar w:fldCharType="end"/>
        </w:r>
      </w:hyperlink>
    </w:p>
    <w:p w14:paraId="0F9CC1ED" w14:textId="51823B7A" w:rsidR="00EA7A8D" w:rsidRPr="00057099" w:rsidRDefault="0009126C">
      <w:pPr>
        <w:pStyle w:val="TOC2"/>
        <w:rPr>
          <w:rFonts w:asciiTheme="minorHAnsi" w:hAnsiTheme="minorHAnsi" w:cstheme="minorBidi"/>
          <w:noProof/>
          <w:color w:val="auto"/>
          <w:szCs w:val="22"/>
          <w:lang w:eastAsia="nl-NL"/>
        </w:rPr>
      </w:pPr>
      <w:hyperlink w:anchor="_Toc54965542" w:history="1">
        <w:r w:rsidR="00EA7A8D" w:rsidRPr="00057099">
          <w:rPr>
            <w:rStyle w:val="Hyperlink"/>
            <w:noProof/>
          </w:rPr>
          <w:t>13.3</w:t>
        </w:r>
        <w:r w:rsidR="00EA7A8D" w:rsidRPr="00057099">
          <w:rPr>
            <w:rFonts w:asciiTheme="minorHAnsi" w:hAnsiTheme="minorHAnsi" w:cstheme="minorBidi"/>
            <w:noProof/>
            <w:color w:val="auto"/>
            <w:szCs w:val="22"/>
            <w:lang w:eastAsia="nl-NL"/>
          </w:rPr>
          <w:tab/>
        </w:r>
        <w:r w:rsidR="00EA7A8D" w:rsidRPr="00057099">
          <w:rPr>
            <w:rStyle w:val="Hyperlink"/>
            <w:noProof/>
          </w:rPr>
          <w: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_Toc54965542 \h </w:instrText>
        </w:r>
        <w:r w:rsidR="00EA7A8D" w:rsidRPr="00057099">
          <w:rPr>
            <w:noProof/>
            <w:webHidden/>
          </w:rPr>
        </w:r>
        <w:r w:rsidR="00EA7A8D" w:rsidRPr="00057099">
          <w:rPr>
            <w:noProof/>
            <w:webHidden/>
          </w:rPr>
          <w:fldChar w:fldCharType="separate"/>
        </w:r>
        <w:r w:rsidR="00057099">
          <w:rPr>
            <w:noProof/>
            <w:webHidden/>
          </w:rPr>
          <w:t>74</w:t>
        </w:r>
        <w:r w:rsidR="00EA7A8D" w:rsidRPr="00057099">
          <w:rPr>
            <w:noProof/>
            <w:webHidden/>
          </w:rPr>
          <w:fldChar w:fldCharType="end"/>
        </w:r>
      </w:hyperlink>
    </w:p>
    <w:p w14:paraId="0BC85BD8" w14:textId="3D9F8AAE" w:rsidR="00EA7A8D" w:rsidRPr="00057099" w:rsidRDefault="0009126C">
      <w:pPr>
        <w:pStyle w:val="TOC2"/>
        <w:rPr>
          <w:rFonts w:asciiTheme="minorHAnsi" w:hAnsiTheme="minorHAnsi" w:cstheme="minorBidi"/>
          <w:noProof/>
          <w:color w:val="auto"/>
          <w:szCs w:val="22"/>
          <w:lang w:eastAsia="nl-NL"/>
        </w:rPr>
      </w:pPr>
      <w:hyperlink w:anchor="_Toc54965543" w:history="1">
        <w:r w:rsidR="00EA7A8D" w:rsidRPr="00057099">
          <w:rPr>
            <w:rStyle w:val="Hyperlink"/>
            <w:noProof/>
          </w:rPr>
          <w:t>13.4</w:t>
        </w:r>
        <w:r w:rsidR="00EA7A8D" w:rsidRPr="00057099">
          <w:rPr>
            <w:rFonts w:asciiTheme="minorHAnsi" w:hAnsiTheme="minorHAnsi" w:cstheme="minorBidi"/>
            <w:noProof/>
            <w:color w:val="auto"/>
            <w:szCs w:val="22"/>
            <w:lang w:eastAsia="nl-NL"/>
          </w:rPr>
          <w:tab/>
        </w:r>
        <w:r w:rsidR="00EA7A8D" w:rsidRPr="00057099">
          <w:rPr>
            <w:rStyle w:val="Hyperlink"/>
            <w:noProof/>
          </w:rPr>
          <w:t>Leidingwerk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_Toc54965543 \h </w:instrText>
        </w:r>
        <w:r w:rsidR="00EA7A8D" w:rsidRPr="00057099">
          <w:rPr>
            <w:noProof/>
            <w:webHidden/>
          </w:rPr>
        </w:r>
        <w:r w:rsidR="00EA7A8D" w:rsidRPr="00057099">
          <w:rPr>
            <w:noProof/>
            <w:webHidden/>
          </w:rPr>
          <w:fldChar w:fldCharType="separate"/>
        </w:r>
        <w:r w:rsidR="00057099">
          <w:rPr>
            <w:noProof/>
            <w:webHidden/>
          </w:rPr>
          <w:t>75</w:t>
        </w:r>
        <w:r w:rsidR="00EA7A8D" w:rsidRPr="00057099">
          <w:rPr>
            <w:noProof/>
            <w:webHidden/>
          </w:rPr>
          <w:fldChar w:fldCharType="end"/>
        </w:r>
      </w:hyperlink>
    </w:p>
    <w:p w14:paraId="20783088" w14:textId="5FEDDE3F" w:rsidR="00EA7A8D" w:rsidRPr="00057099" w:rsidRDefault="0009126C">
      <w:pPr>
        <w:pStyle w:val="TOC2"/>
        <w:rPr>
          <w:rFonts w:asciiTheme="minorHAnsi" w:hAnsiTheme="minorHAnsi" w:cstheme="minorBidi"/>
          <w:noProof/>
          <w:color w:val="auto"/>
          <w:szCs w:val="22"/>
          <w:lang w:eastAsia="nl-NL"/>
        </w:rPr>
      </w:pPr>
      <w:hyperlink w:anchor="_Toc54965544" w:history="1">
        <w:r w:rsidR="00EA7A8D" w:rsidRPr="00057099">
          <w:rPr>
            <w:rStyle w:val="Hyperlink"/>
            <w:noProof/>
          </w:rPr>
          <w:t>13.5</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_Toc54965544 \h </w:instrText>
        </w:r>
        <w:r w:rsidR="00EA7A8D" w:rsidRPr="00057099">
          <w:rPr>
            <w:noProof/>
            <w:webHidden/>
          </w:rPr>
        </w:r>
        <w:r w:rsidR="00EA7A8D" w:rsidRPr="00057099">
          <w:rPr>
            <w:noProof/>
            <w:webHidden/>
          </w:rPr>
          <w:fldChar w:fldCharType="separate"/>
        </w:r>
        <w:r w:rsidR="00057099">
          <w:rPr>
            <w:noProof/>
            <w:webHidden/>
          </w:rPr>
          <w:t>76</w:t>
        </w:r>
        <w:r w:rsidR="00EA7A8D" w:rsidRPr="00057099">
          <w:rPr>
            <w:noProof/>
            <w:webHidden/>
          </w:rPr>
          <w:fldChar w:fldCharType="end"/>
        </w:r>
      </w:hyperlink>
    </w:p>
    <w:p w14:paraId="3DEA9AB0" w14:textId="55D2141B" w:rsidR="00EA7A8D" w:rsidRPr="00057099" w:rsidRDefault="0009126C">
      <w:pPr>
        <w:pStyle w:val="TOC2"/>
        <w:rPr>
          <w:rFonts w:asciiTheme="minorHAnsi" w:hAnsiTheme="minorHAnsi" w:cstheme="minorBidi"/>
          <w:noProof/>
          <w:color w:val="auto"/>
          <w:szCs w:val="22"/>
          <w:lang w:eastAsia="nl-NL"/>
        </w:rPr>
      </w:pPr>
      <w:hyperlink w:anchor="_Toc54965545" w:history="1">
        <w:r w:rsidR="00EA7A8D" w:rsidRPr="00057099">
          <w:rPr>
            <w:rStyle w:val="Hyperlink"/>
            <w:noProof/>
          </w:rPr>
          <w:t>13.6</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_Toc54965545 \h </w:instrText>
        </w:r>
        <w:r w:rsidR="00EA7A8D" w:rsidRPr="00057099">
          <w:rPr>
            <w:noProof/>
            <w:webHidden/>
          </w:rPr>
        </w:r>
        <w:r w:rsidR="00EA7A8D" w:rsidRPr="00057099">
          <w:rPr>
            <w:noProof/>
            <w:webHidden/>
          </w:rPr>
          <w:fldChar w:fldCharType="separate"/>
        </w:r>
        <w:r w:rsidR="00057099">
          <w:rPr>
            <w:noProof/>
            <w:webHidden/>
          </w:rPr>
          <w:t>76</w:t>
        </w:r>
        <w:r w:rsidR="00EA7A8D" w:rsidRPr="00057099">
          <w:rPr>
            <w:noProof/>
            <w:webHidden/>
          </w:rPr>
          <w:fldChar w:fldCharType="end"/>
        </w:r>
      </w:hyperlink>
    </w:p>
    <w:p w14:paraId="6C3D1E23" w14:textId="5BD995FF" w:rsidR="00EA7A8D" w:rsidRPr="00057099" w:rsidRDefault="0009126C">
      <w:pPr>
        <w:pStyle w:val="TOC2"/>
        <w:rPr>
          <w:rFonts w:asciiTheme="minorHAnsi" w:hAnsiTheme="minorHAnsi" w:cstheme="minorBidi"/>
          <w:noProof/>
          <w:color w:val="auto"/>
          <w:szCs w:val="22"/>
          <w:lang w:eastAsia="nl-NL"/>
        </w:rPr>
      </w:pPr>
      <w:hyperlink w:anchor="_Toc54965546" w:history="1">
        <w:r w:rsidR="00EA7A8D" w:rsidRPr="00057099">
          <w:rPr>
            <w:rStyle w:val="Hyperlink"/>
            <w:noProof/>
          </w:rPr>
          <w:t>13.7</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_Toc54965546 \h </w:instrText>
        </w:r>
        <w:r w:rsidR="00EA7A8D" w:rsidRPr="00057099">
          <w:rPr>
            <w:noProof/>
            <w:webHidden/>
          </w:rPr>
        </w:r>
        <w:r w:rsidR="00EA7A8D" w:rsidRPr="00057099">
          <w:rPr>
            <w:noProof/>
            <w:webHidden/>
          </w:rPr>
          <w:fldChar w:fldCharType="separate"/>
        </w:r>
        <w:r w:rsidR="00057099">
          <w:rPr>
            <w:noProof/>
            <w:webHidden/>
          </w:rPr>
          <w:t>77</w:t>
        </w:r>
        <w:r w:rsidR="00EA7A8D" w:rsidRPr="00057099">
          <w:rPr>
            <w:noProof/>
            <w:webHidden/>
          </w:rPr>
          <w:fldChar w:fldCharType="end"/>
        </w:r>
      </w:hyperlink>
    </w:p>
    <w:p w14:paraId="7FBA1A80" w14:textId="00527F6C" w:rsidR="00EA7A8D" w:rsidRPr="00057099" w:rsidRDefault="0009126C">
      <w:pPr>
        <w:pStyle w:val="TOC1"/>
        <w:rPr>
          <w:rFonts w:asciiTheme="minorHAnsi" w:hAnsiTheme="minorHAnsi" w:cstheme="minorBidi"/>
          <w:b w:val="0"/>
          <w:noProof/>
          <w:color w:val="auto"/>
          <w:sz w:val="22"/>
          <w:szCs w:val="22"/>
          <w:lang w:eastAsia="nl-NL"/>
        </w:rPr>
      </w:pPr>
      <w:hyperlink w:anchor="_Toc54965547" w:history="1">
        <w:r w:rsidR="00EA7A8D" w:rsidRPr="00057099">
          <w:rPr>
            <w:rStyle w:val="Hyperlink"/>
            <w:noProof/>
          </w:rPr>
          <w:t>14</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Metaalzouten doseerinstallatie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_Toc54965547 \h </w:instrText>
        </w:r>
        <w:r w:rsidR="00EA7A8D" w:rsidRPr="00057099">
          <w:rPr>
            <w:noProof/>
            <w:webHidden/>
          </w:rPr>
        </w:r>
        <w:r w:rsidR="00EA7A8D" w:rsidRPr="00057099">
          <w:rPr>
            <w:noProof/>
            <w:webHidden/>
          </w:rPr>
          <w:fldChar w:fldCharType="separate"/>
        </w:r>
        <w:r w:rsidR="00057099">
          <w:rPr>
            <w:noProof/>
            <w:webHidden/>
          </w:rPr>
          <w:t>78</w:t>
        </w:r>
        <w:r w:rsidR="00EA7A8D" w:rsidRPr="00057099">
          <w:rPr>
            <w:noProof/>
            <w:webHidden/>
          </w:rPr>
          <w:fldChar w:fldCharType="end"/>
        </w:r>
      </w:hyperlink>
    </w:p>
    <w:p w14:paraId="21978F05" w14:textId="28676108" w:rsidR="00EA7A8D" w:rsidRPr="00057099" w:rsidRDefault="0009126C">
      <w:pPr>
        <w:pStyle w:val="TOC2"/>
        <w:rPr>
          <w:rFonts w:asciiTheme="minorHAnsi" w:hAnsiTheme="minorHAnsi" w:cstheme="minorBidi"/>
          <w:noProof/>
          <w:color w:val="auto"/>
          <w:szCs w:val="22"/>
          <w:lang w:eastAsia="nl-NL"/>
        </w:rPr>
      </w:pPr>
      <w:hyperlink w:anchor="_Toc54965548" w:history="1">
        <w:r w:rsidR="00EA7A8D" w:rsidRPr="00057099">
          <w:rPr>
            <w:rStyle w:val="Hyperlink"/>
            <w:noProof/>
          </w:rPr>
          <w:t>14.1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_Toc54965548 \h </w:instrText>
        </w:r>
        <w:r w:rsidR="00EA7A8D" w:rsidRPr="00057099">
          <w:rPr>
            <w:noProof/>
            <w:webHidden/>
          </w:rPr>
        </w:r>
        <w:r w:rsidR="00EA7A8D" w:rsidRPr="00057099">
          <w:rPr>
            <w:noProof/>
            <w:webHidden/>
          </w:rPr>
          <w:fldChar w:fldCharType="separate"/>
        </w:r>
        <w:r w:rsidR="00057099">
          <w:rPr>
            <w:noProof/>
            <w:webHidden/>
          </w:rPr>
          <w:t>78</w:t>
        </w:r>
        <w:r w:rsidR="00EA7A8D" w:rsidRPr="00057099">
          <w:rPr>
            <w:noProof/>
            <w:webHidden/>
          </w:rPr>
          <w:fldChar w:fldCharType="end"/>
        </w:r>
      </w:hyperlink>
    </w:p>
    <w:p w14:paraId="4E5689A8" w14:textId="6F5B3B7D" w:rsidR="00EA7A8D" w:rsidRPr="00057099" w:rsidRDefault="0009126C">
      <w:pPr>
        <w:pStyle w:val="TOC2"/>
        <w:rPr>
          <w:rFonts w:asciiTheme="minorHAnsi" w:hAnsiTheme="minorHAnsi" w:cstheme="minorBidi"/>
          <w:noProof/>
          <w:color w:val="auto"/>
          <w:szCs w:val="22"/>
          <w:lang w:eastAsia="nl-NL"/>
        </w:rPr>
      </w:pPr>
      <w:hyperlink w:anchor="_Toc54965549" w:history="1">
        <w:r w:rsidR="00EA7A8D" w:rsidRPr="00057099">
          <w:rPr>
            <w:rStyle w:val="Hyperlink"/>
            <w:noProof/>
          </w:rPr>
          <w:t>14.2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_Toc54965549 \h </w:instrText>
        </w:r>
        <w:r w:rsidR="00EA7A8D" w:rsidRPr="00057099">
          <w:rPr>
            <w:noProof/>
            <w:webHidden/>
          </w:rPr>
        </w:r>
        <w:r w:rsidR="00EA7A8D" w:rsidRPr="00057099">
          <w:rPr>
            <w:noProof/>
            <w:webHidden/>
          </w:rPr>
          <w:fldChar w:fldCharType="separate"/>
        </w:r>
        <w:r w:rsidR="00057099">
          <w:rPr>
            <w:noProof/>
            <w:webHidden/>
          </w:rPr>
          <w:t>78</w:t>
        </w:r>
        <w:r w:rsidR="00EA7A8D" w:rsidRPr="00057099">
          <w:rPr>
            <w:noProof/>
            <w:webHidden/>
          </w:rPr>
          <w:fldChar w:fldCharType="end"/>
        </w:r>
      </w:hyperlink>
    </w:p>
    <w:p w14:paraId="68EBDFE0" w14:textId="76BDBBE3" w:rsidR="00EA7A8D" w:rsidRPr="00057099" w:rsidRDefault="0009126C">
      <w:pPr>
        <w:pStyle w:val="TOC2"/>
        <w:rPr>
          <w:rFonts w:asciiTheme="minorHAnsi" w:hAnsiTheme="minorHAnsi" w:cstheme="minorBidi"/>
          <w:noProof/>
          <w:color w:val="auto"/>
          <w:szCs w:val="22"/>
          <w:lang w:eastAsia="nl-NL"/>
        </w:rPr>
      </w:pPr>
      <w:hyperlink w:anchor="_Toc54965550" w:history="1">
        <w:r w:rsidR="00EA7A8D" w:rsidRPr="00057099">
          <w:rPr>
            <w:rStyle w:val="Hyperlink"/>
            <w:noProof/>
          </w:rPr>
          <w:t>14.3</w:t>
        </w:r>
        <w:r w:rsidR="00EA7A8D" w:rsidRPr="00057099">
          <w:rPr>
            <w:rFonts w:asciiTheme="minorHAnsi" w:hAnsiTheme="minorHAnsi" w:cstheme="minorBidi"/>
            <w:noProof/>
            <w:color w:val="auto"/>
            <w:szCs w:val="22"/>
            <w:lang w:eastAsia="nl-NL"/>
          </w:rPr>
          <w:tab/>
        </w:r>
        <w:r w:rsidR="00EA7A8D" w:rsidRPr="00057099">
          <w:rPr>
            <w:rStyle w:val="Hyperlink"/>
            <w:noProof/>
          </w:rPr>
          <w:t>Ontwerpgegevens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_Toc54965550 \h </w:instrText>
        </w:r>
        <w:r w:rsidR="00EA7A8D" w:rsidRPr="00057099">
          <w:rPr>
            <w:noProof/>
            <w:webHidden/>
          </w:rPr>
        </w:r>
        <w:r w:rsidR="00EA7A8D" w:rsidRPr="00057099">
          <w:rPr>
            <w:noProof/>
            <w:webHidden/>
          </w:rPr>
          <w:fldChar w:fldCharType="separate"/>
        </w:r>
        <w:r w:rsidR="00057099">
          <w:rPr>
            <w:noProof/>
            <w:webHidden/>
          </w:rPr>
          <w:t>78</w:t>
        </w:r>
        <w:r w:rsidR="00EA7A8D" w:rsidRPr="00057099">
          <w:rPr>
            <w:noProof/>
            <w:webHidden/>
          </w:rPr>
          <w:fldChar w:fldCharType="end"/>
        </w:r>
      </w:hyperlink>
    </w:p>
    <w:p w14:paraId="3BF87927" w14:textId="46F3EECC" w:rsidR="00EA7A8D" w:rsidRPr="00057099" w:rsidRDefault="0009126C">
      <w:pPr>
        <w:pStyle w:val="TOC2"/>
        <w:rPr>
          <w:rFonts w:asciiTheme="minorHAnsi" w:hAnsiTheme="minorHAnsi" w:cstheme="minorBidi"/>
          <w:noProof/>
          <w:color w:val="auto"/>
          <w:szCs w:val="22"/>
          <w:lang w:eastAsia="nl-NL"/>
        </w:rPr>
      </w:pPr>
      <w:hyperlink w:anchor="_Toc54965551" w:history="1">
        <w:r w:rsidR="00EA7A8D" w:rsidRPr="00057099">
          <w:rPr>
            <w:rStyle w:val="Hyperlink"/>
            <w:noProof/>
          </w:rPr>
          <w:t>14.4</w:t>
        </w:r>
        <w:r w:rsidR="00EA7A8D" w:rsidRPr="00057099">
          <w:rPr>
            <w:rFonts w:asciiTheme="minorHAnsi" w:hAnsiTheme="minorHAnsi" w:cstheme="minorBidi"/>
            <w:noProof/>
            <w:color w:val="auto"/>
            <w:szCs w:val="22"/>
            <w:lang w:eastAsia="nl-NL"/>
          </w:rPr>
          <w:tab/>
        </w:r>
        <w:r w:rsidR="00EA7A8D" w:rsidRPr="00057099">
          <w:rPr>
            <w:rStyle w:val="Hyperlink"/>
            <w:noProof/>
          </w:rPr>
          <w:t>Opslagtank ijzerchloride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_Toc54965551 \h </w:instrText>
        </w:r>
        <w:r w:rsidR="00EA7A8D" w:rsidRPr="00057099">
          <w:rPr>
            <w:noProof/>
            <w:webHidden/>
          </w:rPr>
        </w:r>
        <w:r w:rsidR="00EA7A8D" w:rsidRPr="00057099">
          <w:rPr>
            <w:noProof/>
            <w:webHidden/>
          </w:rPr>
          <w:fldChar w:fldCharType="separate"/>
        </w:r>
        <w:r w:rsidR="00057099">
          <w:rPr>
            <w:noProof/>
            <w:webHidden/>
          </w:rPr>
          <w:t>78</w:t>
        </w:r>
        <w:r w:rsidR="00EA7A8D" w:rsidRPr="00057099">
          <w:rPr>
            <w:noProof/>
            <w:webHidden/>
          </w:rPr>
          <w:fldChar w:fldCharType="end"/>
        </w:r>
      </w:hyperlink>
    </w:p>
    <w:p w14:paraId="464CB2C5" w14:textId="4CFD7774" w:rsidR="00EA7A8D" w:rsidRPr="00057099" w:rsidRDefault="0009126C">
      <w:pPr>
        <w:pStyle w:val="TOC2"/>
        <w:rPr>
          <w:rFonts w:asciiTheme="minorHAnsi" w:hAnsiTheme="minorHAnsi" w:cstheme="minorBidi"/>
          <w:noProof/>
          <w:color w:val="auto"/>
          <w:szCs w:val="22"/>
          <w:lang w:eastAsia="nl-NL"/>
        </w:rPr>
      </w:pPr>
      <w:hyperlink w:anchor="_Toc54965552" w:history="1">
        <w:r w:rsidR="00EA7A8D" w:rsidRPr="00057099">
          <w:rPr>
            <w:rStyle w:val="Hyperlink"/>
            <w:noProof/>
          </w:rPr>
          <w:t>14.5</w:t>
        </w:r>
        <w:r w:rsidR="00EA7A8D" w:rsidRPr="00057099">
          <w:rPr>
            <w:rFonts w:asciiTheme="minorHAnsi" w:hAnsiTheme="minorHAnsi" w:cstheme="minorBidi"/>
            <w:noProof/>
            <w:color w:val="auto"/>
            <w:szCs w:val="22"/>
            <w:lang w:eastAsia="nl-NL"/>
          </w:rPr>
          <w:tab/>
        </w:r>
        <w:r w:rsidR="00EA7A8D" w:rsidRPr="00057099">
          <w:rPr>
            <w:rStyle w:val="Hyperlink"/>
            <w:noProof/>
          </w:rPr>
          <w:t>Doseerpompen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_Toc54965552 \h </w:instrText>
        </w:r>
        <w:r w:rsidR="00EA7A8D" w:rsidRPr="00057099">
          <w:rPr>
            <w:noProof/>
            <w:webHidden/>
          </w:rPr>
        </w:r>
        <w:r w:rsidR="00EA7A8D" w:rsidRPr="00057099">
          <w:rPr>
            <w:noProof/>
            <w:webHidden/>
          </w:rPr>
          <w:fldChar w:fldCharType="separate"/>
        </w:r>
        <w:r w:rsidR="00057099">
          <w:rPr>
            <w:noProof/>
            <w:webHidden/>
          </w:rPr>
          <w:t>79</w:t>
        </w:r>
        <w:r w:rsidR="00EA7A8D" w:rsidRPr="00057099">
          <w:rPr>
            <w:noProof/>
            <w:webHidden/>
          </w:rPr>
          <w:fldChar w:fldCharType="end"/>
        </w:r>
      </w:hyperlink>
    </w:p>
    <w:p w14:paraId="07731519" w14:textId="4FC1A1DD" w:rsidR="00EA7A8D" w:rsidRPr="00057099" w:rsidRDefault="0009126C">
      <w:pPr>
        <w:pStyle w:val="TOC2"/>
        <w:rPr>
          <w:rFonts w:asciiTheme="minorHAnsi" w:hAnsiTheme="minorHAnsi" w:cstheme="minorBidi"/>
          <w:noProof/>
          <w:color w:val="auto"/>
          <w:szCs w:val="22"/>
          <w:lang w:eastAsia="nl-NL"/>
        </w:rPr>
      </w:pPr>
      <w:hyperlink w:anchor="_Toc54965553" w:history="1">
        <w:r w:rsidR="00EA7A8D" w:rsidRPr="00057099">
          <w:rPr>
            <w:rStyle w:val="Hyperlink"/>
            <w:noProof/>
          </w:rPr>
          <w:t>14.6</w:t>
        </w:r>
        <w:r w:rsidR="00EA7A8D" w:rsidRPr="00057099">
          <w:rPr>
            <w:rFonts w:asciiTheme="minorHAnsi" w:hAnsiTheme="minorHAnsi" w:cstheme="minorBidi"/>
            <w:noProof/>
            <w:color w:val="auto"/>
            <w:szCs w:val="22"/>
            <w:lang w:eastAsia="nl-NL"/>
          </w:rPr>
          <w:tab/>
        </w:r>
        <w:r w:rsidR="00EA7A8D" w:rsidRPr="00057099">
          <w:rPr>
            <w:rStyle w:val="Hyperlink"/>
            <w:noProof/>
          </w:rPr>
          <w:t>Opstellingskast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_Toc54965553 \h </w:instrText>
        </w:r>
        <w:r w:rsidR="00EA7A8D" w:rsidRPr="00057099">
          <w:rPr>
            <w:noProof/>
            <w:webHidden/>
          </w:rPr>
        </w:r>
        <w:r w:rsidR="00EA7A8D" w:rsidRPr="00057099">
          <w:rPr>
            <w:noProof/>
            <w:webHidden/>
          </w:rPr>
          <w:fldChar w:fldCharType="separate"/>
        </w:r>
        <w:r w:rsidR="00057099">
          <w:rPr>
            <w:noProof/>
            <w:webHidden/>
          </w:rPr>
          <w:t>80</w:t>
        </w:r>
        <w:r w:rsidR="00EA7A8D" w:rsidRPr="00057099">
          <w:rPr>
            <w:noProof/>
            <w:webHidden/>
          </w:rPr>
          <w:fldChar w:fldCharType="end"/>
        </w:r>
      </w:hyperlink>
    </w:p>
    <w:p w14:paraId="64FD1847" w14:textId="7EA747BC" w:rsidR="00EA7A8D" w:rsidRPr="00057099" w:rsidRDefault="0009126C">
      <w:pPr>
        <w:pStyle w:val="TOC2"/>
        <w:rPr>
          <w:rFonts w:asciiTheme="minorHAnsi" w:hAnsiTheme="minorHAnsi" w:cstheme="minorBidi"/>
          <w:noProof/>
          <w:color w:val="auto"/>
          <w:szCs w:val="22"/>
          <w:lang w:eastAsia="nl-NL"/>
        </w:rPr>
      </w:pPr>
      <w:hyperlink w:anchor="_Toc54965554" w:history="1">
        <w:r w:rsidR="00EA7A8D" w:rsidRPr="00057099">
          <w:rPr>
            <w:rStyle w:val="Hyperlink"/>
            <w:noProof/>
          </w:rPr>
          <w:t>14.7</w:t>
        </w:r>
        <w:r w:rsidR="00EA7A8D" w:rsidRPr="00057099">
          <w:rPr>
            <w:rFonts w:asciiTheme="minorHAnsi" w:hAnsiTheme="minorHAnsi" w:cstheme="minorBidi"/>
            <w:noProof/>
            <w:color w:val="auto"/>
            <w:szCs w:val="22"/>
            <w:lang w:eastAsia="nl-NL"/>
          </w:rPr>
          <w:tab/>
        </w:r>
        <w:r w:rsidR="00EA7A8D" w:rsidRPr="00057099">
          <w:rPr>
            <w:rStyle w:val="Hyperlink"/>
            <w:noProof/>
          </w:rPr>
          <w:t>Nooddouche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_Toc54965554 \h </w:instrText>
        </w:r>
        <w:r w:rsidR="00EA7A8D" w:rsidRPr="00057099">
          <w:rPr>
            <w:noProof/>
            <w:webHidden/>
          </w:rPr>
        </w:r>
        <w:r w:rsidR="00EA7A8D" w:rsidRPr="00057099">
          <w:rPr>
            <w:noProof/>
            <w:webHidden/>
          </w:rPr>
          <w:fldChar w:fldCharType="separate"/>
        </w:r>
        <w:r w:rsidR="00057099">
          <w:rPr>
            <w:noProof/>
            <w:webHidden/>
          </w:rPr>
          <w:t>81</w:t>
        </w:r>
        <w:r w:rsidR="00EA7A8D" w:rsidRPr="00057099">
          <w:rPr>
            <w:noProof/>
            <w:webHidden/>
          </w:rPr>
          <w:fldChar w:fldCharType="end"/>
        </w:r>
      </w:hyperlink>
    </w:p>
    <w:p w14:paraId="5C993E79" w14:textId="7E64A66B" w:rsidR="00EA7A8D" w:rsidRPr="00057099" w:rsidRDefault="0009126C">
      <w:pPr>
        <w:pStyle w:val="TOC2"/>
        <w:rPr>
          <w:rFonts w:asciiTheme="minorHAnsi" w:hAnsiTheme="minorHAnsi" w:cstheme="minorBidi"/>
          <w:noProof/>
          <w:color w:val="auto"/>
          <w:szCs w:val="22"/>
          <w:lang w:eastAsia="nl-NL"/>
        </w:rPr>
      </w:pPr>
      <w:hyperlink w:anchor="_Toc54965555" w:history="1">
        <w:r w:rsidR="00EA7A8D" w:rsidRPr="00057099">
          <w:rPr>
            <w:rStyle w:val="Hyperlink"/>
            <w:noProof/>
          </w:rPr>
          <w:t>14.8</w:t>
        </w:r>
        <w:r w:rsidR="00EA7A8D" w:rsidRPr="00057099">
          <w:rPr>
            <w:rFonts w:asciiTheme="minorHAnsi" w:hAnsiTheme="minorHAnsi" w:cstheme="minorBidi"/>
            <w:noProof/>
            <w:color w:val="auto"/>
            <w:szCs w:val="22"/>
            <w:lang w:eastAsia="nl-NL"/>
          </w:rPr>
          <w:tab/>
        </w:r>
        <w:r w:rsidR="00EA7A8D" w:rsidRPr="00057099">
          <w:rPr>
            <w:rStyle w:val="Hyperlink"/>
            <w:noProof/>
          </w:rPr>
          <w:t>Leidingwerk met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_Toc54965555 \h </w:instrText>
        </w:r>
        <w:r w:rsidR="00EA7A8D" w:rsidRPr="00057099">
          <w:rPr>
            <w:noProof/>
            <w:webHidden/>
          </w:rPr>
        </w:r>
        <w:r w:rsidR="00EA7A8D" w:rsidRPr="00057099">
          <w:rPr>
            <w:noProof/>
            <w:webHidden/>
          </w:rPr>
          <w:fldChar w:fldCharType="separate"/>
        </w:r>
        <w:r w:rsidR="00057099">
          <w:rPr>
            <w:noProof/>
            <w:webHidden/>
          </w:rPr>
          <w:t>81</w:t>
        </w:r>
        <w:r w:rsidR="00EA7A8D" w:rsidRPr="00057099">
          <w:rPr>
            <w:noProof/>
            <w:webHidden/>
          </w:rPr>
          <w:fldChar w:fldCharType="end"/>
        </w:r>
      </w:hyperlink>
    </w:p>
    <w:p w14:paraId="7DFE8A42" w14:textId="2B74AF68" w:rsidR="00EA7A8D" w:rsidRPr="00057099" w:rsidRDefault="0009126C">
      <w:pPr>
        <w:pStyle w:val="TOC2"/>
        <w:rPr>
          <w:rFonts w:asciiTheme="minorHAnsi" w:hAnsiTheme="minorHAnsi" w:cstheme="minorBidi"/>
          <w:noProof/>
          <w:color w:val="auto"/>
          <w:szCs w:val="22"/>
          <w:lang w:eastAsia="nl-NL"/>
        </w:rPr>
      </w:pPr>
      <w:hyperlink w:anchor="_Toc54965556" w:history="1">
        <w:r w:rsidR="00EA7A8D" w:rsidRPr="00057099">
          <w:rPr>
            <w:rStyle w:val="Hyperlink"/>
            <w:noProof/>
          </w:rPr>
          <w:t>14.9</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_Toc54965556 \h </w:instrText>
        </w:r>
        <w:r w:rsidR="00EA7A8D" w:rsidRPr="00057099">
          <w:rPr>
            <w:noProof/>
            <w:webHidden/>
          </w:rPr>
        </w:r>
        <w:r w:rsidR="00EA7A8D" w:rsidRPr="00057099">
          <w:rPr>
            <w:noProof/>
            <w:webHidden/>
          </w:rPr>
          <w:fldChar w:fldCharType="separate"/>
        </w:r>
        <w:r w:rsidR="00057099">
          <w:rPr>
            <w:noProof/>
            <w:webHidden/>
          </w:rPr>
          <w:t>83</w:t>
        </w:r>
        <w:r w:rsidR="00EA7A8D" w:rsidRPr="00057099">
          <w:rPr>
            <w:noProof/>
            <w:webHidden/>
          </w:rPr>
          <w:fldChar w:fldCharType="end"/>
        </w:r>
      </w:hyperlink>
    </w:p>
    <w:p w14:paraId="290B122B" w14:textId="0002F39D" w:rsidR="00EA7A8D" w:rsidRPr="00057099" w:rsidRDefault="0009126C">
      <w:pPr>
        <w:pStyle w:val="TOC2"/>
        <w:rPr>
          <w:rFonts w:asciiTheme="minorHAnsi" w:hAnsiTheme="minorHAnsi" w:cstheme="minorBidi"/>
          <w:noProof/>
          <w:color w:val="auto"/>
          <w:szCs w:val="22"/>
          <w:lang w:eastAsia="nl-NL"/>
        </w:rPr>
      </w:pPr>
      <w:hyperlink w:anchor="_Toc54965557" w:history="1">
        <w:r w:rsidR="00EA7A8D" w:rsidRPr="00057099">
          <w:rPr>
            <w:rStyle w:val="Hyperlink"/>
            <w:noProof/>
          </w:rPr>
          <w:t>14.10</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_Toc54965557 \h </w:instrText>
        </w:r>
        <w:r w:rsidR="00EA7A8D" w:rsidRPr="00057099">
          <w:rPr>
            <w:noProof/>
            <w:webHidden/>
          </w:rPr>
        </w:r>
        <w:r w:rsidR="00EA7A8D" w:rsidRPr="00057099">
          <w:rPr>
            <w:noProof/>
            <w:webHidden/>
          </w:rPr>
          <w:fldChar w:fldCharType="separate"/>
        </w:r>
        <w:r w:rsidR="00057099">
          <w:rPr>
            <w:noProof/>
            <w:webHidden/>
          </w:rPr>
          <w:t>84</w:t>
        </w:r>
        <w:r w:rsidR="00EA7A8D" w:rsidRPr="00057099">
          <w:rPr>
            <w:noProof/>
            <w:webHidden/>
          </w:rPr>
          <w:fldChar w:fldCharType="end"/>
        </w:r>
      </w:hyperlink>
    </w:p>
    <w:p w14:paraId="28C4CFC4" w14:textId="5327A113" w:rsidR="00EA7A8D" w:rsidRPr="00057099" w:rsidRDefault="0009126C">
      <w:pPr>
        <w:pStyle w:val="TOC2"/>
        <w:rPr>
          <w:rFonts w:asciiTheme="minorHAnsi" w:hAnsiTheme="minorHAnsi" w:cstheme="minorBidi"/>
          <w:noProof/>
          <w:color w:val="auto"/>
          <w:szCs w:val="22"/>
          <w:lang w:eastAsia="nl-NL"/>
        </w:rPr>
      </w:pPr>
      <w:hyperlink w:anchor="_Toc54965558" w:history="1">
        <w:r w:rsidR="00EA7A8D" w:rsidRPr="00057099">
          <w:rPr>
            <w:rStyle w:val="Hyperlink"/>
            <w:noProof/>
          </w:rPr>
          <w:t>14.11</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_Toc54965558 \h </w:instrText>
        </w:r>
        <w:r w:rsidR="00EA7A8D" w:rsidRPr="00057099">
          <w:rPr>
            <w:noProof/>
            <w:webHidden/>
          </w:rPr>
        </w:r>
        <w:r w:rsidR="00EA7A8D" w:rsidRPr="00057099">
          <w:rPr>
            <w:noProof/>
            <w:webHidden/>
          </w:rPr>
          <w:fldChar w:fldCharType="separate"/>
        </w:r>
        <w:r w:rsidR="00057099">
          <w:rPr>
            <w:noProof/>
            <w:webHidden/>
          </w:rPr>
          <w:t>84</w:t>
        </w:r>
        <w:r w:rsidR="00EA7A8D" w:rsidRPr="00057099">
          <w:rPr>
            <w:noProof/>
            <w:webHidden/>
          </w:rPr>
          <w:fldChar w:fldCharType="end"/>
        </w:r>
      </w:hyperlink>
    </w:p>
    <w:p w14:paraId="21636B5F" w14:textId="711114E9" w:rsidR="00EA7A8D" w:rsidRPr="00057099" w:rsidRDefault="0009126C">
      <w:pPr>
        <w:pStyle w:val="TOC2"/>
        <w:rPr>
          <w:rFonts w:asciiTheme="minorHAnsi" w:hAnsiTheme="minorHAnsi" w:cstheme="minorBidi"/>
          <w:noProof/>
          <w:color w:val="auto"/>
          <w:szCs w:val="22"/>
          <w:lang w:eastAsia="nl-NL"/>
        </w:rPr>
      </w:pPr>
      <w:hyperlink w:anchor="_Toc54965559" w:history="1">
        <w:r w:rsidR="00EA7A8D" w:rsidRPr="00057099">
          <w:rPr>
            <w:rStyle w:val="Hyperlink"/>
            <w:noProof/>
          </w:rPr>
          <w:t>14.12</w:t>
        </w:r>
        <w:r w:rsidR="00EA7A8D" w:rsidRPr="00057099">
          <w:rPr>
            <w:rFonts w:asciiTheme="minorHAnsi" w:hAnsiTheme="minorHAnsi" w:cstheme="minorBidi"/>
            <w:noProof/>
            <w:color w:val="auto"/>
            <w:szCs w:val="22"/>
            <w:lang w:eastAsia="nl-NL"/>
          </w:rPr>
          <w:tab/>
        </w:r>
        <w:r w:rsidR="00EA7A8D" w:rsidRPr="00057099">
          <w:rPr>
            <w:rStyle w:val="Hyperlink"/>
            <w:noProof/>
          </w:rPr>
          <w:t>Tijdelijke opslag en doseerinstallatie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_Toc54965559 \h </w:instrText>
        </w:r>
        <w:r w:rsidR="00EA7A8D" w:rsidRPr="00057099">
          <w:rPr>
            <w:noProof/>
            <w:webHidden/>
          </w:rPr>
        </w:r>
        <w:r w:rsidR="00EA7A8D" w:rsidRPr="00057099">
          <w:rPr>
            <w:noProof/>
            <w:webHidden/>
          </w:rPr>
          <w:fldChar w:fldCharType="separate"/>
        </w:r>
        <w:r w:rsidR="00057099">
          <w:rPr>
            <w:noProof/>
            <w:webHidden/>
          </w:rPr>
          <w:t>84</w:t>
        </w:r>
        <w:r w:rsidR="00EA7A8D" w:rsidRPr="00057099">
          <w:rPr>
            <w:noProof/>
            <w:webHidden/>
          </w:rPr>
          <w:fldChar w:fldCharType="end"/>
        </w:r>
      </w:hyperlink>
    </w:p>
    <w:p w14:paraId="7E1AD4D4" w14:textId="64D49FB8" w:rsidR="00EA7A8D" w:rsidRPr="00057099" w:rsidRDefault="0009126C">
      <w:pPr>
        <w:pStyle w:val="TOC1"/>
        <w:rPr>
          <w:rFonts w:asciiTheme="minorHAnsi" w:hAnsiTheme="minorHAnsi" w:cstheme="minorBidi"/>
          <w:b w:val="0"/>
          <w:noProof/>
          <w:color w:val="auto"/>
          <w:sz w:val="22"/>
          <w:szCs w:val="22"/>
          <w:lang w:eastAsia="nl-NL"/>
        </w:rPr>
      </w:pPr>
      <w:hyperlink w:anchor="_Toc54965560" w:history="1">
        <w:r w:rsidR="00EA7A8D" w:rsidRPr="00057099">
          <w:rPr>
            <w:rStyle w:val="Hyperlink"/>
            <w:noProof/>
          </w:rPr>
          <w:t>15</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Ruimer-roerwerk surpluslibindikker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_Toc54965560 \h </w:instrText>
        </w:r>
        <w:r w:rsidR="00EA7A8D" w:rsidRPr="00057099">
          <w:rPr>
            <w:noProof/>
            <w:webHidden/>
          </w:rPr>
        </w:r>
        <w:r w:rsidR="00EA7A8D" w:rsidRPr="00057099">
          <w:rPr>
            <w:noProof/>
            <w:webHidden/>
          </w:rPr>
          <w:fldChar w:fldCharType="separate"/>
        </w:r>
        <w:r w:rsidR="00057099">
          <w:rPr>
            <w:noProof/>
            <w:webHidden/>
          </w:rPr>
          <w:t>85</w:t>
        </w:r>
        <w:r w:rsidR="00EA7A8D" w:rsidRPr="00057099">
          <w:rPr>
            <w:noProof/>
            <w:webHidden/>
          </w:rPr>
          <w:fldChar w:fldCharType="end"/>
        </w:r>
      </w:hyperlink>
    </w:p>
    <w:p w14:paraId="6663C77E" w14:textId="3E96B9B8" w:rsidR="00EA7A8D" w:rsidRPr="00057099" w:rsidRDefault="0009126C">
      <w:pPr>
        <w:pStyle w:val="TOC2"/>
        <w:rPr>
          <w:rFonts w:asciiTheme="minorHAnsi" w:hAnsiTheme="minorHAnsi" w:cstheme="minorBidi"/>
          <w:noProof/>
          <w:color w:val="auto"/>
          <w:szCs w:val="22"/>
          <w:lang w:eastAsia="nl-NL"/>
        </w:rPr>
      </w:pPr>
      <w:hyperlink w:anchor="_Toc54965561" w:history="1">
        <w:r w:rsidR="00EA7A8D" w:rsidRPr="00057099">
          <w:rPr>
            <w:rStyle w:val="Hyperlink"/>
            <w:noProof/>
          </w:rPr>
          <w:t>15.1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_Toc54965561 \h </w:instrText>
        </w:r>
        <w:r w:rsidR="00EA7A8D" w:rsidRPr="00057099">
          <w:rPr>
            <w:noProof/>
            <w:webHidden/>
          </w:rPr>
        </w:r>
        <w:r w:rsidR="00EA7A8D" w:rsidRPr="00057099">
          <w:rPr>
            <w:noProof/>
            <w:webHidden/>
          </w:rPr>
          <w:fldChar w:fldCharType="separate"/>
        </w:r>
        <w:r w:rsidR="00057099">
          <w:rPr>
            <w:noProof/>
            <w:webHidden/>
          </w:rPr>
          <w:t>85</w:t>
        </w:r>
        <w:r w:rsidR="00EA7A8D" w:rsidRPr="00057099">
          <w:rPr>
            <w:noProof/>
            <w:webHidden/>
          </w:rPr>
          <w:fldChar w:fldCharType="end"/>
        </w:r>
      </w:hyperlink>
    </w:p>
    <w:p w14:paraId="1CE91DFE" w14:textId="6C1AD91D" w:rsidR="00EA7A8D" w:rsidRPr="00057099" w:rsidRDefault="0009126C">
      <w:pPr>
        <w:pStyle w:val="TOC2"/>
        <w:rPr>
          <w:rFonts w:asciiTheme="minorHAnsi" w:hAnsiTheme="minorHAnsi" w:cstheme="minorBidi"/>
          <w:noProof/>
          <w:color w:val="auto"/>
          <w:szCs w:val="22"/>
          <w:lang w:eastAsia="nl-NL"/>
        </w:rPr>
      </w:pPr>
      <w:hyperlink w:anchor="_Toc54965562" w:history="1">
        <w:r w:rsidR="00EA7A8D" w:rsidRPr="00057099">
          <w:rPr>
            <w:rStyle w:val="Hyperlink"/>
            <w:noProof/>
          </w:rPr>
          <w:t>15.2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_Toc54965562 \h </w:instrText>
        </w:r>
        <w:r w:rsidR="00EA7A8D" w:rsidRPr="00057099">
          <w:rPr>
            <w:noProof/>
            <w:webHidden/>
          </w:rPr>
        </w:r>
        <w:r w:rsidR="00EA7A8D" w:rsidRPr="00057099">
          <w:rPr>
            <w:noProof/>
            <w:webHidden/>
          </w:rPr>
          <w:fldChar w:fldCharType="separate"/>
        </w:r>
        <w:r w:rsidR="00057099">
          <w:rPr>
            <w:noProof/>
            <w:webHidden/>
          </w:rPr>
          <w:t>85</w:t>
        </w:r>
        <w:r w:rsidR="00EA7A8D" w:rsidRPr="00057099">
          <w:rPr>
            <w:noProof/>
            <w:webHidden/>
          </w:rPr>
          <w:fldChar w:fldCharType="end"/>
        </w:r>
      </w:hyperlink>
    </w:p>
    <w:p w14:paraId="36305E5C" w14:textId="1A79C3E5" w:rsidR="00EA7A8D" w:rsidRPr="00057099" w:rsidRDefault="0009126C">
      <w:pPr>
        <w:pStyle w:val="TOC2"/>
        <w:rPr>
          <w:rFonts w:asciiTheme="minorHAnsi" w:hAnsiTheme="minorHAnsi" w:cstheme="minorBidi"/>
          <w:noProof/>
          <w:color w:val="auto"/>
          <w:szCs w:val="22"/>
          <w:lang w:eastAsia="nl-NL"/>
        </w:rPr>
      </w:pPr>
      <w:hyperlink w:anchor="_Toc54965563" w:history="1">
        <w:r w:rsidR="00EA7A8D" w:rsidRPr="00057099">
          <w:rPr>
            <w:rStyle w:val="Hyperlink"/>
            <w:noProof/>
          </w:rPr>
          <w:t>15.3</w:t>
        </w:r>
        <w:r w:rsidR="00EA7A8D" w:rsidRPr="00057099">
          <w:rPr>
            <w:rFonts w:asciiTheme="minorHAnsi" w:hAnsiTheme="minorHAnsi" w:cstheme="minorBidi"/>
            <w:noProof/>
            <w:color w:val="auto"/>
            <w:szCs w:val="22"/>
            <w:lang w:eastAsia="nl-NL"/>
          </w:rPr>
          <w:tab/>
        </w:r>
        <w:r w:rsidR="00EA7A8D" w:rsidRPr="00057099">
          <w:rPr>
            <w:rStyle w:val="Hyperlink"/>
            <w:noProof/>
          </w:rPr>
          <w:t>Hoofdgegevens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_Toc54965563 \h </w:instrText>
        </w:r>
        <w:r w:rsidR="00EA7A8D" w:rsidRPr="00057099">
          <w:rPr>
            <w:noProof/>
            <w:webHidden/>
          </w:rPr>
        </w:r>
        <w:r w:rsidR="00EA7A8D" w:rsidRPr="00057099">
          <w:rPr>
            <w:noProof/>
            <w:webHidden/>
          </w:rPr>
          <w:fldChar w:fldCharType="separate"/>
        </w:r>
        <w:r w:rsidR="00057099">
          <w:rPr>
            <w:noProof/>
            <w:webHidden/>
          </w:rPr>
          <w:t>85</w:t>
        </w:r>
        <w:r w:rsidR="00EA7A8D" w:rsidRPr="00057099">
          <w:rPr>
            <w:noProof/>
            <w:webHidden/>
          </w:rPr>
          <w:fldChar w:fldCharType="end"/>
        </w:r>
      </w:hyperlink>
    </w:p>
    <w:p w14:paraId="78A0B507" w14:textId="22DC8FDA" w:rsidR="00EA7A8D" w:rsidRPr="00057099" w:rsidRDefault="0009126C">
      <w:pPr>
        <w:pStyle w:val="TOC2"/>
        <w:rPr>
          <w:rFonts w:asciiTheme="minorHAnsi" w:hAnsiTheme="minorHAnsi" w:cstheme="minorBidi"/>
          <w:noProof/>
          <w:color w:val="auto"/>
          <w:szCs w:val="22"/>
          <w:lang w:eastAsia="nl-NL"/>
        </w:rPr>
      </w:pPr>
      <w:hyperlink w:anchor="_Toc54965564" w:history="1">
        <w:r w:rsidR="00EA7A8D" w:rsidRPr="00057099">
          <w:rPr>
            <w:rStyle w:val="Hyperlink"/>
            <w:noProof/>
          </w:rPr>
          <w:t>15.4</w:t>
        </w:r>
        <w:r w:rsidR="00EA7A8D" w:rsidRPr="00057099">
          <w:rPr>
            <w:rFonts w:asciiTheme="minorHAnsi" w:hAnsiTheme="minorHAnsi" w:cstheme="minorBidi"/>
            <w:noProof/>
            <w:color w:val="auto"/>
            <w:szCs w:val="22"/>
            <w:lang w:eastAsia="nl-NL"/>
          </w:rPr>
          <w:tab/>
        </w:r>
        <w:r w:rsidR="00EA7A8D" w:rsidRPr="00057099">
          <w:rPr>
            <w:rStyle w:val="Hyperlink"/>
            <w:noProof/>
          </w:rPr>
          <w:t>Overige eisen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_Toc54965564 \h </w:instrText>
        </w:r>
        <w:r w:rsidR="00EA7A8D" w:rsidRPr="00057099">
          <w:rPr>
            <w:noProof/>
            <w:webHidden/>
          </w:rPr>
        </w:r>
        <w:r w:rsidR="00EA7A8D" w:rsidRPr="00057099">
          <w:rPr>
            <w:noProof/>
            <w:webHidden/>
          </w:rPr>
          <w:fldChar w:fldCharType="separate"/>
        </w:r>
        <w:r w:rsidR="00057099">
          <w:rPr>
            <w:noProof/>
            <w:webHidden/>
          </w:rPr>
          <w:t>86</w:t>
        </w:r>
        <w:r w:rsidR="00EA7A8D" w:rsidRPr="00057099">
          <w:rPr>
            <w:noProof/>
            <w:webHidden/>
          </w:rPr>
          <w:fldChar w:fldCharType="end"/>
        </w:r>
      </w:hyperlink>
    </w:p>
    <w:p w14:paraId="484DC3EE" w14:textId="21992881" w:rsidR="00EA7A8D" w:rsidRPr="00057099" w:rsidRDefault="0009126C">
      <w:pPr>
        <w:pStyle w:val="TOC2"/>
        <w:rPr>
          <w:rFonts w:asciiTheme="minorHAnsi" w:hAnsiTheme="minorHAnsi" w:cstheme="minorBidi"/>
          <w:noProof/>
          <w:color w:val="auto"/>
          <w:szCs w:val="22"/>
          <w:lang w:eastAsia="nl-NL"/>
        </w:rPr>
      </w:pPr>
      <w:hyperlink w:anchor="_Toc54965565" w:history="1">
        <w:r w:rsidR="00EA7A8D" w:rsidRPr="00057099">
          <w:rPr>
            <w:rStyle w:val="Hyperlink"/>
            <w:noProof/>
          </w:rPr>
          <w:t>15.5</w:t>
        </w:r>
        <w:r w:rsidR="00EA7A8D" w:rsidRPr="00057099">
          <w:rPr>
            <w:rFonts w:asciiTheme="minorHAnsi" w:hAnsiTheme="minorHAnsi" w:cstheme="minorBidi"/>
            <w:noProof/>
            <w:color w:val="auto"/>
            <w:szCs w:val="22"/>
            <w:lang w:eastAsia="nl-NL"/>
          </w:rPr>
          <w:tab/>
        </w:r>
        <w:r w:rsidR="00EA7A8D" w:rsidRPr="00057099">
          <w:rPr>
            <w:rStyle w:val="Hyperlink"/>
            <w:noProof/>
          </w:rPr>
          <w:t>Loopbrug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_Toc54965565 \h </w:instrText>
        </w:r>
        <w:r w:rsidR="00EA7A8D" w:rsidRPr="00057099">
          <w:rPr>
            <w:noProof/>
            <w:webHidden/>
          </w:rPr>
        </w:r>
        <w:r w:rsidR="00EA7A8D" w:rsidRPr="00057099">
          <w:rPr>
            <w:noProof/>
            <w:webHidden/>
          </w:rPr>
          <w:fldChar w:fldCharType="separate"/>
        </w:r>
        <w:r w:rsidR="00057099">
          <w:rPr>
            <w:noProof/>
            <w:webHidden/>
          </w:rPr>
          <w:t>86</w:t>
        </w:r>
        <w:r w:rsidR="00EA7A8D" w:rsidRPr="00057099">
          <w:rPr>
            <w:noProof/>
            <w:webHidden/>
          </w:rPr>
          <w:fldChar w:fldCharType="end"/>
        </w:r>
      </w:hyperlink>
    </w:p>
    <w:p w14:paraId="6A625AFF" w14:textId="06333A10" w:rsidR="00EA7A8D" w:rsidRPr="00057099" w:rsidRDefault="0009126C">
      <w:pPr>
        <w:pStyle w:val="TOC2"/>
        <w:rPr>
          <w:rFonts w:asciiTheme="minorHAnsi" w:hAnsiTheme="minorHAnsi" w:cstheme="minorBidi"/>
          <w:noProof/>
          <w:color w:val="auto"/>
          <w:szCs w:val="22"/>
          <w:lang w:eastAsia="nl-NL"/>
        </w:rPr>
      </w:pPr>
      <w:hyperlink w:anchor="_Toc54965566" w:history="1">
        <w:r w:rsidR="00EA7A8D" w:rsidRPr="00057099">
          <w:rPr>
            <w:rStyle w:val="Hyperlink"/>
            <w:noProof/>
          </w:rPr>
          <w:t>15.6</w:t>
        </w:r>
        <w:r w:rsidR="00EA7A8D" w:rsidRPr="00057099">
          <w:rPr>
            <w:rFonts w:asciiTheme="minorHAnsi" w:hAnsiTheme="minorHAnsi" w:cstheme="minorBidi"/>
            <w:noProof/>
            <w:color w:val="auto"/>
            <w:szCs w:val="22"/>
            <w:lang w:eastAsia="nl-NL"/>
          </w:rPr>
          <w:tab/>
        </w:r>
        <w:r w:rsidR="00EA7A8D" w:rsidRPr="00057099">
          <w:rPr>
            <w:rStyle w:val="Hyperlink"/>
            <w:noProof/>
          </w:rPr>
          <w:t>Roerwerk met centrale pijpas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_Toc54965566 \h </w:instrText>
        </w:r>
        <w:r w:rsidR="00EA7A8D" w:rsidRPr="00057099">
          <w:rPr>
            <w:noProof/>
            <w:webHidden/>
          </w:rPr>
        </w:r>
        <w:r w:rsidR="00EA7A8D" w:rsidRPr="00057099">
          <w:rPr>
            <w:noProof/>
            <w:webHidden/>
          </w:rPr>
          <w:fldChar w:fldCharType="separate"/>
        </w:r>
        <w:r w:rsidR="00057099">
          <w:rPr>
            <w:noProof/>
            <w:webHidden/>
          </w:rPr>
          <w:t>86</w:t>
        </w:r>
        <w:r w:rsidR="00EA7A8D" w:rsidRPr="00057099">
          <w:rPr>
            <w:noProof/>
            <w:webHidden/>
          </w:rPr>
          <w:fldChar w:fldCharType="end"/>
        </w:r>
      </w:hyperlink>
    </w:p>
    <w:p w14:paraId="5A49EB29" w14:textId="254E70CC" w:rsidR="00EA7A8D" w:rsidRPr="00057099" w:rsidRDefault="0009126C">
      <w:pPr>
        <w:pStyle w:val="TOC2"/>
        <w:rPr>
          <w:rFonts w:asciiTheme="minorHAnsi" w:hAnsiTheme="minorHAnsi" w:cstheme="minorBidi"/>
          <w:noProof/>
          <w:color w:val="auto"/>
          <w:szCs w:val="22"/>
          <w:lang w:eastAsia="nl-NL"/>
        </w:rPr>
      </w:pPr>
      <w:hyperlink w:anchor="_Toc54965567" w:history="1">
        <w:r w:rsidR="00EA7A8D" w:rsidRPr="00057099">
          <w:rPr>
            <w:rStyle w:val="Hyperlink"/>
            <w:noProof/>
          </w:rPr>
          <w:t>15.7</w:t>
        </w:r>
        <w:r w:rsidR="00EA7A8D" w:rsidRPr="00057099">
          <w:rPr>
            <w:rFonts w:asciiTheme="minorHAnsi" w:hAnsiTheme="minorHAnsi" w:cstheme="minorBidi"/>
            <w:noProof/>
            <w:color w:val="auto"/>
            <w:szCs w:val="22"/>
            <w:lang w:eastAsia="nl-NL"/>
          </w:rPr>
          <w:tab/>
        </w:r>
        <w:r w:rsidR="00EA7A8D" w:rsidRPr="00057099">
          <w:rPr>
            <w:rStyle w:val="Hyperlink"/>
            <w:noProof/>
          </w:rPr>
          <w:t>Aandrijving ruimerroerwerk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_Toc54965567 \h </w:instrText>
        </w:r>
        <w:r w:rsidR="00EA7A8D" w:rsidRPr="00057099">
          <w:rPr>
            <w:noProof/>
            <w:webHidden/>
          </w:rPr>
        </w:r>
        <w:r w:rsidR="00EA7A8D" w:rsidRPr="00057099">
          <w:rPr>
            <w:noProof/>
            <w:webHidden/>
          </w:rPr>
          <w:fldChar w:fldCharType="separate"/>
        </w:r>
        <w:r w:rsidR="00057099">
          <w:rPr>
            <w:noProof/>
            <w:webHidden/>
          </w:rPr>
          <w:t>87</w:t>
        </w:r>
        <w:r w:rsidR="00EA7A8D" w:rsidRPr="00057099">
          <w:rPr>
            <w:noProof/>
            <w:webHidden/>
          </w:rPr>
          <w:fldChar w:fldCharType="end"/>
        </w:r>
      </w:hyperlink>
    </w:p>
    <w:p w14:paraId="60CF6DC4" w14:textId="29DDC77A" w:rsidR="00EA7A8D" w:rsidRPr="00057099" w:rsidRDefault="0009126C">
      <w:pPr>
        <w:pStyle w:val="TOC2"/>
        <w:rPr>
          <w:rFonts w:asciiTheme="minorHAnsi" w:hAnsiTheme="minorHAnsi" w:cstheme="minorBidi"/>
          <w:noProof/>
          <w:color w:val="auto"/>
          <w:szCs w:val="22"/>
          <w:lang w:eastAsia="nl-NL"/>
        </w:rPr>
      </w:pPr>
      <w:hyperlink w:anchor="_Toc54965568" w:history="1">
        <w:r w:rsidR="00EA7A8D" w:rsidRPr="00057099">
          <w:rPr>
            <w:rStyle w:val="Hyperlink"/>
            <w:noProof/>
          </w:rPr>
          <w:t>15.8</w:t>
        </w:r>
        <w:r w:rsidR="00EA7A8D" w:rsidRPr="00057099">
          <w:rPr>
            <w:rFonts w:asciiTheme="minorHAnsi" w:hAnsiTheme="minorHAnsi" w:cstheme="minorBidi"/>
            <w:noProof/>
            <w:color w:val="auto"/>
            <w:szCs w:val="22"/>
            <w:lang w:eastAsia="nl-NL"/>
          </w:rPr>
          <w:tab/>
        </w:r>
        <w:r w:rsidR="00EA7A8D" w:rsidRPr="00057099">
          <w:rPr>
            <w:rStyle w:val="Hyperlink"/>
            <w:noProof/>
          </w:rPr>
          <w:t>Extern slibleiding (aan-afvoer)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_Toc54965568 \h </w:instrText>
        </w:r>
        <w:r w:rsidR="00EA7A8D" w:rsidRPr="00057099">
          <w:rPr>
            <w:noProof/>
            <w:webHidden/>
          </w:rPr>
        </w:r>
        <w:r w:rsidR="00EA7A8D" w:rsidRPr="00057099">
          <w:rPr>
            <w:noProof/>
            <w:webHidden/>
          </w:rPr>
          <w:fldChar w:fldCharType="separate"/>
        </w:r>
        <w:r w:rsidR="00057099">
          <w:rPr>
            <w:noProof/>
            <w:webHidden/>
          </w:rPr>
          <w:t>88</w:t>
        </w:r>
        <w:r w:rsidR="00EA7A8D" w:rsidRPr="00057099">
          <w:rPr>
            <w:noProof/>
            <w:webHidden/>
          </w:rPr>
          <w:fldChar w:fldCharType="end"/>
        </w:r>
      </w:hyperlink>
    </w:p>
    <w:p w14:paraId="10B2EB4C" w14:textId="243C0074" w:rsidR="00EA7A8D" w:rsidRPr="00057099" w:rsidRDefault="0009126C">
      <w:pPr>
        <w:pStyle w:val="TOC2"/>
        <w:rPr>
          <w:rFonts w:asciiTheme="minorHAnsi" w:hAnsiTheme="minorHAnsi" w:cstheme="minorBidi"/>
          <w:noProof/>
          <w:color w:val="auto"/>
          <w:szCs w:val="22"/>
          <w:lang w:eastAsia="nl-NL"/>
        </w:rPr>
      </w:pPr>
      <w:hyperlink w:anchor="_Toc54965569" w:history="1">
        <w:r w:rsidR="00EA7A8D" w:rsidRPr="00057099">
          <w:rPr>
            <w:rStyle w:val="Hyperlink"/>
            <w:noProof/>
          </w:rPr>
          <w:t>15.9</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_Toc54965569 \h </w:instrText>
        </w:r>
        <w:r w:rsidR="00EA7A8D" w:rsidRPr="00057099">
          <w:rPr>
            <w:noProof/>
            <w:webHidden/>
          </w:rPr>
        </w:r>
        <w:r w:rsidR="00EA7A8D" w:rsidRPr="00057099">
          <w:rPr>
            <w:noProof/>
            <w:webHidden/>
          </w:rPr>
          <w:fldChar w:fldCharType="separate"/>
        </w:r>
        <w:r w:rsidR="00057099">
          <w:rPr>
            <w:noProof/>
            <w:webHidden/>
          </w:rPr>
          <w:t>89</w:t>
        </w:r>
        <w:r w:rsidR="00EA7A8D" w:rsidRPr="00057099">
          <w:rPr>
            <w:noProof/>
            <w:webHidden/>
          </w:rPr>
          <w:fldChar w:fldCharType="end"/>
        </w:r>
      </w:hyperlink>
    </w:p>
    <w:p w14:paraId="3AF97616" w14:textId="2EB5F8C2" w:rsidR="00EA7A8D" w:rsidRPr="00057099" w:rsidRDefault="0009126C">
      <w:pPr>
        <w:pStyle w:val="TOC2"/>
        <w:rPr>
          <w:rFonts w:asciiTheme="minorHAnsi" w:hAnsiTheme="minorHAnsi" w:cstheme="minorBidi"/>
          <w:noProof/>
          <w:color w:val="auto"/>
          <w:szCs w:val="22"/>
          <w:lang w:eastAsia="nl-NL"/>
        </w:rPr>
      </w:pPr>
      <w:hyperlink w:anchor="_Toc54965570" w:history="1">
        <w:r w:rsidR="00EA7A8D" w:rsidRPr="00057099">
          <w:rPr>
            <w:rStyle w:val="Hyperlink"/>
            <w:noProof/>
          </w:rPr>
          <w:t>15.10</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_Toc54965570 \h </w:instrText>
        </w:r>
        <w:r w:rsidR="00EA7A8D" w:rsidRPr="00057099">
          <w:rPr>
            <w:noProof/>
            <w:webHidden/>
          </w:rPr>
        </w:r>
        <w:r w:rsidR="00EA7A8D" w:rsidRPr="00057099">
          <w:rPr>
            <w:noProof/>
            <w:webHidden/>
          </w:rPr>
          <w:fldChar w:fldCharType="separate"/>
        </w:r>
        <w:r w:rsidR="00057099">
          <w:rPr>
            <w:noProof/>
            <w:webHidden/>
          </w:rPr>
          <w:t>89</w:t>
        </w:r>
        <w:r w:rsidR="00EA7A8D" w:rsidRPr="00057099">
          <w:rPr>
            <w:noProof/>
            <w:webHidden/>
          </w:rPr>
          <w:fldChar w:fldCharType="end"/>
        </w:r>
      </w:hyperlink>
    </w:p>
    <w:p w14:paraId="0F33FBAB" w14:textId="3B7C5554" w:rsidR="00EA7A8D" w:rsidRPr="00057099" w:rsidRDefault="0009126C">
      <w:pPr>
        <w:pStyle w:val="TOC2"/>
        <w:rPr>
          <w:rFonts w:asciiTheme="minorHAnsi" w:hAnsiTheme="minorHAnsi" w:cstheme="minorBidi"/>
          <w:noProof/>
          <w:color w:val="auto"/>
          <w:szCs w:val="22"/>
          <w:lang w:eastAsia="nl-NL"/>
        </w:rPr>
      </w:pPr>
      <w:hyperlink w:anchor="_Toc54965571" w:history="1">
        <w:r w:rsidR="00EA7A8D" w:rsidRPr="00057099">
          <w:rPr>
            <w:rStyle w:val="Hyperlink"/>
            <w:noProof/>
          </w:rPr>
          <w:t>15.11</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_Toc54965571 \h </w:instrText>
        </w:r>
        <w:r w:rsidR="00EA7A8D" w:rsidRPr="00057099">
          <w:rPr>
            <w:noProof/>
            <w:webHidden/>
          </w:rPr>
        </w:r>
        <w:r w:rsidR="00EA7A8D" w:rsidRPr="00057099">
          <w:rPr>
            <w:noProof/>
            <w:webHidden/>
          </w:rPr>
          <w:fldChar w:fldCharType="separate"/>
        </w:r>
        <w:r w:rsidR="00057099">
          <w:rPr>
            <w:noProof/>
            <w:webHidden/>
          </w:rPr>
          <w:t>89</w:t>
        </w:r>
        <w:r w:rsidR="00EA7A8D" w:rsidRPr="00057099">
          <w:rPr>
            <w:noProof/>
            <w:webHidden/>
          </w:rPr>
          <w:fldChar w:fldCharType="end"/>
        </w:r>
      </w:hyperlink>
    </w:p>
    <w:p w14:paraId="584A8225" w14:textId="22C573D7" w:rsidR="00EA7A8D" w:rsidRPr="00057099" w:rsidRDefault="0009126C">
      <w:pPr>
        <w:pStyle w:val="TOC1"/>
        <w:rPr>
          <w:rFonts w:asciiTheme="minorHAnsi" w:hAnsiTheme="minorHAnsi" w:cstheme="minorBidi"/>
          <w:b w:val="0"/>
          <w:noProof/>
          <w:color w:val="auto"/>
          <w:sz w:val="22"/>
          <w:szCs w:val="22"/>
          <w:lang w:eastAsia="nl-NL"/>
        </w:rPr>
      </w:pPr>
      <w:hyperlink w:anchor="_Toc54965572" w:history="1">
        <w:r w:rsidR="00EA7A8D" w:rsidRPr="00057099">
          <w:rPr>
            <w:rStyle w:val="Hyperlink"/>
            <w:noProof/>
          </w:rPr>
          <w:t>16</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Ingedikt slibpomp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_Toc54965572 \h </w:instrText>
        </w:r>
        <w:r w:rsidR="00EA7A8D" w:rsidRPr="00057099">
          <w:rPr>
            <w:noProof/>
            <w:webHidden/>
          </w:rPr>
        </w:r>
        <w:r w:rsidR="00EA7A8D" w:rsidRPr="00057099">
          <w:rPr>
            <w:noProof/>
            <w:webHidden/>
          </w:rPr>
          <w:fldChar w:fldCharType="separate"/>
        </w:r>
        <w:r w:rsidR="00057099">
          <w:rPr>
            <w:noProof/>
            <w:webHidden/>
          </w:rPr>
          <w:t>90</w:t>
        </w:r>
        <w:r w:rsidR="00EA7A8D" w:rsidRPr="00057099">
          <w:rPr>
            <w:noProof/>
            <w:webHidden/>
          </w:rPr>
          <w:fldChar w:fldCharType="end"/>
        </w:r>
      </w:hyperlink>
    </w:p>
    <w:p w14:paraId="3D6FBA08" w14:textId="056D0DFE" w:rsidR="00EA7A8D" w:rsidRPr="00057099" w:rsidRDefault="0009126C">
      <w:pPr>
        <w:pStyle w:val="TOC2"/>
        <w:rPr>
          <w:rFonts w:asciiTheme="minorHAnsi" w:hAnsiTheme="minorHAnsi" w:cstheme="minorBidi"/>
          <w:noProof/>
          <w:color w:val="auto"/>
          <w:szCs w:val="22"/>
          <w:lang w:eastAsia="nl-NL"/>
        </w:rPr>
      </w:pPr>
      <w:hyperlink w:anchor="_Toc54965573" w:history="1">
        <w:r w:rsidR="00EA7A8D" w:rsidRPr="00057099">
          <w:rPr>
            <w:rStyle w:val="Hyperlink"/>
            <w:noProof/>
          </w:rPr>
          <w:t>16.1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_Toc54965573 \h </w:instrText>
        </w:r>
        <w:r w:rsidR="00EA7A8D" w:rsidRPr="00057099">
          <w:rPr>
            <w:noProof/>
            <w:webHidden/>
          </w:rPr>
        </w:r>
        <w:r w:rsidR="00EA7A8D" w:rsidRPr="00057099">
          <w:rPr>
            <w:noProof/>
            <w:webHidden/>
          </w:rPr>
          <w:fldChar w:fldCharType="separate"/>
        </w:r>
        <w:r w:rsidR="00057099">
          <w:rPr>
            <w:noProof/>
            <w:webHidden/>
          </w:rPr>
          <w:t>90</w:t>
        </w:r>
        <w:r w:rsidR="00EA7A8D" w:rsidRPr="00057099">
          <w:rPr>
            <w:noProof/>
            <w:webHidden/>
          </w:rPr>
          <w:fldChar w:fldCharType="end"/>
        </w:r>
      </w:hyperlink>
    </w:p>
    <w:p w14:paraId="024090AA" w14:textId="008D835A" w:rsidR="00EA7A8D" w:rsidRPr="00057099" w:rsidRDefault="0009126C">
      <w:pPr>
        <w:pStyle w:val="TOC2"/>
        <w:rPr>
          <w:rFonts w:asciiTheme="minorHAnsi" w:hAnsiTheme="minorHAnsi" w:cstheme="minorBidi"/>
          <w:noProof/>
          <w:color w:val="auto"/>
          <w:szCs w:val="22"/>
          <w:lang w:eastAsia="nl-NL"/>
        </w:rPr>
      </w:pPr>
      <w:hyperlink w:anchor="_Toc54965574" w:history="1">
        <w:r w:rsidR="00EA7A8D" w:rsidRPr="00057099">
          <w:rPr>
            <w:rStyle w:val="Hyperlink"/>
            <w:noProof/>
          </w:rPr>
          <w:t>16.2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_Toc54965574 \h </w:instrText>
        </w:r>
        <w:r w:rsidR="00EA7A8D" w:rsidRPr="00057099">
          <w:rPr>
            <w:noProof/>
            <w:webHidden/>
          </w:rPr>
        </w:r>
        <w:r w:rsidR="00EA7A8D" w:rsidRPr="00057099">
          <w:rPr>
            <w:noProof/>
            <w:webHidden/>
          </w:rPr>
          <w:fldChar w:fldCharType="separate"/>
        </w:r>
        <w:r w:rsidR="00057099">
          <w:rPr>
            <w:noProof/>
            <w:webHidden/>
          </w:rPr>
          <w:t>90</w:t>
        </w:r>
        <w:r w:rsidR="00EA7A8D" w:rsidRPr="00057099">
          <w:rPr>
            <w:noProof/>
            <w:webHidden/>
          </w:rPr>
          <w:fldChar w:fldCharType="end"/>
        </w:r>
      </w:hyperlink>
    </w:p>
    <w:p w14:paraId="01FA6F60" w14:textId="7E895DA2" w:rsidR="00EA7A8D" w:rsidRPr="00057099" w:rsidRDefault="0009126C">
      <w:pPr>
        <w:pStyle w:val="TOC2"/>
        <w:rPr>
          <w:rFonts w:asciiTheme="minorHAnsi" w:hAnsiTheme="minorHAnsi" w:cstheme="minorBidi"/>
          <w:noProof/>
          <w:color w:val="auto"/>
          <w:szCs w:val="22"/>
          <w:lang w:eastAsia="nl-NL"/>
        </w:rPr>
      </w:pPr>
      <w:hyperlink w:anchor="_Toc54965575" w:history="1">
        <w:r w:rsidR="00EA7A8D" w:rsidRPr="00057099">
          <w:rPr>
            <w:rStyle w:val="Hyperlink"/>
            <w:noProof/>
          </w:rPr>
          <w:t>16.3</w:t>
        </w:r>
        <w:r w:rsidR="00EA7A8D" w:rsidRPr="00057099">
          <w:rPr>
            <w:rFonts w:asciiTheme="minorHAnsi" w:hAnsiTheme="minorHAnsi" w:cstheme="minorBidi"/>
            <w:noProof/>
            <w:color w:val="auto"/>
            <w:szCs w:val="22"/>
            <w:lang w:eastAsia="nl-NL"/>
          </w:rPr>
          <w:tab/>
        </w:r>
        <w:r w:rsidR="00EA7A8D" w:rsidRPr="00057099">
          <w:rPr>
            <w:rStyle w:val="Hyperlink"/>
            <w:noProof/>
          </w:rPr>
          <w: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_Toc54965575 \h </w:instrText>
        </w:r>
        <w:r w:rsidR="00EA7A8D" w:rsidRPr="00057099">
          <w:rPr>
            <w:noProof/>
            <w:webHidden/>
          </w:rPr>
        </w:r>
        <w:r w:rsidR="00EA7A8D" w:rsidRPr="00057099">
          <w:rPr>
            <w:noProof/>
            <w:webHidden/>
          </w:rPr>
          <w:fldChar w:fldCharType="separate"/>
        </w:r>
        <w:r w:rsidR="00057099">
          <w:rPr>
            <w:noProof/>
            <w:webHidden/>
          </w:rPr>
          <w:t>90</w:t>
        </w:r>
        <w:r w:rsidR="00EA7A8D" w:rsidRPr="00057099">
          <w:rPr>
            <w:noProof/>
            <w:webHidden/>
          </w:rPr>
          <w:fldChar w:fldCharType="end"/>
        </w:r>
      </w:hyperlink>
    </w:p>
    <w:p w14:paraId="7F8F7065" w14:textId="279B0FC4" w:rsidR="00EA7A8D" w:rsidRPr="00057099" w:rsidRDefault="0009126C">
      <w:pPr>
        <w:pStyle w:val="TOC2"/>
        <w:rPr>
          <w:rFonts w:asciiTheme="minorHAnsi" w:hAnsiTheme="minorHAnsi" w:cstheme="minorBidi"/>
          <w:noProof/>
          <w:color w:val="auto"/>
          <w:szCs w:val="22"/>
          <w:lang w:eastAsia="nl-NL"/>
        </w:rPr>
      </w:pPr>
      <w:hyperlink w:anchor="_Toc54965576" w:history="1">
        <w:r w:rsidR="00EA7A8D" w:rsidRPr="00057099">
          <w:rPr>
            <w:rStyle w:val="Hyperlink"/>
            <w:noProof/>
          </w:rPr>
          <w:t>16.4</w:t>
        </w:r>
        <w:r w:rsidR="00EA7A8D" w:rsidRPr="00057099">
          <w:rPr>
            <w:rFonts w:asciiTheme="minorHAnsi" w:hAnsiTheme="minorHAnsi" w:cstheme="minorBidi"/>
            <w:noProof/>
            <w:color w:val="auto"/>
            <w:szCs w:val="22"/>
            <w:lang w:eastAsia="nl-NL"/>
          </w:rPr>
          <w:tab/>
        </w:r>
        <w:r w:rsidR="00EA7A8D" w:rsidRPr="00057099">
          <w:rPr>
            <w:rStyle w:val="Hyperlink"/>
            <w:noProof/>
          </w:rPr>
          <w:t>Leidingwerk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_Toc54965576 \h </w:instrText>
        </w:r>
        <w:r w:rsidR="00EA7A8D" w:rsidRPr="00057099">
          <w:rPr>
            <w:noProof/>
            <w:webHidden/>
          </w:rPr>
        </w:r>
        <w:r w:rsidR="00EA7A8D" w:rsidRPr="00057099">
          <w:rPr>
            <w:noProof/>
            <w:webHidden/>
          </w:rPr>
          <w:fldChar w:fldCharType="separate"/>
        </w:r>
        <w:r w:rsidR="00057099">
          <w:rPr>
            <w:noProof/>
            <w:webHidden/>
          </w:rPr>
          <w:t>91</w:t>
        </w:r>
        <w:r w:rsidR="00EA7A8D" w:rsidRPr="00057099">
          <w:rPr>
            <w:noProof/>
            <w:webHidden/>
          </w:rPr>
          <w:fldChar w:fldCharType="end"/>
        </w:r>
      </w:hyperlink>
    </w:p>
    <w:p w14:paraId="3CD7BE36" w14:textId="00DDFCFC" w:rsidR="00EA7A8D" w:rsidRPr="00057099" w:rsidRDefault="0009126C">
      <w:pPr>
        <w:pStyle w:val="TOC2"/>
        <w:rPr>
          <w:rFonts w:asciiTheme="minorHAnsi" w:hAnsiTheme="minorHAnsi" w:cstheme="minorBidi"/>
          <w:noProof/>
          <w:color w:val="auto"/>
          <w:szCs w:val="22"/>
          <w:lang w:eastAsia="nl-NL"/>
        </w:rPr>
      </w:pPr>
      <w:hyperlink w:anchor="_Toc54965577" w:history="1">
        <w:r w:rsidR="00EA7A8D" w:rsidRPr="00057099">
          <w:rPr>
            <w:rStyle w:val="Hyperlink"/>
            <w:noProof/>
          </w:rPr>
          <w:t>16.5</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_Toc54965577 \h </w:instrText>
        </w:r>
        <w:r w:rsidR="00EA7A8D" w:rsidRPr="00057099">
          <w:rPr>
            <w:noProof/>
            <w:webHidden/>
          </w:rPr>
        </w:r>
        <w:r w:rsidR="00EA7A8D" w:rsidRPr="00057099">
          <w:rPr>
            <w:noProof/>
            <w:webHidden/>
          </w:rPr>
          <w:fldChar w:fldCharType="separate"/>
        </w:r>
        <w:r w:rsidR="00057099">
          <w:rPr>
            <w:noProof/>
            <w:webHidden/>
          </w:rPr>
          <w:t>92</w:t>
        </w:r>
        <w:r w:rsidR="00EA7A8D" w:rsidRPr="00057099">
          <w:rPr>
            <w:noProof/>
            <w:webHidden/>
          </w:rPr>
          <w:fldChar w:fldCharType="end"/>
        </w:r>
      </w:hyperlink>
    </w:p>
    <w:p w14:paraId="3BA8E2A0" w14:textId="0DCBB837" w:rsidR="00EA7A8D" w:rsidRPr="00057099" w:rsidRDefault="0009126C">
      <w:pPr>
        <w:pStyle w:val="TOC2"/>
        <w:rPr>
          <w:rFonts w:asciiTheme="minorHAnsi" w:hAnsiTheme="minorHAnsi" w:cstheme="minorBidi"/>
          <w:noProof/>
          <w:color w:val="auto"/>
          <w:szCs w:val="22"/>
          <w:lang w:eastAsia="nl-NL"/>
        </w:rPr>
      </w:pPr>
      <w:hyperlink w:anchor="_Toc54965578" w:history="1">
        <w:r w:rsidR="00EA7A8D" w:rsidRPr="00057099">
          <w:rPr>
            <w:rStyle w:val="Hyperlink"/>
            <w:noProof/>
          </w:rPr>
          <w:t>16.6</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_Toc54965578 \h </w:instrText>
        </w:r>
        <w:r w:rsidR="00EA7A8D" w:rsidRPr="00057099">
          <w:rPr>
            <w:noProof/>
            <w:webHidden/>
          </w:rPr>
        </w:r>
        <w:r w:rsidR="00EA7A8D" w:rsidRPr="00057099">
          <w:rPr>
            <w:noProof/>
            <w:webHidden/>
          </w:rPr>
          <w:fldChar w:fldCharType="separate"/>
        </w:r>
        <w:r w:rsidR="00057099">
          <w:rPr>
            <w:noProof/>
            <w:webHidden/>
          </w:rPr>
          <w:t>93</w:t>
        </w:r>
        <w:r w:rsidR="00EA7A8D" w:rsidRPr="00057099">
          <w:rPr>
            <w:noProof/>
            <w:webHidden/>
          </w:rPr>
          <w:fldChar w:fldCharType="end"/>
        </w:r>
      </w:hyperlink>
    </w:p>
    <w:p w14:paraId="590AF921" w14:textId="1436BD8E" w:rsidR="00EA7A8D" w:rsidRPr="00057099" w:rsidRDefault="0009126C">
      <w:pPr>
        <w:pStyle w:val="TOC2"/>
        <w:rPr>
          <w:rFonts w:asciiTheme="minorHAnsi" w:hAnsiTheme="minorHAnsi" w:cstheme="minorBidi"/>
          <w:noProof/>
          <w:color w:val="auto"/>
          <w:szCs w:val="22"/>
          <w:lang w:eastAsia="nl-NL"/>
        </w:rPr>
      </w:pPr>
      <w:hyperlink w:anchor="_Toc54965579" w:history="1">
        <w:r w:rsidR="00EA7A8D" w:rsidRPr="00057099">
          <w:rPr>
            <w:rStyle w:val="Hyperlink"/>
            <w:noProof/>
          </w:rPr>
          <w:t>16.7</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_Toc54965579 \h </w:instrText>
        </w:r>
        <w:r w:rsidR="00EA7A8D" w:rsidRPr="00057099">
          <w:rPr>
            <w:noProof/>
            <w:webHidden/>
          </w:rPr>
        </w:r>
        <w:r w:rsidR="00EA7A8D" w:rsidRPr="00057099">
          <w:rPr>
            <w:noProof/>
            <w:webHidden/>
          </w:rPr>
          <w:fldChar w:fldCharType="separate"/>
        </w:r>
        <w:r w:rsidR="00057099">
          <w:rPr>
            <w:noProof/>
            <w:webHidden/>
          </w:rPr>
          <w:t>93</w:t>
        </w:r>
        <w:r w:rsidR="00EA7A8D" w:rsidRPr="00057099">
          <w:rPr>
            <w:noProof/>
            <w:webHidden/>
          </w:rPr>
          <w:fldChar w:fldCharType="end"/>
        </w:r>
      </w:hyperlink>
    </w:p>
    <w:p w14:paraId="15043B23" w14:textId="4D83079B" w:rsidR="00EA7A8D" w:rsidRPr="00057099" w:rsidRDefault="0009126C">
      <w:pPr>
        <w:pStyle w:val="TOC1"/>
        <w:rPr>
          <w:rFonts w:asciiTheme="minorHAnsi" w:hAnsiTheme="minorHAnsi" w:cstheme="minorBidi"/>
          <w:b w:val="0"/>
          <w:noProof/>
          <w:color w:val="auto"/>
          <w:sz w:val="22"/>
          <w:szCs w:val="22"/>
          <w:lang w:eastAsia="nl-NL"/>
        </w:rPr>
      </w:pPr>
      <w:hyperlink w:anchor="_Toc54965580" w:history="1">
        <w:r w:rsidR="00EA7A8D" w:rsidRPr="00057099">
          <w:rPr>
            <w:rStyle w:val="Hyperlink"/>
            <w:noProof/>
          </w:rPr>
          <w:t>17</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Luchtbehandelingsinstallatie pompenkelder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_Toc54965580 \h </w:instrText>
        </w:r>
        <w:r w:rsidR="00EA7A8D" w:rsidRPr="00057099">
          <w:rPr>
            <w:noProof/>
            <w:webHidden/>
          </w:rPr>
        </w:r>
        <w:r w:rsidR="00EA7A8D" w:rsidRPr="00057099">
          <w:rPr>
            <w:noProof/>
            <w:webHidden/>
          </w:rPr>
          <w:fldChar w:fldCharType="separate"/>
        </w:r>
        <w:r w:rsidR="00057099">
          <w:rPr>
            <w:noProof/>
            <w:webHidden/>
          </w:rPr>
          <w:t>94</w:t>
        </w:r>
        <w:r w:rsidR="00EA7A8D" w:rsidRPr="00057099">
          <w:rPr>
            <w:noProof/>
            <w:webHidden/>
          </w:rPr>
          <w:fldChar w:fldCharType="end"/>
        </w:r>
      </w:hyperlink>
    </w:p>
    <w:p w14:paraId="5E5D6084" w14:textId="21D855FF" w:rsidR="00EA7A8D" w:rsidRPr="00057099" w:rsidRDefault="0009126C">
      <w:pPr>
        <w:pStyle w:val="TOC2"/>
        <w:rPr>
          <w:rFonts w:asciiTheme="minorHAnsi" w:hAnsiTheme="minorHAnsi" w:cstheme="minorBidi"/>
          <w:noProof/>
          <w:color w:val="auto"/>
          <w:szCs w:val="22"/>
          <w:lang w:eastAsia="nl-NL"/>
        </w:rPr>
      </w:pPr>
      <w:hyperlink w:anchor="_Toc54965581" w:history="1">
        <w:r w:rsidR="00EA7A8D" w:rsidRPr="00057099">
          <w:rPr>
            <w:rStyle w:val="Hyperlink"/>
            <w:noProof/>
          </w:rPr>
          <w:t>17.1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_Toc54965581 \h </w:instrText>
        </w:r>
        <w:r w:rsidR="00EA7A8D" w:rsidRPr="00057099">
          <w:rPr>
            <w:noProof/>
            <w:webHidden/>
          </w:rPr>
        </w:r>
        <w:r w:rsidR="00EA7A8D" w:rsidRPr="00057099">
          <w:rPr>
            <w:noProof/>
            <w:webHidden/>
          </w:rPr>
          <w:fldChar w:fldCharType="separate"/>
        </w:r>
        <w:r w:rsidR="00057099">
          <w:rPr>
            <w:noProof/>
            <w:webHidden/>
          </w:rPr>
          <w:t>94</w:t>
        </w:r>
        <w:r w:rsidR="00EA7A8D" w:rsidRPr="00057099">
          <w:rPr>
            <w:noProof/>
            <w:webHidden/>
          </w:rPr>
          <w:fldChar w:fldCharType="end"/>
        </w:r>
      </w:hyperlink>
    </w:p>
    <w:p w14:paraId="3F4C87A3" w14:textId="44F56F03" w:rsidR="00EA7A8D" w:rsidRPr="00057099" w:rsidRDefault="0009126C">
      <w:pPr>
        <w:pStyle w:val="TOC2"/>
        <w:rPr>
          <w:rFonts w:asciiTheme="minorHAnsi" w:hAnsiTheme="minorHAnsi" w:cstheme="minorBidi"/>
          <w:noProof/>
          <w:color w:val="auto"/>
          <w:szCs w:val="22"/>
          <w:lang w:eastAsia="nl-NL"/>
        </w:rPr>
      </w:pPr>
      <w:hyperlink w:anchor="_Toc54965582" w:history="1">
        <w:r w:rsidR="00EA7A8D" w:rsidRPr="00057099">
          <w:rPr>
            <w:rStyle w:val="Hyperlink"/>
            <w:noProof/>
          </w:rPr>
          <w:t>17.2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_Toc54965582 \h </w:instrText>
        </w:r>
        <w:r w:rsidR="00EA7A8D" w:rsidRPr="00057099">
          <w:rPr>
            <w:noProof/>
            <w:webHidden/>
          </w:rPr>
        </w:r>
        <w:r w:rsidR="00EA7A8D" w:rsidRPr="00057099">
          <w:rPr>
            <w:noProof/>
            <w:webHidden/>
          </w:rPr>
          <w:fldChar w:fldCharType="separate"/>
        </w:r>
        <w:r w:rsidR="00057099">
          <w:rPr>
            <w:noProof/>
            <w:webHidden/>
          </w:rPr>
          <w:t>94</w:t>
        </w:r>
        <w:r w:rsidR="00EA7A8D" w:rsidRPr="00057099">
          <w:rPr>
            <w:noProof/>
            <w:webHidden/>
          </w:rPr>
          <w:fldChar w:fldCharType="end"/>
        </w:r>
      </w:hyperlink>
    </w:p>
    <w:p w14:paraId="75FC5054" w14:textId="0EEED66A" w:rsidR="00EA7A8D" w:rsidRPr="00057099" w:rsidRDefault="0009126C">
      <w:pPr>
        <w:pStyle w:val="TOC2"/>
        <w:rPr>
          <w:rFonts w:asciiTheme="minorHAnsi" w:hAnsiTheme="minorHAnsi" w:cstheme="minorBidi"/>
          <w:noProof/>
          <w:color w:val="auto"/>
          <w:szCs w:val="22"/>
          <w:lang w:eastAsia="nl-NL"/>
        </w:rPr>
      </w:pPr>
      <w:hyperlink w:anchor="_Toc54965583" w:history="1">
        <w:r w:rsidR="00EA7A8D" w:rsidRPr="00057099">
          <w:rPr>
            <w:rStyle w:val="Hyperlink"/>
            <w:noProof/>
          </w:rPr>
          <w:t>17.3</w:t>
        </w:r>
        <w:r w:rsidR="00EA7A8D" w:rsidRPr="00057099">
          <w:rPr>
            <w:rFonts w:asciiTheme="minorHAnsi" w:hAnsiTheme="minorHAnsi" w:cstheme="minorBidi"/>
            <w:noProof/>
            <w:color w:val="auto"/>
            <w:szCs w:val="22"/>
            <w:lang w:eastAsia="nl-NL"/>
          </w:rPr>
          <w:tab/>
        </w:r>
        <w:r w:rsidR="00EA7A8D" w:rsidRPr="00057099">
          <w:rPr>
            <w:rStyle w:val="Hyperlink"/>
            <w:noProof/>
          </w:rPr>
          <w:t>Afzuigventilator (bestaand handhaven)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_Toc54965583 \h </w:instrText>
        </w:r>
        <w:r w:rsidR="00EA7A8D" w:rsidRPr="00057099">
          <w:rPr>
            <w:noProof/>
            <w:webHidden/>
          </w:rPr>
        </w:r>
        <w:r w:rsidR="00EA7A8D" w:rsidRPr="00057099">
          <w:rPr>
            <w:noProof/>
            <w:webHidden/>
          </w:rPr>
          <w:fldChar w:fldCharType="separate"/>
        </w:r>
        <w:r w:rsidR="00057099">
          <w:rPr>
            <w:noProof/>
            <w:webHidden/>
          </w:rPr>
          <w:t>94</w:t>
        </w:r>
        <w:r w:rsidR="00EA7A8D" w:rsidRPr="00057099">
          <w:rPr>
            <w:noProof/>
            <w:webHidden/>
          </w:rPr>
          <w:fldChar w:fldCharType="end"/>
        </w:r>
      </w:hyperlink>
    </w:p>
    <w:p w14:paraId="6BA297BB" w14:textId="6C13E6C0" w:rsidR="00EA7A8D" w:rsidRPr="00057099" w:rsidRDefault="0009126C">
      <w:pPr>
        <w:pStyle w:val="TOC2"/>
        <w:rPr>
          <w:rFonts w:asciiTheme="minorHAnsi" w:hAnsiTheme="minorHAnsi" w:cstheme="minorBidi"/>
          <w:noProof/>
          <w:color w:val="auto"/>
          <w:szCs w:val="22"/>
          <w:lang w:eastAsia="nl-NL"/>
        </w:rPr>
      </w:pPr>
      <w:hyperlink w:anchor="_Toc54965584" w:history="1">
        <w:r w:rsidR="00EA7A8D" w:rsidRPr="00057099">
          <w:rPr>
            <w:rStyle w:val="Hyperlink"/>
            <w:noProof/>
          </w:rPr>
          <w:t>17.4</w:t>
        </w:r>
        <w:r w:rsidR="00EA7A8D" w:rsidRPr="00057099">
          <w:rPr>
            <w:rFonts w:asciiTheme="minorHAnsi" w:hAnsiTheme="minorHAnsi" w:cstheme="minorBidi"/>
            <w:noProof/>
            <w:color w:val="auto"/>
            <w:szCs w:val="22"/>
            <w:lang w:eastAsia="nl-NL"/>
          </w:rPr>
          <w:tab/>
        </w:r>
        <w:r w:rsidR="00EA7A8D" w:rsidRPr="00057099">
          <w:rPr>
            <w:rStyle w:val="Hyperlink"/>
            <w:noProof/>
          </w:rPr>
          <w:t>Luchtkanalen met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_Toc54965584 \h </w:instrText>
        </w:r>
        <w:r w:rsidR="00EA7A8D" w:rsidRPr="00057099">
          <w:rPr>
            <w:noProof/>
            <w:webHidden/>
          </w:rPr>
        </w:r>
        <w:r w:rsidR="00EA7A8D" w:rsidRPr="00057099">
          <w:rPr>
            <w:noProof/>
            <w:webHidden/>
          </w:rPr>
          <w:fldChar w:fldCharType="separate"/>
        </w:r>
        <w:r w:rsidR="00057099">
          <w:rPr>
            <w:noProof/>
            <w:webHidden/>
          </w:rPr>
          <w:t>95</w:t>
        </w:r>
        <w:r w:rsidR="00EA7A8D" w:rsidRPr="00057099">
          <w:rPr>
            <w:noProof/>
            <w:webHidden/>
          </w:rPr>
          <w:fldChar w:fldCharType="end"/>
        </w:r>
      </w:hyperlink>
    </w:p>
    <w:p w14:paraId="57A3CC74" w14:textId="4E2FC141" w:rsidR="00EA7A8D" w:rsidRPr="00057099" w:rsidRDefault="0009126C">
      <w:pPr>
        <w:pStyle w:val="TOC2"/>
        <w:rPr>
          <w:rFonts w:asciiTheme="minorHAnsi" w:hAnsiTheme="minorHAnsi" w:cstheme="minorBidi"/>
          <w:noProof/>
          <w:color w:val="auto"/>
          <w:szCs w:val="22"/>
          <w:lang w:eastAsia="nl-NL"/>
        </w:rPr>
      </w:pPr>
      <w:hyperlink w:anchor="_Toc54965585" w:history="1">
        <w:r w:rsidR="00EA7A8D" w:rsidRPr="00057099">
          <w:rPr>
            <w:rStyle w:val="Hyperlink"/>
            <w:noProof/>
          </w:rPr>
          <w:t>17.5</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_Toc54965585 \h </w:instrText>
        </w:r>
        <w:r w:rsidR="00EA7A8D" w:rsidRPr="00057099">
          <w:rPr>
            <w:noProof/>
            <w:webHidden/>
          </w:rPr>
        </w:r>
        <w:r w:rsidR="00EA7A8D" w:rsidRPr="00057099">
          <w:rPr>
            <w:noProof/>
            <w:webHidden/>
          </w:rPr>
          <w:fldChar w:fldCharType="separate"/>
        </w:r>
        <w:r w:rsidR="00057099">
          <w:rPr>
            <w:noProof/>
            <w:webHidden/>
          </w:rPr>
          <w:t>96</w:t>
        </w:r>
        <w:r w:rsidR="00EA7A8D" w:rsidRPr="00057099">
          <w:rPr>
            <w:noProof/>
            <w:webHidden/>
          </w:rPr>
          <w:fldChar w:fldCharType="end"/>
        </w:r>
      </w:hyperlink>
    </w:p>
    <w:p w14:paraId="41E77128" w14:textId="740891A9" w:rsidR="00EA7A8D" w:rsidRPr="00057099" w:rsidRDefault="0009126C">
      <w:pPr>
        <w:pStyle w:val="TOC2"/>
        <w:rPr>
          <w:rFonts w:asciiTheme="minorHAnsi" w:hAnsiTheme="minorHAnsi" w:cstheme="minorBidi"/>
          <w:noProof/>
          <w:color w:val="auto"/>
          <w:szCs w:val="22"/>
          <w:lang w:eastAsia="nl-NL"/>
        </w:rPr>
      </w:pPr>
      <w:hyperlink w:anchor="_Toc54965586" w:history="1">
        <w:r w:rsidR="00EA7A8D" w:rsidRPr="00057099">
          <w:rPr>
            <w:rStyle w:val="Hyperlink"/>
            <w:noProof/>
          </w:rPr>
          <w:t>17.6</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_Toc54965586 \h </w:instrText>
        </w:r>
        <w:r w:rsidR="00EA7A8D" w:rsidRPr="00057099">
          <w:rPr>
            <w:noProof/>
            <w:webHidden/>
          </w:rPr>
        </w:r>
        <w:r w:rsidR="00EA7A8D" w:rsidRPr="00057099">
          <w:rPr>
            <w:noProof/>
            <w:webHidden/>
          </w:rPr>
          <w:fldChar w:fldCharType="separate"/>
        </w:r>
        <w:r w:rsidR="00057099">
          <w:rPr>
            <w:noProof/>
            <w:webHidden/>
          </w:rPr>
          <w:t>96</w:t>
        </w:r>
        <w:r w:rsidR="00EA7A8D" w:rsidRPr="00057099">
          <w:rPr>
            <w:noProof/>
            <w:webHidden/>
          </w:rPr>
          <w:fldChar w:fldCharType="end"/>
        </w:r>
      </w:hyperlink>
    </w:p>
    <w:p w14:paraId="66ECDE66" w14:textId="4120CDAF" w:rsidR="00EA7A8D" w:rsidRPr="00057099" w:rsidRDefault="0009126C">
      <w:pPr>
        <w:pStyle w:val="TOC2"/>
        <w:rPr>
          <w:rFonts w:asciiTheme="minorHAnsi" w:hAnsiTheme="minorHAnsi" w:cstheme="minorBidi"/>
          <w:noProof/>
          <w:color w:val="auto"/>
          <w:szCs w:val="22"/>
          <w:lang w:eastAsia="nl-NL"/>
        </w:rPr>
      </w:pPr>
      <w:hyperlink w:anchor="_Toc54965587" w:history="1">
        <w:r w:rsidR="00EA7A8D" w:rsidRPr="00057099">
          <w:rPr>
            <w:rStyle w:val="Hyperlink"/>
            <w:noProof/>
          </w:rPr>
          <w:t>17.7</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_Toc54965587 \h </w:instrText>
        </w:r>
        <w:r w:rsidR="00EA7A8D" w:rsidRPr="00057099">
          <w:rPr>
            <w:noProof/>
            <w:webHidden/>
          </w:rPr>
        </w:r>
        <w:r w:rsidR="00EA7A8D" w:rsidRPr="00057099">
          <w:rPr>
            <w:noProof/>
            <w:webHidden/>
          </w:rPr>
          <w:fldChar w:fldCharType="separate"/>
        </w:r>
        <w:r w:rsidR="00057099">
          <w:rPr>
            <w:noProof/>
            <w:webHidden/>
          </w:rPr>
          <w:t>96</w:t>
        </w:r>
        <w:r w:rsidR="00EA7A8D" w:rsidRPr="00057099">
          <w:rPr>
            <w:noProof/>
            <w:webHidden/>
          </w:rPr>
          <w:fldChar w:fldCharType="end"/>
        </w:r>
      </w:hyperlink>
    </w:p>
    <w:p w14:paraId="281CEB36" w14:textId="0FA84DCC" w:rsidR="00EA7A8D" w:rsidRPr="00057099" w:rsidRDefault="0009126C">
      <w:pPr>
        <w:pStyle w:val="TOC1"/>
        <w:rPr>
          <w:rFonts w:asciiTheme="minorHAnsi" w:hAnsiTheme="minorHAnsi" w:cstheme="minorBidi"/>
          <w:b w:val="0"/>
          <w:noProof/>
          <w:color w:val="auto"/>
          <w:sz w:val="22"/>
          <w:szCs w:val="22"/>
          <w:lang w:eastAsia="nl-NL"/>
        </w:rPr>
      </w:pPr>
      <w:hyperlink w:anchor="_Toc54965588" w:history="1">
        <w:r w:rsidR="00EA7A8D" w:rsidRPr="00057099">
          <w:rPr>
            <w:rStyle w:val="Hyperlink"/>
            <w:noProof/>
          </w:rPr>
          <w:t>18</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Luchtbehandelingsinstallatie ontvangwerk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_Toc54965588 \h </w:instrText>
        </w:r>
        <w:r w:rsidR="00EA7A8D" w:rsidRPr="00057099">
          <w:rPr>
            <w:noProof/>
            <w:webHidden/>
          </w:rPr>
        </w:r>
        <w:r w:rsidR="00EA7A8D" w:rsidRPr="00057099">
          <w:rPr>
            <w:noProof/>
            <w:webHidden/>
          </w:rPr>
          <w:fldChar w:fldCharType="separate"/>
        </w:r>
        <w:r w:rsidR="00057099">
          <w:rPr>
            <w:noProof/>
            <w:webHidden/>
          </w:rPr>
          <w:t>97</w:t>
        </w:r>
        <w:r w:rsidR="00EA7A8D" w:rsidRPr="00057099">
          <w:rPr>
            <w:noProof/>
            <w:webHidden/>
          </w:rPr>
          <w:fldChar w:fldCharType="end"/>
        </w:r>
      </w:hyperlink>
    </w:p>
    <w:p w14:paraId="78784FA1" w14:textId="68780B3C" w:rsidR="00EA7A8D" w:rsidRPr="00057099" w:rsidRDefault="0009126C">
      <w:pPr>
        <w:pStyle w:val="TOC2"/>
        <w:rPr>
          <w:rFonts w:asciiTheme="minorHAnsi" w:hAnsiTheme="minorHAnsi" w:cstheme="minorBidi"/>
          <w:noProof/>
          <w:color w:val="auto"/>
          <w:szCs w:val="22"/>
          <w:lang w:eastAsia="nl-NL"/>
        </w:rPr>
      </w:pPr>
      <w:hyperlink w:anchor="_Toc54965589" w:history="1">
        <w:r w:rsidR="00EA7A8D" w:rsidRPr="00057099">
          <w:rPr>
            <w:rStyle w:val="Hyperlink"/>
            <w:noProof/>
          </w:rPr>
          <w:t>18.1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_Toc54965589 \h </w:instrText>
        </w:r>
        <w:r w:rsidR="00EA7A8D" w:rsidRPr="00057099">
          <w:rPr>
            <w:noProof/>
            <w:webHidden/>
          </w:rPr>
        </w:r>
        <w:r w:rsidR="00EA7A8D" w:rsidRPr="00057099">
          <w:rPr>
            <w:noProof/>
            <w:webHidden/>
          </w:rPr>
          <w:fldChar w:fldCharType="separate"/>
        </w:r>
        <w:r w:rsidR="00057099">
          <w:rPr>
            <w:noProof/>
            <w:webHidden/>
          </w:rPr>
          <w:t>97</w:t>
        </w:r>
        <w:r w:rsidR="00EA7A8D" w:rsidRPr="00057099">
          <w:rPr>
            <w:noProof/>
            <w:webHidden/>
          </w:rPr>
          <w:fldChar w:fldCharType="end"/>
        </w:r>
      </w:hyperlink>
    </w:p>
    <w:p w14:paraId="3A93CB99" w14:textId="0F20F191" w:rsidR="00EA7A8D" w:rsidRPr="00057099" w:rsidRDefault="0009126C">
      <w:pPr>
        <w:pStyle w:val="TOC2"/>
        <w:rPr>
          <w:rFonts w:asciiTheme="minorHAnsi" w:hAnsiTheme="minorHAnsi" w:cstheme="minorBidi"/>
          <w:noProof/>
          <w:color w:val="auto"/>
          <w:szCs w:val="22"/>
          <w:lang w:eastAsia="nl-NL"/>
        </w:rPr>
      </w:pPr>
      <w:hyperlink w:anchor="_Toc54965590" w:history="1">
        <w:r w:rsidR="00EA7A8D" w:rsidRPr="00057099">
          <w:rPr>
            <w:rStyle w:val="Hyperlink"/>
            <w:noProof/>
          </w:rPr>
          <w:t>18.2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_Toc54965590 \h </w:instrText>
        </w:r>
        <w:r w:rsidR="00EA7A8D" w:rsidRPr="00057099">
          <w:rPr>
            <w:noProof/>
            <w:webHidden/>
          </w:rPr>
        </w:r>
        <w:r w:rsidR="00EA7A8D" w:rsidRPr="00057099">
          <w:rPr>
            <w:noProof/>
            <w:webHidden/>
          </w:rPr>
          <w:fldChar w:fldCharType="separate"/>
        </w:r>
        <w:r w:rsidR="00057099">
          <w:rPr>
            <w:noProof/>
            <w:webHidden/>
          </w:rPr>
          <w:t>97</w:t>
        </w:r>
        <w:r w:rsidR="00EA7A8D" w:rsidRPr="00057099">
          <w:rPr>
            <w:noProof/>
            <w:webHidden/>
          </w:rPr>
          <w:fldChar w:fldCharType="end"/>
        </w:r>
      </w:hyperlink>
    </w:p>
    <w:p w14:paraId="52F68D04" w14:textId="14B5B8B7" w:rsidR="00EA7A8D" w:rsidRPr="00057099" w:rsidRDefault="0009126C">
      <w:pPr>
        <w:pStyle w:val="TOC2"/>
        <w:rPr>
          <w:rFonts w:asciiTheme="minorHAnsi" w:hAnsiTheme="minorHAnsi" w:cstheme="minorBidi"/>
          <w:noProof/>
          <w:color w:val="auto"/>
          <w:szCs w:val="22"/>
          <w:lang w:eastAsia="nl-NL"/>
        </w:rPr>
      </w:pPr>
      <w:hyperlink w:anchor="_Toc54965591" w:history="1">
        <w:r w:rsidR="00EA7A8D" w:rsidRPr="00057099">
          <w:rPr>
            <w:rStyle w:val="Hyperlink"/>
            <w:noProof/>
          </w:rPr>
          <w:t>18.3</w:t>
        </w:r>
        <w:r w:rsidR="00EA7A8D" w:rsidRPr="00057099">
          <w:rPr>
            <w:rFonts w:asciiTheme="minorHAnsi" w:hAnsiTheme="minorHAnsi" w:cstheme="minorBidi"/>
            <w:noProof/>
            <w:color w:val="auto"/>
            <w:szCs w:val="22"/>
            <w:lang w:eastAsia="nl-NL"/>
          </w:rPr>
          <w:tab/>
        </w:r>
        <w:r w:rsidR="00EA7A8D" w:rsidRPr="00057099">
          <w:rPr>
            <w:rStyle w:val="Hyperlink"/>
            <w:noProof/>
          </w:rPr>
          <w:t>Afzuigventilator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_Toc54965591 \h </w:instrText>
        </w:r>
        <w:r w:rsidR="00EA7A8D" w:rsidRPr="00057099">
          <w:rPr>
            <w:noProof/>
            <w:webHidden/>
          </w:rPr>
        </w:r>
        <w:r w:rsidR="00EA7A8D" w:rsidRPr="00057099">
          <w:rPr>
            <w:noProof/>
            <w:webHidden/>
          </w:rPr>
          <w:fldChar w:fldCharType="separate"/>
        </w:r>
        <w:r w:rsidR="00057099">
          <w:rPr>
            <w:noProof/>
            <w:webHidden/>
          </w:rPr>
          <w:t>97</w:t>
        </w:r>
        <w:r w:rsidR="00EA7A8D" w:rsidRPr="00057099">
          <w:rPr>
            <w:noProof/>
            <w:webHidden/>
          </w:rPr>
          <w:fldChar w:fldCharType="end"/>
        </w:r>
      </w:hyperlink>
    </w:p>
    <w:p w14:paraId="578CA386" w14:textId="2037CB70" w:rsidR="00EA7A8D" w:rsidRPr="00057099" w:rsidRDefault="0009126C">
      <w:pPr>
        <w:pStyle w:val="TOC2"/>
        <w:rPr>
          <w:rFonts w:asciiTheme="minorHAnsi" w:hAnsiTheme="minorHAnsi" w:cstheme="minorBidi"/>
          <w:noProof/>
          <w:color w:val="auto"/>
          <w:szCs w:val="22"/>
          <w:lang w:eastAsia="nl-NL"/>
        </w:rPr>
      </w:pPr>
      <w:hyperlink w:anchor="_Toc54965592" w:history="1">
        <w:r w:rsidR="00EA7A8D" w:rsidRPr="00057099">
          <w:rPr>
            <w:rStyle w:val="Hyperlink"/>
            <w:noProof/>
          </w:rPr>
          <w:t>18.4</w:t>
        </w:r>
        <w:r w:rsidR="00EA7A8D" w:rsidRPr="00057099">
          <w:rPr>
            <w:rFonts w:asciiTheme="minorHAnsi" w:hAnsiTheme="minorHAnsi" w:cstheme="minorBidi"/>
            <w:noProof/>
            <w:color w:val="auto"/>
            <w:szCs w:val="22"/>
            <w:lang w:eastAsia="nl-NL"/>
          </w:rPr>
          <w:tab/>
        </w:r>
        <w:r w:rsidR="00EA7A8D" w:rsidRPr="00057099">
          <w:rPr>
            <w:rStyle w:val="Hyperlink"/>
            <w:noProof/>
          </w:rPr>
          <w:t>Luchtkanalen met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_Toc54965592 \h </w:instrText>
        </w:r>
        <w:r w:rsidR="00EA7A8D" w:rsidRPr="00057099">
          <w:rPr>
            <w:noProof/>
            <w:webHidden/>
          </w:rPr>
        </w:r>
        <w:r w:rsidR="00EA7A8D" w:rsidRPr="00057099">
          <w:rPr>
            <w:noProof/>
            <w:webHidden/>
          </w:rPr>
          <w:fldChar w:fldCharType="separate"/>
        </w:r>
        <w:r w:rsidR="00057099">
          <w:rPr>
            <w:noProof/>
            <w:webHidden/>
          </w:rPr>
          <w:t>98</w:t>
        </w:r>
        <w:r w:rsidR="00EA7A8D" w:rsidRPr="00057099">
          <w:rPr>
            <w:noProof/>
            <w:webHidden/>
          </w:rPr>
          <w:fldChar w:fldCharType="end"/>
        </w:r>
      </w:hyperlink>
    </w:p>
    <w:p w14:paraId="496A3A0C" w14:textId="495CAF38" w:rsidR="00EA7A8D" w:rsidRPr="00057099" w:rsidRDefault="0009126C">
      <w:pPr>
        <w:pStyle w:val="TOC2"/>
        <w:rPr>
          <w:rFonts w:asciiTheme="minorHAnsi" w:hAnsiTheme="minorHAnsi" w:cstheme="minorBidi"/>
          <w:noProof/>
          <w:color w:val="auto"/>
          <w:szCs w:val="22"/>
          <w:lang w:eastAsia="nl-NL"/>
        </w:rPr>
      </w:pPr>
      <w:hyperlink w:anchor="_Toc54965593" w:history="1">
        <w:r w:rsidR="00EA7A8D" w:rsidRPr="00057099">
          <w:rPr>
            <w:rStyle w:val="Hyperlink"/>
            <w:noProof/>
          </w:rPr>
          <w:t>18.5</w:t>
        </w:r>
        <w:r w:rsidR="00EA7A8D" w:rsidRPr="00057099">
          <w:rPr>
            <w:rFonts w:asciiTheme="minorHAnsi" w:hAnsiTheme="minorHAnsi" w:cstheme="minorBidi"/>
            <w:noProof/>
            <w:color w:val="auto"/>
            <w:szCs w:val="22"/>
            <w:lang w:eastAsia="nl-NL"/>
          </w:rPr>
          <w:tab/>
        </w:r>
        <w:r w:rsidR="00EA7A8D" w:rsidRPr="00057099">
          <w:rPr>
            <w:rStyle w:val="Hyperlink"/>
            <w:noProof/>
          </w:rPr>
          <w:t>Lavafilters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_Toc54965593 \h </w:instrText>
        </w:r>
        <w:r w:rsidR="00EA7A8D" w:rsidRPr="00057099">
          <w:rPr>
            <w:noProof/>
            <w:webHidden/>
          </w:rPr>
        </w:r>
        <w:r w:rsidR="00EA7A8D" w:rsidRPr="00057099">
          <w:rPr>
            <w:noProof/>
            <w:webHidden/>
          </w:rPr>
          <w:fldChar w:fldCharType="separate"/>
        </w:r>
        <w:r w:rsidR="00057099">
          <w:rPr>
            <w:noProof/>
            <w:webHidden/>
          </w:rPr>
          <w:t>100</w:t>
        </w:r>
        <w:r w:rsidR="00EA7A8D" w:rsidRPr="00057099">
          <w:rPr>
            <w:noProof/>
            <w:webHidden/>
          </w:rPr>
          <w:fldChar w:fldCharType="end"/>
        </w:r>
      </w:hyperlink>
    </w:p>
    <w:p w14:paraId="0B41CD8E" w14:textId="31C6C070" w:rsidR="00EA7A8D" w:rsidRPr="00057099" w:rsidRDefault="0009126C">
      <w:pPr>
        <w:pStyle w:val="TOC2"/>
        <w:rPr>
          <w:rFonts w:asciiTheme="minorHAnsi" w:hAnsiTheme="minorHAnsi" w:cstheme="minorBidi"/>
          <w:noProof/>
          <w:color w:val="auto"/>
          <w:szCs w:val="22"/>
          <w:lang w:eastAsia="nl-NL"/>
        </w:rPr>
      </w:pPr>
      <w:hyperlink w:anchor="_Toc54965594" w:history="1">
        <w:r w:rsidR="00EA7A8D" w:rsidRPr="00057099">
          <w:rPr>
            <w:rStyle w:val="Hyperlink"/>
            <w:noProof/>
          </w:rPr>
          <w:t>18.6</w:t>
        </w:r>
        <w:r w:rsidR="00EA7A8D" w:rsidRPr="00057099">
          <w:rPr>
            <w:rFonts w:asciiTheme="minorHAnsi" w:hAnsiTheme="minorHAnsi" w:cstheme="minorBidi"/>
            <w:noProof/>
            <w:color w:val="auto"/>
            <w:szCs w:val="22"/>
            <w:lang w:eastAsia="nl-NL"/>
          </w:rPr>
          <w:tab/>
        </w:r>
        <w:r w:rsidR="00EA7A8D" w:rsidRPr="00057099">
          <w:rPr>
            <w:rStyle w:val="Hyperlink"/>
            <w:noProof/>
          </w:rPr>
          <w:t>Sproeiwaterinstallatie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_Toc54965594 \h </w:instrText>
        </w:r>
        <w:r w:rsidR="00EA7A8D" w:rsidRPr="00057099">
          <w:rPr>
            <w:noProof/>
            <w:webHidden/>
          </w:rPr>
        </w:r>
        <w:r w:rsidR="00EA7A8D" w:rsidRPr="00057099">
          <w:rPr>
            <w:noProof/>
            <w:webHidden/>
          </w:rPr>
          <w:fldChar w:fldCharType="separate"/>
        </w:r>
        <w:r w:rsidR="00057099">
          <w:rPr>
            <w:noProof/>
            <w:webHidden/>
          </w:rPr>
          <w:t>101</w:t>
        </w:r>
        <w:r w:rsidR="00EA7A8D" w:rsidRPr="00057099">
          <w:rPr>
            <w:noProof/>
            <w:webHidden/>
          </w:rPr>
          <w:fldChar w:fldCharType="end"/>
        </w:r>
      </w:hyperlink>
    </w:p>
    <w:p w14:paraId="76778957" w14:textId="6773981D" w:rsidR="00EA7A8D" w:rsidRPr="00057099" w:rsidRDefault="0009126C">
      <w:pPr>
        <w:pStyle w:val="TOC2"/>
        <w:rPr>
          <w:rFonts w:asciiTheme="minorHAnsi" w:hAnsiTheme="minorHAnsi" w:cstheme="minorBidi"/>
          <w:noProof/>
          <w:color w:val="auto"/>
          <w:szCs w:val="22"/>
          <w:lang w:eastAsia="nl-NL"/>
        </w:rPr>
      </w:pPr>
      <w:hyperlink w:anchor="_Toc54965595" w:history="1">
        <w:r w:rsidR="00EA7A8D" w:rsidRPr="00057099">
          <w:rPr>
            <w:rStyle w:val="Hyperlink"/>
            <w:noProof/>
          </w:rPr>
          <w:t>18.7</w:t>
        </w:r>
        <w:r w:rsidR="00EA7A8D" w:rsidRPr="00057099">
          <w:rPr>
            <w:rFonts w:asciiTheme="minorHAnsi" w:hAnsiTheme="minorHAnsi" w:cstheme="minorBidi"/>
            <w:noProof/>
            <w:color w:val="auto"/>
            <w:szCs w:val="22"/>
            <w:lang w:eastAsia="nl-NL"/>
          </w:rPr>
          <w:tab/>
        </w:r>
        <w:r w:rsidR="00EA7A8D" w:rsidRPr="00057099">
          <w:rPr>
            <w:rStyle w:val="Hyperlink"/>
            <w:noProof/>
          </w:rPr>
          <w:t>Percolaatafvoerput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_Toc54965595 \h </w:instrText>
        </w:r>
        <w:r w:rsidR="00EA7A8D" w:rsidRPr="00057099">
          <w:rPr>
            <w:noProof/>
            <w:webHidden/>
          </w:rPr>
        </w:r>
        <w:r w:rsidR="00EA7A8D" w:rsidRPr="00057099">
          <w:rPr>
            <w:noProof/>
            <w:webHidden/>
          </w:rPr>
          <w:fldChar w:fldCharType="separate"/>
        </w:r>
        <w:r w:rsidR="00057099">
          <w:rPr>
            <w:noProof/>
            <w:webHidden/>
          </w:rPr>
          <w:t>102</w:t>
        </w:r>
        <w:r w:rsidR="00EA7A8D" w:rsidRPr="00057099">
          <w:rPr>
            <w:noProof/>
            <w:webHidden/>
          </w:rPr>
          <w:fldChar w:fldCharType="end"/>
        </w:r>
      </w:hyperlink>
    </w:p>
    <w:p w14:paraId="62DCB6C1" w14:textId="7CA2F2C7" w:rsidR="00EA7A8D" w:rsidRPr="00057099" w:rsidRDefault="0009126C">
      <w:pPr>
        <w:pStyle w:val="TOC2"/>
        <w:rPr>
          <w:rFonts w:asciiTheme="minorHAnsi" w:hAnsiTheme="minorHAnsi" w:cstheme="minorBidi"/>
          <w:noProof/>
          <w:color w:val="auto"/>
          <w:szCs w:val="22"/>
          <w:lang w:eastAsia="nl-NL"/>
        </w:rPr>
      </w:pPr>
      <w:hyperlink w:anchor="_Toc54965596" w:history="1">
        <w:r w:rsidR="00EA7A8D" w:rsidRPr="00057099">
          <w:rPr>
            <w:rStyle w:val="Hyperlink"/>
            <w:noProof/>
          </w:rPr>
          <w:t>18.8</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_Toc54965596 \h </w:instrText>
        </w:r>
        <w:r w:rsidR="00EA7A8D" w:rsidRPr="00057099">
          <w:rPr>
            <w:noProof/>
            <w:webHidden/>
          </w:rPr>
        </w:r>
        <w:r w:rsidR="00EA7A8D" w:rsidRPr="00057099">
          <w:rPr>
            <w:noProof/>
            <w:webHidden/>
          </w:rPr>
          <w:fldChar w:fldCharType="separate"/>
        </w:r>
        <w:r w:rsidR="00057099">
          <w:rPr>
            <w:noProof/>
            <w:webHidden/>
          </w:rPr>
          <w:t>102</w:t>
        </w:r>
        <w:r w:rsidR="00EA7A8D" w:rsidRPr="00057099">
          <w:rPr>
            <w:noProof/>
            <w:webHidden/>
          </w:rPr>
          <w:fldChar w:fldCharType="end"/>
        </w:r>
      </w:hyperlink>
    </w:p>
    <w:p w14:paraId="485BF689" w14:textId="09B979CE" w:rsidR="00EA7A8D" w:rsidRPr="00057099" w:rsidRDefault="0009126C">
      <w:pPr>
        <w:pStyle w:val="TOC2"/>
        <w:rPr>
          <w:rFonts w:asciiTheme="minorHAnsi" w:hAnsiTheme="minorHAnsi" w:cstheme="minorBidi"/>
          <w:noProof/>
          <w:color w:val="auto"/>
          <w:szCs w:val="22"/>
          <w:lang w:eastAsia="nl-NL"/>
        </w:rPr>
      </w:pPr>
      <w:hyperlink w:anchor="_Toc54965597" w:history="1">
        <w:r w:rsidR="00EA7A8D" w:rsidRPr="00057099">
          <w:rPr>
            <w:rStyle w:val="Hyperlink"/>
            <w:noProof/>
          </w:rPr>
          <w:t>18.9</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_Toc54965597 \h </w:instrText>
        </w:r>
        <w:r w:rsidR="00EA7A8D" w:rsidRPr="00057099">
          <w:rPr>
            <w:noProof/>
            <w:webHidden/>
          </w:rPr>
        </w:r>
        <w:r w:rsidR="00EA7A8D" w:rsidRPr="00057099">
          <w:rPr>
            <w:noProof/>
            <w:webHidden/>
          </w:rPr>
          <w:fldChar w:fldCharType="separate"/>
        </w:r>
        <w:r w:rsidR="00057099">
          <w:rPr>
            <w:noProof/>
            <w:webHidden/>
          </w:rPr>
          <w:t>103</w:t>
        </w:r>
        <w:r w:rsidR="00EA7A8D" w:rsidRPr="00057099">
          <w:rPr>
            <w:noProof/>
            <w:webHidden/>
          </w:rPr>
          <w:fldChar w:fldCharType="end"/>
        </w:r>
      </w:hyperlink>
    </w:p>
    <w:p w14:paraId="0B0DB93E" w14:textId="47E74CBF" w:rsidR="00EA7A8D" w:rsidRPr="00057099" w:rsidRDefault="0009126C">
      <w:pPr>
        <w:pStyle w:val="TOC2"/>
        <w:rPr>
          <w:rFonts w:asciiTheme="minorHAnsi" w:hAnsiTheme="minorHAnsi" w:cstheme="minorBidi"/>
          <w:noProof/>
          <w:color w:val="auto"/>
          <w:szCs w:val="22"/>
          <w:lang w:eastAsia="nl-NL"/>
        </w:rPr>
      </w:pPr>
      <w:hyperlink w:anchor="_Toc54965598" w:history="1">
        <w:r w:rsidR="00EA7A8D" w:rsidRPr="00057099">
          <w:rPr>
            <w:rStyle w:val="Hyperlink"/>
            <w:noProof/>
          </w:rPr>
          <w:t>18.10</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_Toc54965598 \h </w:instrText>
        </w:r>
        <w:r w:rsidR="00EA7A8D" w:rsidRPr="00057099">
          <w:rPr>
            <w:noProof/>
            <w:webHidden/>
          </w:rPr>
        </w:r>
        <w:r w:rsidR="00EA7A8D" w:rsidRPr="00057099">
          <w:rPr>
            <w:noProof/>
            <w:webHidden/>
          </w:rPr>
          <w:fldChar w:fldCharType="separate"/>
        </w:r>
        <w:r w:rsidR="00057099">
          <w:rPr>
            <w:noProof/>
            <w:webHidden/>
          </w:rPr>
          <w:t>103</w:t>
        </w:r>
        <w:r w:rsidR="00EA7A8D" w:rsidRPr="00057099">
          <w:rPr>
            <w:noProof/>
            <w:webHidden/>
          </w:rPr>
          <w:fldChar w:fldCharType="end"/>
        </w:r>
      </w:hyperlink>
    </w:p>
    <w:p w14:paraId="28884057" w14:textId="0B8E525C" w:rsidR="00EA7A8D" w:rsidRPr="00057099" w:rsidRDefault="0009126C">
      <w:pPr>
        <w:pStyle w:val="TOC1"/>
        <w:rPr>
          <w:rFonts w:asciiTheme="minorHAnsi" w:hAnsiTheme="minorHAnsi" w:cstheme="minorBidi"/>
          <w:b w:val="0"/>
          <w:noProof/>
          <w:color w:val="auto"/>
          <w:sz w:val="22"/>
          <w:szCs w:val="22"/>
          <w:lang w:eastAsia="nl-NL"/>
        </w:rPr>
      </w:pPr>
      <w:hyperlink w:anchor="_Toc54965599" w:history="1">
        <w:r w:rsidR="00EA7A8D" w:rsidRPr="00057099">
          <w:rPr>
            <w:rStyle w:val="Hyperlink"/>
            <w:noProof/>
          </w:rPr>
          <w:t>19</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Hydrofoorinstallatie / proceswatervoorziening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_Toc54965599 \h </w:instrText>
        </w:r>
        <w:r w:rsidR="00EA7A8D" w:rsidRPr="00057099">
          <w:rPr>
            <w:noProof/>
            <w:webHidden/>
          </w:rPr>
        </w:r>
        <w:r w:rsidR="00EA7A8D" w:rsidRPr="00057099">
          <w:rPr>
            <w:noProof/>
            <w:webHidden/>
          </w:rPr>
          <w:fldChar w:fldCharType="separate"/>
        </w:r>
        <w:r w:rsidR="00057099">
          <w:rPr>
            <w:noProof/>
            <w:webHidden/>
          </w:rPr>
          <w:t>104</w:t>
        </w:r>
        <w:r w:rsidR="00EA7A8D" w:rsidRPr="00057099">
          <w:rPr>
            <w:noProof/>
            <w:webHidden/>
          </w:rPr>
          <w:fldChar w:fldCharType="end"/>
        </w:r>
      </w:hyperlink>
    </w:p>
    <w:p w14:paraId="0E1901A8" w14:textId="36398ED2" w:rsidR="00EA7A8D" w:rsidRPr="00057099" w:rsidRDefault="0009126C">
      <w:pPr>
        <w:pStyle w:val="TOC2"/>
        <w:rPr>
          <w:rFonts w:asciiTheme="minorHAnsi" w:hAnsiTheme="minorHAnsi" w:cstheme="minorBidi"/>
          <w:noProof/>
          <w:color w:val="auto"/>
          <w:szCs w:val="22"/>
          <w:lang w:eastAsia="nl-NL"/>
        </w:rPr>
      </w:pPr>
      <w:hyperlink w:anchor="_Toc54965600" w:history="1">
        <w:r w:rsidR="00EA7A8D" w:rsidRPr="00057099">
          <w:rPr>
            <w:rStyle w:val="Hyperlink"/>
            <w:noProof/>
          </w:rPr>
          <w:t>19.1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_Toc54965600 \h </w:instrText>
        </w:r>
        <w:r w:rsidR="00EA7A8D" w:rsidRPr="00057099">
          <w:rPr>
            <w:noProof/>
            <w:webHidden/>
          </w:rPr>
        </w:r>
        <w:r w:rsidR="00EA7A8D" w:rsidRPr="00057099">
          <w:rPr>
            <w:noProof/>
            <w:webHidden/>
          </w:rPr>
          <w:fldChar w:fldCharType="separate"/>
        </w:r>
        <w:r w:rsidR="00057099">
          <w:rPr>
            <w:noProof/>
            <w:webHidden/>
          </w:rPr>
          <w:t>104</w:t>
        </w:r>
        <w:r w:rsidR="00EA7A8D" w:rsidRPr="00057099">
          <w:rPr>
            <w:noProof/>
            <w:webHidden/>
          </w:rPr>
          <w:fldChar w:fldCharType="end"/>
        </w:r>
      </w:hyperlink>
    </w:p>
    <w:p w14:paraId="70613869" w14:textId="11698B25" w:rsidR="00EA7A8D" w:rsidRPr="00057099" w:rsidRDefault="0009126C">
      <w:pPr>
        <w:pStyle w:val="TOC2"/>
        <w:rPr>
          <w:rFonts w:asciiTheme="minorHAnsi" w:hAnsiTheme="minorHAnsi" w:cstheme="minorBidi"/>
          <w:noProof/>
          <w:color w:val="auto"/>
          <w:szCs w:val="22"/>
          <w:lang w:eastAsia="nl-NL"/>
        </w:rPr>
      </w:pPr>
      <w:hyperlink w:anchor="_Toc54965601" w:history="1">
        <w:r w:rsidR="00EA7A8D" w:rsidRPr="00057099">
          <w:rPr>
            <w:rStyle w:val="Hyperlink"/>
            <w:noProof/>
          </w:rPr>
          <w:t>19.2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_Toc54965601 \h </w:instrText>
        </w:r>
        <w:r w:rsidR="00EA7A8D" w:rsidRPr="00057099">
          <w:rPr>
            <w:noProof/>
            <w:webHidden/>
          </w:rPr>
        </w:r>
        <w:r w:rsidR="00EA7A8D" w:rsidRPr="00057099">
          <w:rPr>
            <w:noProof/>
            <w:webHidden/>
          </w:rPr>
          <w:fldChar w:fldCharType="separate"/>
        </w:r>
        <w:r w:rsidR="00057099">
          <w:rPr>
            <w:noProof/>
            <w:webHidden/>
          </w:rPr>
          <w:t>104</w:t>
        </w:r>
        <w:r w:rsidR="00EA7A8D" w:rsidRPr="00057099">
          <w:rPr>
            <w:noProof/>
            <w:webHidden/>
          </w:rPr>
          <w:fldChar w:fldCharType="end"/>
        </w:r>
      </w:hyperlink>
    </w:p>
    <w:p w14:paraId="5CBDFEB1" w14:textId="75B7CD0E" w:rsidR="00EA7A8D" w:rsidRPr="00057099" w:rsidRDefault="0009126C">
      <w:pPr>
        <w:pStyle w:val="TOC2"/>
        <w:rPr>
          <w:rFonts w:asciiTheme="minorHAnsi" w:hAnsiTheme="minorHAnsi" w:cstheme="minorBidi"/>
          <w:noProof/>
          <w:color w:val="auto"/>
          <w:szCs w:val="22"/>
          <w:lang w:eastAsia="nl-NL"/>
        </w:rPr>
      </w:pPr>
      <w:hyperlink w:anchor="_Toc54965602" w:history="1">
        <w:r w:rsidR="00EA7A8D" w:rsidRPr="00057099">
          <w:rPr>
            <w:rStyle w:val="Hyperlink"/>
            <w:noProof/>
          </w:rPr>
          <w:t>19.3</w:t>
        </w:r>
        <w:r w:rsidR="00EA7A8D" w:rsidRPr="00057099">
          <w:rPr>
            <w:rFonts w:asciiTheme="minorHAnsi" w:hAnsiTheme="minorHAnsi" w:cstheme="minorBidi"/>
            <w:noProof/>
            <w:color w:val="auto"/>
            <w:szCs w:val="22"/>
            <w:lang w:eastAsia="nl-NL"/>
          </w:rPr>
          <w:tab/>
        </w:r>
        <w:r w:rsidR="00EA7A8D" w:rsidRPr="00057099">
          <w:rPr>
            <w:rStyle w:val="Hyperlink"/>
            <w:noProof/>
          </w:rPr>
          <w:t>Hoofdgegevens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_Toc54965602 \h </w:instrText>
        </w:r>
        <w:r w:rsidR="00EA7A8D" w:rsidRPr="00057099">
          <w:rPr>
            <w:noProof/>
            <w:webHidden/>
          </w:rPr>
        </w:r>
        <w:r w:rsidR="00EA7A8D" w:rsidRPr="00057099">
          <w:rPr>
            <w:noProof/>
            <w:webHidden/>
          </w:rPr>
          <w:fldChar w:fldCharType="separate"/>
        </w:r>
        <w:r w:rsidR="00057099">
          <w:rPr>
            <w:noProof/>
            <w:webHidden/>
          </w:rPr>
          <w:t>104</w:t>
        </w:r>
        <w:r w:rsidR="00EA7A8D" w:rsidRPr="00057099">
          <w:rPr>
            <w:noProof/>
            <w:webHidden/>
          </w:rPr>
          <w:fldChar w:fldCharType="end"/>
        </w:r>
      </w:hyperlink>
    </w:p>
    <w:p w14:paraId="7FE0B186" w14:textId="3BBA2342" w:rsidR="00EA7A8D" w:rsidRPr="00057099" w:rsidRDefault="0009126C">
      <w:pPr>
        <w:pStyle w:val="TOC2"/>
        <w:rPr>
          <w:rFonts w:asciiTheme="minorHAnsi" w:hAnsiTheme="minorHAnsi" w:cstheme="minorBidi"/>
          <w:noProof/>
          <w:color w:val="auto"/>
          <w:szCs w:val="22"/>
          <w:lang w:eastAsia="nl-NL"/>
        </w:rPr>
      </w:pPr>
      <w:hyperlink w:anchor="_Toc54965603" w:history="1">
        <w:r w:rsidR="00EA7A8D" w:rsidRPr="00057099">
          <w:rPr>
            <w:rStyle w:val="Hyperlink"/>
            <w:noProof/>
          </w:rPr>
          <w:t>19.4</w:t>
        </w:r>
        <w:r w:rsidR="00EA7A8D" w:rsidRPr="00057099">
          <w:rPr>
            <w:rFonts w:asciiTheme="minorHAnsi" w:hAnsiTheme="minorHAnsi" w:cstheme="minorBidi"/>
            <w:noProof/>
            <w:color w:val="auto"/>
            <w:szCs w:val="22"/>
            <w:lang w:eastAsia="nl-NL"/>
          </w:rPr>
          <w:tab/>
        </w:r>
        <w:r w:rsidR="00EA7A8D" w:rsidRPr="00057099">
          <w:rPr>
            <w:rStyle w:val="Hyperlink"/>
            <w:noProof/>
          </w:rPr>
          <w:t>Breektank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_Toc54965603 \h </w:instrText>
        </w:r>
        <w:r w:rsidR="00EA7A8D" w:rsidRPr="00057099">
          <w:rPr>
            <w:noProof/>
            <w:webHidden/>
          </w:rPr>
        </w:r>
        <w:r w:rsidR="00EA7A8D" w:rsidRPr="00057099">
          <w:rPr>
            <w:noProof/>
            <w:webHidden/>
          </w:rPr>
          <w:fldChar w:fldCharType="separate"/>
        </w:r>
        <w:r w:rsidR="00057099">
          <w:rPr>
            <w:noProof/>
            <w:webHidden/>
          </w:rPr>
          <w:t>105</w:t>
        </w:r>
        <w:r w:rsidR="00EA7A8D" w:rsidRPr="00057099">
          <w:rPr>
            <w:noProof/>
            <w:webHidden/>
          </w:rPr>
          <w:fldChar w:fldCharType="end"/>
        </w:r>
      </w:hyperlink>
    </w:p>
    <w:p w14:paraId="6A077117" w14:textId="3DF284B2" w:rsidR="00EA7A8D" w:rsidRPr="00057099" w:rsidRDefault="0009126C">
      <w:pPr>
        <w:pStyle w:val="TOC2"/>
        <w:rPr>
          <w:rFonts w:asciiTheme="minorHAnsi" w:hAnsiTheme="minorHAnsi" w:cstheme="minorBidi"/>
          <w:noProof/>
          <w:color w:val="auto"/>
          <w:szCs w:val="22"/>
          <w:lang w:eastAsia="nl-NL"/>
        </w:rPr>
      </w:pPr>
      <w:hyperlink w:anchor="_Toc54965604" w:history="1">
        <w:r w:rsidR="00EA7A8D" w:rsidRPr="00057099">
          <w:rPr>
            <w:rStyle w:val="Hyperlink"/>
            <w:noProof/>
          </w:rPr>
          <w:t>19.5</w:t>
        </w:r>
        <w:r w:rsidR="00EA7A8D" w:rsidRPr="00057099">
          <w:rPr>
            <w:rFonts w:asciiTheme="minorHAnsi" w:hAnsiTheme="minorHAnsi" w:cstheme="minorBidi"/>
            <w:noProof/>
            <w:color w:val="auto"/>
            <w:szCs w:val="22"/>
            <w:lang w:eastAsia="nl-NL"/>
          </w:rPr>
          <w:tab/>
        </w:r>
        <w:r w:rsidR="00EA7A8D" w:rsidRPr="00057099">
          <w:rPr>
            <w:rStyle w:val="Hyperlink"/>
            <w:noProof/>
          </w:rPr>
          <w: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_Toc54965604 \h </w:instrText>
        </w:r>
        <w:r w:rsidR="00EA7A8D" w:rsidRPr="00057099">
          <w:rPr>
            <w:noProof/>
            <w:webHidden/>
          </w:rPr>
        </w:r>
        <w:r w:rsidR="00EA7A8D" w:rsidRPr="00057099">
          <w:rPr>
            <w:noProof/>
            <w:webHidden/>
          </w:rPr>
          <w:fldChar w:fldCharType="separate"/>
        </w:r>
        <w:r w:rsidR="00057099">
          <w:rPr>
            <w:noProof/>
            <w:webHidden/>
          </w:rPr>
          <w:t>105</w:t>
        </w:r>
        <w:r w:rsidR="00EA7A8D" w:rsidRPr="00057099">
          <w:rPr>
            <w:noProof/>
            <w:webHidden/>
          </w:rPr>
          <w:fldChar w:fldCharType="end"/>
        </w:r>
      </w:hyperlink>
    </w:p>
    <w:p w14:paraId="3A8A72AC" w14:textId="02292DEF" w:rsidR="00EA7A8D" w:rsidRPr="00057099" w:rsidRDefault="0009126C">
      <w:pPr>
        <w:pStyle w:val="TOC2"/>
        <w:rPr>
          <w:rFonts w:asciiTheme="minorHAnsi" w:hAnsiTheme="minorHAnsi" w:cstheme="minorBidi"/>
          <w:noProof/>
          <w:color w:val="auto"/>
          <w:szCs w:val="22"/>
          <w:lang w:eastAsia="nl-NL"/>
        </w:rPr>
      </w:pPr>
      <w:hyperlink w:anchor="_Toc54965605" w:history="1">
        <w:r w:rsidR="00EA7A8D" w:rsidRPr="00057099">
          <w:rPr>
            <w:rStyle w:val="Hyperlink"/>
            <w:noProof/>
          </w:rPr>
          <w:t>19.6</w:t>
        </w:r>
        <w:r w:rsidR="00EA7A8D" w:rsidRPr="00057099">
          <w:rPr>
            <w:rFonts w:asciiTheme="minorHAnsi" w:hAnsiTheme="minorHAnsi" w:cstheme="minorBidi"/>
            <w:noProof/>
            <w:color w:val="auto"/>
            <w:szCs w:val="22"/>
            <w:lang w:eastAsia="nl-NL"/>
          </w:rPr>
          <w:tab/>
        </w:r>
        <w:r w:rsidR="00EA7A8D" w:rsidRPr="00057099">
          <w:rPr>
            <w:rStyle w:val="Hyperlink"/>
            <w:noProof/>
          </w:rPr>
          <w:t>Schakelkast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_Toc54965605 \h </w:instrText>
        </w:r>
        <w:r w:rsidR="00EA7A8D" w:rsidRPr="00057099">
          <w:rPr>
            <w:noProof/>
            <w:webHidden/>
          </w:rPr>
        </w:r>
        <w:r w:rsidR="00EA7A8D" w:rsidRPr="00057099">
          <w:rPr>
            <w:noProof/>
            <w:webHidden/>
          </w:rPr>
          <w:fldChar w:fldCharType="separate"/>
        </w:r>
        <w:r w:rsidR="00057099">
          <w:rPr>
            <w:noProof/>
            <w:webHidden/>
          </w:rPr>
          <w:t>105</w:t>
        </w:r>
        <w:r w:rsidR="00EA7A8D" w:rsidRPr="00057099">
          <w:rPr>
            <w:noProof/>
            <w:webHidden/>
          </w:rPr>
          <w:fldChar w:fldCharType="end"/>
        </w:r>
      </w:hyperlink>
    </w:p>
    <w:p w14:paraId="6C5DF8DD" w14:textId="5BE618BF" w:rsidR="00EA7A8D" w:rsidRPr="00057099" w:rsidRDefault="0009126C">
      <w:pPr>
        <w:pStyle w:val="TOC2"/>
        <w:rPr>
          <w:rFonts w:asciiTheme="minorHAnsi" w:hAnsiTheme="minorHAnsi" w:cstheme="minorBidi"/>
          <w:noProof/>
          <w:color w:val="auto"/>
          <w:szCs w:val="22"/>
          <w:lang w:eastAsia="nl-NL"/>
        </w:rPr>
      </w:pPr>
      <w:hyperlink w:anchor="_Toc54965606" w:history="1">
        <w:r w:rsidR="00EA7A8D" w:rsidRPr="00057099">
          <w:rPr>
            <w:rStyle w:val="Hyperlink"/>
            <w:noProof/>
          </w:rPr>
          <w:t>19.7</w:t>
        </w:r>
        <w:r w:rsidR="00EA7A8D" w:rsidRPr="00057099">
          <w:rPr>
            <w:rFonts w:asciiTheme="minorHAnsi" w:hAnsiTheme="minorHAnsi" w:cstheme="minorBidi"/>
            <w:noProof/>
            <w:color w:val="auto"/>
            <w:szCs w:val="22"/>
            <w:lang w:eastAsia="nl-NL"/>
          </w:rPr>
          <w:tab/>
        </w:r>
        <w:r w:rsidR="00EA7A8D" w:rsidRPr="00057099">
          <w:rPr>
            <w:rStyle w:val="Hyperlink"/>
            <w:noProof/>
          </w:rPr>
          <w:t>Leidingwerk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_Toc54965606 \h </w:instrText>
        </w:r>
        <w:r w:rsidR="00EA7A8D" w:rsidRPr="00057099">
          <w:rPr>
            <w:noProof/>
            <w:webHidden/>
          </w:rPr>
        </w:r>
        <w:r w:rsidR="00EA7A8D" w:rsidRPr="00057099">
          <w:rPr>
            <w:noProof/>
            <w:webHidden/>
          </w:rPr>
          <w:fldChar w:fldCharType="separate"/>
        </w:r>
        <w:r w:rsidR="00057099">
          <w:rPr>
            <w:noProof/>
            <w:webHidden/>
          </w:rPr>
          <w:t>106</w:t>
        </w:r>
        <w:r w:rsidR="00EA7A8D" w:rsidRPr="00057099">
          <w:rPr>
            <w:noProof/>
            <w:webHidden/>
          </w:rPr>
          <w:fldChar w:fldCharType="end"/>
        </w:r>
      </w:hyperlink>
    </w:p>
    <w:p w14:paraId="6C2121F4" w14:textId="148AC797" w:rsidR="00EA7A8D" w:rsidRPr="00057099" w:rsidRDefault="0009126C">
      <w:pPr>
        <w:pStyle w:val="TOC2"/>
        <w:rPr>
          <w:rFonts w:asciiTheme="minorHAnsi" w:hAnsiTheme="minorHAnsi" w:cstheme="minorBidi"/>
          <w:noProof/>
          <w:color w:val="auto"/>
          <w:szCs w:val="22"/>
          <w:lang w:eastAsia="nl-NL"/>
        </w:rPr>
      </w:pPr>
      <w:hyperlink w:anchor="_Toc54965607" w:history="1">
        <w:r w:rsidR="00EA7A8D" w:rsidRPr="00057099">
          <w:rPr>
            <w:rStyle w:val="Hyperlink"/>
            <w:noProof/>
          </w:rPr>
          <w:t>19.8</w:t>
        </w:r>
        <w:r w:rsidR="00EA7A8D" w:rsidRPr="00057099">
          <w:rPr>
            <w:rFonts w:asciiTheme="minorHAnsi" w:hAnsiTheme="minorHAnsi" w:cstheme="minorBidi"/>
            <w:noProof/>
            <w:color w:val="auto"/>
            <w:szCs w:val="22"/>
            <w:lang w:eastAsia="nl-NL"/>
          </w:rPr>
          <w:tab/>
        </w:r>
        <w:r w:rsidR="00EA7A8D" w:rsidRPr="00057099">
          <w:rPr>
            <w:rStyle w:val="Hyperlink"/>
            <w:noProof/>
          </w:rPr>
          <w:t>Inbedrijfstellen en desinfecteren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_Toc54965607 \h </w:instrText>
        </w:r>
        <w:r w:rsidR="00EA7A8D" w:rsidRPr="00057099">
          <w:rPr>
            <w:noProof/>
            <w:webHidden/>
          </w:rPr>
        </w:r>
        <w:r w:rsidR="00EA7A8D" w:rsidRPr="00057099">
          <w:rPr>
            <w:noProof/>
            <w:webHidden/>
          </w:rPr>
          <w:fldChar w:fldCharType="separate"/>
        </w:r>
        <w:r w:rsidR="00057099">
          <w:rPr>
            <w:noProof/>
            <w:webHidden/>
          </w:rPr>
          <w:t>107</w:t>
        </w:r>
        <w:r w:rsidR="00EA7A8D" w:rsidRPr="00057099">
          <w:rPr>
            <w:noProof/>
            <w:webHidden/>
          </w:rPr>
          <w:fldChar w:fldCharType="end"/>
        </w:r>
      </w:hyperlink>
    </w:p>
    <w:p w14:paraId="4E208E97" w14:textId="43A758CB" w:rsidR="00EA7A8D" w:rsidRPr="00057099" w:rsidRDefault="0009126C">
      <w:pPr>
        <w:pStyle w:val="TOC2"/>
        <w:rPr>
          <w:rFonts w:asciiTheme="minorHAnsi" w:hAnsiTheme="minorHAnsi" w:cstheme="minorBidi"/>
          <w:noProof/>
          <w:color w:val="auto"/>
          <w:szCs w:val="22"/>
          <w:lang w:eastAsia="nl-NL"/>
        </w:rPr>
      </w:pPr>
      <w:hyperlink w:anchor="_Toc54965608" w:history="1">
        <w:r w:rsidR="00EA7A8D" w:rsidRPr="00057099">
          <w:rPr>
            <w:rStyle w:val="Hyperlink"/>
            <w:noProof/>
          </w:rPr>
          <w:t>19.9</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_Toc54965608 \h </w:instrText>
        </w:r>
        <w:r w:rsidR="00EA7A8D" w:rsidRPr="00057099">
          <w:rPr>
            <w:noProof/>
            <w:webHidden/>
          </w:rPr>
        </w:r>
        <w:r w:rsidR="00EA7A8D" w:rsidRPr="00057099">
          <w:rPr>
            <w:noProof/>
            <w:webHidden/>
          </w:rPr>
          <w:fldChar w:fldCharType="separate"/>
        </w:r>
        <w:r w:rsidR="00057099">
          <w:rPr>
            <w:noProof/>
            <w:webHidden/>
          </w:rPr>
          <w:t>107</w:t>
        </w:r>
        <w:r w:rsidR="00EA7A8D" w:rsidRPr="00057099">
          <w:rPr>
            <w:noProof/>
            <w:webHidden/>
          </w:rPr>
          <w:fldChar w:fldCharType="end"/>
        </w:r>
      </w:hyperlink>
    </w:p>
    <w:p w14:paraId="520B27EC" w14:textId="387B34E8" w:rsidR="00EA7A8D" w:rsidRPr="00057099" w:rsidRDefault="0009126C">
      <w:pPr>
        <w:pStyle w:val="TOC2"/>
        <w:rPr>
          <w:rFonts w:asciiTheme="minorHAnsi" w:hAnsiTheme="minorHAnsi" w:cstheme="minorBidi"/>
          <w:noProof/>
          <w:color w:val="auto"/>
          <w:szCs w:val="22"/>
          <w:lang w:eastAsia="nl-NL"/>
        </w:rPr>
      </w:pPr>
      <w:hyperlink w:anchor="_Toc54965609" w:history="1">
        <w:r w:rsidR="00EA7A8D" w:rsidRPr="00057099">
          <w:rPr>
            <w:rStyle w:val="Hyperlink"/>
            <w:noProof/>
          </w:rPr>
          <w:t>19.10</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_Toc54965609 \h </w:instrText>
        </w:r>
        <w:r w:rsidR="00EA7A8D" w:rsidRPr="00057099">
          <w:rPr>
            <w:noProof/>
            <w:webHidden/>
          </w:rPr>
        </w:r>
        <w:r w:rsidR="00EA7A8D" w:rsidRPr="00057099">
          <w:rPr>
            <w:noProof/>
            <w:webHidden/>
          </w:rPr>
          <w:fldChar w:fldCharType="separate"/>
        </w:r>
        <w:r w:rsidR="00057099">
          <w:rPr>
            <w:noProof/>
            <w:webHidden/>
          </w:rPr>
          <w:t>107</w:t>
        </w:r>
        <w:r w:rsidR="00EA7A8D" w:rsidRPr="00057099">
          <w:rPr>
            <w:noProof/>
            <w:webHidden/>
          </w:rPr>
          <w:fldChar w:fldCharType="end"/>
        </w:r>
      </w:hyperlink>
    </w:p>
    <w:p w14:paraId="11076640" w14:textId="25A43FF0" w:rsidR="00EA7A8D" w:rsidRPr="00057099" w:rsidRDefault="0009126C">
      <w:pPr>
        <w:pStyle w:val="TOC2"/>
        <w:rPr>
          <w:rFonts w:asciiTheme="minorHAnsi" w:hAnsiTheme="minorHAnsi" w:cstheme="minorBidi"/>
          <w:noProof/>
          <w:color w:val="auto"/>
          <w:szCs w:val="22"/>
          <w:lang w:eastAsia="nl-NL"/>
        </w:rPr>
      </w:pPr>
      <w:hyperlink w:anchor="_Toc54965610" w:history="1">
        <w:r w:rsidR="00EA7A8D" w:rsidRPr="00057099">
          <w:rPr>
            <w:rStyle w:val="Hyperlink"/>
            <w:noProof/>
          </w:rPr>
          <w:t>19.11</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_Toc54965610 \h </w:instrText>
        </w:r>
        <w:r w:rsidR="00EA7A8D" w:rsidRPr="00057099">
          <w:rPr>
            <w:noProof/>
            <w:webHidden/>
          </w:rPr>
        </w:r>
        <w:r w:rsidR="00EA7A8D" w:rsidRPr="00057099">
          <w:rPr>
            <w:noProof/>
            <w:webHidden/>
          </w:rPr>
          <w:fldChar w:fldCharType="separate"/>
        </w:r>
        <w:r w:rsidR="00057099">
          <w:rPr>
            <w:noProof/>
            <w:webHidden/>
          </w:rPr>
          <w:t>107</w:t>
        </w:r>
        <w:r w:rsidR="00EA7A8D" w:rsidRPr="00057099">
          <w:rPr>
            <w:noProof/>
            <w:webHidden/>
          </w:rPr>
          <w:fldChar w:fldCharType="end"/>
        </w:r>
      </w:hyperlink>
    </w:p>
    <w:p w14:paraId="63EA4CBC" w14:textId="091DA6B0" w:rsidR="00EA7A8D" w:rsidRPr="00057099" w:rsidRDefault="0009126C">
      <w:pPr>
        <w:pStyle w:val="TOC1"/>
        <w:rPr>
          <w:rFonts w:asciiTheme="minorHAnsi" w:hAnsiTheme="minorHAnsi" w:cstheme="minorBidi"/>
          <w:b w:val="0"/>
          <w:noProof/>
          <w:color w:val="auto"/>
          <w:sz w:val="22"/>
          <w:szCs w:val="22"/>
          <w:lang w:eastAsia="nl-NL"/>
        </w:rPr>
      </w:pPr>
      <w:hyperlink w:anchor="_Toc54965611" w:history="1">
        <w:r w:rsidR="00EA7A8D" w:rsidRPr="00057099">
          <w:rPr>
            <w:rStyle w:val="Hyperlink"/>
            <w:noProof/>
          </w:rPr>
          <w:t>20</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Bedrijfswatervoorziening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_Toc54965611 \h </w:instrText>
        </w:r>
        <w:r w:rsidR="00EA7A8D" w:rsidRPr="00057099">
          <w:rPr>
            <w:noProof/>
            <w:webHidden/>
          </w:rPr>
        </w:r>
        <w:r w:rsidR="00EA7A8D" w:rsidRPr="00057099">
          <w:rPr>
            <w:noProof/>
            <w:webHidden/>
          </w:rPr>
          <w:fldChar w:fldCharType="separate"/>
        </w:r>
        <w:r w:rsidR="00057099">
          <w:rPr>
            <w:noProof/>
            <w:webHidden/>
          </w:rPr>
          <w:t>108</w:t>
        </w:r>
        <w:r w:rsidR="00EA7A8D" w:rsidRPr="00057099">
          <w:rPr>
            <w:noProof/>
            <w:webHidden/>
          </w:rPr>
          <w:fldChar w:fldCharType="end"/>
        </w:r>
      </w:hyperlink>
    </w:p>
    <w:p w14:paraId="2E8EBDF0" w14:textId="2C93DE8F" w:rsidR="00EA7A8D" w:rsidRPr="00057099" w:rsidRDefault="0009126C">
      <w:pPr>
        <w:pStyle w:val="TOC2"/>
        <w:rPr>
          <w:rFonts w:asciiTheme="minorHAnsi" w:hAnsiTheme="minorHAnsi" w:cstheme="minorBidi"/>
          <w:noProof/>
          <w:color w:val="auto"/>
          <w:szCs w:val="22"/>
          <w:lang w:eastAsia="nl-NL"/>
        </w:rPr>
      </w:pPr>
      <w:hyperlink w:anchor="_Toc54965612" w:history="1">
        <w:r w:rsidR="00EA7A8D" w:rsidRPr="00057099">
          <w:rPr>
            <w:rStyle w:val="Hyperlink"/>
            <w:noProof/>
          </w:rPr>
          <w:t>20.1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_Toc54965612 \h </w:instrText>
        </w:r>
        <w:r w:rsidR="00EA7A8D" w:rsidRPr="00057099">
          <w:rPr>
            <w:noProof/>
            <w:webHidden/>
          </w:rPr>
        </w:r>
        <w:r w:rsidR="00EA7A8D" w:rsidRPr="00057099">
          <w:rPr>
            <w:noProof/>
            <w:webHidden/>
          </w:rPr>
          <w:fldChar w:fldCharType="separate"/>
        </w:r>
        <w:r w:rsidR="00057099">
          <w:rPr>
            <w:noProof/>
            <w:webHidden/>
          </w:rPr>
          <w:t>108</w:t>
        </w:r>
        <w:r w:rsidR="00EA7A8D" w:rsidRPr="00057099">
          <w:rPr>
            <w:noProof/>
            <w:webHidden/>
          </w:rPr>
          <w:fldChar w:fldCharType="end"/>
        </w:r>
      </w:hyperlink>
    </w:p>
    <w:p w14:paraId="35195A68" w14:textId="57650FDE" w:rsidR="00EA7A8D" w:rsidRPr="00057099" w:rsidRDefault="0009126C">
      <w:pPr>
        <w:pStyle w:val="TOC2"/>
        <w:rPr>
          <w:rFonts w:asciiTheme="minorHAnsi" w:hAnsiTheme="minorHAnsi" w:cstheme="minorBidi"/>
          <w:noProof/>
          <w:color w:val="auto"/>
          <w:szCs w:val="22"/>
          <w:lang w:eastAsia="nl-NL"/>
        </w:rPr>
      </w:pPr>
      <w:hyperlink w:anchor="_Toc54965613" w:history="1">
        <w:r w:rsidR="00EA7A8D" w:rsidRPr="00057099">
          <w:rPr>
            <w:rStyle w:val="Hyperlink"/>
            <w:noProof/>
          </w:rPr>
          <w:t>20.2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_Toc54965613 \h </w:instrText>
        </w:r>
        <w:r w:rsidR="00EA7A8D" w:rsidRPr="00057099">
          <w:rPr>
            <w:noProof/>
            <w:webHidden/>
          </w:rPr>
        </w:r>
        <w:r w:rsidR="00EA7A8D" w:rsidRPr="00057099">
          <w:rPr>
            <w:noProof/>
            <w:webHidden/>
          </w:rPr>
          <w:fldChar w:fldCharType="separate"/>
        </w:r>
        <w:r w:rsidR="00057099">
          <w:rPr>
            <w:noProof/>
            <w:webHidden/>
          </w:rPr>
          <w:t>108</w:t>
        </w:r>
        <w:r w:rsidR="00EA7A8D" w:rsidRPr="00057099">
          <w:rPr>
            <w:noProof/>
            <w:webHidden/>
          </w:rPr>
          <w:fldChar w:fldCharType="end"/>
        </w:r>
      </w:hyperlink>
    </w:p>
    <w:p w14:paraId="28AE26CB" w14:textId="41219EAA" w:rsidR="00EA7A8D" w:rsidRPr="00057099" w:rsidRDefault="0009126C">
      <w:pPr>
        <w:pStyle w:val="TOC2"/>
        <w:rPr>
          <w:rFonts w:asciiTheme="minorHAnsi" w:hAnsiTheme="minorHAnsi" w:cstheme="minorBidi"/>
          <w:noProof/>
          <w:color w:val="auto"/>
          <w:szCs w:val="22"/>
          <w:lang w:eastAsia="nl-NL"/>
        </w:rPr>
      </w:pPr>
      <w:hyperlink w:anchor="_Toc54965614" w:history="1">
        <w:r w:rsidR="00EA7A8D" w:rsidRPr="00057099">
          <w:rPr>
            <w:rStyle w:val="Hyperlink"/>
            <w:noProof/>
          </w:rPr>
          <w:t>20.3</w:t>
        </w:r>
        <w:r w:rsidR="00EA7A8D" w:rsidRPr="00057099">
          <w:rPr>
            <w:rFonts w:asciiTheme="minorHAnsi" w:hAnsiTheme="minorHAnsi" w:cstheme="minorBidi"/>
            <w:noProof/>
            <w:color w:val="auto"/>
            <w:szCs w:val="22"/>
            <w:lang w:eastAsia="nl-NL"/>
          </w:rPr>
          <w:tab/>
        </w:r>
        <w:r w:rsidR="00EA7A8D" w:rsidRPr="00057099">
          <w:rPr>
            <w:rStyle w:val="Hyperlink"/>
            <w:noProof/>
          </w:rPr>
          <w:t>Bedrijfswaterpompen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_Toc54965614 \h </w:instrText>
        </w:r>
        <w:r w:rsidR="00EA7A8D" w:rsidRPr="00057099">
          <w:rPr>
            <w:noProof/>
            <w:webHidden/>
          </w:rPr>
        </w:r>
        <w:r w:rsidR="00EA7A8D" w:rsidRPr="00057099">
          <w:rPr>
            <w:noProof/>
            <w:webHidden/>
          </w:rPr>
          <w:fldChar w:fldCharType="separate"/>
        </w:r>
        <w:r w:rsidR="00057099">
          <w:rPr>
            <w:noProof/>
            <w:webHidden/>
          </w:rPr>
          <w:t>108</w:t>
        </w:r>
        <w:r w:rsidR="00EA7A8D" w:rsidRPr="00057099">
          <w:rPr>
            <w:noProof/>
            <w:webHidden/>
          </w:rPr>
          <w:fldChar w:fldCharType="end"/>
        </w:r>
      </w:hyperlink>
    </w:p>
    <w:p w14:paraId="3C12F983" w14:textId="00A92608" w:rsidR="00EA7A8D" w:rsidRPr="00057099" w:rsidRDefault="0009126C">
      <w:pPr>
        <w:pStyle w:val="TOC2"/>
        <w:rPr>
          <w:rFonts w:asciiTheme="minorHAnsi" w:hAnsiTheme="minorHAnsi" w:cstheme="minorBidi"/>
          <w:noProof/>
          <w:color w:val="auto"/>
          <w:szCs w:val="22"/>
          <w:lang w:eastAsia="nl-NL"/>
        </w:rPr>
      </w:pPr>
      <w:hyperlink w:anchor="_Toc54965615" w:history="1">
        <w:r w:rsidR="00EA7A8D" w:rsidRPr="00057099">
          <w:rPr>
            <w:rStyle w:val="Hyperlink"/>
            <w:noProof/>
          </w:rPr>
          <w:t>20.4</w:t>
        </w:r>
        <w:r w:rsidR="00EA7A8D" w:rsidRPr="00057099">
          <w:rPr>
            <w:rFonts w:asciiTheme="minorHAnsi" w:hAnsiTheme="minorHAnsi" w:cstheme="minorBidi"/>
            <w:noProof/>
            <w:color w:val="auto"/>
            <w:szCs w:val="22"/>
            <w:lang w:eastAsia="nl-NL"/>
          </w:rPr>
          <w:tab/>
        </w:r>
        <w:r w:rsidR="00EA7A8D" w:rsidRPr="00057099">
          <w:rPr>
            <w:rStyle w:val="Hyperlink"/>
            <w:noProof/>
          </w:rPr>
          <w:t>Sproeipomp beluchtingstank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_Toc54965615 \h </w:instrText>
        </w:r>
        <w:r w:rsidR="00EA7A8D" w:rsidRPr="00057099">
          <w:rPr>
            <w:noProof/>
            <w:webHidden/>
          </w:rPr>
        </w:r>
        <w:r w:rsidR="00EA7A8D" w:rsidRPr="00057099">
          <w:rPr>
            <w:noProof/>
            <w:webHidden/>
          </w:rPr>
          <w:fldChar w:fldCharType="separate"/>
        </w:r>
        <w:r w:rsidR="00057099">
          <w:rPr>
            <w:noProof/>
            <w:webHidden/>
          </w:rPr>
          <w:t>110</w:t>
        </w:r>
        <w:r w:rsidR="00EA7A8D" w:rsidRPr="00057099">
          <w:rPr>
            <w:noProof/>
            <w:webHidden/>
          </w:rPr>
          <w:fldChar w:fldCharType="end"/>
        </w:r>
      </w:hyperlink>
    </w:p>
    <w:p w14:paraId="3EFAE02B" w14:textId="4025D9E5" w:rsidR="00EA7A8D" w:rsidRPr="00057099" w:rsidRDefault="0009126C">
      <w:pPr>
        <w:pStyle w:val="TOC2"/>
        <w:rPr>
          <w:rFonts w:asciiTheme="minorHAnsi" w:hAnsiTheme="minorHAnsi" w:cstheme="minorBidi"/>
          <w:noProof/>
          <w:color w:val="auto"/>
          <w:szCs w:val="22"/>
          <w:lang w:eastAsia="nl-NL"/>
        </w:rPr>
      </w:pPr>
      <w:hyperlink w:anchor="_Toc54965616" w:history="1">
        <w:r w:rsidR="00EA7A8D" w:rsidRPr="00057099">
          <w:rPr>
            <w:rStyle w:val="Hyperlink"/>
            <w:noProof/>
          </w:rPr>
          <w:t>20.5</w:t>
        </w:r>
        <w:r w:rsidR="00EA7A8D" w:rsidRPr="00057099">
          <w:rPr>
            <w:rFonts w:asciiTheme="minorHAnsi" w:hAnsiTheme="minorHAnsi" w:cstheme="minorBidi"/>
            <w:noProof/>
            <w:color w:val="auto"/>
            <w:szCs w:val="22"/>
            <w:lang w:eastAsia="nl-NL"/>
          </w:rPr>
          <w:tab/>
        </w:r>
        <w:r w:rsidR="00EA7A8D" w:rsidRPr="00057099">
          <w:rPr>
            <w:rStyle w:val="Hyperlink"/>
            <w:noProof/>
          </w:rPr>
          <w:t>Duplexfilter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_Toc54965616 \h </w:instrText>
        </w:r>
        <w:r w:rsidR="00EA7A8D" w:rsidRPr="00057099">
          <w:rPr>
            <w:noProof/>
            <w:webHidden/>
          </w:rPr>
        </w:r>
        <w:r w:rsidR="00EA7A8D" w:rsidRPr="00057099">
          <w:rPr>
            <w:noProof/>
            <w:webHidden/>
          </w:rPr>
          <w:fldChar w:fldCharType="separate"/>
        </w:r>
        <w:r w:rsidR="00057099">
          <w:rPr>
            <w:noProof/>
            <w:webHidden/>
          </w:rPr>
          <w:t>111</w:t>
        </w:r>
        <w:r w:rsidR="00EA7A8D" w:rsidRPr="00057099">
          <w:rPr>
            <w:noProof/>
            <w:webHidden/>
          </w:rPr>
          <w:fldChar w:fldCharType="end"/>
        </w:r>
      </w:hyperlink>
    </w:p>
    <w:p w14:paraId="3976B9B2" w14:textId="308D8F71" w:rsidR="00EA7A8D" w:rsidRPr="00057099" w:rsidRDefault="0009126C">
      <w:pPr>
        <w:pStyle w:val="TOC2"/>
        <w:rPr>
          <w:rFonts w:asciiTheme="minorHAnsi" w:hAnsiTheme="minorHAnsi" w:cstheme="minorBidi"/>
          <w:noProof/>
          <w:color w:val="auto"/>
          <w:szCs w:val="22"/>
          <w:lang w:eastAsia="nl-NL"/>
        </w:rPr>
      </w:pPr>
      <w:hyperlink w:anchor="_Toc54965617" w:history="1">
        <w:r w:rsidR="00EA7A8D" w:rsidRPr="00057099">
          <w:rPr>
            <w:rStyle w:val="Hyperlink"/>
            <w:noProof/>
          </w:rPr>
          <w:t>20.6</w:t>
        </w:r>
        <w:r w:rsidR="00EA7A8D" w:rsidRPr="00057099">
          <w:rPr>
            <w:rFonts w:asciiTheme="minorHAnsi" w:hAnsiTheme="minorHAnsi" w:cstheme="minorBidi"/>
            <w:noProof/>
            <w:color w:val="auto"/>
            <w:szCs w:val="22"/>
            <w:lang w:eastAsia="nl-NL"/>
          </w:rPr>
          <w:tab/>
        </w:r>
        <w:r w:rsidR="00EA7A8D" w:rsidRPr="00057099">
          <w:rPr>
            <w:rStyle w:val="Hyperlink"/>
            <w:noProof/>
          </w:rPr>
          <w:t>Zelfreinigend filter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_Toc54965617 \h </w:instrText>
        </w:r>
        <w:r w:rsidR="00EA7A8D" w:rsidRPr="00057099">
          <w:rPr>
            <w:noProof/>
            <w:webHidden/>
          </w:rPr>
        </w:r>
        <w:r w:rsidR="00EA7A8D" w:rsidRPr="00057099">
          <w:rPr>
            <w:noProof/>
            <w:webHidden/>
          </w:rPr>
          <w:fldChar w:fldCharType="separate"/>
        </w:r>
        <w:r w:rsidR="00057099">
          <w:rPr>
            <w:noProof/>
            <w:webHidden/>
          </w:rPr>
          <w:t>112</w:t>
        </w:r>
        <w:r w:rsidR="00EA7A8D" w:rsidRPr="00057099">
          <w:rPr>
            <w:noProof/>
            <w:webHidden/>
          </w:rPr>
          <w:fldChar w:fldCharType="end"/>
        </w:r>
      </w:hyperlink>
    </w:p>
    <w:p w14:paraId="1ABEC6F8" w14:textId="337A2ABA" w:rsidR="00EA7A8D" w:rsidRPr="00057099" w:rsidRDefault="0009126C">
      <w:pPr>
        <w:pStyle w:val="TOC2"/>
        <w:rPr>
          <w:rFonts w:asciiTheme="minorHAnsi" w:hAnsiTheme="minorHAnsi" w:cstheme="minorBidi"/>
          <w:noProof/>
          <w:color w:val="auto"/>
          <w:szCs w:val="22"/>
          <w:lang w:eastAsia="nl-NL"/>
        </w:rPr>
      </w:pPr>
      <w:hyperlink w:anchor="_Toc54965618" w:history="1">
        <w:r w:rsidR="00EA7A8D" w:rsidRPr="00057099">
          <w:rPr>
            <w:rStyle w:val="Hyperlink"/>
            <w:noProof/>
          </w:rPr>
          <w:t>20.7</w:t>
        </w:r>
        <w:r w:rsidR="00EA7A8D" w:rsidRPr="00057099">
          <w:rPr>
            <w:rFonts w:asciiTheme="minorHAnsi" w:hAnsiTheme="minorHAnsi" w:cstheme="minorBidi"/>
            <w:noProof/>
            <w:color w:val="auto"/>
            <w:szCs w:val="22"/>
            <w:lang w:eastAsia="nl-NL"/>
          </w:rPr>
          <w:tab/>
        </w:r>
        <w:r w:rsidR="00EA7A8D" w:rsidRPr="00057099">
          <w:rPr>
            <w:rStyle w:val="Hyperlink"/>
            <w:noProof/>
          </w:rPr>
          <w:t>Elektrotechnische 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_Toc54965618 \h </w:instrText>
        </w:r>
        <w:r w:rsidR="00EA7A8D" w:rsidRPr="00057099">
          <w:rPr>
            <w:noProof/>
            <w:webHidden/>
          </w:rPr>
        </w:r>
        <w:r w:rsidR="00EA7A8D" w:rsidRPr="00057099">
          <w:rPr>
            <w:noProof/>
            <w:webHidden/>
          </w:rPr>
          <w:fldChar w:fldCharType="separate"/>
        </w:r>
        <w:r w:rsidR="00057099">
          <w:rPr>
            <w:noProof/>
            <w:webHidden/>
          </w:rPr>
          <w:t>113</w:t>
        </w:r>
        <w:r w:rsidR="00EA7A8D" w:rsidRPr="00057099">
          <w:rPr>
            <w:noProof/>
            <w:webHidden/>
          </w:rPr>
          <w:fldChar w:fldCharType="end"/>
        </w:r>
      </w:hyperlink>
    </w:p>
    <w:p w14:paraId="23E3E1C0" w14:textId="7284E844" w:rsidR="00EA7A8D" w:rsidRPr="00057099" w:rsidRDefault="0009126C">
      <w:pPr>
        <w:pStyle w:val="TOC2"/>
        <w:rPr>
          <w:rFonts w:asciiTheme="minorHAnsi" w:hAnsiTheme="minorHAnsi" w:cstheme="minorBidi"/>
          <w:noProof/>
          <w:color w:val="auto"/>
          <w:szCs w:val="22"/>
          <w:lang w:eastAsia="nl-NL"/>
        </w:rPr>
      </w:pPr>
      <w:hyperlink w:anchor="_Toc54965619" w:history="1">
        <w:r w:rsidR="00EA7A8D" w:rsidRPr="00057099">
          <w:rPr>
            <w:rStyle w:val="Hyperlink"/>
            <w:noProof/>
          </w:rPr>
          <w:t>20.8</w:t>
        </w:r>
        <w:r w:rsidR="00EA7A8D" w:rsidRPr="00057099">
          <w:rPr>
            <w:rFonts w:asciiTheme="minorHAnsi" w:hAnsiTheme="minorHAnsi" w:cstheme="minorBidi"/>
            <w:noProof/>
            <w:color w:val="auto"/>
            <w:szCs w:val="22"/>
            <w:lang w:eastAsia="nl-NL"/>
          </w:rPr>
          <w:tab/>
        </w:r>
        <w:r w:rsidR="00EA7A8D" w:rsidRPr="00057099">
          <w:rPr>
            <w:rStyle w:val="Hyperlink"/>
            <w:noProof/>
          </w:rPr>
          <w:t>Drukvat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_Toc54965619 \h </w:instrText>
        </w:r>
        <w:r w:rsidR="00EA7A8D" w:rsidRPr="00057099">
          <w:rPr>
            <w:noProof/>
            <w:webHidden/>
          </w:rPr>
        </w:r>
        <w:r w:rsidR="00EA7A8D" w:rsidRPr="00057099">
          <w:rPr>
            <w:noProof/>
            <w:webHidden/>
          </w:rPr>
          <w:fldChar w:fldCharType="separate"/>
        </w:r>
        <w:r w:rsidR="00057099">
          <w:rPr>
            <w:noProof/>
            <w:webHidden/>
          </w:rPr>
          <w:t>114</w:t>
        </w:r>
        <w:r w:rsidR="00EA7A8D" w:rsidRPr="00057099">
          <w:rPr>
            <w:noProof/>
            <w:webHidden/>
          </w:rPr>
          <w:fldChar w:fldCharType="end"/>
        </w:r>
      </w:hyperlink>
    </w:p>
    <w:p w14:paraId="78584B6D" w14:textId="05DCA857" w:rsidR="00EA7A8D" w:rsidRPr="00057099" w:rsidRDefault="0009126C">
      <w:pPr>
        <w:pStyle w:val="TOC2"/>
        <w:rPr>
          <w:rFonts w:asciiTheme="minorHAnsi" w:hAnsiTheme="minorHAnsi" w:cstheme="minorBidi"/>
          <w:noProof/>
          <w:color w:val="auto"/>
          <w:szCs w:val="22"/>
          <w:lang w:eastAsia="nl-NL"/>
        </w:rPr>
      </w:pPr>
      <w:hyperlink w:anchor="_Toc54965620" w:history="1">
        <w:r w:rsidR="00EA7A8D" w:rsidRPr="00057099">
          <w:rPr>
            <w:rStyle w:val="Hyperlink"/>
            <w:noProof/>
          </w:rPr>
          <w:t>20.9</w:t>
        </w:r>
        <w:r w:rsidR="00EA7A8D" w:rsidRPr="00057099">
          <w:rPr>
            <w:rFonts w:asciiTheme="minorHAnsi" w:hAnsiTheme="minorHAnsi" w:cstheme="minorBidi"/>
            <w:noProof/>
            <w:color w:val="auto"/>
            <w:szCs w:val="22"/>
            <w:lang w:eastAsia="nl-NL"/>
          </w:rPr>
          <w:tab/>
        </w:r>
        <w:r w:rsidR="00EA7A8D" w:rsidRPr="00057099">
          <w:rPr>
            <w:rStyle w:val="Hyperlink"/>
            <w:noProof/>
          </w:rPr>
          <w:t>Leidingwerk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_Toc54965620 \h </w:instrText>
        </w:r>
        <w:r w:rsidR="00EA7A8D" w:rsidRPr="00057099">
          <w:rPr>
            <w:noProof/>
            <w:webHidden/>
          </w:rPr>
        </w:r>
        <w:r w:rsidR="00EA7A8D" w:rsidRPr="00057099">
          <w:rPr>
            <w:noProof/>
            <w:webHidden/>
          </w:rPr>
          <w:fldChar w:fldCharType="separate"/>
        </w:r>
        <w:r w:rsidR="00057099">
          <w:rPr>
            <w:noProof/>
            <w:webHidden/>
          </w:rPr>
          <w:t>114</w:t>
        </w:r>
        <w:r w:rsidR="00EA7A8D" w:rsidRPr="00057099">
          <w:rPr>
            <w:noProof/>
            <w:webHidden/>
          </w:rPr>
          <w:fldChar w:fldCharType="end"/>
        </w:r>
      </w:hyperlink>
    </w:p>
    <w:p w14:paraId="6E529C24" w14:textId="224EEAD1" w:rsidR="00EA7A8D" w:rsidRPr="00057099" w:rsidRDefault="0009126C">
      <w:pPr>
        <w:pStyle w:val="TOC2"/>
        <w:rPr>
          <w:rFonts w:asciiTheme="minorHAnsi" w:hAnsiTheme="minorHAnsi" w:cstheme="minorBidi"/>
          <w:noProof/>
          <w:color w:val="auto"/>
          <w:szCs w:val="22"/>
          <w:lang w:eastAsia="nl-NL"/>
        </w:rPr>
      </w:pPr>
      <w:hyperlink w:anchor="_Toc54965621" w:history="1">
        <w:r w:rsidR="00EA7A8D" w:rsidRPr="00057099">
          <w:rPr>
            <w:rStyle w:val="Hyperlink"/>
            <w:noProof/>
          </w:rPr>
          <w:t>20.10</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_Toc54965621 \h </w:instrText>
        </w:r>
        <w:r w:rsidR="00EA7A8D" w:rsidRPr="00057099">
          <w:rPr>
            <w:noProof/>
            <w:webHidden/>
          </w:rPr>
        </w:r>
        <w:r w:rsidR="00EA7A8D" w:rsidRPr="00057099">
          <w:rPr>
            <w:noProof/>
            <w:webHidden/>
          </w:rPr>
          <w:fldChar w:fldCharType="separate"/>
        </w:r>
        <w:r w:rsidR="00057099">
          <w:rPr>
            <w:noProof/>
            <w:webHidden/>
          </w:rPr>
          <w:t>116</w:t>
        </w:r>
        <w:r w:rsidR="00EA7A8D" w:rsidRPr="00057099">
          <w:rPr>
            <w:noProof/>
            <w:webHidden/>
          </w:rPr>
          <w:fldChar w:fldCharType="end"/>
        </w:r>
      </w:hyperlink>
    </w:p>
    <w:p w14:paraId="723D018B" w14:textId="4E6FAAFB" w:rsidR="00EA7A8D" w:rsidRPr="00057099" w:rsidRDefault="0009126C">
      <w:pPr>
        <w:pStyle w:val="TOC2"/>
        <w:rPr>
          <w:rFonts w:asciiTheme="minorHAnsi" w:hAnsiTheme="minorHAnsi" w:cstheme="minorBidi"/>
          <w:noProof/>
          <w:color w:val="auto"/>
          <w:szCs w:val="22"/>
          <w:lang w:eastAsia="nl-NL"/>
        </w:rPr>
      </w:pPr>
      <w:hyperlink w:anchor="_Toc54965622" w:history="1">
        <w:r w:rsidR="00EA7A8D" w:rsidRPr="00057099">
          <w:rPr>
            <w:rStyle w:val="Hyperlink"/>
            <w:noProof/>
          </w:rPr>
          <w:t>20.11</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_Toc54965622 \h </w:instrText>
        </w:r>
        <w:r w:rsidR="00EA7A8D" w:rsidRPr="00057099">
          <w:rPr>
            <w:noProof/>
            <w:webHidden/>
          </w:rPr>
        </w:r>
        <w:r w:rsidR="00EA7A8D" w:rsidRPr="00057099">
          <w:rPr>
            <w:noProof/>
            <w:webHidden/>
          </w:rPr>
          <w:fldChar w:fldCharType="separate"/>
        </w:r>
        <w:r w:rsidR="00057099">
          <w:rPr>
            <w:noProof/>
            <w:webHidden/>
          </w:rPr>
          <w:t>116</w:t>
        </w:r>
        <w:r w:rsidR="00EA7A8D" w:rsidRPr="00057099">
          <w:rPr>
            <w:noProof/>
            <w:webHidden/>
          </w:rPr>
          <w:fldChar w:fldCharType="end"/>
        </w:r>
      </w:hyperlink>
    </w:p>
    <w:p w14:paraId="29712410" w14:textId="590A0C85" w:rsidR="00EA7A8D" w:rsidRPr="00057099" w:rsidRDefault="0009126C">
      <w:pPr>
        <w:pStyle w:val="TOC2"/>
        <w:rPr>
          <w:rFonts w:asciiTheme="minorHAnsi" w:hAnsiTheme="minorHAnsi" w:cstheme="minorBidi"/>
          <w:noProof/>
          <w:color w:val="auto"/>
          <w:szCs w:val="22"/>
          <w:lang w:eastAsia="nl-NL"/>
        </w:rPr>
      </w:pPr>
      <w:hyperlink w:anchor="_Toc54965623" w:history="1">
        <w:r w:rsidR="00EA7A8D" w:rsidRPr="00057099">
          <w:rPr>
            <w:rStyle w:val="Hyperlink"/>
            <w:noProof/>
          </w:rPr>
          <w:t>20.12</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_Toc54965623 \h </w:instrText>
        </w:r>
        <w:r w:rsidR="00EA7A8D" w:rsidRPr="00057099">
          <w:rPr>
            <w:noProof/>
            <w:webHidden/>
          </w:rPr>
        </w:r>
        <w:r w:rsidR="00EA7A8D" w:rsidRPr="00057099">
          <w:rPr>
            <w:noProof/>
            <w:webHidden/>
          </w:rPr>
          <w:fldChar w:fldCharType="separate"/>
        </w:r>
        <w:r w:rsidR="00057099">
          <w:rPr>
            <w:noProof/>
            <w:webHidden/>
          </w:rPr>
          <w:t>116</w:t>
        </w:r>
        <w:r w:rsidR="00EA7A8D" w:rsidRPr="00057099">
          <w:rPr>
            <w:noProof/>
            <w:webHidden/>
          </w:rPr>
          <w:fldChar w:fldCharType="end"/>
        </w:r>
      </w:hyperlink>
    </w:p>
    <w:p w14:paraId="7481494F" w14:textId="1C2E5B69" w:rsidR="00EA7A8D" w:rsidRPr="00057099" w:rsidRDefault="0009126C">
      <w:pPr>
        <w:pStyle w:val="TOC1"/>
        <w:rPr>
          <w:rFonts w:asciiTheme="minorHAnsi" w:hAnsiTheme="minorHAnsi" w:cstheme="minorBidi"/>
          <w:b w:val="0"/>
          <w:noProof/>
          <w:color w:val="auto"/>
          <w:sz w:val="22"/>
          <w:szCs w:val="22"/>
          <w:lang w:eastAsia="nl-NL"/>
        </w:rPr>
      </w:pPr>
      <w:hyperlink w:anchor="_Toc54965624" w:history="1">
        <w:r w:rsidR="00EA7A8D" w:rsidRPr="00057099">
          <w:rPr>
            <w:rStyle w:val="Hyperlink"/>
            <w:noProof/>
          </w:rPr>
          <w:t>21</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Terreinrioleringspompen kelder 1</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_Toc54965624 \h </w:instrText>
        </w:r>
        <w:r w:rsidR="00EA7A8D" w:rsidRPr="00057099">
          <w:rPr>
            <w:noProof/>
            <w:webHidden/>
          </w:rPr>
        </w:r>
        <w:r w:rsidR="00EA7A8D" w:rsidRPr="00057099">
          <w:rPr>
            <w:noProof/>
            <w:webHidden/>
          </w:rPr>
          <w:fldChar w:fldCharType="separate"/>
        </w:r>
        <w:r w:rsidR="00057099">
          <w:rPr>
            <w:noProof/>
            <w:webHidden/>
          </w:rPr>
          <w:t>117</w:t>
        </w:r>
        <w:r w:rsidR="00EA7A8D" w:rsidRPr="00057099">
          <w:rPr>
            <w:noProof/>
            <w:webHidden/>
          </w:rPr>
          <w:fldChar w:fldCharType="end"/>
        </w:r>
      </w:hyperlink>
    </w:p>
    <w:p w14:paraId="1EE65130" w14:textId="6F7B3DE9" w:rsidR="00EA7A8D" w:rsidRPr="00057099" w:rsidRDefault="0009126C">
      <w:pPr>
        <w:pStyle w:val="TOC2"/>
        <w:rPr>
          <w:rFonts w:asciiTheme="minorHAnsi" w:hAnsiTheme="minorHAnsi" w:cstheme="minorBidi"/>
          <w:noProof/>
          <w:color w:val="auto"/>
          <w:szCs w:val="22"/>
          <w:lang w:eastAsia="nl-NL"/>
        </w:rPr>
      </w:pPr>
      <w:hyperlink w:anchor="_Toc54965625" w:history="1">
        <w:r w:rsidR="00EA7A8D" w:rsidRPr="00057099">
          <w:rPr>
            <w:rStyle w:val="Hyperlink"/>
            <w:noProof/>
          </w:rPr>
          <w:t>21.1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_Toc54965625 \h </w:instrText>
        </w:r>
        <w:r w:rsidR="00EA7A8D" w:rsidRPr="00057099">
          <w:rPr>
            <w:noProof/>
            <w:webHidden/>
          </w:rPr>
        </w:r>
        <w:r w:rsidR="00EA7A8D" w:rsidRPr="00057099">
          <w:rPr>
            <w:noProof/>
            <w:webHidden/>
          </w:rPr>
          <w:fldChar w:fldCharType="separate"/>
        </w:r>
        <w:r w:rsidR="00057099">
          <w:rPr>
            <w:noProof/>
            <w:webHidden/>
          </w:rPr>
          <w:t>117</w:t>
        </w:r>
        <w:r w:rsidR="00EA7A8D" w:rsidRPr="00057099">
          <w:rPr>
            <w:noProof/>
            <w:webHidden/>
          </w:rPr>
          <w:fldChar w:fldCharType="end"/>
        </w:r>
      </w:hyperlink>
    </w:p>
    <w:p w14:paraId="04C57116" w14:textId="1A603428" w:rsidR="00EA7A8D" w:rsidRPr="00057099" w:rsidRDefault="0009126C">
      <w:pPr>
        <w:pStyle w:val="TOC2"/>
        <w:rPr>
          <w:rFonts w:asciiTheme="minorHAnsi" w:hAnsiTheme="minorHAnsi" w:cstheme="minorBidi"/>
          <w:noProof/>
          <w:color w:val="auto"/>
          <w:szCs w:val="22"/>
          <w:lang w:eastAsia="nl-NL"/>
        </w:rPr>
      </w:pPr>
      <w:hyperlink w:anchor="_Toc54965626" w:history="1">
        <w:r w:rsidR="00EA7A8D" w:rsidRPr="00057099">
          <w:rPr>
            <w:rStyle w:val="Hyperlink"/>
            <w:noProof/>
          </w:rPr>
          <w:t>21.2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_Toc54965626 \h </w:instrText>
        </w:r>
        <w:r w:rsidR="00EA7A8D" w:rsidRPr="00057099">
          <w:rPr>
            <w:noProof/>
            <w:webHidden/>
          </w:rPr>
        </w:r>
        <w:r w:rsidR="00EA7A8D" w:rsidRPr="00057099">
          <w:rPr>
            <w:noProof/>
            <w:webHidden/>
          </w:rPr>
          <w:fldChar w:fldCharType="separate"/>
        </w:r>
        <w:r w:rsidR="00057099">
          <w:rPr>
            <w:noProof/>
            <w:webHidden/>
          </w:rPr>
          <w:t>117</w:t>
        </w:r>
        <w:r w:rsidR="00EA7A8D" w:rsidRPr="00057099">
          <w:rPr>
            <w:noProof/>
            <w:webHidden/>
          </w:rPr>
          <w:fldChar w:fldCharType="end"/>
        </w:r>
      </w:hyperlink>
    </w:p>
    <w:p w14:paraId="259019E2" w14:textId="42135B29" w:rsidR="00EA7A8D" w:rsidRPr="00057099" w:rsidRDefault="0009126C">
      <w:pPr>
        <w:pStyle w:val="TOC2"/>
        <w:rPr>
          <w:rFonts w:asciiTheme="minorHAnsi" w:hAnsiTheme="minorHAnsi" w:cstheme="minorBidi"/>
          <w:noProof/>
          <w:color w:val="auto"/>
          <w:szCs w:val="22"/>
          <w:lang w:eastAsia="nl-NL"/>
        </w:rPr>
      </w:pPr>
      <w:hyperlink w:anchor="_Toc54965627" w:history="1">
        <w:r w:rsidR="00EA7A8D" w:rsidRPr="00057099">
          <w:rPr>
            <w:rStyle w:val="Hyperlink"/>
            <w:noProof/>
          </w:rPr>
          <w:t>21.3</w:t>
        </w:r>
        <w:r w:rsidR="00EA7A8D" w:rsidRPr="00057099">
          <w:rPr>
            <w:rFonts w:asciiTheme="minorHAnsi" w:hAnsiTheme="minorHAnsi" w:cstheme="minorBidi"/>
            <w:noProof/>
            <w:color w:val="auto"/>
            <w:szCs w:val="22"/>
            <w:lang w:eastAsia="nl-NL"/>
          </w:rPr>
          <w:tab/>
        </w:r>
        <w:r w:rsidR="00EA7A8D" w:rsidRPr="00057099">
          <w:rPr>
            <w:rStyle w:val="Hyperlink"/>
            <w:noProof/>
          </w:rPr>
          <w: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_Toc54965627 \h </w:instrText>
        </w:r>
        <w:r w:rsidR="00EA7A8D" w:rsidRPr="00057099">
          <w:rPr>
            <w:noProof/>
            <w:webHidden/>
          </w:rPr>
        </w:r>
        <w:r w:rsidR="00EA7A8D" w:rsidRPr="00057099">
          <w:rPr>
            <w:noProof/>
            <w:webHidden/>
          </w:rPr>
          <w:fldChar w:fldCharType="separate"/>
        </w:r>
        <w:r w:rsidR="00057099">
          <w:rPr>
            <w:noProof/>
            <w:webHidden/>
          </w:rPr>
          <w:t>117</w:t>
        </w:r>
        <w:r w:rsidR="00EA7A8D" w:rsidRPr="00057099">
          <w:rPr>
            <w:noProof/>
            <w:webHidden/>
          </w:rPr>
          <w:fldChar w:fldCharType="end"/>
        </w:r>
      </w:hyperlink>
    </w:p>
    <w:p w14:paraId="243DB21E" w14:textId="55581D9F" w:rsidR="00EA7A8D" w:rsidRPr="00057099" w:rsidRDefault="0009126C">
      <w:pPr>
        <w:pStyle w:val="TOC2"/>
        <w:rPr>
          <w:rFonts w:asciiTheme="minorHAnsi" w:hAnsiTheme="minorHAnsi" w:cstheme="minorBidi"/>
          <w:noProof/>
          <w:color w:val="auto"/>
          <w:szCs w:val="22"/>
          <w:lang w:eastAsia="nl-NL"/>
        </w:rPr>
      </w:pPr>
      <w:hyperlink w:anchor="_Toc54965628" w:history="1">
        <w:r w:rsidR="00EA7A8D" w:rsidRPr="00057099">
          <w:rPr>
            <w:rStyle w:val="Hyperlink"/>
            <w:noProof/>
          </w:rPr>
          <w:t>21.4</w:t>
        </w:r>
        <w:r w:rsidR="00EA7A8D" w:rsidRPr="00057099">
          <w:rPr>
            <w:rFonts w:asciiTheme="minorHAnsi" w:hAnsiTheme="minorHAnsi" w:cstheme="minorBidi"/>
            <w:noProof/>
            <w:color w:val="auto"/>
            <w:szCs w:val="22"/>
            <w:lang w:eastAsia="nl-NL"/>
          </w:rPr>
          <w:tab/>
        </w:r>
        <w:r w:rsidR="00EA7A8D" w:rsidRPr="00057099">
          <w:rPr>
            <w:rStyle w:val="Hyperlink"/>
            <w:noProof/>
          </w:rPr>
          <w:t>Leidingwerk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_Toc54965628 \h </w:instrText>
        </w:r>
        <w:r w:rsidR="00EA7A8D" w:rsidRPr="00057099">
          <w:rPr>
            <w:noProof/>
            <w:webHidden/>
          </w:rPr>
        </w:r>
        <w:r w:rsidR="00EA7A8D" w:rsidRPr="00057099">
          <w:rPr>
            <w:noProof/>
            <w:webHidden/>
          </w:rPr>
          <w:fldChar w:fldCharType="separate"/>
        </w:r>
        <w:r w:rsidR="00057099">
          <w:rPr>
            <w:noProof/>
            <w:webHidden/>
          </w:rPr>
          <w:t>118</w:t>
        </w:r>
        <w:r w:rsidR="00EA7A8D" w:rsidRPr="00057099">
          <w:rPr>
            <w:noProof/>
            <w:webHidden/>
          </w:rPr>
          <w:fldChar w:fldCharType="end"/>
        </w:r>
      </w:hyperlink>
    </w:p>
    <w:p w14:paraId="6DE6F985" w14:textId="1B6087C2" w:rsidR="00EA7A8D" w:rsidRPr="00057099" w:rsidRDefault="0009126C">
      <w:pPr>
        <w:pStyle w:val="TOC2"/>
        <w:rPr>
          <w:rFonts w:asciiTheme="minorHAnsi" w:hAnsiTheme="minorHAnsi" w:cstheme="minorBidi"/>
          <w:noProof/>
          <w:color w:val="auto"/>
          <w:szCs w:val="22"/>
          <w:lang w:eastAsia="nl-NL"/>
        </w:rPr>
      </w:pPr>
      <w:hyperlink w:anchor="_Toc54965629" w:history="1">
        <w:r w:rsidR="00EA7A8D" w:rsidRPr="00057099">
          <w:rPr>
            <w:rStyle w:val="Hyperlink"/>
            <w:noProof/>
          </w:rPr>
          <w:t>21.5</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_Toc54965629 \h </w:instrText>
        </w:r>
        <w:r w:rsidR="00EA7A8D" w:rsidRPr="00057099">
          <w:rPr>
            <w:noProof/>
            <w:webHidden/>
          </w:rPr>
        </w:r>
        <w:r w:rsidR="00EA7A8D" w:rsidRPr="00057099">
          <w:rPr>
            <w:noProof/>
            <w:webHidden/>
          </w:rPr>
          <w:fldChar w:fldCharType="separate"/>
        </w:r>
        <w:r w:rsidR="00057099">
          <w:rPr>
            <w:noProof/>
            <w:webHidden/>
          </w:rPr>
          <w:t>119</w:t>
        </w:r>
        <w:r w:rsidR="00EA7A8D" w:rsidRPr="00057099">
          <w:rPr>
            <w:noProof/>
            <w:webHidden/>
          </w:rPr>
          <w:fldChar w:fldCharType="end"/>
        </w:r>
      </w:hyperlink>
    </w:p>
    <w:p w14:paraId="50FF4E3D" w14:textId="2A83961F" w:rsidR="00EA7A8D" w:rsidRPr="00057099" w:rsidRDefault="0009126C">
      <w:pPr>
        <w:pStyle w:val="TOC2"/>
        <w:rPr>
          <w:rFonts w:asciiTheme="minorHAnsi" w:hAnsiTheme="minorHAnsi" w:cstheme="minorBidi"/>
          <w:noProof/>
          <w:color w:val="auto"/>
          <w:szCs w:val="22"/>
          <w:lang w:eastAsia="nl-NL"/>
        </w:rPr>
      </w:pPr>
      <w:hyperlink w:anchor="_Toc54965630" w:history="1">
        <w:r w:rsidR="00EA7A8D" w:rsidRPr="00057099">
          <w:rPr>
            <w:rStyle w:val="Hyperlink"/>
            <w:noProof/>
          </w:rPr>
          <w:t>21.6</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_Toc54965630 \h </w:instrText>
        </w:r>
        <w:r w:rsidR="00EA7A8D" w:rsidRPr="00057099">
          <w:rPr>
            <w:noProof/>
            <w:webHidden/>
          </w:rPr>
        </w:r>
        <w:r w:rsidR="00EA7A8D" w:rsidRPr="00057099">
          <w:rPr>
            <w:noProof/>
            <w:webHidden/>
          </w:rPr>
          <w:fldChar w:fldCharType="separate"/>
        </w:r>
        <w:r w:rsidR="00057099">
          <w:rPr>
            <w:noProof/>
            <w:webHidden/>
          </w:rPr>
          <w:t>119</w:t>
        </w:r>
        <w:r w:rsidR="00EA7A8D" w:rsidRPr="00057099">
          <w:rPr>
            <w:noProof/>
            <w:webHidden/>
          </w:rPr>
          <w:fldChar w:fldCharType="end"/>
        </w:r>
      </w:hyperlink>
    </w:p>
    <w:p w14:paraId="6D695BCA" w14:textId="77DC3C91" w:rsidR="00EA7A8D" w:rsidRPr="00057099" w:rsidRDefault="0009126C">
      <w:pPr>
        <w:pStyle w:val="TOC2"/>
        <w:rPr>
          <w:rFonts w:asciiTheme="minorHAnsi" w:hAnsiTheme="minorHAnsi" w:cstheme="minorBidi"/>
          <w:noProof/>
          <w:color w:val="auto"/>
          <w:szCs w:val="22"/>
          <w:lang w:eastAsia="nl-NL"/>
        </w:rPr>
      </w:pPr>
      <w:hyperlink w:anchor="_Toc54965631" w:history="1">
        <w:r w:rsidR="00EA7A8D" w:rsidRPr="00057099">
          <w:rPr>
            <w:rStyle w:val="Hyperlink"/>
            <w:noProof/>
          </w:rPr>
          <w:t>21.7</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_Toc54965631 \h </w:instrText>
        </w:r>
        <w:r w:rsidR="00EA7A8D" w:rsidRPr="00057099">
          <w:rPr>
            <w:noProof/>
            <w:webHidden/>
          </w:rPr>
        </w:r>
        <w:r w:rsidR="00EA7A8D" w:rsidRPr="00057099">
          <w:rPr>
            <w:noProof/>
            <w:webHidden/>
          </w:rPr>
          <w:fldChar w:fldCharType="separate"/>
        </w:r>
        <w:r w:rsidR="00057099">
          <w:rPr>
            <w:noProof/>
            <w:webHidden/>
          </w:rPr>
          <w:t>119</w:t>
        </w:r>
        <w:r w:rsidR="00EA7A8D" w:rsidRPr="00057099">
          <w:rPr>
            <w:noProof/>
            <w:webHidden/>
          </w:rPr>
          <w:fldChar w:fldCharType="end"/>
        </w:r>
      </w:hyperlink>
    </w:p>
    <w:p w14:paraId="7DF34838" w14:textId="14719094" w:rsidR="00EA7A8D" w:rsidRPr="00057099" w:rsidRDefault="0009126C">
      <w:pPr>
        <w:pStyle w:val="TOC1"/>
        <w:rPr>
          <w:rFonts w:asciiTheme="minorHAnsi" w:hAnsiTheme="minorHAnsi" w:cstheme="minorBidi"/>
          <w:b w:val="0"/>
          <w:noProof/>
          <w:color w:val="auto"/>
          <w:sz w:val="22"/>
          <w:szCs w:val="22"/>
          <w:lang w:eastAsia="nl-NL"/>
        </w:rPr>
      </w:pPr>
      <w:hyperlink w:anchor="_Toc54965632" w:history="1">
        <w:r w:rsidR="00EA7A8D" w:rsidRPr="00057099">
          <w:rPr>
            <w:rStyle w:val="Hyperlink"/>
            <w:noProof/>
          </w:rPr>
          <w:t>22</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Terreinrioleringspompen kelder 2</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_Toc54965632 \h </w:instrText>
        </w:r>
        <w:r w:rsidR="00EA7A8D" w:rsidRPr="00057099">
          <w:rPr>
            <w:noProof/>
            <w:webHidden/>
          </w:rPr>
        </w:r>
        <w:r w:rsidR="00EA7A8D" w:rsidRPr="00057099">
          <w:rPr>
            <w:noProof/>
            <w:webHidden/>
          </w:rPr>
          <w:fldChar w:fldCharType="separate"/>
        </w:r>
        <w:r w:rsidR="00057099">
          <w:rPr>
            <w:noProof/>
            <w:webHidden/>
          </w:rPr>
          <w:t>121</w:t>
        </w:r>
        <w:r w:rsidR="00EA7A8D" w:rsidRPr="00057099">
          <w:rPr>
            <w:noProof/>
            <w:webHidden/>
          </w:rPr>
          <w:fldChar w:fldCharType="end"/>
        </w:r>
      </w:hyperlink>
    </w:p>
    <w:p w14:paraId="792685A6" w14:textId="78B0488C" w:rsidR="00EA7A8D" w:rsidRPr="00057099" w:rsidRDefault="0009126C">
      <w:pPr>
        <w:pStyle w:val="TOC2"/>
        <w:rPr>
          <w:rFonts w:asciiTheme="minorHAnsi" w:hAnsiTheme="minorHAnsi" w:cstheme="minorBidi"/>
          <w:noProof/>
          <w:color w:val="auto"/>
          <w:szCs w:val="22"/>
          <w:lang w:eastAsia="nl-NL"/>
        </w:rPr>
      </w:pPr>
      <w:hyperlink w:anchor="_Toc54965633" w:history="1">
        <w:r w:rsidR="00EA7A8D" w:rsidRPr="00057099">
          <w:rPr>
            <w:rStyle w:val="Hyperlink"/>
            <w:noProof/>
          </w:rPr>
          <w:t>22.1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_Toc54965633 \h </w:instrText>
        </w:r>
        <w:r w:rsidR="00EA7A8D" w:rsidRPr="00057099">
          <w:rPr>
            <w:noProof/>
            <w:webHidden/>
          </w:rPr>
        </w:r>
        <w:r w:rsidR="00EA7A8D" w:rsidRPr="00057099">
          <w:rPr>
            <w:noProof/>
            <w:webHidden/>
          </w:rPr>
          <w:fldChar w:fldCharType="separate"/>
        </w:r>
        <w:r w:rsidR="00057099">
          <w:rPr>
            <w:noProof/>
            <w:webHidden/>
          </w:rPr>
          <w:t>121</w:t>
        </w:r>
        <w:r w:rsidR="00EA7A8D" w:rsidRPr="00057099">
          <w:rPr>
            <w:noProof/>
            <w:webHidden/>
          </w:rPr>
          <w:fldChar w:fldCharType="end"/>
        </w:r>
      </w:hyperlink>
    </w:p>
    <w:p w14:paraId="55E23481" w14:textId="1E1232FA" w:rsidR="00EA7A8D" w:rsidRPr="00057099" w:rsidRDefault="0009126C">
      <w:pPr>
        <w:pStyle w:val="TOC2"/>
        <w:rPr>
          <w:rFonts w:asciiTheme="minorHAnsi" w:hAnsiTheme="minorHAnsi" w:cstheme="minorBidi"/>
          <w:noProof/>
          <w:color w:val="auto"/>
          <w:szCs w:val="22"/>
          <w:lang w:eastAsia="nl-NL"/>
        </w:rPr>
      </w:pPr>
      <w:hyperlink w:anchor="_Toc54965634" w:history="1">
        <w:r w:rsidR="00EA7A8D" w:rsidRPr="00057099">
          <w:rPr>
            <w:rStyle w:val="Hyperlink"/>
            <w:noProof/>
          </w:rPr>
          <w:t>22.2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_Toc54965634 \h </w:instrText>
        </w:r>
        <w:r w:rsidR="00EA7A8D" w:rsidRPr="00057099">
          <w:rPr>
            <w:noProof/>
            <w:webHidden/>
          </w:rPr>
        </w:r>
        <w:r w:rsidR="00EA7A8D" w:rsidRPr="00057099">
          <w:rPr>
            <w:noProof/>
            <w:webHidden/>
          </w:rPr>
          <w:fldChar w:fldCharType="separate"/>
        </w:r>
        <w:r w:rsidR="00057099">
          <w:rPr>
            <w:noProof/>
            <w:webHidden/>
          </w:rPr>
          <w:t>121</w:t>
        </w:r>
        <w:r w:rsidR="00EA7A8D" w:rsidRPr="00057099">
          <w:rPr>
            <w:noProof/>
            <w:webHidden/>
          </w:rPr>
          <w:fldChar w:fldCharType="end"/>
        </w:r>
      </w:hyperlink>
    </w:p>
    <w:p w14:paraId="620514CC" w14:textId="4AD735B7" w:rsidR="00EA7A8D" w:rsidRPr="00057099" w:rsidRDefault="0009126C">
      <w:pPr>
        <w:pStyle w:val="TOC2"/>
        <w:rPr>
          <w:rFonts w:asciiTheme="minorHAnsi" w:hAnsiTheme="minorHAnsi" w:cstheme="minorBidi"/>
          <w:noProof/>
          <w:color w:val="auto"/>
          <w:szCs w:val="22"/>
          <w:lang w:eastAsia="nl-NL"/>
        </w:rPr>
      </w:pPr>
      <w:hyperlink w:anchor="_Toc54965635" w:history="1">
        <w:r w:rsidR="00EA7A8D" w:rsidRPr="00057099">
          <w:rPr>
            <w:rStyle w:val="Hyperlink"/>
            <w:noProof/>
          </w:rPr>
          <w:t>22.3</w:t>
        </w:r>
        <w:r w:rsidR="00EA7A8D" w:rsidRPr="00057099">
          <w:rPr>
            <w:rFonts w:asciiTheme="minorHAnsi" w:hAnsiTheme="minorHAnsi" w:cstheme="minorBidi"/>
            <w:noProof/>
            <w:color w:val="auto"/>
            <w:szCs w:val="22"/>
            <w:lang w:eastAsia="nl-NL"/>
          </w:rPr>
          <w:tab/>
        </w:r>
        <w:r w:rsidR="00EA7A8D" w:rsidRPr="00057099">
          <w:rPr>
            <w:rStyle w:val="Hyperlink"/>
            <w:noProof/>
          </w:rPr>
          <w: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_Toc54965635 \h </w:instrText>
        </w:r>
        <w:r w:rsidR="00EA7A8D" w:rsidRPr="00057099">
          <w:rPr>
            <w:noProof/>
            <w:webHidden/>
          </w:rPr>
        </w:r>
        <w:r w:rsidR="00EA7A8D" w:rsidRPr="00057099">
          <w:rPr>
            <w:noProof/>
            <w:webHidden/>
          </w:rPr>
          <w:fldChar w:fldCharType="separate"/>
        </w:r>
        <w:r w:rsidR="00057099">
          <w:rPr>
            <w:noProof/>
            <w:webHidden/>
          </w:rPr>
          <w:t>121</w:t>
        </w:r>
        <w:r w:rsidR="00EA7A8D" w:rsidRPr="00057099">
          <w:rPr>
            <w:noProof/>
            <w:webHidden/>
          </w:rPr>
          <w:fldChar w:fldCharType="end"/>
        </w:r>
      </w:hyperlink>
    </w:p>
    <w:p w14:paraId="77FBD170" w14:textId="25CA68D9" w:rsidR="00EA7A8D" w:rsidRPr="00057099" w:rsidRDefault="0009126C">
      <w:pPr>
        <w:pStyle w:val="TOC2"/>
        <w:rPr>
          <w:rFonts w:asciiTheme="minorHAnsi" w:hAnsiTheme="minorHAnsi" w:cstheme="minorBidi"/>
          <w:noProof/>
          <w:color w:val="auto"/>
          <w:szCs w:val="22"/>
          <w:lang w:eastAsia="nl-NL"/>
        </w:rPr>
      </w:pPr>
      <w:hyperlink w:anchor="_Toc54965636" w:history="1">
        <w:r w:rsidR="00EA7A8D" w:rsidRPr="00057099">
          <w:rPr>
            <w:rStyle w:val="Hyperlink"/>
            <w:noProof/>
          </w:rPr>
          <w:t>22.4</w:t>
        </w:r>
        <w:r w:rsidR="00EA7A8D" w:rsidRPr="00057099">
          <w:rPr>
            <w:rFonts w:asciiTheme="minorHAnsi" w:hAnsiTheme="minorHAnsi" w:cstheme="minorBidi"/>
            <w:noProof/>
            <w:color w:val="auto"/>
            <w:szCs w:val="22"/>
            <w:lang w:eastAsia="nl-NL"/>
          </w:rPr>
          <w:tab/>
        </w:r>
        <w:r w:rsidR="00EA7A8D" w:rsidRPr="00057099">
          <w:rPr>
            <w:rStyle w:val="Hyperlink"/>
            <w:noProof/>
          </w:rPr>
          <w:t>Leidingwerk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_Toc54965636 \h </w:instrText>
        </w:r>
        <w:r w:rsidR="00EA7A8D" w:rsidRPr="00057099">
          <w:rPr>
            <w:noProof/>
            <w:webHidden/>
          </w:rPr>
        </w:r>
        <w:r w:rsidR="00EA7A8D" w:rsidRPr="00057099">
          <w:rPr>
            <w:noProof/>
            <w:webHidden/>
          </w:rPr>
          <w:fldChar w:fldCharType="separate"/>
        </w:r>
        <w:r w:rsidR="00057099">
          <w:rPr>
            <w:noProof/>
            <w:webHidden/>
          </w:rPr>
          <w:t>122</w:t>
        </w:r>
        <w:r w:rsidR="00EA7A8D" w:rsidRPr="00057099">
          <w:rPr>
            <w:noProof/>
            <w:webHidden/>
          </w:rPr>
          <w:fldChar w:fldCharType="end"/>
        </w:r>
      </w:hyperlink>
    </w:p>
    <w:p w14:paraId="129EB525" w14:textId="65C5AEA2" w:rsidR="00EA7A8D" w:rsidRPr="00057099" w:rsidRDefault="0009126C">
      <w:pPr>
        <w:pStyle w:val="TOC2"/>
        <w:rPr>
          <w:rFonts w:asciiTheme="minorHAnsi" w:hAnsiTheme="minorHAnsi" w:cstheme="minorBidi"/>
          <w:noProof/>
          <w:color w:val="auto"/>
          <w:szCs w:val="22"/>
          <w:lang w:eastAsia="nl-NL"/>
        </w:rPr>
      </w:pPr>
      <w:hyperlink w:anchor="_Toc54965637" w:history="1">
        <w:r w:rsidR="00EA7A8D" w:rsidRPr="00057099">
          <w:rPr>
            <w:rStyle w:val="Hyperlink"/>
            <w:noProof/>
          </w:rPr>
          <w:t>22.5</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_Toc54965637 \h </w:instrText>
        </w:r>
        <w:r w:rsidR="00EA7A8D" w:rsidRPr="00057099">
          <w:rPr>
            <w:noProof/>
            <w:webHidden/>
          </w:rPr>
        </w:r>
        <w:r w:rsidR="00EA7A8D" w:rsidRPr="00057099">
          <w:rPr>
            <w:noProof/>
            <w:webHidden/>
          </w:rPr>
          <w:fldChar w:fldCharType="separate"/>
        </w:r>
        <w:r w:rsidR="00057099">
          <w:rPr>
            <w:noProof/>
            <w:webHidden/>
          </w:rPr>
          <w:t>123</w:t>
        </w:r>
        <w:r w:rsidR="00EA7A8D" w:rsidRPr="00057099">
          <w:rPr>
            <w:noProof/>
            <w:webHidden/>
          </w:rPr>
          <w:fldChar w:fldCharType="end"/>
        </w:r>
      </w:hyperlink>
    </w:p>
    <w:p w14:paraId="6D97FEDE" w14:textId="29934D7F" w:rsidR="00EA7A8D" w:rsidRPr="00057099" w:rsidRDefault="0009126C">
      <w:pPr>
        <w:pStyle w:val="TOC2"/>
        <w:rPr>
          <w:rFonts w:asciiTheme="minorHAnsi" w:hAnsiTheme="minorHAnsi" w:cstheme="minorBidi"/>
          <w:noProof/>
          <w:color w:val="auto"/>
          <w:szCs w:val="22"/>
          <w:lang w:eastAsia="nl-NL"/>
        </w:rPr>
      </w:pPr>
      <w:hyperlink w:anchor="_Toc54965638" w:history="1">
        <w:r w:rsidR="00EA7A8D" w:rsidRPr="00057099">
          <w:rPr>
            <w:rStyle w:val="Hyperlink"/>
            <w:noProof/>
          </w:rPr>
          <w:t>22.6</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_Toc54965638 \h </w:instrText>
        </w:r>
        <w:r w:rsidR="00EA7A8D" w:rsidRPr="00057099">
          <w:rPr>
            <w:noProof/>
            <w:webHidden/>
          </w:rPr>
        </w:r>
        <w:r w:rsidR="00EA7A8D" w:rsidRPr="00057099">
          <w:rPr>
            <w:noProof/>
            <w:webHidden/>
          </w:rPr>
          <w:fldChar w:fldCharType="separate"/>
        </w:r>
        <w:r w:rsidR="00057099">
          <w:rPr>
            <w:noProof/>
            <w:webHidden/>
          </w:rPr>
          <w:t>123</w:t>
        </w:r>
        <w:r w:rsidR="00EA7A8D" w:rsidRPr="00057099">
          <w:rPr>
            <w:noProof/>
            <w:webHidden/>
          </w:rPr>
          <w:fldChar w:fldCharType="end"/>
        </w:r>
      </w:hyperlink>
    </w:p>
    <w:p w14:paraId="7B196DDA" w14:textId="050A2466" w:rsidR="00EA7A8D" w:rsidRPr="00057099" w:rsidRDefault="0009126C">
      <w:pPr>
        <w:pStyle w:val="TOC2"/>
        <w:rPr>
          <w:rFonts w:asciiTheme="minorHAnsi" w:hAnsiTheme="minorHAnsi" w:cstheme="minorBidi"/>
          <w:noProof/>
          <w:color w:val="auto"/>
          <w:szCs w:val="22"/>
          <w:lang w:eastAsia="nl-NL"/>
        </w:rPr>
      </w:pPr>
      <w:hyperlink w:anchor="_Toc54965639" w:history="1">
        <w:r w:rsidR="00EA7A8D" w:rsidRPr="00057099">
          <w:rPr>
            <w:rStyle w:val="Hyperlink"/>
            <w:noProof/>
          </w:rPr>
          <w:t>22.7</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_Toc54965639 \h </w:instrText>
        </w:r>
        <w:r w:rsidR="00EA7A8D" w:rsidRPr="00057099">
          <w:rPr>
            <w:noProof/>
            <w:webHidden/>
          </w:rPr>
        </w:r>
        <w:r w:rsidR="00EA7A8D" w:rsidRPr="00057099">
          <w:rPr>
            <w:noProof/>
            <w:webHidden/>
          </w:rPr>
          <w:fldChar w:fldCharType="separate"/>
        </w:r>
        <w:r w:rsidR="00057099">
          <w:rPr>
            <w:noProof/>
            <w:webHidden/>
          </w:rPr>
          <w:t>123</w:t>
        </w:r>
        <w:r w:rsidR="00EA7A8D" w:rsidRPr="00057099">
          <w:rPr>
            <w:noProof/>
            <w:webHidden/>
          </w:rPr>
          <w:fldChar w:fldCharType="end"/>
        </w:r>
      </w:hyperlink>
    </w:p>
    <w:p w14:paraId="199830EB" w14:textId="680D50C9" w:rsidR="00EA7A8D" w:rsidRPr="00057099" w:rsidRDefault="0009126C">
      <w:pPr>
        <w:pStyle w:val="TOC1"/>
        <w:rPr>
          <w:rFonts w:asciiTheme="minorHAnsi" w:hAnsiTheme="minorHAnsi" w:cstheme="minorBidi"/>
          <w:b w:val="0"/>
          <w:noProof/>
          <w:color w:val="auto"/>
          <w:sz w:val="22"/>
          <w:szCs w:val="22"/>
          <w:lang w:eastAsia="nl-NL"/>
        </w:rPr>
      </w:pPr>
      <w:hyperlink w:anchor="_Toc54965640" w:history="1">
        <w:r w:rsidR="00EA7A8D" w:rsidRPr="00057099">
          <w:rPr>
            <w:rStyle w:val="Hyperlink"/>
            <w:noProof/>
          </w:rPr>
          <w:t>23</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Lenspomp pompenkelder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_Toc54965640 \h </w:instrText>
        </w:r>
        <w:r w:rsidR="00EA7A8D" w:rsidRPr="00057099">
          <w:rPr>
            <w:noProof/>
            <w:webHidden/>
          </w:rPr>
        </w:r>
        <w:r w:rsidR="00EA7A8D" w:rsidRPr="00057099">
          <w:rPr>
            <w:noProof/>
            <w:webHidden/>
          </w:rPr>
          <w:fldChar w:fldCharType="separate"/>
        </w:r>
        <w:r w:rsidR="00057099">
          <w:rPr>
            <w:noProof/>
            <w:webHidden/>
          </w:rPr>
          <w:t>125</w:t>
        </w:r>
        <w:r w:rsidR="00EA7A8D" w:rsidRPr="00057099">
          <w:rPr>
            <w:noProof/>
            <w:webHidden/>
          </w:rPr>
          <w:fldChar w:fldCharType="end"/>
        </w:r>
      </w:hyperlink>
    </w:p>
    <w:p w14:paraId="7E99706C" w14:textId="134598C4" w:rsidR="00EA7A8D" w:rsidRPr="00057099" w:rsidRDefault="0009126C">
      <w:pPr>
        <w:pStyle w:val="TOC2"/>
        <w:rPr>
          <w:rFonts w:asciiTheme="minorHAnsi" w:hAnsiTheme="minorHAnsi" w:cstheme="minorBidi"/>
          <w:noProof/>
          <w:color w:val="auto"/>
          <w:szCs w:val="22"/>
          <w:lang w:eastAsia="nl-NL"/>
        </w:rPr>
      </w:pPr>
      <w:hyperlink w:anchor="_Toc54965641" w:history="1">
        <w:r w:rsidR="00EA7A8D" w:rsidRPr="00057099">
          <w:rPr>
            <w:rStyle w:val="Hyperlink"/>
            <w:noProof/>
          </w:rPr>
          <w:t>23.1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_Toc54965641 \h </w:instrText>
        </w:r>
        <w:r w:rsidR="00EA7A8D" w:rsidRPr="00057099">
          <w:rPr>
            <w:noProof/>
            <w:webHidden/>
          </w:rPr>
        </w:r>
        <w:r w:rsidR="00EA7A8D" w:rsidRPr="00057099">
          <w:rPr>
            <w:noProof/>
            <w:webHidden/>
          </w:rPr>
          <w:fldChar w:fldCharType="separate"/>
        </w:r>
        <w:r w:rsidR="00057099">
          <w:rPr>
            <w:noProof/>
            <w:webHidden/>
          </w:rPr>
          <w:t>125</w:t>
        </w:r>
        <w:r w:rsidR="00EA7A8D" w:rsidRPr="00057099">
          <w:rPr>
            <w:noProof/>
            <w:webHidden/>
          </w:rPr>
          <w:fldChar w:fldCharType="end"/>
        </w:r>
      </w:hyperlink>
    </w:p>
    <w:p w14:paraId="5F7AE342" w14:textId="250E6ED5" w:rsidR="00EA7A8D" w:rsidRPr="00057099" w:rsidRDefault="0009126C">
      <w:pPr>
        <w:pStyle w:val="TOC2"/>
        <w:rPr>
          <w:rFonts w:asciiTheme="minorHAnsi" w:hAnsiTheme="minorHAnsi" w:cstheme="minorBidi"/>
          <w:noProof/>
          <w:color w:val="auto"/>
          <w:szCs w:val="22"/>
          <w:lang w:eastAsia="nl-NL"/>
        </w:rPr>
      </w:pPr>
      <w:hyperlink w:anchor="_Toc54965642" w:history="1">
        <w:r w:rsidR="00EA7A8D" w:rsidRPr="00057099">
          <w:rPr>
            <w:rStyle w:val="Hyperlink"/>
            <w:noProof/>
          </w:rPr>
          <w:t>23.2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_Toc54965642 \h </w:instrText>
        </w:r>
        <w:r w:rsidR="00EA7A8D" w:rsidRPr="00057099">
          <w:rPr>
            <w:noProof/>
            <w:webHidden/>
          </w:rPr>
        </w:r>
        <w:r w:rsidR="00EA7A8D" w:rsidRPr="00057099">
          <w:rPr>
            <w:noProof/>
            <w:webHidden/>
          </w:rPr>
          <w:fldChar w:fldCharType="separate"/>
        </w:r>
        <w:r w:rsidR="00057099">
          <w:rPr>
            <w:noProof/>
            <w:webHidden/>
          </w:rPr>
          <w:t>125</w:t>
        </w:r>
        <w:r w:rsidR="00EA7A8D" w:rsidRPr="00057099">
          <w:rPr>
            <w:noProof/>
            <w:webHidden/>
          </w:rPr>
          <w:fldChar w:fldCharType="end"/>
        </w:r>
      </w:hyperlink>
    </w:p>
    <w:p w14:paraId="086D36EB" w14:textId="6B6CE6B6" w:rsidR="00EA7A8D" w:rsidRPr="00057099" w:rsidRDefault="0009126C">
      <w:pPr>
        <w:pStyle w:val="TOC2"/>
        <w:rPr>
          <w:rFonts w:asciiTheme="minorHAnsi" w:hAnsiTheme="minorHAnsi" w:cstheme="minorBidi"/>
          <w:noProof/>
          <w:color w:val="auto"/>
          <w:szCs w:val="22"/>
          <w:lang w:eastAsia="nl-NL"/>
        </w:rPr>
      </w:pPr>
      <w:hyperlink w:anchor="_Toc54965643" w:history="1">
        <w:r w:rsidR="00EA7A8D" w:rsidRPr="00057099">
          <w:rPr>
            <w:rStyle w:val="Hyperlink"/>
            <w:noProof/>
          </w:rPr>
          <w:t>23.3</w:t>
        </w:r>
        <w:r w:rsidR="00EA7A8D" w:rsidRPr="00057099">
          <w:rPr>
            <w:rFonts w:asciiTheme="minorHAnsi" w:hAnsiTheme="minorHAnsi" w:cstheme="minorBidi"/>
            <w:noProof/>
            <w:color w:val="auto"/>
            <w:szCs w:val="22"/>
            <w:lang w:eastAsia="nl-NL"/>
          </w:rPr>
          <w:tab/>
        </w:r>
        <w:r w:rsidR="00EA7A8D" w:rsidRPr="00057099">
          <w:rPr>
            <w:rStyle w:val="Hyperlink"/>
            <w:noProof/>
          </w:rPr>
          <w: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_Toc54965643 \h </w:instrText>
        </w:r>
        <w:r w:rsidR="00EA7A8D" w:rsidRPr="00057099">
          <w:rPr>
            <w:noProof/>
            <w:webHidden/>
          </w:rPr>
        </w:r>
        <w:r w:rsidR="00EA7A8D" w:rsidRPr="00057099">
          <w:rPr>
            <w:noProof/>
            <w:webHidden/>
          </w:rPr>
          <w:fldChar w:fldCharType="separate"/>
        </w:r>
        <w:r w:rsidR="00057099">
          <w:rPr>
            <w:noProof/>
            <w:webHidden/>
          </w:rPr>
          <w:t>125</w:t>
        </w:r>
        <w:r w:rsidR="00EA7A8D" w:rsidRPr="00057099">
          <w:rPr>
            <w:noProof/>
            <w:webHidden/>
          </w:rPr>
          <w:fldChar w:fldCharType="end"/>
        </w:r>
      </w:hyperlink>
    </w:p>
    <w:p w14:paraId="60E083FA" w14:textId="48E37CC3" w:rsidR="00EA7A8D" w:rsidRPr="00057099" w:rsidRDefault="0009126C">
      <w:pPr>
        <w:pStyle w:val="TOC2"/>
        <w:rPr>
          <w:rFonts w:asciiTheme="minorHAnsi" w:hAnsiTheme="minorHAnsi" w:cstheme="minorBidi"/>
          <w:noProof/>
          <w:color w:val="auto"/>
          <w:szCs w:val="22"/>
          <w:lang w:eastAsia="nl-NL"/>
        </w:rPr>
      </w:pPr>
      <w:hyperlink w:anchor="_Toc54965644" w:history="1">
        <w:r w:rsidR="00EA7A8D" w:rsidRPr="00057099">
          <w:rPr>
            <w:rStyle w:val="Hyperlink"/>
            <w:noProof/>
          </w:rPr>
          <w:t>23.4</w:t>
        </w:r>
        <w:r w:rsidR="00EA7A8D" w:rsidRPr="00057099">
          <w:rPr>
            <w:rFonts w:asciiTheme="minorHAnsi" w:hAnsiTheme="minorHAnsi" w:cstheme="minorBidi"/>
            <w:noProof/>
            <w:color w:val="auto"/>
            <w:szCs w:val="22"/>
            <w:lang w:eastAsia="nl-NL"/>
          </w:rPr>
          <w:tab/>
        </w:r>
        <w:r w:rsidR="00EA7A8D" w:rsidRPr="00057099">
          <w:rPr>
            <w:rStyle w:val="Hyperlink"/>
            <w:noProof/>
          </w:rPr>
          <w:t>Aandrijving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_Toc54965644 \h </w:instrText>
        </w:r>
        <w:r w:rsidR="00EA7A8D" w:rsidRPr="00057099">
          <w:rPr>
            <w:noProof/>
            <w:webHidden/>
          </w:rPr>
        </w:r>
        <w:r w:rsidR="00EA7A8D" w:rsidRPr="00057099">
          <w:rPr>
            <w:noProof/>
            <w:webHidden/>
          </w:rPr>
          <w:fldChar w:fldCharType="separate"/>
        </w:r>
        <w:r w:rsidR="00057099">
          <w:rPr>
            <w:noProof/>
            <w:webHidden/>
          </w:rPr>
          <w:t>125</w:t>
        </w:r>
        <w:r w:rsidR="00EA7A8D" w:rsidRPr="00057099">
          <w:rPr>
            <w:noProof/>
            <w:webHidden/>
          </w:rPr>
          <w:fldChar w:fldCharType="end"/>
        </w:r>
      </w:hyperlink>
    </w:p>
    <w:p w14:paraId="2033E6EA" w14:textId="6BD60D44" w:rsidR="00EA7A8D" w:rsidRPr="00057099" w:rsidRDefault="0009126C">
      <w:pPr>
        <w:pStyle w:val="TOC2"/>
        <w:rPr>
          <w:rFonts w:asciiTheme="minorHAnsi" w:hAnsiTheme="minorHAnsi" w:cstheme="minorBidi"/>
          <w:noProof/>
          <w:color w:val="auto"/>
          <w:szCs w:val="22"/>
          <w:lang w:eastAsia="nl-NL"/>
        </w:rPr>
      </w:pPr>
      <w:hyperlink w:anchor="_Toc54965645" w:history="1">
        <w:r w:rsidR="00EA7A8D" w:rsidRPr="00057099">
          <w:rPr>
            <w:rStyle w:val="Hyperlink"/>
            <w:noProof/>
          </w:rPr>
          <w:t>23.5</w:t>
        </w:r>
        <w:r w:rsidR="00EA7A8D" w:rsidRPr="00057099">
          <w:rPr>
            <w:rFonts w:asciiTheme="minorHAnsi" w:hAnsiTheme="minorHAnsi" w:cstheme="minorBidi"/>
            <w:noProof/>
            <w:color w:val="auto"/>
            <w:szCs w:val="22"/>
            <w:lang w:eastAsia="nl-NL"/>
          </w:rPr>
          <w:tab/>
        </w:r>
        <w:r w:rsidR="00EA7A8D" w:rsidRPr="00057099">
          <w:rPr>
            <w:rStyle w:val="Hyperlink"/>
            <w:noProof/>
          </w:rPr>
          <w:t>Leidingen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_Toc54965645 \h </w:instrText>
        </w:r>
        <w:r w:rsidR="00EA7A8D" w:rsidRPr="00057099">
          <w:rPr>
            <w:noProof/>
            <w:webHidden/>
          </w:rPr>
        </w:r>
        <w:r w:rsidR="00EA7A8D" w:rsidRPr="00057099">
          <w:rPr>
            <w:noProof/>
            <w:webHidden/>
          </w:rPr>
          <w:fldChar w:fldCharType="separate"/>
        </w:r>
        <w:r w:rsidR="00057099">
          <w:rPr>
            <w:noProof/>
            <w:webHidden/>
          </w:rPr>
          <w:t>125</w:t>
        </w:r>
        <w:r w:rsidR="00EA7A8D" w:rsidRPr="00057099">
          <w:rPr>
            <w:noProof/>
            <w:webHidden/>
          </w:rPr>
          <w:fldChar w:fldCharType="end"/>
        </w:r>
      </w:hyperlink>
    </w:p>
    <w:p w14:paraId="022E515D" w14:textId="45E18395" w:rsidR="00EA7A8D" w:rsidRPr="00057099" w:rsidRDefault="0009126C">
      <w:pPr>
        <w:pStyle w:val="TOC2"/>
        <w:rPr>
          <w:rFonts w:asciiTheme="minorHAnsi" w:hAnsiTheme="minorHAnsi" w:cstheme="minorBidi"/>
          <w:noProof/>
          <w:color w:val="auto"/>
          <w:szCs w:val="22"/>
          <w:lang w:eastAsia="nl-NL"/>
        </w:rPr>
      </w:pPr>
      <w:hyperlink w:anchor="_Toc54965646" w:history="1">
        <w:r w:rsidR="00EA7A8D" w:rsidRPr="00057099">
          <w:rPr>
            <w:rStyle w:val="Hyperlink"/>
            <w:noProof/>
          </w:rPr>
          <w:t>23.6</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_Toc54965646 \h </w:instrText>
        </w:r>
        <w:r w:rsidR="00EA7A8D" w:rsidRPr="00057099">
          <w:rPr>
            <w:noProof/>
            <w:webHidden/>
          </w:rPr>
        </w:r>
        <w:r w:rsidR="00EA7A8D" w:rsidRPr="00057099">
          <w:rPr>
            <w:noProof/>
            <w:webHidden/>
          </w:rPr>
          <w:fldChar w:fldCharType="separate"/>
        </w:r>
        <w:r w:rsidR="00057099">
          <w:rPr>
            <w:noProof/>
            <w:webHidden/>
          </w:rPr>
          <w:t>126</w:t>
        </w:r>
        <w:r w:rsidR="00EA7A8D" w:rsidRPr="00057099">
          <w:rPr>
            <w:noProof/>
            <w:webHidden/>
          </w:rPr>
          <w:fldChar w:fldCharType="end"/>
        </w:r>
      </w:hyperlink>
    </w:p>
    <w:p w14:paraId="45F412A9" w14:textId="4848D172" w:rsidR="00EA7A8D" w:rsidRPr="00057099" w:rsidRDefault="0009126C">
      <w:pPr>
        <w:pStyle w:val="TOC2"/>
        <w:rPr>
          <w:rFonts w:asciiTheme="minorHAnsi" w:hAnsiTheme="minorHAnsi" w:cstheme="minorBidi"/>
          <w:noProof/>
          <w:color w:val="auto"/>
          <w:szCs w:val="22"/>
          <w:lang w:eastAsia="nl-NL"/>
        </w:rPr>
      </w:pPr>
      <w:hyperlink w:anchor="_Toc54965647" w:history="1">
        <w:r w:rsidR="00EA7A8D" w:rsidRPr="00057099">
          <w:rPr>
            <w:rStyle w:val="Hyperlink"/>
            <w:noProof/>
          </w:rPr>
          <w:t>23.7</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_Toc54965647 \h </w:instrText>
        </w:r>
        <w:r w:rsidR="00EA7A8D" w:rsidRPr="00057099">
          <w:rPr>
            <w:noProof/>
            <w:webHidden/>
          </w:rPr>
        </w:r>
        <w:r w:rsidR="00EA7A8D" w:rsidRPr="00057099">
          <w:rPr>
            <w:noProof/>
            <w:webHidden/>
          </w:rPr>
          <w:fldChar w:fldCharType="separate"/>
        </w:r>
        <w:r w:rsidR="00057099">
          <w:rPr>
            <w:noProof/>
            <w:webHidden/>
          </w:rPr>
          <w:t>126</w:t>
        </w:r>
        <w:r w:rsidR="00EA7A8D" w:rsidRPr="00057099">
          <w:rPr>
            <w:noProof/>
            <w:webHidden/>
          </w:rPr>
          <w:fldChar w:fldCharType="end"/>
        </w:r>
      </w:hyperlink>
    </w:p>
    <w:p w14:paraId="3F7CA7E0" w14:textId="5B22A1AD" w:rsidR="00EA7A8D" w:rsidRPr="00057099" w:rsidRDefault="0009126C">
      <w:pPr>
        <w:pStyle w:val="TOC2"/>
        <w:rPr>
          <w:rFonts w:asciiTheme="minorHAnsi" w:hAnsiTheme="minorHAnsi" w:cstheme="minorBidi"/>
          <w:noProof/>
          <w:color w:val="auto"/>
          <w:szCs w:val="22"/>
          <w:lang w:eastAsia="nl-NL"/>
        </w:rPr>
      </w:pPr>
      <w:hyperlink w:anchor="_Toc54965648" w:history="1">
        <w:r w:rsidR="00EA7A8D" w:rsidRPr="00057099">
          <w:rPr>
            <w:rStyle w:val="Hyperlink"/>
            <w:noProof/>
          </w:rPr>
          <w:t>23.8</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_Toc54965648 \h </w:instrText>
        </w:r>
        <w:r w:rsidR="00EA7A8D" w:rsidRPr="00057099">
          <w:rPr>
            <w:noProof/>
            <w:webHidden/>
          </w:rPr>
        </w:r>
        <w:r w:rsidR="00EA7A8D" w:rsidRPr="00057099">
          <w:rPr>
            <w:noProof/>
            <w:webHidden/>
          </w:rPr>
          <w:fldChar w:fldCharType="separate"/>
        </w:r>
        <w:r w:rsidR="00057099">
          <w:rPr>
            <w:noProof/>
            <w:webHidden/>
          </w:rPr>
          <w:t>126</w:t>
        </w:r>
        <w:r w:rsidR="00EA7A8D" w:rsidRPr="00057099">
          <w:rPr>
            <w:noProof/>
            <w:webHidden/>
          </w:rPr>
          <w:fldChar w:fldCharType="end"/>
        </w:r>
      </w:hyperlink>
    </w:p>
    <w:p w14:paraId="2C411BFC" w14:textId="7BD05904" w:rsidR="00EA7A8D" w:rsidRPr="00057099" w:rsidRDefault="0009126C">
      <w:pPr>
        <w:pStyle w:val="TOC1"/>
        <w:rPr>
          <w:rFonts w:asciiTheme="minorHAnsi" w:hAnsiTheme="minorHAnsi" w:cstheme="minorBidi"/>
          <w:b w:val="0"/>
          <w:noProof/>
          <w:color w:val="auto"/>
          <w:sz w:val="22"/>
          <w:szCs w:val="22"/>
          <w:lang w:eastAsia="nl-NL"/>
        </w:rPr>
      </w:pPr>
      <w:hyperlink w:anchor="_Toc54965649" w:history="1">
        <w:r w:rsidR="00EA7A8D" w:rsidRPr="00057099">
          <w:rPr>
            <w:rStyle w:val="Hyperlink"/>
            <w:noProof/>
          </w:rPr>
          <w:t>24</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Lenspomp pompenruimte ontvangwerk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_Toc54965649 \h </w:instrText>
        </w:r>
        <w:r w:rsidR="00EA7A8D" w:rsidRPr="00057099">
          <w:rPr>
            <w:noProof/>
            <w:webHidden/>
          </w:rPr>
        </w:r>
        <w:r w:rsidR="00EA7A8D" w:rsidRPr="00057099">
          <w:rPr>
            <w:noProof/>
            <w:webHidden/>
          </w:rPr>
          <w:fldChar w:fldCharType="separate"/>
        </w:r>
        <w:r w:rsidR="00057099">
          <w:rPr>
            <w:noProof/>
            <w:webHidden/>
          </w:rPr>
          <w:t>127</w:t>
        </w:r>
        <w:r w:rsidR="00EA7A8D" w:rsidRPr="00057099">
          <w:rPr>
            <w:noProof/>
            <w:webHidden/>
          </w:rPr>
          <w:fldChar w:fldCharType="end"/>
        </w:r>
      </w:hyperlink>
    </w:p>
    <w:p w14:paraId="58DB63B1" w14:textId="5FF858BB" w:rsidR="00EA7A8D" w:rsidRPr="00057099" w:rsidRDefault="0009126C">
      <w:pPr>
        <w:pStyle w:val="TOC2"/>
        <w:rPr>
          <w:rFonts w:asciiTheme="minorHAnsi" w:hAnsiTheme="minorHAnsi" w:cstheme="minorBidi"/>
          <w:noProof/>
          <w:color w:val="auto"/>
          <w:szCs w:val="22"/>
          <w:lang w:eastAsia="nl-NL"/>
        </w:rPr>
      </w:pPr>
      <w:hyperlink w:anchor="_Toc54965650" w:history="1">
        <w:r w:rsidR="00EA7A8D" w:rsidRPr="00057099">
          <w:rPr>
            <w:rStyle w:val="Hyperlink"/>
            <w:noProof/>
          </w:rPr>
          <w:t>24.1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_Toc54965650 \h </w:instrText>
        </w:r>
        <w:r w:rsidR="00EA7A8D" w:rsidRPr="00057099">
          <w:rPr>
            <w:noProof/>
            <w:webHidden/>
          </w:rPr>
        </w:r>
        <w:r w:rsidR="00EA7A8D" w:rsidRPr="00057099">
          <w:rPr>
            <w:noProof/>
            <w:webHidden/>
          </w:rPr>
          <w:fldChar w:fldCharType="separate"/>
        </w:r>
        <w:r w:rsidR="00057099">
          <w:rPr>
            <w:noProof/>
            <w:webHidden/>
          </w:rPr>
          <w:t>127</w:t>
        </w:r>
        <w:r w:rsidR="00EA7A8D" w:rsidRPr="00057099">
          <w:rPr>
            <w:noProof/>
            <w:webHidden/>
          </w:rPr>
          <w:fldChar w:fldCharType="end"/>
        </w:r>
      </w:hyperlink>
    </w:p>
    <w:p w14:paraId="738C72A3" w14:textId="65438D67" w:rsidR="00EA7A8D" w:rsidRPr="00057099" w:rsidRDefault="0009126C">
      <w:pPr>
        <w:pStyle w:val="TOC2"/>
        <w:rPr>
          <w:rFonts w:asciiTheme="minorHAnsi" w:hAnsiTheme="minorHAnsi" w:cstheme="minorBidi"/>
          <w:noProof/>
          <w:color w:val="auto"/>
          <w:szCs w:val="22"/>
          <w:lang w:eastAsia="nl-NL"/>
        </w:rPr>
      </w:pPr>
      <w:hyperlink w:anchor="_Toc54965651" w:history="1">
        <w:r w:rsidR="00EA7A8D" w:rsidRPr="00057099">
          <w:rPr>
            <w:rStyle w:val="Hyperlink"/>
            <w:noProof/>
          </w:rPr>
          <w:t>24.2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_Toc54965651 \h </w:instrText>
        </w:r>
        <w:r w:rsidR="00EA7A8D" w:rsidRPr="00057099">
          <w:rPr>
            <w:noProof/>
            <w:webHidden/>
          </w:rPr>
        </w:r>
        <w:r w:rsidR="00EA7A8D" w:rsidRPr="00057099">
          <w:rPr>
            <w:noProof/>
            <w:webHidden/>
          </w:rPr>
          <w:fldChar w:fldCharType="separate"/>
        </w:r>
        <w:r w:rsidR="00057099">
          <w:rPr>
            <w:noProof/>
            <w:webHidden/>
          </w:rPr>
          <w:t>127</w:t>
        </w:r>
        <w:r w:rsidR="00EA7A8D" w:rsidRPr="00057099">
          <w:rPr>
            <w:noProof/>
            <w:webHidden/>
          </w:rPr>
          <w:fldChar w:fldCharType="end"/>
        </w:r>
      </w:hyperlink>
    </w:p>
    <w:p w14:paraId="6E16C249" w14:textId="40A87259" w:rsidR="00EA7A8D" w:rsidRPr="00057099" w:rsidRDefault="0009126C">
      <w:pPr>
        <w:pStyle w:val="TOC2"/>
        <w:rPr>
          <w:rFonts w:asciiTheme="minorHAnsi" w:hAnsiTheme="minorHAnsi" w:cstheme="minorBidi"/>
          <w:noProof/>
          <w:color w:val="auto"/>
          <w:szCs w:val="22"/>
          <w:lang w:eastAsia="nl-NL"/>
        </w:rPr>
      </w:pPr>
      <w:hyperlink w:anchor="_Toc54965652" w:history="1">
        <w:r w:rsidR="00EA7A8D" w:rsidRPr="00057099">
          <w:rPr>
            <w:rStyle w:val="Hyperlink"/>
            <w:noProof/>
          </w:rPr>
          <w:t>24.3</w:t>
        </w:r>
        <w:r w:rsidR="00EA7A8D" w:rsidRPr="00057099">
          <w:rPr>
            <w:rFonts w:asciiTheme="minorHAnsi" w:hAnsiTheme="minorHAnsi" w:cstheme="minorBidi"/>
            <w:noProof/>
            <w:color w:val="auto"/>
            <w:szCs w:val="22"/>
            <w:lang w:eastAsia="nl-NL"/>
          </w:rPr>
          <w:tab/>
        </w:r>
        <w:r w:rsidR="00EA7A8D" w:rsidRPr="00057099">
          <w:rPr>
            <w:rStyle w:val="Hyperlink"/>
            <w:noProof/>
          </w:rPr>
          <w:t>Pomp</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_Toc54965652 \h </w:instrText>
        </w:r>
        <w:r w:rsidR="00EA7A8D" w:rsidRPr="00057099">
          <w:rPr>
            <w:noProof/>
            <w:webHidden/>
          </w:rPr>
        </w:r>
        <w:r w:rsidR="00EA7A8D" w:rsidRPr="00057099">
          <w:rPr>
            <w:noProof/>
            <w:webHidden/>
          </w:rPr>
          <w:fldChar w:fldCharType="separate"/>
        </w:r>
        <w:r w:rsidR="00057099">
          <w:rPr>
            <w:noProof/>
            <w:webHidden/>
          </w:rPr>
          <w:t>127</w:t>
        </w:r>
        <w:r w:rsidR="00EA7A8D" w:rsidRPr="00057099">
          <w:rPr>
            <w:noProof/>
            <w:webHidden/>
          </w:rPr>
          <w:fldChar w:fldCharType="end"/>
        </w:r>
      </w:hyperlink>
    </w:p>
    <w:p w14:paraId="7A285A16" w14:textId="0589D701" w:rsidR="00EA7A8D" w:rsidRPr="00057099" w:rsidRDefault="0009126C">
      <w:pPr>
        <w:pStyle w:val="TOC2"/>
        <w:rPr>
          <w:rFonts w:asciiTheme="minorHAnsi" w:hAnsiTheme="minorHAnsi" w:cstheme="minorBidi"/>
          <w:noProof/>
          <w:color w:val="auto"/>
          <w:szCs w:val="22"/>
          <w:lang w:eastAsia="nl-NL"/>
        </w:rPr>
      </w:pPr>
      <w:hyperlink w:anchor="_Toc54965653" w:history="1">
        <w:r w:rsidR="00EA7A8D" w:rsidRPr="00057099">
          <w:rPr>
            <w:rStyle w:val="Hyperlink"/>
            <w:noProof/>
          </w:rPr>
          <w:t>24.4</w:t>
        </w:r>
        <w:r w:rsidR="00EA7A8D" w:rsidRPr="00057099">
          <w:rPr>
            <w:rFonts w:asciiTheme="minorHAnsi" w:hAnsiTheme="minorHAnsi" w:cstheme="minorBidi"/>
            <w:noProof/>
            <w:color w:val="auto"/>
            <w:szCs w:val="22"/>
            <w:lang w:eastAsia="nl-NL"/>
          </w:rPr>
          <w:tab/>
        </w:r>
        <w:r w:rsidR="00EA7A8D" w:rsidRPr="00057099">
          <w:rPr>
            <w:rStyle w:val="Hyperlink"/>
            <w:noProof/>
          </w:rPr>
          <w:t>Aandrijving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_Toc54965653 \h </w:instrText>
        </w:r>
        <w:r w:rsidR="00EA7A8D" w:rsidRPr="00057099">
          <w:rPr>
            <w:noProof/>
            <w:webHidden/>
          </w:rPr>
        </w:r>
        <w:r w:rsidR="00EA7A8D" w:rsidRPr="00057099">
          <w:rPr>
            <w:noProof/>
            <w:webHidden/>
          </w:rPr>
          <w:fldChar w:fldCharType="separate"/>
        </w:r>
        <w:r w:rsidR="00057099">
          <w:rPr>
            <w:noProof/>
            <w:webHidden/>
          </w:rPr>
          <w:t>127</w:t>
        </w:r>
        <w:r w:rsidR="00EA7A8D" w:rsidRPr="00057099">
          <w:rPr>
            <w:noProof/>
            <w:webHidden/>
          </w:rPr>
          <w:fldChar w:fldCharType="end"/>
        </w:r>
      </w:hyperlink>
    </w:p>
    <w:p w14:paraId="7914E9A9" w14:textId="5DB4E5C2" w:rsidR="00EA7A8D" w:rsidRPr="00057099" w:rsidRDefault="0009126C">
      <w:pPr>
        <w:pStyle w:val="TOC2"/>
        <w:rPr>
          <w:rFonts w:asciiTheme="minorHAnsi" w:hAnsiTheme="minorHAnsi" w:cstheme="minorBidi"/>
          <w:noProof/>
          <w:color w:val="auto"/>
          <w:szCs w:val="22"/>
          <w:lang w:eastAsia="nl-NL"/>
        </w:rPr>
      </w:pPr>
      <w:hyperlink w:anchor="_Toc54965654" w:history="1">
        <w:r w:rsidR="00EA7A8D" w:rsidRPr="00057099">
          <w:rPr>
            <w:rStyle w:val="Hyperlink"/>
            <w:noProof/>
          </w:rPr>
          <w:t>24.5</w:t>
        </w:r>
        <w:r w:rsidR="00EA7A8D" w:rsidRPr="00057099">
          <w:rPr>
            <w:rFonts w:asciiTheme="minorHAnsi" w:hAnsiTheme="minorHAnsi" w:cstheme="minorBidi"/>
            <w:noProof/>
            <w:color w:val="auto"/>
            <w:szCs w:val="22"/>
            <w:lang w:eastAsia="nl-NL"/>
          </w:rPr>
          <w:tab/>
        </w:r>
        <w:r w:rsidR="00EA7A8D" w:rsidRPr="00057099">
          <w:rPr>
            <w:rStyle w:val="Hyperlink"/>
            <w:noProof/>
          </w:rPr>
          <w:t>Leidingen en appendages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_Toc54965654 \h </w:instrText>
        </w:r>
        <w:r w:rsidR="00EA7A8D" w:rsidRPr="00057099">
          <w:rPr>
            <w:noProof/>
            <w:webHidden/>
          </w:rPr>
        </w:r>
        <w:r w:rsidR="00EA7A8D" w:rsidRPr="00057099">
          <w:rPr>
            <w:noProof/>
            <w:webHidden/>
          </w:rPr>
          <w:fldChar w:fldCharType="separate"/>
        </w:r>
        <w:r w:rsidR="00057099">
          <w:rPr>
            <w:noProof/>
            <w:webHidden/>
          </w:rPr>
          <w:t>127</w:t>
        </w:r>
        <w:r w:rsidR="00EA7A8D" w:rsidRPr="00057099">
          <w:rPr>
            <w:noProof/>
            <w:webHidden/>
          </w:rPr>
          <w:fldChar w:fldCharType="end"/>
        </w:r>
      </w:hyperlink>
    </w:p>
    <w:p w14:paraId="3254F959" w14:textId="2F57685F" w:rsidR="00EA7A8D" w:rsidRPr="00057099" w:rsidRDefault="0009126C">
      <w:pPr>
        <w:pStyle w:val="TOC2"/>
        <w:rPr>
          <w:rFonts w:asciiTheme="minorHAnsi" w:hAnsiTheme="minorHAnsi" w:cstheme="minorBidi"/>
          <w:noProof/>
          <w:color w:val="auto"/>
          <w:szCs w:val="22"/>
          <w:lang w:eastAsia="nl-NL"/>
        </w:rPr>
      </w:pPr>
      <w:hyperlink w:anchor="_Toc54965655" w:history="1">
        <w:r w:rsidR="00EA7A8D" w:rsidRPr="00057099">
          <w:rPr>
            <w:rStyle w:val="Hyperlink"/>
            <w:noProof/>
          </w:rPr>
          <w:t>24.6</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_Toc54965655 \h </w:instrText>
        </w:r>
        <w:r w:rsidR="00EA7A8D" w:rsidRPr="00057099">
          <w:rPr>
            <w:noProof/>
            <w:webHidden/>
          </w:rPr>
        </w:r>
        <w:r w:rsidR="00EA7A8D" w:rsidRPr="00057099">
          <w:rPr>
            <w:noProof/>
            <w:webHidden/>
          </w:rPr>
          <w:fldChar w:fldCharType="separate"/>
        </w:r>
        <w:r w:rsidR="00057099">
          <w:rPr>
            <w:noProof/>
            <w:webHidden/>
          </w:rPr>
          <w:t>128</w:t>
        </w:r>
        <w:r w:rsidR="00EA7A8D" w:rsidRPr="00057099">
          <w:rPr>
            <w:noProof/>
            <w:webHidden/>
          </w:rPr>
          <w:fldChar w:fldCharType="end"/>
        </w:r>
      </w:hyperlink>
    </w:p>
    <w:p w14:paraId="00EE960A" w14:textId="444D77FD" w:rsidR="00EA7A8D" w:rsidRPr="00057099" w:rsidRDefault="0009126C">
      <w:pPr>
        <w:pStyle w:val="TOC2"/>
        <w:rPr>
          <w:rFonts w:asciiTheme="minorHAnsi" w:hAnsiTheme="minorHAnsi" w:cstheme="minorBidi"/>
          <w:noProof/>
          <w:color w:val="auto"/>
          <w:szCs w:val="22"/>
          <w:lang w:eastAsia="nl-NL"/>
        </w:rPr>
      </w:pPr>
      <w:hyperlink w:anchor="_Toc54965656" w:history="1">
        <w:r w:rsidR="00EA7A8D" w:rsidRPr="00057099">
          <w:rPr>
            <w:rStyle w:val="Hyperlink"/>
            <w:noProof/>
          </w:rPr>
          <w:t>24.7</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_Toc54965656 \h </w:instrText>
        </w:r>
        <w:r w:rsidR="00EA7A8D" w:rsidRPr="00057099">
          <w:rPr>
            <w:noProof/>
            <w:webHidden/>
          </w:rPr>
        </w:r>
        <w:r w:rsidR="00EA7A8D" w:rsidRPr="00057099">
          <w:rPr>
            <w:noProof/>
            <w:webHidden/>
          </w:rPr>
          <w:fldChar w:fldCharType="separate"/>
        </w:r>
        <w:r w:rsidR="00057099">
          <w:rPr>
            <w:noProof/>
            <w:webHidden/>
          </w:rPr>
          <w:t>128</w:t>
        </w:r>
        <w:r w:rsidR="00EA7A8D" w:rsidRPr="00057099">
          <w:rPr>
            <w:noProof/>
            <w:webHidden/>
          </w:rPr>
          <w:fldChar w:fldCharType="end"/>
        </w:r>
      </w:hyperlink>
    </w:p>
    <w:p w14:paraId="5BFEB4C7" w14:textId="20341DAF" w:rsidR="00EA7A8D" w:rsidRPr="00057099" w:rsidRDefault="0009126C">
      <w:pPr>
        <w:pStyle w:val="TOC2"/>
        <w:rPr>
          <w:rFonts w:asciiTheme="minorHAnsi" w:hAnsiTheme="minorHAnsi" w:cstheme="minorBidi"/>
          <w:noProof/>
          <w:color w:val="auto"/>
          <w:szCs w:val="22"/>
          <w:lang w:eastAsia="nl-NL"/>
        </w:rPr>
      </w:pPr>
      <w:hyperlink w:anchor="_Toc54965657" w:history="1">
        <w:r w:rsidR="00EA7A8D" w:rsidRPr="00057099">
          <w:rPr>
            <w:rStyle w:val="Hyperlink"/>
            <w:noProof/>
          </w:rPr>
          <w:t>24.8</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_Toc54965657 \h </w:instrText>
        </w:r>
        <w:r w:rsidR="00EA7A8D" w:rsidRPr="00057099">
          <w:rPr>
            <w:noProof/>
            <w:webHidden/>
          </w:rPr>
        </w:r>
        <w:r w:rsidR="00EA7A8D" w:rsidRPr="00057099">
          <w:rPr>
            <w:noProof/>
            <w:webHidden/>
          </w:rPr>
          <w:fldChar w:fldCharType="separate"/>
        </w:r>
        <w:r w:rsidR="00057099">
          <w:rPr>
            <w:noProof/>
            <w:webHidden/>
          </w:rPr>
          <w:t>128</w:t>
        </w:r>
        <w:r w:rsidR="00EA7A8D" w:rsidRPr="00057099">
          <w:rPr>
            <w:noProof/>
            <w:webHidden/>
          </w:rPr>
          <w:fldChar w:fldCharType="end"/>
        </w:r>
      </w:hyperlink>
    </w:p>
    <w:p w14:paraId="556A2A82" w14:textId="25DF94F2" w:rsidR="00EA7A8D" w:rsidRPr="00057099" w:rsidRDefault="0009126C">
      <w:pPr>
        <w:pStyle w:val="TOC1"/>
        <w:rPr>
          <w:rFonts w:asciiTheme="minorHAnsi" w:hAnsiTheme="minorHAnsi" w:cstheme="minorBidi"/>
          <w:b w:val="0"/>
          <w:noProof/>
          <w:color w:val="auto"/>
          <w:sz w:val="22"/>
          <w:szCs w:val="22"/>
          <w:lang w:eastAsia="nl-NL"/>
        </w:rPr>
      </w:pPr>
      <w:hyperlink w:anchor="_Toc54965658" w:history="1">
        <w:r w:rsidR="00EA7A8D" w:rsidRPr="00057099">
          <w:rPr>
            <w:rStyle w:val="Hyperlink"/>
            <w:noProof/>
          </w:rPr>
          <w:t>25</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Airco installaties schakelruimtes</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_Toc54965658 \h </w:instrText>
        </w:r>
        <w:r w:rsidR="00EA7A8D" w:rsidRPr="00057099">
          <w:rPr>
            <w:noProof/>
            <w:webHidden/>
          </w:rPr>
        </w:r>
        <w:r w:rsidR="00EA7A8D" w:rsidRPr="00057099">
          <w:rPr>
            <w:noProof/>
            <w:webHidden/>
          </w:rPr>
          <w:fldChar w:fldCharType="separate"/>
        </w:r>
        <w:r w:rsidR="00057099">
          <w:rPr>
            <w:noProof/>
            <w:webHidden/>
          </w:rPr>
          <w:t>129</w:t>
        </w:r>
        <w:r w:rsidR="00EA7A8D" w:rsidRPr="00057099">
          <w:rPr>
            <w:noProof/>
            <w:webHidden/>
          </w:rPr>
          <w:fldChar w:fldCharType="end"/>
        </w:r>
      </w:hyperlink>
    </w:p>
    <w:p w14:paraId="64ED97F6" w14:textId="7E1046F0" w:rsidR="00EA7A8D" w:rsidRPr="00057099" w:rsidRDefault="0009126C">
      <w:pPr>
        <w:pStyle w:val="TOC2"/>
        <w:rPr>
          <w:rFonts w:asciiTheme="minorHAnsi" w:hAnsiTheme="minorHAnsi" w:cstheme="minorBidi"/>
          <w:noProof/>
          <w:color w:val="auto"/>
          <w:szCs w:val="22"/>
          <w:lang w:eastAsia="nl-NL"/>
        </w:rPr>
      </w:pPr>
      <w:hyperlink w:anchor="_Toc54965659" w:history="1">
        <w:r w:rsidR="00EA7A8D" w:rsidRPr="00057099">
          <w:rPr>
            <w:rStyle w:val="Hyperlink"/>
            <w:noProof/>
          </w:rPr>
          <w:t>25.1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_Toc54965659 \h </w:instrText>
        </w:r>
        <w:r w:rsidR="00EA7A8D" w:rsidRPr="00057099">
          <w:rPr>
            <w:noProof/>
            <w:webHidden/>
          </w:rPr>
        </w:r>
        <w:r w:rsidR="00EA7A8D" w:rsidRPr="00057099">
          <w:rPr>
            <w:noProof/>
            <w:webHidden/>
          </w:rPr>
          <w:fldChar w:fldCharType="separate"/>
        </w:r>
        <w:r w:rsidR="00057099">
          <w:rPr>
            <w:noProof/>
            <w:webHidden/>
          </w:rPr>
          <w:t>129</w:t>
        </w:r>
        <w:r w:rsidR="00EA7A8D" w:rsidRPr="00057099">
          <w:rPr>
            <w:noProof/>
            <w:webHidden/>
          </w:rPr>
          <w:fldChar w:fldCharType="end"/>
        </w:r>
      </w:hyperlink>
    </w:p>
    <w:p w14:paraId="09EBB74D" w14:textId="7982F962" w:rsidR="00EA7A8D" w:rsidRPr="00057099" w:rsidRDefault="0009126C">
      <w:pPr>
        <w:pStyle w:val="TOC2"/>
        <w:rPr>
          <w:rFonts w:asciiTheme="minorHAnsi" w:hAnsiTheme="minorHAnsi" w:cstheme="minorBidi"/>
          <w:noProof/>
          <w:color w:val="auto"/>
          <w:szCs w:val="22"/>
          <w:lang w:eastAsia="nl-NL"/>
        </w:rPr>
      </w:pPr>
      <w:hyperlink w:anchor="_Toc54965660" w:history="1">
        <w:r w:rsidR="00EA7A8D" w:rsidRPr="00057099">
          <w:rPr>
            <w:rStyle w:val="Hyperlink"/>
            <w:noProof/>
          </w:rPr>
          <w:t>25.2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_Toc54965660 \h </w:instrText>
        </w:r>
        <w:r w:rsidR="00EA7A8D" w:rsidRPr="00057099">
          <w:rPr>
            <w:noProof/>
            <w:webHidden/>
          </w:rPr>
        </w:r>
        <w:r w:rsidR="00EA7A8D" w:rsidRPr="00057099">
          <w:rPr>
            <w:noProof/>
            <w:webHidden/>
          </w:rPr>
          <w:fldChar w:fldCharType="separate"/>
        </w:r>
        <w:r w:rsidR="00057099">
          <w:rPr>
            <w:noProof/>
            <w:webHidden/>
          </w:rPr>
          <w:t>129</w:t>
        </w:r>
        <w:r w:rsidR="00EA7A8D" w:rsidRPr="00057099">
          <w:rPr>
            <w:noProof/>
            <w:webHidden/>
          </w:rPr>
          <w:fldChar w:fldCharType="end"/>
        </w:r>
      </w:hyperlink>
    </w:p>
    <w:p w14:paraId="32E3ACE9" w14:textId="6DAB8983" w:rsidR="00EA7A8D" w:rsidRPr="00057099" w:rsidRDefault="0009126C">
      <w:pPr>
        <w:pStyle w:val="TOC2"/>
        <w:rPr>
          <w:rFonts w:asciiTheme="minorHAnsi" w:hAnsiTheme="minorHAnsi" w:cstheme="minorBidi"/>
          <w:noProof/>
          <w:color w:val="auto"/>
          <w:szCs w:val="22"/>
          <w:lang w:eastAsia="nl-NL"/>
        </w:rPr>
      </w:pPr>
      <w:hyperlink w:anchor="_Toc54965661" w:history="1">
        <w:r w:rsidR="00EA7A8D" w:rsidRPr="00057099">
          <w:rPr>
            <w:rStyle w:val="Hyperlink"/>
            <w:noProof/>
          </w:rPr>
          <w:t>25.3</w:t>
        </w:r>
        <w:r w:rsidR="00EA7A8D" w:rsidRPr="00057099">
          <w:rPr>
            <w:rFonts w:asciiTheme="minorHAnsi" w:hAnsiTheme="minorHAnsi" w:cstheme="minorBidi"/>
            <w:noProof/>
            <w:color w:val="auto"/>
            <w:szCs w:val="22"/>
            <w:lang w:eastAsia="nl-NL"/>
          </w:rPr>
          <w:tab/>
        </w:r>
        <w:r w:rsidR="00EA7A8D" w:rsidRPr="00057099">
          <w:rPr>
            <w:rStyle w:val="Hyperlink"/>
            <w:noProof/>
          </w:rPr>
          <w:t>Binnen-unit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_Toc54965661 \h </w:instrText>
        </w:r>
        <w:r w:rsidR="00EA7A8D" w:rsidRPr="00057099">
          <w:rPr>
            <w:noProof/>
            <w:webHidden/>
          </w:rPr>
        </w:r>
        <w:r w:rsidR="00EA7A8D" w:rsidRPr="00057099">
          <w:rPr>
            <w:noProof/>
            <w:webHidden/>
          </w:rPr>
          <w:fldChar w:fldCharType="separate"/>
        </w:r>
        <w:r w:rsidR="00057099">
          <w:rPr>
            <w:noProof/>
            <w:webHidden/>
          </w:rPr>
          <w:t>129</w:t>
        </w:r>
        <w:r w:rsidR="00EA7A8D" w:rsidRPr="00057099">
          <w:rPr>
            <w:noProof/>
            <w:webHidden/>
          </w:rPr>
          <w:fldChar w:fldCharType="end"/>
        </w:r>
      </w:hyperlink>
    </w:p>
    <w:p w14:paraId="636D395D" w14:textId="448E6DC4" w:rsidR="00EA7A8D" w:rsidRPr="00057099" w:rsidRDefault="0009126C">
      <w:pPr>
        <w:pStyle w:val="TOC2"/>
        <w:rPr>
          <w:rFonts w:asciiTheme="minorHAnsi" w:hAnsiTheme="minorHAnsi" w:cstheme="minorBidi"/>
          <w:noProof/>
          <w:color w:val="auto"/>
          <w:szCs w:val="22"/>
          <w:lang w:eastAsia="nl-NL"/>
        </w:rPr>
      </w:pPr>
      <w:hyperlink w:anchor="_Toc54965662" w:history="1">
        <w:r w:rsidR="00EA7A8D" w:rsidRPr="00057099">
          <w:rPr>
            <w:rStyle w:val="Hyperlink"/>
            <w:noProof/>
          </w:rPr>
          <w:t>25.4</w:t>
        </w:r>
        <w:r w:rsidR="00EA7A8D" w:rsidRPr="00057099">
          <w:rPr>
            <w:rFonts w:asciiTheme="minorHAnsi" w:hAnsiTheme="minorHAnsi" w:cstheme="minorBidi"/>
            <w:noProof/>
            <w:color w:val="auto"/>
            <w:szCs w:val="22"/>
            <w:lang w:eastAsia="nl-NL"/>
          </w:rPr>
          <w:tab/>
        </w:r>
        <w:r w:rsidR="00EA7A8D" w:rsidRPr="00057099">
          <w:rPr>
            <w:rStyle w:val="Hyperlink"/>
            <w:noProof/>
          </w:rPr>
          <w:t>Buiten-unit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_Toc54965662 \h </w:instrText>
        </w:r>
        <w:r w:rsidR="00EA7A8D" w:rsidRPr="00057099">
          <w:rPr>
            <w:noProof/>
            <w:webHidden/>
          </w:rPr>
        </w:r>
        <w:r w:rsidR="00EA7A8D" w:rsidRPr="00057099">
          <w:rPr>
            <w:noProof/>
            <w:webHidden/>
          </w:rPr>
          <w:fldChar w:fldCharType="separate"/>
        </w:r>
        <w:r w:rsidR="00057099">
          <w:rPr>
            <w:noProof/>
            <w:webHidden/>
          </w:rPr>
          <w:t>129</w:t>
        </w:r>
        <w:r w:rsidR="00EA7A8D" w:rsidRPr="00057099">
          <w:rPr>
            <w:noProof/>
            <w:webHidden/>
          </w:rPr>
          <w:fldChar w:fldCharType="end"/>
        </w:r>
      </w:hyperlink>
    </w:p>
    <w:p w14:paraId="703E9301" w14:textId="0C2D55E7" w:rsidR="00EA7A8D" w:rsidRPr="00057099" w:rsidRDefault="0009126C">
      <w:pPr>
        <w:pStyle w:val="TOC2"/>
        <w:rPr>
          <w:rFonts w:asciiTheme="minorHAnsi" w:hAnsiTheme="minorHAnsi" w:cstheme="minorBidi"/>
          <w:noProof/>
          <w:color w:val="auto"/>
          <w:szCs w:val="22"/>
          <w:lang w:eastAsia="nl-NL"/>
        </w:rPr>
      </w:pPr>
      <w:hyperlink w:anchor="_Toc54965663" w:history="1">
        <w:r w:rsidR="00EA7A8D" w:rsidRPr="00057099">
          <w:rPr>
            <w:rStyle w:val="Hyperlink"/>
            <w:noProof/>
          </w:rPr>
          <w:t>25.5</w:t>
        </w:r>
        <w:r w:rsidR="00EA7A8D" w:rsidRPr="00057099">
          <w:rPr>
            <w:rFonts w:asciiTheme="minorHAnsi" w:hAnsiTheme="minorHAnsi" w:cstheme="minorBidi"/>
            <w:noProof/>
            <w:color w:val="auto"/>
            <w:szCs w:val="22"/>
            <w:lang w:eastAsia="nl-NL"/>
          </w:rPr>
          <w:tab/>
        </w:r>
        <w:r w:rsidR="00EA7A8D" w:rsidRPr="00057099">
          <w:rPr>
            <w:rStyle w:val="Hyperlink"/>
            <w:noProof/>
          </w:rPr>
          <w:t>Leidingsysteem</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_Toc54965663 \h </w:instrText>
        </w:r>
        <w:r w:rsidR="00EA7A8D" w:rsidRPr="00057099">
          <w:rPr>
            <w:noProof/>
            <w:webHidden/>
          </w:rPr>
        </w:r>
        <w:r w:rsidR="00EA7A8D" w:rsidRPr="00057099">
          <w:rPr>
            <w:noProof/>
            <w:webHidden/>
          </w:rPr>
          <w:fldChar w:fldCharType="separate"/>
        </w:r>
        <w:r w:rsidR="00057099">
          <w:rPr>
            <w:noProof/>
            <w:webHidden/>
          </w:rPr>
          <w:t>130</w:t>
        </w:r>
        <w:r w:rsidR="00EA7A8D" w:rsidRPr="00057099">
          <w:rPr>
            <w:noProof/>
            <w:webHidden/>
          </w:rPr>
          <w:fldChar w:fldCharType="end"/>
        </w:r>
      </w:hyperlink>
    </w:p>
    <w:p w14:paraId="2B9A6E9F" w14:textId="74E47044" w:rsidR="00EA7A8D" w:rsidRPr="00057099" w:rsidRDefault="0009126C">
      <w:pPr>
        <w:pStyle w:val="TOC2"/>
        <w:rPr>
          <w:rFonts w:asciiTheme="minorHAnsi" w:hAnsiTheme="minorHAnsi" w:cstheme="minorBidi"/>
          <w:noProof/>
          <w:color w:val="auto"/>
          <w:szCs w:val="22"/>
          <w:lang w:eastAsia="nl-NL"/>
        </w:rPr>
      </w:pPr>
      <w:hyperlink w:anchor="_Toc54965664" w:history="1">
        <w:r w:rsidR="00EA7A8D" w:rsidRPr="00057099">
          <w:rPr>
            <w:rStyle w:val="Hyperlink"/>
            <w:noProof/>
          </w:rPr>
          <w:t>25.6</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_Toc54965664 \h </w:instrText>
        </w:r>
        <w:r w:rsidR="00EA7A8D" w:rsidRPr="00057099">
          <w:rPr>
            <w:noProof/>
            <w:webHidden/>
          </w:rPr>
        </w:r>
        <w:r w:rsidR="00EA7A8D" w:rsidRPr="00057099">
          <w:rPr>
            <w:noProof/>
            <w:webHidden/>
          </w:rPr>
          <w:fldChar w:fldCharType="separate"/>
        </w:r>
        <w:r w:rsidR="00057099">
          <w:rPr>
            <w:noProof/>
            <w:webHidden/>
          </w:rPr>
          <w:t>130</w:t>
        </w:r>
        <w:r w:rsidR="00EA7A8D" w:rsidRPr="00057099">
          <w:rPr>
            <w:noProof/>
            <w:webHidden/>
          </w:rPr>
          <w:fldChar w:fldCharType="end"/>
        </w:r>
      </w:hyperlink>
    </w:p>
    <w:p w14:paraId="5E929AE8" w14:textId="5DA345D3" w:rsidR="00EA7A8D" w:rsidRPr="00057099" w:rsidRDefault="0009126C">
      <w:pPr>
        <w:pStyle w:val="TOC2"/>
        <w:rPr>
          <w:rFonts w:asciiTheme="minorHAnsi" w:hAnsiTheme="minorHAnsi" w:cstheme="minorBidi"/>
          <w:noProof/>
          <w:color w:val="auto"/>
          <w:szCs w:val="22"/>
          <w:lang w:eastAsia="nl-NL"/>
        </w:rPr>
      </w:pPr>
      <w:hyperlink w:anchor="_Toc54965665" w:history="1">
        <w:r w:rsidR="00EA7A8D" w:rsidRPr="00057099">
          <w:rPr>
            <w:rStyle w:val="Hyperlink"/>
            <w:noProof/>
          </w:rPr>
          <w:t>25.7</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_Toc54965665 \h </w:instrText>
        </w:r>
        <w:r w:rsidR="00EA7A8D" w:rsidRPr="00057099">
          <w:rPr>
            <w:noProof/>
            <w:webHidden/>
          </w:rPr>
        </w:r>
        <w:r w:rsidR="00EA7A8D" w:rsidRPr="00057099">
          <w:rPr>
            <w:noProof/>
            <w:webHidden/>
          </w:rPr>
          <w:fldChar w:fldCharType="separate"/>
        </w:r>
        <w:r w:rsidR="00057099">
          <w:rPr>
            <w:noProof/>
            <w:webHidden/>
          </w:rPr>
          <w:t>131</w:t>
        </w:r>
        <w:r w:rsidR="00EA7A8D" w:rsidRPr="00057099">
          <w:rPr>
            <w:noProof/>
            <w:webHidden/>
          </w:rPr>
          <w:fldChar w:fldCharType="end"/>
        </w:r>
      </w:hyperlink>
    </w:p>
    <w:p w14:paraId="394DAB9F" w14:textId="1E2DF8F7" w:rsidR="00EA7A8D" w:rsidRPr="00057099" w:rsidRDefault="0009126C">
      <w:pPr>
        <w:pStyle w:val="TOC2"/>
        <w:rPr>
          <w:rFonts w:asciiTheme="minorHAnsi" w:hAnsiTheme="minorHAnsi" w:cstheme="minorBidi"/>
          <w:noProof/>
          <w:color w:val="auto"/>
          <w:szCs w:val="22"/>
          <w:lang w:eastAsia="nl-NL"/>
        </w:rPr>
      </w:pPr>
      <w:hyperlink w:anchor="_Toc54965666" w:history="1">
        <w:r w:rsidR="00EA7A8D" w:rsidRPr="00057099">
          <w:rPr>
            <w:rStyle w:val="Hyperlink"/>
            <w:noProof/>
          </w:rPr>
          <w:t>25.8</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_Toc54965666 \h </w:instrText>
        </w:r>
        <w:r w:rsidR="00EA7A8D" w:rsidRPr="00057099">
          <w:rPr>
            <w:noProof/>
            <w:webHidden/>
          </w:rPr>
        </w:r>
        <w:r w:rsidR="00EA7A8D" w:rsidRPr="00057099">
          <w:rPr>
            <w:noProof/>
            <w:webHidden/>
          </w:rPr>
          <w:fldChar w:fldCharType="separate"/>
        </w:r>
        <w:r w:rsidR="00057099">
          <w:rPr>
            <w:noProof/>
            <w:webHidden/>
          </w:rPr>
          <w:t>131</w:t>
        </w:r>
        <w:r w:rsidR="00EA7A8D" w:rsidRPr="00057099">
          <w:rPr>
            <w:noProof/>
            <w:webHidden/>
          </w:rPr>
          <w:fldChar w:fldCharType="end"/>
        </w:r>
      </w:hyperlink>
    </w:p>
    <w:p w14:paraId="73BDB778" w14:textId="09E51A41" w:rsidR="00EA7A8D" w:rsidRPr="00057099" w:rsidRDefault="0009126C">
      <w:pPr>
        <w:pStyle w:val="TOC1"/>
        <w:rPr>
          <w:rFonts w:asciiTheme="minorHAnsi" w:hAnsiTheme="minorHAnsi" w:cstheme="minorBidi"/>
          <w:b w:val="0"/>
          <w:noProof/>
          <w:color w:val="auto"/>
          <w:sz w:val="22"/>
          <w:szCs w:val="22"/>
          <w:lang w:eastAsia="nl-NL"/>
        </w:rPr>
      </w:pPr>
      <w:hyperlink w:anchor="_Toc54965667" w:history="1">
        <w:r w:rsidR="00EA7A8D" w:rsidRPr="00057099">
          <w:rPr>
            <w:rStyle w:val="Hyperlink"/>
            <w:noProof/>
          </w:rPr>
          <w:t>26</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Verwarming pompgebouw</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_Toc54965667 \h </w:instrText>
        </w:r>
        <w:r w:rsidR="00EA7A8D" w:rsidRPr="00057099">
          <w:rPr>
            <w:noProof/>
            <w:webHidden/>
          </w:rPr>
        </w:r>
        <w:r w:rsidR="00EA7A8D" w:rsidRPr="00057099">
          <w:rPr>
            <w:noProof/>
            <w:webHidden/>
          </w:rPr>
          <w:fldChar w:fldCharType="separate"/>
        </w:r>
        <w:r w:rsidR="00057099">
          <w:rPr>
            <w:noProof/>
            <w:webHidden/>
          </w:rPr>
          <w:t>132</w:t>
        </w:r>
        <w:r w:rsidR="00EA7A8D" w:rsidRPr="00057099">
          <w:rPr>
            <w:noProof/>
            <w:webHidden/>
          </w:rPr>
          <w:fldChar w:fldCharType="end"/>
        </w:r>
      </w:hyperlink>
    </w:p>
    <w:p w14:paraId="50346616" w14:textId="1610BB08" w:rsidR="00EA7A8D" w:rsidRPr="00057099" w:rsidRDefault="0009126C">
      <w:pPr>
        <w:pStyle w:val="TOC2"/>
        <w:rPr>
          <w:rFonts w:asciiTheme="minorHAnsi" w:hAnsiTheme="minorHAnsi" w:cstheme="minorBidi"/>
          <w:noProof/>
          <w:color w:val="auto"/>
          <w:szCs w:val="22"/>
          <w:lang w:eastAsia="nl-NL"/>
        </w:rPr>
      </w:pPr>
      <w:hyperlink w:anchor="_Toc54965668" w:history="1">
        <w:r w:rsidR="00EA7A8D" w:rsidRPr="00057099">
          <w:rPr>
            <w:rStyle w:val="Hyperlink"/>
            <w:noProof/>
            <w14:scene3d>
              <w14:camera w14:prst="orthographicFront"/>
              <w14:lightRig w14:rig="threePt" w14:dir="t">
                <w14:rot w14:lat="0" w14:lon="0" w14:rev="0"/>
              </w14:lightRig>
            </w14:scene3d>
          </w:rPr>
          <w:t>26.1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_Toc54965668 \h </w:instrText>
        </w:r>
        <w:r w:rsidR="00EA7A8D" w:rsidRPr="00057099">
          <w:rPr>
            <w:noProof/>
            <w:webHidden/>
          </w:rPr>
        </w:r>
        <w:r w:rsidR="00EA7A8D" w:rsidRPr="00057099">
          <w:rPr>
            <w:noProof/>
            <w:webHidden/>
          </w:rPr>
          <w:fldChar w:fldCharType="separate"/>
        </w:r>
        <w:r w:rsidR="00057099">
          <w:rPr>
            <w:noProof/>
            <w:webHidden/>
          </w:rPr>
          <w:t>132</w:t>
        </w:r>
        <w:r w:rsidR="00EA7A8D" w:rsidRPr="00057099">
          <w:rPr>
            <w:noProof/>
            <w:webHidden/>
          </w:rPr>
          <w:fldChar w:fldCharType="end"/>
        </w:r>
      </w:hyperlink>
    </w:p>
    <w:p w14:paraId="053D3EA0" w14:textId="316CA30D" w:rsidR="00EA7A8D" w:rsidRPr="00057099" w:rsidRDefault="0009126C">
      <w:pPr>
        <w:pStyle w:val="TOC2"/>
        <w:rPr>
          <w:rFonts w:asciiTheme="minorHAnsi" w:hAnsiTheme="minorHAnsi" w:cstheme="minorBidi"/>
          <w:noProof/>
          <w:color w:val="auto"/>
          <w:szCs w:val="22"/>
          <w:lang w:eastAsia="nl-NL"/>
        </w:rPr>
      </w:pPr>
      <w:hyperlink w:anchor="_Toc54965669" w:history="1">
        <w:r w:rsidR="00EA7A8D" w:rsidRPr="00057099">
          <w:rPr>
            <w:rStyle w:val="Hyperlink"/>
            <w:noProof/>
            <w14:scene3d>
              <w14:camera w14:prst="orthographicFront"/>
              <w14:lightRig w14:rig="threePt" w14:dir="t">
                <w14:rot w14:lat="0" w14:lon="0" w14:rev="0"/>
              </w14:lightRig>
            </w14:scene3d>
          </w:rPr>
          <w:t>26.2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_Toc54965669 \h </w:instrText>
        </w:r>
        <w:r w:rsidR="00EA7A8D" w:rsidRPr="00057099">
          <w:rPr>
            <w:noProof/>
            <w:webHidden/>
          </w:rPr>
        </w:r>
        <w:r w:rsidR="00EA7A8D" w:rsidRPr="00057099">
          <w:rPr>
            <w:noProof/>
            <w:webHidden/>
          </w:rPr>
          <w:fldChar w:fldCharType="separate"/>
        </w:r>
        <w:r w:rsidR="00057099">
          <w:rPr>
            <w:noProof/>
            <w:webHidden/>
          </w:rPr>
          <w:t>132</w:t>
        </w:r>
        <w:r w:rsidR="00EA7A8D" w:rsidRPr="00057099">
          <w:rPr>
            <w:noProof/>
            <w:webHidden/>
          </w:rPr>
          <w:fldChar w:fldCharType="end"/>
        </w:r>
      </w:hyperlink>
    </w:p>
    <w:p w14:paraId="1998316E" w14:textId="3F51154C" w:rsidR="00EA7A8D" w:rsidRPr="00057099" w:rsidRDefault="0009126C">
      <w:pPr>
        <w:pStyle w:val="TOC2"/>
        <w:rPr>
          <w:rFonts w:asciiTheme="minorHAnsi" w:hAnsiTheme="minorHAnsi" w:cstheme="minorBidi"/>
          <w:noProof/>
          <w:color w:val="auto"/>
          <w:szCs w:val="22"/>
          <w:lang w:eastAsia="nl-NL"/>
        </w:rPr>
      </w:pPr>
      <w:hyperlink w:anchor="_Toc54965670" w:history="1">
        <w:r w:rsidR="00EA7A8D" w:rsidRPr="00057099">
          <w:rPr>
            <w:rStyle w:val="Hyperlink"/>
            <w:noProof/>
            <w14:scene3d>
              <w14:camera w14:prst="orthographicFront"/>
              <w14:lightRig w14:rig="threePt" w14:dir="t">
                <w14:rot w14:lat="0" w14:lon="0" w14:rev="0"/>
              </w14:lightRig>
            </w14:scene3d>
          </w:rPr>
          <w:t>26.3</w:t>
        </w:r>
        <w:r w:rsidR="00EA7A8D" w:rsidRPr="00057099">
          <w:rPr>
            <w:rFonts w:asciiTheme="minorHAnsi" w:hAnsiTheme="minorHAnsi" w:cstheme="minorBidi"/>
            <w:noProof/>
            <w:color w:val="auto"/>
            <w:szCs w:val="22"/>
            <w:lang w:eastAsia="nl-NL"/>
          </w:rPr>
          <w:tab/>
        </w:r>
        <w:r w:rsidR="00EA7A8D" w:rsidRPr="00057099">
          <w:rPr>
            <w:rStyle w:val="Hyperlink"/>
            <w:noProof/>
          </w:rPr>
          <w:t>Uitvoering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_Toc54965670 \h </w:instrText>
        </w:r>
        <w:r w:rsidR="00EA7A8D" w:rsidRPr="00057099">
          <w:rPr>
            <w:noProof/>
            <w:webHidden/>
          </w:rPr>
        </w:r>
        <w:r w:rsidR="00EA7A8D" w:rsidRPr="00057099">
          <w:rPr>
            <w:noProof/>
            <w:webHidden/>
          </w:rPr>
          <w:fldChar w:fldCharType="separate"/>
        </w:r>
        <w:r w:rsidR="00057099">
          <w:rPr>
            <w:noProof/>
            <w:webHidden/>
          </w:rPr>
          <w:t>132</w:t>
        </w:r>
        <w:r w:rsidR="00EA7A8D" w:rsidRPr="00057099">
          <w:rPr>
            <w:noProof/>
            <w:webHidden/>
          </w:rPr>
          <w:fldChar w:fldCharType="end"/>
        </w:r>
      </w:hyperlink>
    </w:p>
    <w:p w14:paraId="7EAD105D" w14:textId="4B32E74B" w:rsidR="00EA7A8D" w:rsidRPr="00057099" w:rsidRDefault="0009126C">
      <w:pPr>
        <w:pStyle w:val="TOC2"/>
        <w:rPr>
          <w:rFonts w:asciiTheme="minorHAnsi" w:hAnsiTheme="minorHAnsi" w:cstheme="minorBidi"/>
          <w:noProof/>
          <w:color w:val="auto"/>
          <w:szCs w:val="22"/>
          <w:lang w:eastAsia="nl-NL"/>
        </w:rPr>
      </w:pPr>
      <w:hyperlink w:anchor="_Toc54965671" w:history="1">
        <w:r w:rsidR="00EA7A8D" w:rsidRPr="00057099">
          <w:rPr>
            <w:rStyle w:val="Hyperlink"/>
            <w:rFonts w:eastAsia="Arial Unicode MS"/>
            <w:noProof/>
            <w14:scene3d>
              <w14:camera w14:prst="orthographicFront"/>
              <w14:lightRig w14:rig="threePt" w14:dir="t">
                <w14:rot w14:lat="0" w14:lon="0" w14:rev="0"/>
              </w14:lightRig>
            </w14:scene3d>
          </w:rPr>
          <w:t>26.4</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_Toc54965671 \h </w:instrText>
        </w:r>
        <w:r w:rsidR="00EA7A8D" w:rsidRPr="00057099">
          <w:rPr>
            <w:noProof/>
            <w:webHidden/>
          </w:rPr>
        </w:r>
        <w:r w:rsidR="00EA7A8D" w:rsidRPr="00057099">
          <w:rPr>
            <w:noProof/>
            <w:webHidden/>
          </w:rPr>
          <w:fldChar w:fldCharType="separate"/>
        </w:r>
        <w:r w:rsidR="00057099">
          <w:rPr>
            <w:noProof/>
            <w:webHidden/>
          </w:rPr>
          <w:t>132</w:t>
        </w:r>
        <w:r w:rsidR="00EA7A8D" w:rsidRPr="00057099">
          <w:rPr>
            <w:noProof/>
            <w:webHidden/>
          </w:rPr>
          <w:fldChar w:fldCharType="end"/>
        </w:r>
      </w:hyperlink>
    </w:p>
    <w:p w14:paraId="5059C3F5" w14:textId="7E1BDEE7" w:rsidR="00EA7A8D" w:rsidRPr="00057099" w:rsidRDefault="0009126C">
      <w:pPr>
        <w:pStyle w:val="TOC2"/>
        <w:rPr>
          <w:rFonts w:asciiTheme="minorHAnsi" w:hAnsiTheme="minorHAnsi" w:cstheme="minorBidi"/>
          <w:noProof/>
          <w:color w:val="auto"/>
          <w:szCs w:val="22"/>
          <w:lang w:eastAsia="nl-NL"/>
        </w:rPr>
      </w:pPr>
      <w:hyperlink w:anchor="_Toc54965672" w:history="1">
        <w:r w:rsidR="00EA7A8D" w:rsidRPr="00057099">
          <w:rPr>
            <w:rStyle w:val="Hyperlink"/>
            <w:noProof/>
            <w14:scene3d>
              <w14:camera w14:prst="orthographicFront"/>
              <w14:lightRig w14:rig="threePt" w14:dir="t">
                <w14:rot w14:lat="0" w14:lon="0" w14:rev="0"/>
              </w14:lightRig>
            </w14:scene3d>
          </w:rPr>
          <w:t>26.5</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_Toc54965672 \h </w:instrText>
        </w:r>
        <w:r w:rsidR="00EA7A8D" w:rsidRPr="00057099">
          <w:rPr>
            <w:noProof/>
            <w:webHidden/>
          </w:rPr>
        </w:r>
        <w:r w:rsidR="00EA7A8D" w:rsidRPr="00057099">
          <w:rPr>
            <w:noProof/>
            <w:webHidden/>
          </w:rPr>
          <w:fldChar w:fldCharType="separate"/>
        </w:r>
        <w:r w:rsidR="00057099">
          <w:rPr>
            <w:noProof/>
            <w:webHidden/>
          </w:rPr>
          <w:t>132</w:t>
        </w:r>
        <w:r w:rsidR="00EA7A8D" w:rsidRPr="00057099">
          <w:rPr>
            <w:noProof/>
            <w:webHidden/>
          </w:rPr>
          <w:fldChar w:fldCharType="end"/>
        </w:r>
      </w:hyperlink>
    </w:p>
    <w:p w14:paraId="1EBF77BB" w14:textId="45A4AA7E" w:rsidR="00EA7A8D" w:rsidRPr="00057099" w:rsidRDefault="0009126C">
      <w:pPr>
        <w:pStyle w:val="TOC2"/>
        <w:rPr>
          <w:rFonts w:asciiTheme="minorHAnsi" w:hAnsiTheme="minorHAnsi" w:cstheme="minorBidi"/>
          <w:noProof/>
          <w:color w:val="auto"/>
          <w:szCs w:val="22"/>
          <w:lang w:eastAsia="nl-NL"/>
        </w:rPr>
      </w:pPr>
      <w:hyperlink w:anchor="_Toc54965673" w:history="1">
        <w:r w:rsidR="00EA7A8D" w:rsidRPr="00057099">
          <w:rPr>
            <w:rStyle w:val="Hyperlink"/>
            <w:rFonts w:eastAsia="Arial Unicode MS"/>
            <w:noProof/>
            <w14:scene3d>
              <w14:camera w14:prst="orthographicFront"/>
              <w14:lightRig w14:rig="threePt" w14:dir="t">
                <w14:rot w14:lat="0" w14:lon="0" w14:rev="0"/>
              </w14:lightRig>
            </w14:scene3d>
          </w:rPr>
          <w:t>26.6</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_Toc54965673 \h </w:instrText>
        </w:r>
        <w:r w:rsidR="00EA7A8D" w:rsidRPr="00057099">
          <w:rPr>
            <w:noProof/>
            <w:webHidden/>
          </w:rPr>
        </w:r>
        <w:r w:rsidR="00EA7A8D" w:rsidRPr="00057099">
          <w:rPr>
            <w:noProof/>
            <w:webHidden/>
          </w:rPr>
          <w:fldChar w:fldCharType="separate"/>
        </w:r>
        <w:r w:rsidR="00057099">
          <w:rPr>
            <w:noProof/>
            <w:webHidden/>
          </w:rPr>
          <w:t>132</w:t>
        </w:r>
        <w:r w:rsidR="00EA7A8D" w:rsidRPr="00057099">
          <w:rPr>
            <w:noProof/>
            <w:webHidden/>
          </w:rPr>
          <w:fldChar w:fldCharType="end"/>
        </w:r>
      </w:hyperlink>
    </w:p>
    <w:p w14:paraId="3260FFBA" w14:textId="3FBA72E8" w:rsidR="00EA7A8D" w:rsidRPr="00057099" w:rsidRDefault="0009126C">
      <w:pPr>
        <w:pStyle w:val="TOC1"/>
        <w:rPr>
          <w:rFonts w:asciiTheme="minorHAnsi" w:hAnsiTheme="minorHAnsi" w:cstheme="minorBidi"/>
          <w:b w:val="0"/>
          <w:noProof/>
          <w:color w:val="auto"/>
          <w:sz w:val="22"/>
          <w:szCs w:val="22"/>
          <w:lang w:eastAsia="nl-NL"/>
        </w:rPr>
      </w:pPr>
      <w:hyperlink w:anchor="_Toc54965674" w:history="1">
        <w:r w:rsidR="00EA7A8D" w:rsidRPr="00057099">
          <w:rPr>
            <w:rStyle w:val="Hyperlink"/>
            <w:noProof/>
          </w:rPr>
          <w:t>27</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Verwarming pompruimte ontvangwerk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_Toc54965674 \h </w:instrText>
        </w:r>
        <w:r w:rsidR="00EA7A8D" w:rsidRPr="00057099">
          <w:rPr>
            <w:noProof/>
            <w:webHidden/>
          </w:rPr>
        </w:r>
        <w:r w:rsidR="00EA7A8D" w:rsidRPr="00057099">
          <w:rPr>
            <w:noProof/>
            <w:webHidden/>
          </w:rPr>
          <w:fldChar w:fldCharType="separate"/>
        </w:r>
        <w:r w:rsidR="00057099">
          <w:rPr>
            <w:noProof/>
            <w:webHidden/>
          </w:rPr>
          <w:t>133</w:t>
        </w:r>
        <w:r w:rsidR="00EA7A8D" w:rsidRPr="00057099">
          <w:rPr>
            <w:noProof/>
            <w:webHidden/>
          </w:rPr>
          <w:fldChar w:fldCharType="end"/>
        </w:r>
      </w:hyperlink>
    </w:p>
    <w:p w14:paraId="4E3F3E4A" w14:textId="4BF4ACB3" w:rsidR="00EA7A8D" w:rsidRPr="00057099" w:rsidRDefault="0009126C">
      <w:pPr>
        <w:pStyle w:val="TOC2"/>
        <w:rPr>
          <w:rFonts w:asciiTheme="minorHAnsi" w:hAnsiTheme="minorHAnsi" w:cstheme="minorBidi"/>
          <w:noProof/>
          <w:color w:val="auto"/>
          <w:szCs w:val="22"/>
          <w:lang w:eastAsia="nl-NL"/>
        </w:rPr>
      </w:pPr>
      <w:hyperlink w:anchor="_Toc54965675" w:history="1">
        <w:r w:rsidR="00EA7A8D" w:rsidRPr="00057099">
          <w:rPr>
            <w:rStyle w:val="Hyperlink"/>
            <w:noProof/>
            <w14:scene3d>
              <w14:camera w14:prst="orthographicFront"/>
              <w14:lightRig w14:rig="threePt" w14:dir="t">
                <w14:rot w14:lat="0" w14:lon="0" w14:rev="0"/>
              </w14:lightRig>
            </w14:scene3d>
          </w:rPr>
          <w:t>27.1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_Toc54965675 \h </w:instrText>
        </w:r>
        <w:r w:rsidR="00EA7A8D" w:rsidRPr="00057099">
          <w:rPr>
            <w:noProof/>
            <w:webHidden/>
          </w:rPr>
        </w:r>
        <w:r w:rsidR="00EA7A8D" w:rsidRPr="00057099">
          <w:rPr>
            <w:noProof/>
            <w:webHidden/>
          </w:rPr>
          <w:fldChar w:fldCharType="separate"/>
        </w:r>
        <w:r w:rsidR="00057099">
          <w:rPr>
            <w:noProof/>
            <w:webHidden/>
          </w:rPr>
          <w:t>133</w:t>
        </w:r>
        <w:r w:rsidR="00EA7A8D" w:rsidRPr="00057099">
          <w:rPr>
            <w:noProof/>
            <w:webHidden/>
          </w:rPr>
          <w:fldChar w:fldCharType="end"/>
        </w:r>
      </w:hyperlink>
    </w:p>
    <w:p w14:paraId="6B456DCE" w14:textId="7550A8AA" w:rsidR="00EA7A8D" w:rsidRPr="00057099" w:rsidRDefault="0009126C">
      <w:pPr>
        <w:pStyle w:val="TOC2"/>
        <w:rPr>
          <w:rFonts w:asciiTheme="minorHAnsi" w:hAnsiTheme="minorHAnsi" w:cstheme="minorBidi"/>
          <w:noProof/>
          <w:color w:val="auto"/>
          <w:szCs w:val="22"/>
          <w:lang w:eastAsia="nl-NL"/>
        </w:rPr>
      </w:pPr>
      <w:hyperlink w:anchor="_Toc54965676" w:history="1">
        <w:r w:rsidR="00EA7A8D" w:rsidRPr="00057099">
          <w:rPr>
            <w:rStyle w:val="Hyperlink"/>
            <w:noProof/>
            <w14:scene3d>
              <w14:camera w14:prst="orthographicFront"/>
              <w14:lightRig w14:rig="threePt" w14:dir="t">
                <w14:rot w14:lat="0" w14:lon="0" w14:rev="0"/>
              </w14:lightRig>
            </w14:scene3d>
          </w:rPr>
          <w:t>27.2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_Toc54965676 \h </w:instrText>
        </w:r>
        <w:r w:rsidR="00EA7A8D" w:rsidRPr="00057099">
          <w:rPr>
            <w:noProof/>
            <w:webHidden/>
          </w:rPr>
        </w:r>
        <w:r w:rsidR="00EA7A8D" w:rsidRPr="00057099">
          <w:rPr>
            <w:noProof/>
            <w:webHidden/>
          </w:rPr>
          <w:fldChar w:fldCharType="separate"/>
        </w:r>
        <w:r w:rsidR="00057099">
          <w:rPr>
            <w:noProof/>
            <w:webHidden/>
          </w:rPr>
          <w:t>133</w:t>
        </w:r>
        <w:r w:rsidR="00EA7A8D" w:rsidRPr="00057099">
          <w:rPr>
            <w:noProof/>
            <w:webHidden/>
          </w:rPr>
          <w:fldChar w:fldCharType="end"/>
        </w:r>
      </w:hyperlink>
    </w:p>
    <w:p w14:paraId="61925844" w14:textId="2C1667CB" w:rsidR="00EA7A8D" w:rsidRPr="00057099" w:rsidRDefault="0009126C">
      <w:pPr>
        <w:pStyle w:val="TOC2"/>
        <w:rPr>
          <w:rFonts w:asciiTheme="minorHAnsi" w:hAnsiTheme="minorHAnsi" w:cstheme="minorBidi"/>
          <w:noProof/>
          <w:color w:val="auto"/>
          <w:szCs w:val="22"/>
          <w:lang w:eastAsia="nl-NL"/>
        </w:rPr>
      </w:pPr>
      <w:hyperlink w:anchor="_Toc54965677" w:history="1">
        <w:r w:rsidR="00EA7A8D" w:rsidRPr="00057099">
          <w:rPr>
            <w:rStyle w:val="Hyperlink"/>
            <w:noProof/>
            <w14:scene3d>
              <w14:camera w14:prst="orthographicFront"/>
              <w14:lightRig w14:rig="threePt" w14:dir="t">
                <w14:rot w14:lat="0" w14:lon="0" w14:rev="0"/>
              </w14:lightRig>
            </w14:scene3d>
          </w:rPr>
          <w:t>27.3</w:t>
        </w:r>
        <w:r w:rsidR="00EA7A8D" w:rsidRPr="00057099">
          <w:rPr>
            <w:rFonts w:asciiTheme="minorHAnsi" w:hAnsiTheme="minorHAnsi" w:cstheme="minorBidi"/>
            <w:noProof/>
            <w:color w:val="auto"/>
            <w:szCs w:val="22"/>
            <w:lang w:eastAsia="nl-NL"/>
          </w:rPr>
          <w:tab/>
        </w:r>
        <w:r w:rsidR="00EA7A8D" w:rsidRPr="00057099">
          <w:rPr>
            <w:rStyle w:val="Hyperlink"/>
            <w:noProof/>
          </w:rPr>
          <w:t>Uitvoering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_Toc54965677 \h </w:instrText>
        </w:r>
        <w:r w:rsidR="00EA7A8D" w:rsidRPr="00057099">
          <w:rPr>
            <w:noProof/>
            <w:webHidden/>
          </w:rPr>
        </w:r>
        <w:r w:rsidR="00EA7A8D" w:rsidRPr="00057099">
          <w:rPr>
            <w:noProof/>
            <w:webHidden/>
          </w:rPr>
          <w:fldChar w:fldCharType="separate"/>
        </w:r>
        <w:r w:rsidR="00057099">
          <w:rPr>
            <w:noProof/>
            <w:webHidden/>
          </w:rPr>
          <w:t>133</w:t>
        </w:r>
        <w:r w:rsidR="00EA7A8D" w:rsidRPr="00057099">
          <w:rPr>
            <w:noProof/>
            <w:webHidden/>
          </w:rPr>
          <w:fldChar w:fldCharType="end"/>
        </w:r>
      </w:hyperlink>
    </w:p>
    <w:p w14:paraId="46512037" w14:textId="61E453E7" w:rsidR="00EA7A8D" w:rsidRPr="00057099" w:rsidRDefault="0009126C">
      <w:pPr>
        <w:pStyle w:val="TOC2"/>
        <w:rPr>
          <w:rFonts w:asciiTheme="minorHAnsi" w:hAnsiTheme="minorHAnsi" w:cstheme="minorBidi"/>
          <w:noProof/>
          <w:color w:val="auto"/>
          <w:szCs w:val="22"/>
          <w:lang w:eastAsia="nl-NL"/>
        </w:rPr>
      </w:pPr>
      <w:hyperlink w:anchor="_Toc54965678" w:history="1">
        <w:r w:rsidR="00EA7A8D" w:rsidRPr="00057099">
          <w:rPr>
            <w:rStyle w:val="Hyperlink"/>
            <w:rFonts w:eastAsia="Arial Unicode MS"/>
            <w:noProof/>
            <w14:scene3d>
              <w14:camera w14:prst="orthographicFront"/>
              <w14:lightRig w14:rig="threePt" w14:dir="t">
                <w14:rot w14:lat="0" w14:lon="0" w14:rev="0"/>
              </w14:lightRig>
            </w14:scene3d>
          </w:rPr>
          <w:t>27.4</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_Toc54965678 \h </w:instrText>
        </w:r>
        <w:r w:rsidR="00EA7A8D" w:rsidRPr="00057099">
          <w:rPr>
            <w:noProof/>
            <w:webHidden/>
          </w:rPr>
        </w:r>
        <w:r w:rsidR="00EA7A8D" w:rsidRPr="00057099">
          <w:rPr>
            <w:noProof/>
            <w:webHidden/>
          </w:rPr>
          <w:fldChar w:fldCharType="separate"/>
        </w:r>
        <w:r w:rsidR="00057099">
          <w:rPr>
            <w:noProof/>
            <w:webHidden/>
          </w:rPr>
          <w:t>133</w:t>
        </w:r>
        <w:r w:rsidR="00EA7A8D" w:rsidRPr="00057099">
          <w:rPr>
            <w:noProof/>
            <w:webHidden/>
          </w:rPr>
          <w:fldChar w:fldCharType="end"/>
        </w:r>
      </w:hyperlink>
    </w:p>
    <w:p w14:paraId="314DACF5" w14:textId="6347B702" w:rsidR="00EA7A8D" w:rsidRPr="00057099" w:rsidRDefault="0009126C">
      <w:pPr>
        <w:pStyle w:val="TOC2"/>
        <w:rPr>
          <w:rFonts w:asciiTheme="minorHAnsi" w:hAnsiTheme="minorHAnsi" w:cstheme="minorBidi"/>
          <w:noProof/>
          <w:color w:val="auto"/>
          <w:szCs w:val="22"/>
          <w:lang w:eastAsia="nl-NL"/>
        </w:rPr>
      </w:pPr>
      <w:hyperlink w:anchor="_Toc54965679" w:history="1">
        <w:r w:rsidR="00EA7A8D" w:rsidRPr="00057099">
          <w:rPr>
            <w:rStyle w:val="Hyperlink"/>
            <w:noProof/>
            <w14:scene3d>
              <w14:camera w14:prst="orthographicFront"/>
              <w14:lightRig w14:rig="threePt" w14:dir="t">
                <w14:rot w14:lat="0" w14:lon="0" w14:rev="0"/>
              </w14:lightRig>
            </w14:scene3d>
          </w:rPr>
          <w:t>27.5</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_Toc54965679 \h </w:instrText>
        </w:r>
        <w:r w:rsidR="00EA7A8D" w:rsidRPr="00057099">
          <w:rPr>
            <w:noProof/>
            <w:webHidden/>
          </w:rPr>
        </w:r>
        <w:r w:rsidR="00EA7A8D" w:rsidRPr="00057099">
          <w:rPr>
            <w:noProof/>
            <w:webHidden/>
          </w:rPr>
          <w:fldChar w:fldCharType="separate"/>
        </w:r>
        <w:r w:rsidR="00057099">
          <w:rPr>
            <w:noProof/>
            <w:webHidden/>
          </w:rPr>
          <w:t>133</w:t>
        </w:r>
        <w:r w:rsidR="00EA7A8D" w:rsidRPr="00057099">
          <w:rPr>
            <w:noProof/>
            <w:webHidden/>
          </w:rPr>
          <w:fldChar w:fldCharType="end"/>
        </w:r>
      </w:hyperlink>
    </w:p>
    <w:p w14:paraId="0BF0F7B7" w14:textId="517B4366" w:rsidR="00EA7A8D" w:rsidRPr="00057099" w:rsidRDefault="0009126C">
      <w:pPr>
        <w:pStyle w:val="TOC2"/>
        <w:rPr>
          <w:rFonts w:asciiTheme="minorHAnsi" w:hAnsiTheme="minorHAnsi" w:cstheme="minorBidi"/>
          <w:noProof/>
          <w:color w:val="auto"/>
          <w:szCs w:val="22"/>
          <w:lang w:eastAsia="nl-NL"/>
        </w:rPr>
      </w:pPr>
      <w:hyperlink w:anchor="_Toc54965680" w:history="1">
        <w:r w:rsidR="00EA7A8D" w:rsidRPr="00057099">
          <w:rPr>
            <w:rStyle w:val="Hyperlink"/>
            <w:rFonts w:eastAsia="Arial Unicode MS"/>
            <w:noProof/>
            <w14:scene3d>
              <w14:camera w14:prst="orthographicFront"/>
              <w14:lightRig w14:rig="threePt" w14:dir="t">
                <w14:rot w14:lat="0" w14:lon="0" w14:rev="0"/>
              </w14:lightRig>
            </w14:scene3d>
          </w:rPr>
          <w:t>27.6</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_Toc54965680 \h </w:instrText>
        </w:r>
        <w:r w:rsidR="00EA7A8D" w:rsidRPr="00057099">
          <w:rPr>
            <w:noProof/>
            <w:webHidden/>
          </w:rPr>
        </w:r>
        <w:r w:rsidR="00EA7A8D" w:rsidRPr="00057099">
          <w:rPr>
            <w:noProof/>
            <w:webHidden/>
          </w:rPr>
          <w:fldChar w:fldCharType="separate"/>
        </w:r>
        <w:r w:rsidR="00057099">
          <w:rPr>
            <w:noProof/>
            <w:webHidden/>
          </w:rPr>
          <w:t>133</w:t>
        </w:r>
        <w:r w:rsidR="00EA7A8D" w:rsidRPr="00057099">
          <w:rPr>
            <w:noProof/>
            <w:webHidden/>
          </w:rPr>
          <w:fldChar w:fldCharType="end"/>
        </w:r>
      </w:hyperlink>
    </w:p>
    <w:p w14:paraId="365BF09D" w14:textId="18F714C3" w:rsidR="00EA7A8D" w:rsidRPr="00057099" w:rsidRDefault="0009126C">
      <w:pPr>
        <w:pStyle w:val="TOC1"/>
        <w:rPr>
          <w:rFonts w:asciiTheme="minorHAnsi" w:hAnsiTheme="minorHAnsi" w:cstheme="minorBidi"/>
          <w:b w:val="0"/>
          <w:noProof/>
          <w:color w:val="auto"/>
          <w:sz w:val="22"/>
          <w:szCs w:val="22"/>
          <w:lang w:eastAsia="nl-NL"/>
        </w:rPr>
      </w:pPr>
      <w:hyperlink w:anchor="_Toc54965681" w:history="1">
        <w:r w:rsidR="00EA7A8D" w:rsidRPr="00057099">
          <w:rPr>
            <w:rStyle w:val="Hyperlink"/>
            <w:noProof/>
          </w:rPr>
          <w:t>28</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Verwarming NSA ruimte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_Toc54965681 \h </w:instrText>
        </w:r>
        <w:r w:rsidR="00EA7A8D" w:rsidRPr="00057099">
          <w:rPr>
            <w:noProof/>
            <w:webHidden/>
          </w:rPr>
        </w:r>
        <w:r w:rsidR="00EA7A8D" w:rsidRPr="00057099">
          <w:rPr>
            <w:noProof/>
            <w:webHidden/>
          </w:rPr>
          <w:fldChar w:fldCharType="separate"/>
        </w:r>
        <w:r w:rsidR="00057099">
          <w:rPr>
            <w:noProof/>
            <w:webHidden/>
          </w:rPr>
          <w:t>134</w:t>
        </w:r>
        <w:r w:rsidR="00EA7A8D" w:rsidRPr="00057099">
          <w:rPr>
            <w:noProof/>
            <w:webHidden/>
          </w:rPr>
          <w:fldChar w:fldCharType="end"/>
        </w:r>
      </w:hyperlink>
    </w:p>
    <w:p w14:paraId="002A754E" w14:textId="247A1571" w:rsidR="00EA7A8D" w:rsidRPr="00057099" w:rsidRDefault="0009126C">
      <w:pPr>
        <w:pStyle w:val="TOC2"/>
        <w:rPr>
          <w:rFonts w:asciiTheme="minorHAnsi" w:hAnsiTheme="minorHAnsi" w:cstheme="minorBidi"/>
          <w:noProof/>
          <w:color w:val="auto"/>
          <w:szCs w:val="22"/>
          <w:lang w:eastAsia="nl-NL"/>
        </w:rPr>
      </w:pPr>
      <w:hyperlink w:anchor="_Toc54965682" w:history="1">
        <w:r w:rsidR="00EA7A8D" w:rsidRPr="00057099">
          <w:rPr>
            <w:rStyle w:val="Hyperlink"/>
            <w:noProof/>
            <w14:scene3d>
              <w14:camera w14:prst="orthographicFront"/>
              <w14:lightRig w14:rig="threePt" w14:dir="t">
                <w14:rot w14:lat="0" w14:lon="0" w14:rev="0"/>
              </w14:lightRig>
            </w14:scene3d>
          </w:rPr>
          <w:t>28.1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_Toc54965682 \h </w:instrText>
        </w:r>
        <w:r w:rsidR="00EA7A8D" w:rsidRPr="00057099">
          <w:rPr>
            <w:noProof/>
            <w:webHidden/>
          </w:rPr>
        </w:r>
        <w:r w:rsidR="00EA7A8D" w:rsidRPr="00057099">
          <w:rPr>
            <w:noProof/>
            <w:webHidden/>
          </w:rPr>
          <w:fldChar w:fldCharType="separate"/>
        </w:r>
        <w:r w:rsidR="00057099">
          <w:rPr>
            <w:noProof/>
            <w:webHidden/>
          </w:rPr>
          <w:t>134</w:t>
        </w:r>
        <w:r w:rsidR="00EA7A8D" w:rsidRPr="00057099">
          <w:rPr>
            <w:noProof/>
            <w:webHidden/>
          </w:rPr>
          <w:fldChar w:fldCharType="end"/>
        </w:r>
      </w:hyperlink>
    </w:p>
    <w:p w14:paraId="77E2E2A3" w14:textId="4FF54E0B" w:rsidR="00EA7A8D" w:rsidRPr="00057099" w:rsidRDefault="0009126C">
      <w:pPr>
        <w:pStyle w:val="TOC2"/>
        <w:rPr>
          <w:rFonts w:asciiTheme="minorHAnsi" w:hAnsiTheme="minorHAnsi" w:cstheme="minorBidi"/>
          <w:noProof/>
          <w:color w:val="auto"/>
          <w:szCs w:val="22"/>
          <w:lang w:eastAsia="nl-NL"/>
        </w:rPr>
      </w:pPr>
      <w:hyperlink w:anchor="_Toc54965683" w:history="1">
        <w:r w:rsidR="00EA7A8D" w:rsidRPr="00057099">
          <w:rPr>
            <w:rStyle w:val="Hyperlink"/>
            <w:noProof/>
            <w14:scene3d>
              <w14:camera w14:prst="orthographicFront"/>
              <w14:lightRig w14:rig="threePt" w14:dir="t">
                <w14:rot w14:lat="0" w14:lon="0" w14:rev="0"/>
              </w14:lightRig>
            </w14:scene3d>
          </w:rPr>
          <w:t>28.2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_Toc54965683 \h </w:instrText>
        </w:r>
        <w:r w:rsidR="00EA7A8D" w:rsidRPr="00057099">
          <w:rPr>
            <w:noProof/>
            <w:webHidden/>
          </w:rPr>
        </w:r>
        <w:r w:rsidR="00EA7A8D" w:rsidRPr="00057099">
          <w:rPr>
            <w:noProof/>
            <w:webHidden/>
          </w:rPr>
          <w:fldChar w:fldCharType="separate"/>
        </w:r>
        <w:r w:rsidR="00057099">
          <w:rPr>
            <w:noProof/>
            <w:webHidden/>
          </w:rPr>
          <w:t>134</w:t>
        </w:r>
        <w:r w:rsidR="00EA7A8D" w:rsidRPr="00057099">
          <w:rPr>
            <w:noProof/>
            <w:webHidden/>
          </w:rPr>
          <w:fldChar w:fldCharType="end"/>
        </w:r>
      </w:hyperlink>
    </w:p>
    <w:p w14:paraId="561D74FC" w14:textId="2CD6E942" w:rsidR="00EA7A8D" w:rsidRPr="00057099" w:rsidRDefault="0009126C">
      <w:pPr>
        <w:pStyle w:val="TOC2"/>
        <w:rPr>
          <w:rFonts w:asciiTheme="minorHAnsi" w:hAnsiTheme="minorHAnsi" w:cstheme="minorBidi"/>
          <w:noProof/>
          <w:color w:val="auto"/>
          <w:szCs w:val="22"/>
          <w:lang w:eastAsia="nl-NL"/>
        </w:rPr>
      </w:pPr>
      <w:hyperlink w:anchor="_Toc54965684" w:history="1">
        <w:r w:rsidR="00EA7A8D" w:rsidRPr="00057099">
          <w:rPr>
            <w:rStyle w:val="Hyperlink"/>
            <w:noProof/>
            <w14:scene3d>
              <w14:camera w14:prst="orthographicFront"/>
              <w14:lightRig w14:rig="threePt" w14:dir="t">
                <w14:rot w14:lat="0" w14:lon="0" w14:rev="0"/>
              </w14:lightRig>
            </w14:scene3d>
          </w:rPr>
          <w:t>28.3</w:t>
        </w:r>
        <w:r w:rsidR="00EA7A8D" w:rsidRPr="00057099">
          <w:rPr>
            <w:rFonts w:asciiTheme="minorHAnsi" w:hAnsiTheme="minorHAnsi" w:cstheme="minorBidi"/>
            <w:noProof/>
            <w:color w:val="auto"/>
            <w:szCs w:val="22"/>
            <w:lang w:eastAsia="nl-NL"/>
          </w:rPr>
          <w:tab/>
        </w:r>
        <w:r w:rsidR="00EA7A8D" w:rsidRPr="00057099">
          <w:rPr>
            <w:rStyle w:val="Hyperlink"/>
            <w:noProof/>
          </w:rPr>
          <w:t>Uitvoering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_Toc54965684 \h </w:instrText>
        </w:r>
        <w:r w:rsidR="00EA7A8D" w:rsidRPr="00057099">
          <w:rPr>
            <w:noProof/>
            <w:webHidden/>
          </w:rPr>
        </w:r>
        <w:r w:rsidR="00EA7A8D" w:rsidRPr="00057099">
          <w:rPr>
            <w:noProof/>
            <w:webHidden/>
          </w:rPr>
          <w:fldChar w:fldCharType="separate"/>
        </w:r>
        <w:r w:rsidR="00057099">
          <w:rPr>
            <w:noProof/>
            <w:webHidden/>
          </w:rPr>
          <w:t>134</w:t>
        </w:r>
        <w:r w:rsidR="00EA7A8D" w:rsidRPr="00057099">
          <w:rPr>
            <w:noProof/>
            <w:webHidden/>
          </w:rPr>
          <w:fldChar w:fldCharType="end"/>
        </w:r>
      </w:hyperlink>
    </w:p>
    <w:p w14:paraId="431DD3D2" w14:textId="04F7635D" w:rsidR="00EA7A8D" w:rsidRPr="00057099" w:rsidRDefault="0009126C">
      <w:pPr>
        <w:pStyle w:val="TOC2"/>
        <w:rPr>
          <w:rFonts w:asciiTheme="minorHAnsi" w:hAnsiTheme="minorHAnsi" w:cstheme="minorBidi"/>
          <w:noProof/>
          <w:color w:val="auto"/>
          <w:szCs w:val="22"/>
          <w:lang w:eastAsia="nl-NL"/>
        </w:rPr>
      </w:pPr>
      <w:hyperlink w:anchor="_Toc54965685" w:history="1">
        <w:r w:rsidR="00EA7A8D" w:rsidRPr="00057099">
          <w:rPr>
            <w:rStyle w:val="Hyperlink"/>
            <w:rFonts w:eastAsia="Arial Unicode MS"/>
            <w:noProof/>
            <w14:scene3d>
              <w14:camera w14:prst="orthographicFront"/>
              <w14:lightRig w14:rig="threePt" w14:dir="t">
                <w14:rot w14:lat="0" w14:lon="0" w14:rev="0"/>
              </w14:lightRig>
            </w14:scene3d>
          </w:rPr>
          <w:t>28.4</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_Toc54965685 \h </w:instrText>
        </w:r>
        <w:r w:rsidR="00EA7A8D" w:rsidRPr="00057099">
          <w:rPr>
            <w:noProof/>
            <w:webHidden/>
          </w:rPr>
        </w:r>
        <w:r w:rsidR="00EA7A8D" w:rsidRPr="00057099">
          <w:rPr>
            <w:noProof/>
            <w:webHidden/>
          </w:rPr>
          <w:fldChar w:fldCharType="separate"/>
        </w:r>
        <w:r w:rsidR="00057099">
          <w:rPr>
            <w:noProof/>
            <w:webHidden/>
          </w:rPr>
          <w:t>134</w:t>
        </w:r>
        <w:r w:rsidR="00EA7A8D" w:rsidRPr="00057099">
          <w:rPr>
            <w:noProof/>
            <w:webHidden/>
          </w:rPr>
          <w:fldChar w:fldCharType="end"/>
        </w:r>
      </w:hyperlink>
    </w:p>
    <w:p w14:paraId="6A53E4D2" w14:textId="5154F679" w:rsidR="00EA7A8D" w:rsidRPr="00057099" w:rsidRDefault="0009126C">
      <w:pPr>
        <w:pStyle w:val="TOC2"/>
        <w:rPr>
          <w:rFonts w:asciiTheme="minorHAnsi" w:hAnsiTheme="minorHAnsi" w:cstheme="minorBidi"/>
          <w:noProof/>
          <w:color w:val="auto"/>
          <w:szCs w:val="22"/>
          <w:lang w:eastAsia="nl-NL"/>
        </w:rPr>
      </w:pPr>
      <w:hyperlink w:anchor="_Toc54965686" w:history="1">
        <w:r w:rsidR="00EA7A8D" w:rsidRPr="00057099">
          <w:rPr>
            <w:rStyle w:val="Hyperlink"/>
            <w:noProof/>
            <w14:scene3d>
              <w14:camera w14:prst="orthographicFront"/>
              <w14:lightRig w14:rig="threePt" w14:dir="t">
                <w14:rot w14:lat="0" w14:lon="0" w14:rev="0"/>
              </w14:lightRig>
            </w14:scene3d>
          </w:rPr>
          <w:t>28.5</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_Toc54965686 \h </w:instrText>
        </w:r>
        <w:r w:rsidR="00EA7A8D" w:rsidRPr="00057099">
          <w:rPr>
            <w:noProof/>
            <w:webHidden/>
          </w:rPr>
        </w:r>
        <w:r w:rsidR="00EA7A8D" w:rsidRPr="00057099">
          <w:rPr>
            <w:noProof/>
            <w:webHidden/>
          </w:rPr>
          <w:fldChar w:fldCharType="separate"/>
        </w:r>
        <w:r w:rsidR="00057099">
          <w:rPr>
            <w:noProof/>
            <w:webHidden/>
          </w:rPr>
          <w:t>134</w:t>
        </w:r>
        <w:r w:rsidR="00EA7A8D" w:rsidRPr="00057099">
          <w:rPr>
            <w:noProof/>
            <w:webHidden/>
          </w:rPr>
          <w:fldChar w:fldCharType="end"/>
        </w:r>
      </w:hyperlink>
    </w:p>
    <w:p w14:paraId="2F7E3BB5" w14:textId="30859BD0" w:rsidR="00EA7A8D" w:rsidRPr="00057099" w:rsidRDefault="0009126C">
      <w:pPr>
        <w:pStyle w:val="TOC2"/>
        <w:rPr>
          <w:rFonts w:asciiTheme="minorHAnsi" w:hAnsiTheme="minorHAnsi" w:cstheme="minorBidi"/>
          <w:noProof/>
          <w:color w:val="auto"/>
          <w:szCs w:val="22"/>
          <w:lang w:eastAsia="nl-NL"/>
        </w:rPr>
      </w:pPr>
      <w:hyperlink w:anchor="_Toc54965687" w:history="1">
        <w:r w:rsidR="00EA7A8D" w:rsidRPr="00057099">
          <w:rPr>
            <w:rStyle w:val="Hyperlink"/>
            <w:rFonts w:eastAsia="Arial Unicode MS"/>
            <w:noProof/>
            <w14:scene3d>
              <w14:camera w14:prst="orthographicFront"/>
              <w14:lightRig w14:rig="threePt" w14:dir="t">
                <w14:rot w14:lat="0" w14:lon="0" w14:rev="0"/>
              </w14:lightRig>
            </w14:scene3d>
          </w:rPr>
          <w:t>28.6</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_Toc54965687 \h </w:instrText>
        </w:r>
        <w:r w:rsidR="00EA7A8D" w:rsidRPr="00057099">
          <w:rPr>
            <w:noProof/>
            <w:webHidden/>
          </w:rPr>
        </w:r>
        <w:r w:rsidR="00EA7A8D" w:rsidRPr="00057099">
          <w:rPr>
            <w:noProof/>
            <w:webHidden/>
          </w:rPr>
          <w:fldChar w:fldCharType="separate"/>
        </w:r>
        <w:r w:rsidR="00057099">
          <w:rPr>
            <w:noProof/>
            <w:webHidden/>
          </w:rPr>
          <w:t>134</w:t>
        </w:r>
        <w:r w:rsidR="00EA7A8D" w:rsidRPr="00057099">
          <w:rPr>
            <w:noProof/>
            <w:webHidden/>
          </w:rPr>
          <w:fldChar w:fldCharType="end"/>
        </w:r>
      </w:hyperlink>
    </w:p>
    <w:p w14:paraId="18C56C6B" w14:textId="63C08A01" w:rsidR="00EA7A8D" w:rsidRPr="00057099" w:rsidRDefault="0009126C">
      <w:pPr>
        <w:pStyle w:val="TOC1"/>
        <w:rPr>
          <w:rFonts w:asciiTheme="minorHAnsi" w:hAnsiTheme="minorHAnsi" w:cstheme="minorBidi"/>
          <w:b w:val="0"/>
          <w:noProof/>
          <w:color w:val="auto"/>
          <w:sz w:val="22"/>
          <w:szCs w:val="22"/>
          <w:lang w:eastAsia="nl-NL"/>
        </w:rPr>
      </w:pPr>
      <w:hyperlink w:anchor="_Toc54965688" w:history="1">
        <w:r w:rsidR="00EA7A8D" w:rsidRPr="00057099">
          <w:rPr>
            <w:rStyle w:val="Hyperlink"/>
            <w:noProof/>
          </w:rPr>
          <w:t>29</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CV-installatie bedrijfsgebouw</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_Toc54965688 \h </w:instrText>
        </w:r>
        <w:r w:rsidR="00EA7A8D" w:rsidRPr="00057099">
          <w:rPr>
            <w:noProof/>
            <w:webHidden/>
          </w:rPr>
        </w:r>
        <w:r w:rsidR="00EA7A8D" w:rsidRPr="00057099">
          <w:rPr>
            <w:noProof/>
            <w:webHidden/>
          </w:rPr>
          <w:fldChar w:fldCharType="separate"/>
        </w:r>
        <w:r w:rsidR="00057099">
          <w:rPr>
            <w:noProof/>
            <w:webHidden/>
          </w:rPr>
          <w:t>135</w:t>
        </w:r>
        <w:r w:rsidR="00EA7A8D" w:rsidRPr="00057099">
          <w:rPr>
            <w:noProof/>
            <w:webHidden/>
          </w:rPr>
          <w:fldChar w:fldCharType="end"/>
        </w:r>
      </w:hyperlink>
    </w:p>
    <w:p w14:paraId="68DCFA4B" w14:textId="4B4371E8" w:rsidR="00EA7A8D" w:rsidRPr="00057099" w:rsidRDefault="0009126C">
      <w:pPr>
        <w:pStyle w:val="TOC2"/>
        <w:rPr>
          <w:rFonts w:asciiTheme="minorHAnsi" w:hAnsiTheme="minorHAnsi" w:cstheme="minorBidi"/>
          <w:noProof/>
          <w:color w:val="auto"/>
          <w:szCs w:val="22"/>
          <w:lang w:eastAsia="nl-NL"/>
        </w:rPr>
      </w:pPr>
      <w:hyperlink w:anchor="_Toc54965689" w:history="1">
        <w:r w:rsidR="00EA7A8D" w:rsidRPr="00057099">
          <w:rPr>
            <w:rStyle w:val="Hyperlink"/>
            <w:noProof/>
          </w:rPr>
          <w:t>29.1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_Toc54965689 \h </w:instrText>
        </w:r>
        <w:r w:rsidR="00EA7A8D" w:rsidRPr="00057099">
          <w:rPr>
            <w:noProof/>
            <w:webHidden/>
          </w:rPr>
        </w:r>
        <w:r w:rsidR="00EA7A8D" w:rsidRPr="00057099">
          <w:rPr>
            <w:noProof/>
            <w:webHidden/>
          </w:rPr>
          <w:fldChar w:fldCharType="separate"/>
        </w:r>
        <w:r w:rsidR="00057099">
          <w:rPr>
            <w:noProof/>
            <w:webHidden/>
          </w:rPr>
          <w:t>135</w:t>
        </w:r>
        <w:r w:rsidR="00EA7A8D" w:rsidRPr="00057099">
          <w:rPr>
            <w:noProof/>
            <w:webHidden/>
          </w:rPr>
          <w:fldChar w:fldCharType="end"/>
        </w:r>
      </w:hyperlink>
    </w:p>
    <w:p w14:paraId="007AFCA5" w14:textId="3EEA8DA8" w:rsidR="00EA7A8D" w:rsidRPr="00057099" w:rsidRDefault="0009126C">
      <w:pPr>
        <w:pStyle w:val="TOC2"/>
        <w:rPr>
          <w:rFonts w:asciiTheme="minorHAnsi" w:hAnsiTheme="minorHAnsi" w:cstheme="minorBidi"/>
          <w:noProof/>
          <w:color w:val="auto"/>
          <w:szCs w:val="22"/>
          <w:lang w:eastAsia="nl-NL"/>
        </w:rPr>
      </w:pPr>
      <w:hyperlink w:anchor="_Toc54965690" w:history="1">
        <w:r w:rsidR="00EA7A8D" w:rsidRPr="00057099">
          <w:rPr>
            <w:rStyle w:val="Hyperlink"/>
            <w:noProof/>
          </w:rPr>
          <w:t>29.2</w:t>
        </w:r>
        <w:r w:rsidR="00EA7A8D" w:rsidRPr="00057099">
          <w:rPr>
            <w:rFonts w:asciiTheme="minorHAnsi" w:hAnsiTheme="minorHAnsi" w:cstheme="minorBidi"/>
            <w:noProof/>
            <w:color w:val="auto"/>
            <w:szCs w:val="22"/>
            <w:lang w:eastAsia="nl-NL"/>
          </w:rPr>
          <w:tab/>
        </w:r>
        <w:r w:rsidR="00EA7A8D" w:rsidRPr="00057099">
          <w:rPr>
            <w:rStyle w:val="Hyperlink"/>
            <w:noProof/>
          </w:rPr>
          <w:t>Algemeen/ Uitvoering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_Toc54965690 \h </w:instrText>
        </w:r>
        <w:r w:rsidR="00EA7A8D" w:rsidRPr="00057099">
          <w:rPr>
            <w:noProof/>
            <w:webHidden/>
          </w:rPr>
        </w:r>
        <w:r w:rsidR="00EA7A8D" w:rsidRPr="00057099">
          <w:rPr>
            <w:noProof/>
            <w:webHidden/>
          </w:rPr>
          <w:fldChar w:fldCharType="separate"/>
        </w:r>
        <w:r w:rsidR="00057099">
          <w:rPr>
            <w:noProof/>
            <w:webHidden/>
          </w:rPr>
          <w:t>135</w:t>
        </w:r>
        <w:r w:rsidR="00EA7A8D" w:rsidRPr="00057099">
          <w:rPr>
            <w:noProof/>
            <w:webHidden/>
          </w:rPr>
          <w:fldChar w:fldCharType="end"/>
        </w:r>
      </w:hyperlink>
    </w:p>
    <w:p w14:paraId="093B00EA" w14:textId="60D097EC" w:rsidR="00EA7A8D" w:rsidRPr="00057099" w:rsidRDefault="0009126C">
      <w:pPr>
        <w:pStyle w:val="TOC1"/>
        <w:rPr>
          <w:rFonts w:asciiTheme="minorHAnsi" w:hAnsiTheme="minorHAnsi" w:cstheme="minorBidi"/>
          <w:b w:val="0"/>
          <w:noProof/>
          <w:color w:val="auto"/>
          <w:sz w:val="22"/>
          <w:szCs w:val="22"/>
          <w:lang w:eastAsia="nl-NL"/>
        </w:rPr>
      </w:pPr>
      <w:hyperlink w:anchor="_Toc54965691" w:history="1">
        <w:r w:rsidR="00EA7A8D" w:rsidRPr="00057099">
          <w:rPr>
            <w:rStyle w:val="Hyperlink"/>
            <w:noProof/>
          </w:rPr>
          <w:t>30</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Buisventilator pompenkelder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_Toc54965691 \h </w:instrText>
        </w:r>
        <w:r w:rsidR="00EA7A8D" w:rsidRPr="00057099">
          <w:rPr>
            <w:noProof/>
            <w:webHidden/>
          </w:rPr>
        </w:r>
        <w:r w:rsidR="00EA7A8D" w:rsidRPr="00057099">
          <w:rPr>
            <w:noProof/>
            <w:webHidden/>
          </w:rPr>
          <w:fldChar w:fldCharType="separate"/>
        </w:r>
        <w:r w:rsidR="00057099">
          <w:rPr>
            <w:noProof/>
            <w:webHidden/>
          </w:rPr>
          <w:t>136</w:t>
        </w:r>
        <w:r w:rsidR="00EA7A8D" w:rsidRPr="00057099">
          <w:rPr>
            <w:noProof/>
            <w:webHidden/>
          </w:rPr>
          <w:fldChar w:fldCharType="end"/>
        </w:r>
      </w:hyperlink>
    </w:p>
    <w:p w14:paraId="379EC29D" w14:textId="53317F1F" w:rsidR="00EA7A8D" w:rsidRPr="00057099" w:rsidRDefault="0009126C">
      <w:pPr>
        <w:pStyle w:val="TOC2"/>
        <w:rPr>
          <w:rFonts w:asciiTheme="minorHAnsi" w:hAnsiTheme="minorHAnsi" w:cstheme="minorBidi"/>
          <w:noProof/>
          <w:color w:val="auto"/>
          <w:szCs w:val="22"/>
          <w:lang w:eastAsia="nl-NL"/>
        </w:rPr>
      </w:pPr>
      <w:hyperlink w:anchor="_Toc54965692" w:history="1">
        <w:r w:rsidR="00EA7A8D" w:rsidRPr="00057099">
          <w:rPr>
            <w:rStyle w:val="Hyperlink"/>
            <w:noProof/>
          </w:rPr>
          <w:t>30.1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_Toc54965692 \h </w:instrText>
        </w:r>
        <w:r w:rsidR="00EA7A8D" w:rsidRPr="00057099">
          <w:rPr>
            <w:noProof/>
            <w:webHidden/>
          </w:rPr>
        </w:r>
        <w:r w:rsidR="00EA7A8D" w:rsidRPr="00057099">
          <w:rPr>
            <w:noProof/>
            <w:webHidden/>
          </w:rPr>
          <w:fldChar w:fldCharType="separate"/>
        </w:r>
        <w:r w:rsidR="00057099">
          <w:rPr>
            <w:noProof/>
            <w:webHidden/>
          </w:rPr>
          <w:t>136</w:t>
        </w:r>
        <w:r w:rsidR="00EA7A8D" w:rsidRPr="00057099">
          <w:rPr>
            <w:noProof/>
            <w:webHidden/>
          </w:rPr>
          <w:fldChar w:fldCharType="end"/>
        </w:r>
      </w:hyperlink>
    </w:p>
    <w:p w14:paraId="609CC974" w14:textId="279D88D8" w:rsidR="00EA7A8D" w:rsidRPr="00057099" w:rsidRDefault="0009126C">
      <w:pPr>
        <w:pStyle w:val="TOC2"/>
        <w:rPr>
          <w:rFonts w:asciiTheme="minorHAnsi" w:hAnsiTheme="minorHAnsi" w:cstheme="minorBidi"/>
          <w:noProof/>
          <w:color w:val="auto"/>
          <w:szCs w:val="22"/>
          <w:lang w:eastAsia="nl-NL"/>
        </w:rPr>
      </w:pPr>
      <w:hyperlink w:anchor="_Toc54965693" w:history="1">
        <w:r w:rsidR="00EA7A8D" w:rsidRPr="00057099">
          <w:rPr>
            <w:rStyle w:val="Hyperlink"/>
            <w:noProof/>
          </w:rPr>
          <w:t>30.2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_Toc54965693 \h </w:instrText>
        </w:r>
        <w:r w:rsidR="00EA7A8D" w:rsidRPr="00057099">
          <w:rPr>
            <w:noProof/>
            <w:webHidden/>
          </w:rPr>
        </w:r>
        <w:r w:rsidR="00EA7A8D" w:rsidRPr="00057099">
          <w:rPr>
            <w:noProof/>
            <w:webHidden/>
          </w:rPr>
          <w:fldChar w:fldCharType="separate"/>
        </w:r>
        <w:r w:rsidR="00057099">
          <w:rPr>
            <w:noProof/>
            <w:webHidden/>
          </w:rPr>
          <w:t>136</w:t>
        </w:r>
        <w:r w:rsidR="00EA7A8D" w:rsidRPr="00057099">
          <w:rPr>
            <w:noProof/>
            <w:webHidden/>
          </w:rPr>
          <w:fldChar w:fldCharType="end"/>
        </w:r>
      </w:hyperlink>
    </w:p>
    <w:p w14:paraId="79E94326" w14:textId="0BD4C317" w:rsidR="00EA7A8D" w:rsidRPr="00057099" w:rsidRDefault="0009126C">
      <w:pPr>
        <w:pStyle w:val="TOC2"/>
        <w:rPr>
          <w:rFonts w:asciiTheme="minorHAnsi" w:hAnsiTheme="minorHAnsi" w:cstheme="minorBidi"/>
          <w:noProof/>
          <w:color w:val="auto"/>
          <w:szCs w:val="22"/>
          <w:lang w:eastAsia="nl-NL"/>
        </w:rPr>
      </w:pPr>
      <w:hyperlink w:anchor="_Toc54965694" w:history="1">
        <w:r w:rsidR="00EA7A8D" w:rsidRPr="00057099">
          <w:rPr>
            <w:rStyle w:val="Hyperlink"/>
            <w:noProof/>
          </w:rPr>
          <w:t>30.3</w:t>
        </w:r>
        <w:r w:rsidR="00EA7A8D" w:rsidRPr="00057099">
          <w:rPr>
            <w:rFonts w:asciiTheme="minorHAnsi" w:hAnsiTheme="minorHAnsi" w:cstheme="minorBidi"/>
            <w:noProof/>
            <w:color w:val="auto"/>
            <w:szCs w:val="22"/>
            <w:lang w:eastAsia="nl-NL"/>
          </w:rPr>
          <w:tab/>
        </w:r>
        <w:r w:rsidR="00EA7A8D" w:rsidRPr="00057099">
          <w:rPr>
            <w:rStyle w:val="Hyperlink"/>
            <w:noProof/>
          </w:rPr>
          <w:t>Kanaalwerk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_Toc54965694 \h </w:instrText>
        </w:r>
        <w:r w:rsidR="00EA7A8D" w:rsidRPr="00057099">
          <w:rPr>
            <w:noProof/>
            <w:webHidden/>
          </w:rPr>
        </w:r>
        <w:r w:rsidR="00EA7A8D" w:rsidRPr="00057099">
          <w:rPr>
            <w:noProof/>
            <w:webHidden/>
          </w:rPr>
          <w:fldChar w:fldCharType="separate"/>
        </w:r>
        <w:r w:rsidR="00057099">
          <w:rPr>
            <w:noProof/>
            <w:webHidden/>
          </w:rPr>
          <w:t>136</w:t>
        </w:r>
        <w:r w:rsidR="00EA7A8D" w:rsidRPr="00057099">
          <w:rPr>
            <w:noProof/>
            <w:webHidden/>
          </w:rPr>
          <w:fldChar w:fldCharType="end"/>
        </w:r>
      </w:hyperlink>
    </w:p>
    <w:p w14:paraId="04C20B1C" w14:textId="2F27D917" w:rsidR="00EA7A8D" w:rsidRPr="00057099" w:rsidRDefault="0009126C">
      <w:pPr>
        <w:pStyle w:val="TOC2"/>
        <w:rPr>
          <w:rFonts w:asciiTheme="minorHAnsi" w:hAnsiTheme="minorHAnsi" w:cstheme="minorBidi"/>
          <w:noProof/>
          <w:color w:val="auto"/>
          <w:szCs w:val="22"/>
          <w:lang w:eastAsia="nl-NL"/>
        </w:rPr>
      </w:pPr>
      <w:hyperlink w:anchor="_Toc54965695" w:history="1">
        <w:r w:rsidR="00EA7A8D" w:rsidRPr="00057099">
          <w:rPr>
            <w:rStyle w:val="Hyperlink"/>
            <w:noProof/>
          </w:rPr>
          <w:t>30.4</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_Toc54965695 \h </w:instrText>
        </w:r>
        <w:r w:rsidR="00EA7A8D" w:rsidRPr="00057099">
          <w:rPr>
            <w:noProof/>
            <w:webHidden/>
          </w:rPr>
        </w:r>
        <w:r w:rsidR="00EA7A8D" w:rsidRPr="00057099">
          <w:rPr>
            <w:noProof/>
            <w:webHidden/>
          </w:rPr>
          <w:fldChar w:fldCharType="separate"/>
        </w:r>
        <w:r w:rsidR="00057099">
          <w:rPr>
            <w:noProof/>
            <w:webHidden/>
          </w:rPr>
          <w:t>137</w:t>
        </w:r>
        <w:r w:rsidR="00EA7A8D" w:rsidRPr="00057099">
          <w:rPr>
            <w:noProof/>
            <w:webHidden/>
          </w:rPr>
          <w:fldChar w:fldCharType="end"/>
        </w:r>
      </w:hyperlink>
    </w:p>
    <w:p w14:paraId="2330DFDB" w14:textId="2FD27A5C" w:rsidR="00EA7A8D" w:rsidRPr="00057099" w:rsidRDefault="0009126C">
      <w:pPr>
        <w:pStyle w:val="TOC2"/>
        <w:rPr>
          <w:rFonts w:asciiTheme="minorHAnsi" w:hAnsiTheme="minorHAnsi" w:cstheme="minorBidi"/>
          <w:noProof/>
          <w:color w:val="auto"/>
          <w:szCs w:val="22"/>
          <w:lang w:eastAsia="nl-NL"/>
        </w:rPr>
      </w:pPr>
      <w:hyperlink w:anchor="_Toc54965696" w:history="1">
        <w:r w:rsidR="00EA7A8D" w:rsidRPr="00057099">
          <w:rPr>
            <w:rStyle w:val="Hyperlink"/>
            <w:noProof/>
          </w:rPr>
          <w:t>30.5</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_Toc54965696 \h </w:instrText>
        </w:r>
        <w:r w:rsidR="00EA7A8D" w:rsidRPr="00057099">
          <w:rPr>
            <w:noProof/>
            <w:webHidden/>
          </w:rPr>
        </w:r>
        <w:r w:rsidR="00EA7A8D" w:rsidRPr="00057099">
          <w:rPr>
            <w:noProof/>
            <w:webHidden/>
          </w:rPr>
          <w:fldChar w:fldCharType="separate"/>
        </w:r>
        <w:r w:rsidR="00057099">
          <w:rPr>
            <w:noProof/>
            <w:webHidden/>
          </w:rPr>
          <w:t>137</w:t>
        </w:r>
        <w:r w:rsidR="00EA7A8D" w:rsidRPr="00057099">
          <w:rPr>
            <w:noProof/>
            <w:webHidden/>
          </w:rPr>
          <w:fldChar w:fldCharType="end"/>
        </w:r>
      </w:hyperlink>
    </w:p>
    <w:p w14:paraId="25088E41" w14:textId="5D24AA34" w:rsidR="00EA7A8D" w:rsidRPr="00057099" w:rsidRDefault="0009126C">
      <w:pPr>
        <w:pStyle w:val="TOC2"/>
        <w:rPr>
          <w:rFonts w:asciiTheme="minorHAnsi" w:hAnsiTheme="minorHAnsi" w:cstheme="minorBidi"/>
          <w:noProof/>
          <w:color w:val="auto"/>
          <w:szCs w:val="22"/>
          <w:lang w:eastAsia="nl-NL"/>
        </w:rPr>
      </w:pPr>
      <w:hyperlink w:anchor="_Toc54965697" w:history="1">
        <w:r w:rsidR="00EA7A8D" w:rsidRPr="00057099">
          <w:rPr>
            <w:rStyle w:val="Hyperlink"/>
            <w:noProof/>
          </w:rPr>
          <w:t>30.6</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_Toc54965697 \h </w:instrText>
        </w:r>
        <w:r w:rsidR="00EA7A8D" w:rsidRPr="00057099">
          <w:rPr>
            <w:noProof/>
            <w:webHidden/>
          </w:rPr>
        </w:r>
        <w:r w:rsidR="00EA7A8D" w:rsidRPr="00057099">
          <w:rPr>
            <w:noProof/>
            <w:webHidden/>
          </w:rPr>
          <w:fldChar w:fldCharType="separate"/>
        </w:r>
        <w:r w:rsidR="00057099">
          <w:rPr>
            <w:noProof/>
            <w:webHidden/>
          </w:rPr>
          <w:t>137</w:t>
        </w:r>
        <w:r w:rsidR="00EA7A8D" w:rsidRPr="00057099">
          <w:rPr>
            <w:noProof/>
            <w:webHidden/>
          </w:rPr>
          <w:fldChar w:fldCharType="end"/>
        </w:r>
      </w:hyperlink>
    </w:p>
    <w:p w14:paraId="54462835" w14:textId="0AFB693B" w:rsidR="00EA7A8D" w:rsidRPr="00057099" w:rsidRDefault="0009126C">
      <w:pPr>
        <w:pStyle w:val="TOC1"/>
        <w:rPr>
          <w:rFonts w:asciiTheme="minorHAnsi" w:hAnsiTheme="minorHAnsi" w:cstheme="minorBidi"/>
          <w:b w:val="0"/>
          <w:noProof/>
          <w:color w:val="auto"/>
          <w:sz w:val="22"/>
          <w:szCs w:val="22"/>
          <w:lang w:eastAsia="nl-NL"/>
        </w:rPr>
      </w:pPr>
      <w:hyperlink w:anchor="_Toc54965698" w:history="1">
        <w:r w:rsidR="00EA7A8D" w:rsidRPr="00057099">
          <w:rPr>
            <w:rStyle w:val="Hyperlink"/>
            <w:noProof/>
          </w:rPr>
          <w:t>31</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Buisventilator pompenruimte ontvangwerk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_Toc54965698 \h </w:instrText>
        </w:r>
        <w:r w:rsidR="00EA7A8D" w:rsidRPr="00057099">
          <w:rPr>
            <w:noProof/>
            <w:webHidden/>
          </w:rPr>
        </w:r>
        <w:r w:rsidR="00EA7A8D" w:rsidRPr="00057099">
          <w:rPr>
            <w:noProof/>
            <w:webHidden/>
          </w:rPr>
          <w:fldChar w:fldCharType="separate"/>
        </w:r>
        <w:r w:rsidR="00057099">
          <w:rPr>
            <w:noProof/>
            <w:webHidden/>
          </w:rPr>
          <w:t>138</w:t>
        </w:r>
        <w:r w:rsidR="00EA7A8D" w:rsidRPr="00057099">
          <w:rPr>
            <w:noProof/>
            <w:webHidden/>
          </w:rPr>
          <w:fldChar w:fldCharType="end"/>
        </w:r>
      </w:hyperlink>
    </w:p>
    <w:p w14:paraId="228155DE" w14:textId="37638F93" w:rsidR="00EA7A8D" w:rsidRPr="00057099" w:rsidRDefault="0009126C">
      <w:pPr>
        <w:pStyle w:val="TOC2"/>
        <w:rPr>
          <w:rFonts w:asciiTheme="minorHAnsi" w:hAnsiTheme="minorHAnsi" w:cstheme="minorBidi"/>
          <w:noProof/>
          <w:color w:val="auto"/>
          <w:szCs w:val="22"/>
          <w:lang w:eastAsia="nl-NL"/>
        </w:rPr>
      </w:pPr>
      <w:hyperlink w:anchor="_Toc54965699" w:history="1">
        <w:r w:rsidR="00EA7A8D" w:rsidRPr="00057099">
          <w:rPr>
            <w:rStyle w:val="Hyperlink"/>
            <w:noProof/>
          </w:rPr>
          <w:t>31.1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_Toc54965699 \h </w:instrText>
        </w:r>
        <w:r w:rsidR="00EA7A8D" w:rsidRPr="00057099">
          <w:rPr>
            <w:noProof/>
            <w:webHidden/>
          </w:rPr>
        </w:r>
        <w:r w:rsidR="00EA7A8D" w:rsidRPr="00057099">
          <w:rPr>
            <w:noProof/>
            <w:webHidden/>
          </w:rPr>
          <w:fldChar w:fldCharType="separate"/>
        </w:r>
        <w:r w:rsidR="00057099">
          <w:rPr>
            <w:noProof/>
            <w:webHidden/>
          </w:rPr>
          <w:t>138</w:t>
        </w:r>
        <w:r w:rsidR="00EA7A8D" w:rsidRPr="00057099">
          <w:rPr>
            <w:noProof/>
            <w:webHidden/>
          </w:rPr>
          <w:fldChar w:fldCharType="end"/>
        </w:r>
      </w:hyperlink>
    </w:p>
    <w:p w14:paraId="56C7EC9B" w14:textId="541112BF" w:rsidR="00EA7A8D" w:rsidRPr="00057099" w:rsidRDefault="0009126C">
      <w:pPr>
        <w:pStyle w:val="TOC2"/>
        <w:rPr>
          <w:rFonts w:asciiTheme="minorHAnsi" w:hAnsiTheme="minorHAnsi" w:cstheme="minorBidi"/>
          <w:noProof/>
          <w:color w:val="auto"/>
          <w:szCs w:val="22"/>
          <w:lang w:eastAsia="nl-NL"/>
        </w:rPr>
      </w:pPr>
      <w:hyperlink w:anchor="_Toc54965700" w:history="1">
        <w:r w:rsidR="00EA7A8D" w:rsidRPr="00057099">
          <w:rPr>
            <w:rStyle w:val="Hyperlink"/>
            <w:noProof/>
          </w:rPr>
          <w:t>31.2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_Toc54965700 \h </w:instrText>
        </w:r>
        <w:r w:rsidR="00EA7A8D" w:rsidRPr="00057099">
          <w:rPr>
            <w:noProof/>
            <w:webHidden/>
          </w:rPr>
        </w:r>
        <w:r w:rsidR="00EA7A8D" w:rsidRPr="00057099">
          <w:rPr>
            <w:noProof/>
            <w:webHidden/>
          </w:rPr>
          <w:fldChar w:fldCharType="separate"/>
        </w:r>
        <w:r w:rsidR="00057099">
          <w:rPr>
            <w:noProof/>
            <w:webHidden/>
          </w:rPr>
          <w:t>138</w:t>
        </w:r>
        <w:r w:rsidR="00EA7A8D" w:rsidRPr="00057099">
          <w:rPr>
            <w:noProof/>
            <w:webHidden/>
          </w:rPr>
          <w:fldChar w:fldCharType="end"/>
        </w:r>
      </w:hyperlink>
    </w:p>
    <w:p w14:paraId="4ECCD0AC" w14:textId="29BF715D" w:rsidR="00EA7A8D" w:rsidRPr="00057099" w:rsidRDefault="0009126C">
      <w:pPr>
        <w:pStyle w:val="TOC2"/>
        <w:rPr>
          <w:rFonts w:asciiTheme="minorHAnsi" w:hAnsiTheme="minorHAnsi" w:cstheme="minorBidi"/>
          <w:noProof/>
          <w:color w:val="auto"/>
          <w:szCs w:val="22"/>
          <w:lang w:eastAsia="nl-NL"/>
        </w:rPr>
      </w:pPr>
      <w:hyperlink w:anchor="_Toc54965701" w:history="1">
        <w:r w:rsidR="00EA7A8D" w:rsidRPr="00057099">
          <w:rPr>
            <w:rStyle w:val="Hyperlink"/>
            <w:noProof/>
          </w:rPr>
          <w:t>31.3</w:t>
        </w:r>
        <w:r w:rsidR="00EA7A8D" w:rsidRPr="00057099">
          <w:rPr>
            <w:rFonts w:asciiTheme="minorHAnsi" w:hAnsiTheme="minorHAnsi" w:cstheme="minorBidi"/>
            <w:noProof/>
            <w:color w:val="auto"/>
            <w:szCs w:val="22"/>
            <w:lang w:eastAsia="nl-NL"/>
          </w:rPr>
          <w:tab/>
        </w:r>
        <w:r w:rsidR="00EA7A8D" w:rsidRPr="00057099">
          <w:rPr>
            <w:rStyle w:val="Hyperlink"/>
            <w:noProof/>
          </w:rPr>
          <w:t>Kanaalwerk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_Toc54965701 \h </w:instrText>
        </w:r>
        <w:r w:rsidR="00EA7A8D" w:rsidRPr="00057099">
          <w:rPr>
            <w:noProof/>
            <w:webHidden/>
          </w:rPr>
        </w:r>
        <w:r w:rsidR="00EA7A8D" w:rsidRPr="00057099">
          <w:rPr>
            <w:noProof/>
            <w:webHidden/>
          </w:rPr>
          <w:fldChar w:fldCharType="separate"/>
        </w:r>
        <w:r w:rsidR="00057099">
          <w:rPr>
            <w:noProof/>
            <w:webHidden/>
          </w:rPr>
          <w:t>138</w:t>
        </w:r>
        <w:r w:rsidR="00EA7A8D" w:rsidRPr="00057099">
          <w:rPr>
            <w:noProof/>
            <w:webHidden/>
          </w:rPr>
          <w:fldChar w:fldCharType="end"/>
        </w:r>
      </w:hyperlink>
    </w:p>
    <w:p w14:paraId="226E3293" w14:textId="59BD71F1" w:rsidR="00EA7A8D" w:rsidRPr="00057099" w:rsidRDefault="0009126C">
      <w:pPr>
        <w:pStyle w:val="TOC2"/>
        <w:rPr>
          <w:rFonts w:asciiTheme="minorHAnsi" w:hAnsiTheme="minorHAnsi" w:cstheme="minorBidi"/>
          <w:noProof/>
          <w:color w:val="auto"/>
          <w:szCs w:val="22"/>
          <w:lang w:eastAsia="nl-NL"/>
        </w:rPr>
      </w:pPr>
      <w:hyperlink w:anchor="_Toc54965702" w:history="1">
        <w:r w:rsidR="00EA7A8D" w:rsidRPr="00057099">
          <w:rPr>
            <w:rStyle w:val="Hyperlink"/>
            <w:noProof/>
          </w:rPr>
          <w:t>31.4</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_Toc54965702 \h </w:instrText>
        </w:r>
        <w:r w:rsidR="00EA7A8D" w:rsidRPr="00057099">
          <w:rPr>
            <w:noProof/>
            <w:webHidden/>
          </w:rPr>
        </w:r>
        <w:r w:rsidR="00EA7A8D" w:rsidRPr="00057099">
          <w:rPr>
            <w:noProof/>
            <w:webHidden/>
          </w:rPr>
          <w:fldChar w:fldCharType="separate"/>
        </w:r>
        <w:r w:rsidR="00057099">
          <w:rPr>
            <w:noProof/>
            <w:webHidden/>
          </w:rPr>
          <w:t>139</w:t>
        </w:r>
        <w:r w:rsidR="00EA7A8D" w:rsidRPr="00057099">
          <w:rPr>
            <w:noProof/>
            <w:webHidden/>
          </w:rPr>
          <w:fldChar w:fldCharType="end"/>
        </w:r>
      </w:hyperlink>
    </w:p>
    <w:p w14:paraId="7896EDF1" w14:textId="6612AFF3" w:rsidR="00EA7A8D" w:rsidRPr="00057099" w:rsidRDefault="0009126C">
      <w:pPr>
        <w:pStyle w:val="TOC2"/>
        <w:rPr>
          <w:rFonts w:asciiTheme="minorHAnsi" w:hAnsiTheme="minorHAnsi" w:cstheme="minorBidi"/>
          <w:noProof/>
          <w:color w:val="auto"/>
          <w:szCs w:val="22"/>
          <w:lang w:eastAsia="nl-NL"/>
        </w:rPr>
      </w:pPr>
      <w:hyperlink w:anchor="_Toc54965703" w:history="1">
        <w:r w:rsidR="00EA7A8D" w:rsidRPr="00057099">
          <w:rPr>
            <w:rStyle w:val="Hyperlink"/>
            <w:noProof/>
          </w:rPr>
          <w:t>31.5</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_Toc54965703 \h </w:instrText>
        </w:r>
        <w:r w:rsidR="00EA7A8D" w:rsidRPr="00057099">
          <w:rPr>
            <w:noProof/>
            <w:webHidden/>
          </w:rPr>
        </w:r>
        <w:r w:rsidR="00EA7A8D" w:rsidRPr="00057099">
          <w:rPr>
            <w:noProof/>
            <w:webHidden/>
          </w:rPr>
          <w:fldChar w:fldCharType="separate"/>
        </w:r>
        <w:r w:rsidR="00057099">
          <w:rPr>
            <w:noProof/>
            <w:webHidden/>
          </w:rPr>
          <w:t>139</w:t>
        </w:r>
        <w:r w:rsidR="00EA7A8D" w:rsidRPr="00057099">
          <w:rPr>
            <w:noProof/>
            <w:webHidden/>
          </w:rPr>
          <w:fldChar w:fldCharType="end"/>
        </w:r>
      </w:hyperlink>
    </w:p>
    <w:p w14:paraId="51332DC3" w14:textId="4F51B006" w:rsidR="00EA7A8D" w:rsidRPr="00057099" w:rsidRDefault="0009126C">
      <w:pPr>
        <w:pStyle w:val="TOC2"/>
        <w:rPr>
          <w:rFonts w:asciiTheme="minorHAnsi" w:hAnsiTheme="minorHAnsi" w:cstheme="minorBidi"/>
          <w:noProof/>
          <w:color w:val="auto"/>
          <w:szCs w:val="22"/>
          <w:lang w:eastAsia="nl-NL"/>
        </w:rPr>
      </w:pPr>
      <w:hyperlink w:anchor="_Toc54965704" w:history="1">
        <w:r w:rsidR="00EA7A8D" w:rsidRPr="00057099">
          <w:rPr>
            <w:rStyle w:val="Hyperlink"/>
            <w:noProof/>
          </w:rPr>
          <w:t>31.6</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_Toc54965704 \h </w:instrText>
        </w:r>
        <w:r w:rsidR="00EA7A8D" w:rsidRPr="00057099">
          <w:rPr>
            <w:noProof/>
            <w:webHidden/>
          </w:rPr>
        </w:r>
        <w:r w:rsidR="00EA7A8D" w:rsidRPr="00057099">
          <w:rPr>
            <w:noProof/>
            <w:webHidden/>
          </w:rPr>
          <w:fldChar w:fldCharType="separate"/>
        </w:r>
        <w:r w:rsidR="00057099">
          <w:rPr>
            <w:noProof/>
            <w:webHidden/>
          </w:rPr>
          <w:t>139</w:t>
        </w:r>
        <w:r w:rsidR="00EA7A8D" w:rsidRPr="00057099">
          <w:rPr>
            <w:noProof/>
            <w:webHidden/>
          </w:rPr>
          <w:fldChar w:fldCharType="end"/>
        </w:r>
      </w:hyperlink>
    </w:p>
    <w:p w14:paraId="336F6B61" w14:textId="60407A3F" w:rsidR="00EA7A8D" w:rsidRPr="00057099" w:rsidRDefault="0009126C">
      <w:pPr>
        <w:pStyle w:val="TOC1"/>
        <w:rPr>
          <w:rFonts w:asciiTheme="minorHAnsi" w:hAnsiTheme="minorHAnsi" w:cstheme="minorBidi"/>
          <w:b w:val="0"/>
          <w:noProof/>
          <w:color w:val="auto"/>
          <w:sz w:val="22"/>
          <w:szCs w:val="22"/>
          <w:lang w:eastAsia="nl-NL"/>
        </w:rPr>
      </w:pPr>
      <w:hyperlink w:anchor="_Toc54965705" w:history="1">
        <w:r w:rsidR="00EA7A8D" w:rsidRPr="00057099">
          <w:rPr>
            <w:rStyle w:val="Hyperlink"/>
            <w:noProof/>
          </w:rPr>
          <w:t>32</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Wandventilator schakelruimte bedrijfsgebouw</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_Toc54965705 \h </w:instrText>
        </w:r>
        <w:r w:rsidR="00EA7A8D" w:rsidRPr="00057099">
          <w:rPr>
            <w:noProof/>
            <w:webHidden/>
          </w:rPr>
        </w:r>
        <w:r w:rsidR="00EA7A8D" w:rsidRPr="00057099">
          <w:rPr>
            <w:noProof/>
            <w:webHidden/>
          </w:rPr>
          <w:fldChar w:fldCharType="separate"/>
        </w:r>
        <w:r w:rsidR="00057099">
          <w:rPr>
            <w:noProof/>
            <w:webHidden/>
          </w:rPr>
          <w:t>140</w:t>
        </w:r>
        <w:r w:rsidR="00EA7A8D" w:rsidRPr="00057099">
          <w:rPr>
            <w:noProof/>
            <w:webHidden/>
          </w:rPr>
          <w:fldChar w:fldCharType="end"/>
        </w:r>
      </w:hyperlink>
    </w:p>
    <w:p w14:paraId="54774466" w14:textId="73C71F0D" w:rsidR="00EA7A8D" w:rsidRPr="00057099" w:rsidRDefault="0009126C">
      <w:pPr>
        <w:pStyle w:val="TOC2"/>
        <w:rPr>
          <w:rFonts w:asciiTheme="minorHAnsi" w:hAnsiTheme="minorHAnsi" w:cstheme="minorBidi"/>
          <w:noProof/>
          <w:color w:val="auto"/>
          <w:szCs w:val="22"/>
          <w:lang w:eastAsia="nl-NL"/>
        </w:rPr>
      </w:pPr>
      <w:hyperlink w:anchor="_Toc54965706" w:history="1">
        <w:r w:rsidR="00EA7A8D" w:rsidRPr="00057099">
          <w:rPr>
            <w:rStyle w:val="Hyperlink"/>
            <w:noProof/>
          </w:rPr>
          <w:t>32.1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_Toc54965706 \h </w:instrText>
        </w:r>
        <w:r w:rsidR="00EA7A8D" w:rsidRPr="00057099">
          <w:rPr>
            <w:noProof/>
            <w:webHidden/>
          </w:rPr>
        </w:r>
        <w:r w:rsidR="00EA7A8D" w:rsidRPr="00057099">
          <w:rPr>
            <w:noProof/>
            <w:webHidden/>
          </w:rPr>
          <w:fldChar w:fldCharType="separate"/>
        </w:r>
        <w:r w:rsidR="00057099">
          <w:rPr>
            <w:noProof/>
            <w:webHidden/>
          </w:rPr>
          <w:t>140</w:t>
        </w:r>
        <w:r w:rsidR="00EA7A8D" w:rsidRPr="00057099">
          <w:rPr>
            <w:noProof/>
            <w:webHidden/>
          </w:rPr>
          <w:fldChar w:fldCharType="end"/>
        </w:r>
      </w:hyperlink>
    </w:p>
    <w:p w14:paraId="7E87E6ED" w14:textId="2ED93878" w:rsidR="00EA7A8D" w:rsidRPr="00057099" w:rsidRDefault="0009126C">
      <w:pPr>
        <w:pStyle w:val="TOC2"/>
        <w:rPr>
          <w:rFonts w:asciiTheme="minorHAnsi" w:hAnsiTheme="minorHAnsi" w:cstheme="minorBidi"/>
          <w:noProof/>
          <w:color w:val="auto"/>
          <w:szCs w:val="22"/>
          <w:lang w:eastAsia="nl-NL"/>
        </w:rPr>
      </w:pPr>
      <w:hyperlink w:anchor="_Toc54965707" w:history="1">
        <w:r w:rsidR="00EA7A8D" w:rsidRPr="00057099">
          <w:rPr>
            <w:rStyle w:val="Hyperlink"/>
            <w:noProof/>
          </w:rPr>
          <w:t>32.2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_Toc54965707 \h </w:instrText>
        </w:r>
        <w:r w:rsidR="00EA7A8D" w:rsidRPr="00057099">
          <w:rPr>
            <w:noProof/>
            <w:webHidden/>
          </w:rPr>
        </w:r>
        <w:r w:rsidR="00EA7A8D" w:rsidRPr="00057099">
          <w:rPr>
            <w:noProof/>
            <w:webHidden/>
          </w:rPr>
          <w:fldChar w:fldCharType="separate"/>
        </w:r>
        <w:r w:rsidR="00057099">
          <w:rPr>
            <w:noProof/>
            <w:webHidden/>
          </w:rPr>
          <w:t>140</w:t>
        </w:r>
        <w:r w:rsidR="00EA7A8D" w:rsidRPr="00057099">
          <w:rPr>
            <w:noProof/>
            <w:webHidden/>
          </w:rPr>
          <w:fldChar w:fldCharType="end"/>
        </w:r>
      </w:hyperlink>
    </w:p>
    <w:p w14:paraId="3EB30530" w14:textId="78666666" w:rsidR="00EA7A8D" w:rsidRPr="00057099" w:rsidRDefault="0009126C">
      <w:pPr>
        <w:pStyle w:val="TOC2"/>
        <w:rPr>
          <w:rFonts w:asciiTheme="minorHAnsi" w:hAnsiTheme="minorHAnsi" w:cstheme="minorBidi"/>
          <w:noProof/>
          <w:color w:val="auto"/>
          <w:szCs w:val="22"/>
          <w:lang w:eastAsia="nl-NL"/>
        </w:rPr>
      </w:pPr>
      <w:hyperlink w:anchor="_Toc54965708" w:history="1">
        <w:r w:rsidR="00EA7A8D" w:rsidRPr="00057099">
          <w:rPr>
            <w:rStyle w:val="Hyperlink"/>
            <w:noProof/>
          </w:rPr>
          <w:t>32.3</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_Toc54965708 \h </w:instrText>
        </w:r>
        <w:r w:rsidR="00EA7A8D" w:rsidRPr="00057099">
          <w:rPr>
            <w:noProof/>
            <w:webHidden/>
          </w:rPr>
        </w:r>
        <w:r w:rsidR="00EA7A8D" w:rsidRPr="00057099">
          <w:rPr>
            <w:noProof/>
            <w:webHidden/>
          </w:rPr>
          <w:fldChar w:fldCharType="separate"/>
        </w:r>
        <w:r w:rsidR="00057099">
          <w:rPr>
            <w:noProof/>
            <w:webHidden/>
          </w:rPr>
          <w:t>140</w:t>
        </w:r>
        <w:r w:rsidR="00EA7A8D" w:rsidRPr="00057099">
          <w:rPr>
            <w:noProof/>
            <w:webHidden/>
          </w:rPr>
          <w:fldChar w:fldCharType="end"/>
        </w:r>
      </w:hyperlink>
    </w:p>
    <w:p w14:paraId="74DADC46" w14:textId="6015D11C" w:rsidR="00EA7A8D" w:rsidRPr="00057099" w:rsidRDefault="0009126C">
      <w:pPr>
        <w:pStyle w:val="TOC2"/>
        <w:rPr>
          <w:rFonts w:asciiTheme="minorHAnsi" w:hAnsiTheme="minorHAnsi" w:cstheme="minorBidi"/>
          <w:noProof/>
          <w:color w:val="auto"/>
          <w:szCs w:val="22"/>
          <w:lang w:eastAsia="nl-NL"/>
        </w:rPr>
      </w:pPr>
      <w:hyperlink w:anchor="_Toc54965709" w:history="1">
        <w:r w:rsidR="00EA7A8D" w:rsidRPr="00057099">
          <w:rPr>
            <w:rStyle w:val="Hyperlink"/>
            <w:noProof/>
          </w:rPr>
          <w:t>32.4</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_Toc54965709 \h </w:instrText>
        </w:r>
        <w:r w:rsidR="00EA7A8D" w:rsidRPr="00057099">
          <w:rPr>
            <w:noProof/>
            <w:webHidden/>
          </w:rPr>
        </w:r>
        <w:r w:rsidR="00EA7A8D" w:rsidRPr="00057099">
          <w:rPr>
            <w:noProof/>
            <w:webHidden/>
          </w:rPr>
          <w:fldChar w:fldCharType="separate"/>
        </w:r>
        <w:r w:rsidR="00057099">
          <w:rPr>
            <w:noProof/>
            <w:webHidden/>
          </w:rPr>
          <w:t>141</w:t>
        </w:r>
        <w:r w:rsidR="00EA7A8D" w:rsidRPr="00057099">
          <w:rPr>
            <w:noProof/>
            <w:webHidden/>
          </w:rPr>
          <w:fldChar w:fldCharType="end"/>
        </w:r>
      </w:hyperlink>
    </w:p>
    <w:p w14:paraId="0B416178" w14:textId="732CDCFE" w:rsidR="00EA7A8D" w:rsidRPr="00057099" w:rsidRDefault="0009126C">
      <w:pPr>
        <w:pStyle w:val="TOC2"/>
        <w:rPr>
          <w:rFonts w:asciiTheme="minorHAnsi" w:hAnsiTheme="minorHAnsi" w:cstheme="minorBidi"/>
          <w:noProof/>
          <w:color w:val="auto"/>
          <w:szCs w:val="22"/>
          <w:lang w:eastAsia="nl-NL"/>
        </w:rPr>
      </w:pPr>
      <w:hyperlink w:anchor="_Toc54965710" w:history="1">
        <w:r w:rsidR="00EA7A8D" w:rsidRPr="00057099">
          <w:rPr>
            <w:rStyle w:val="Hyperlink"/>
            <w:noProof/>
          </w:rPr>
          <w:t>32.5</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_Toc54965710 \h </w:instrText>
        </w:r>
        <w:r w:rsidR="00EA7A8D" w:rsidRPr="00057099">
          <w:rPr>
            <w:noProof/>
            <w:webHidden/>
          </w:rPr>
        </w:r>
        <w:r w:rsidR="00EA7A8D" w:rsidRPr="00057099">
          <w:rPr>
            <w:noProof/>
            <w:webHidden/>
          </w:rPr>
          <w:fldChar w:fldCharType="separate"/>
        </w:r>
        <w:r w:rsidR="00057099">
          <w:rPr>
            <w:noProof/>
            <w:webHidden/>
          </w:rPr>
          <w:t>141</w:t>
        </w:r>
        <w:r w:rsidR="00EA7A8D" w:rsidRPr="00057099">
          <w:rPr>
            <w:noProof/>
            <w:webHidden/>
          </w:rPr>
          <w:fldChar w:fldCharType="end"/>
        </w:r>
      </w:hyperlink>
    </w:p>
    <w:p w14:paraId="6644EBC5" w14:textId="3FD09B97" w:rsidR="00EA7A8D" w:rsidRPr="00057099" w:rsidRDefault="0009126C">
      <w:pPr>
        <w:pStyle w:val="TOC1"/>
        <w:rPr>
          <w:rFonts w:asciiTheme="minorHAnsi" w:hAnsiTheme="minorHAnsi" w:cstheme="minorBidi"/>
          <w:b w:val="0"/>
          <w:noProof/>
          <w:color w:val="auto"/>
          <w:sz w:val="22"/>
          <w:szCs w:val="22"/>
          <w:lang w:eastAsia="nl-NL"/>
        </w:rPr>
      </w:pPr>
      <w:hyperlink w:anchor="_Toc54965711" w:history="1">
        <w:r w:rsidR="00EA7A8D" w:rsidRPr="00057099">
          <w:rPr>
            <w:rStyle w:val="Hyperlink"/>
            <w:noProof/>
          </w:rPr>
          <w:t>33</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Hijsinrichting pompenruimte ontvangwerk</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_Toc54965711 \h </w:instrText>
        </w:r>
        <w:r w:rsidR="00EA7A8D" w:rsidRPr="00057099">
          <w:rPr>
            <w:noProof/>
            <w:webHidden/>
          </w:rPr>
        </w:r>
        <w:r w:rsidR="00EA7A8D" w:rsidRPr="00057099">
          <w:rPr>
            <w:noProof/>
            <w:webHidden/>
          </w:rPr>
          <w:fldChar w:fldCharType="separate"/>
        </w:r>
        <w:r w:rsidR="00057099">
          <w:rPr>
            <w:noProof/>
            <w:webHidden/>
          </w:rPr>
          <w:t>142</w:t>
        </w:r>
        <w:r w:rsidR="00EA7A8D" w:rsidRPr="00057099">
          <w:rPr>
            <w:noProof/>
            <w:webHidden/>
          </w:rPr>
          <w:fldChar w:fldCharType="end"/>
        </w:r>
      </w:hyperlink>
    </w:p>
    <w:p w14:paraId="7D15C0BA" w14:textId="7CF5281E" w:rsidR="00EA7A8D" w:rsidRPr="00057099" w:rsidRDefault="0009126C">
      <w:pPr>
        <w:pStyle w:val="TOC2"/>
        <w:rPr>
          <w:rFonts w:asciiTheme="minorHAnsi" w:hAnsiTheme="minorHAnsi" w:cstheme="minorBidi"/>
          <w:noProof/>
          <w:color w:val="auto"/>
          <w:szCs w:val="22"/>
          <w:lang w:eastAsia="nl-NL"/>
        </w:rPr>
      </w:pPr>
      <w:hyperlink w:anchor="_Toc54965712" w:history="1">
        <w:r w:rsidR="00EA7A8D" w:rsidRPr="00057099">
          <w:rPr>
            <w:rStyle w:val="Hyperlink"/>
            <w:noProof/>
          </w:rPr>
          <w:t>33.1</w:t>
        </w:r>
        <w:r w:rsidR="00EA7A8D" w:rsidRPr="00057099">
          <w:rPr>
            <w:rFonts w:asciiTheme="minorHAnsi" w:hAnsiTheme="minorHAnsi" w:cstheme="minorBidi"/>
            <w:noProof/>
            <w:color w:val="auto"/>
            <w:szCs w:val="22"/>
            <w:lang w:eastAsia="nl-NL"/>
          </w:rPr>
          <w:tab/>
        </w:r>
        <w:r w:rsidR="00EA7A8D" w:rsidRPr="00057099">
          <w:rPr>
            <w:rStyle w:val="Hyperlink"/>
            <w:noProof/>
          </w:rPr>
          <w:t>Leveringsomvang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_Toc54965712 \h </w:instrText>
        </w:r>
        <w:r w:rsidR="00EA7A8D" w:rsidRPr="00057099">
          <w:rPr>
            <w:noProof/>
            <w:webHidden/>
          </w:rPr>
        </w:r>
        <w:r w:rsidR="00EA7A8D" w:rsidRPr="00057099">
          <w:rPr>
            <w:noProof/>
            <w:webHidden/>
          </w:rPr>
          <w:fldChar w:fldCharType="separate"/>
        </w:r>
        <w:r w:rsidR="00057099">
          <w:rPr>
            <w:noProof/>
            <w:webHidden/>
          </w:rPr>
          <w:t>142</w:t>
        </w:r>
        <w:r w:rsidR="00EA7A8D" w:rsidRPr="00057099">
          <w:rPr>
            <w:noProof/>
            <w:webHidden/>
          </w:rPr>
          <w:fldChar w:fldCharType="end"/>
        </w:r>
      </w:hyperlink>
    </w:p>
    <w:p w14:paraId="468F8972" w14:textId="7C13A492" w:rsidR="00EA7A8D" w:rsidRPr="00057099" w:rsidRDefault="0009126C">
      <w:pPr>
        <w:pStyle w:val="TOC2"/>
        <w:rPr>
          <w:rFonts w:asciiTheme="minorHAnsi" w:hAnsiTheme="minorHAnsi" w:cstheme="minorBidi"/>
          <w:noProof/>
          <w:color w:val="auto"/>
          <w:szCs w:val="22"/>
          <w:lang w:eastAsia="nl-NL"/>
        </w:rPr>
      </w:pPr>
      <w:hyperlink w:anchor="_Toc54965713" w:history="1">
        <w:r w:rsidR="00EA7A8D" w:rsidRPr="00057099">
          <w:rPr>
            <w:rStyle w:val="Hyperlink"/>
            <w:noProof/>
          </w:rPr>
          <w:t>33.2</w:t>
        </w:r>
        <w:r w:rsidR="00EA7A8D" w:rsidRPr="00057099">
          <w:rPr>
            <w:rFonts w:asciiTheme="minorHAnsi" w:hAnsiTheme="minorHAnsi" w:cstheme="minorBidi"/>
            <w:noProof/>
            <w:color w:val="auto"/>
            <w:szCs w:val="22"/>
            <w:lang w:eastAsia="nl-NL"/>
          </w:rPr>
          <w:tab/>
        </w:r>
        <w:r w:rsidR="00EA7A8D" w:rsidRPr="00057099">
          <w:rPr>
            <w:rStyle w:val="Hyperlink"/>
            <w:noProof/>
          </w:rPr>
          <w:t>Algemeen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_Toc54965713 \h </w:instrText>
        </w:r>
        <w:r w:rsidR="00EA7A8D" w:rsidRPr="00057099">
          <w:rPr>
            <w:noProof/>
            <w:webHidden/>
          </w:rPr>
        </w:r>
        <w:r w:rsidR="00EA7A8D" w:rsidRPr="00057099">
          <w:rPr>
            <w:noProof/>
            <w:webHidden/>
          </w:rPr>
          <w:fldChar w:fldCharType="separate"/>
        </w:r>
        <w:r w:rsidR="00057099">
          <w:rPr>
            <w:noProof/>
            <w:webHidden/>
          </w:rPr>
          <w:t>142</w:t>
        </w:r>
        <w:r w:rsidR="00EA7A8D" w:rsidRPr="00057099">
          <w:rPr>
            <w:noProof/>
            <w:webHidden/>
          </w:rPr>
          <w:fldChar w:fldCharType="end"/>
        </w:r>
      </w:hyperlink>
    </w:p>
    <w:p w14:paraId="0B98A738" w14:textId="6BD2BB67" w:rsidR="00EA7A8D" w:rsidRPr="00057099" w:rsidRDefault="0009126C">
      <w:pPr>
        <w:pStyle w:val="TOC2"/>
        <w:rPr>
          <w:rFonts w:asciiTheme="minorHAnsi" w:hAnsiTheme="minorHAnsi" w:cstheme="minorBidi"/>
          <w:noProof/>
          <w:color w:val="auto"/>
          <w:szCs w:val="22"/>
          <w:lang w:eastAsia="nl-NL"/>
        </w:rPr>
      </w:pPr>
      <w:hyperlink w:anchor="_Toc54965714" w:history="1">
        <w:r w:rsidR="00EA7A8D" w:rsidRPr="00057099">
          <w:rPr>
            <w:rStyle w:val="Hyperlink"/>
            <w:noProof/>
          </w:rPr>
          <w:t>33.3</w:t>
        </w:r>
        <w:r w:rsidR="00EA7A8D" w:rsidRPr="00057099">
          <w:rPr>
            <w:rFonts w:asciiTheme="minorHAnsi" w:hAnsiTheme="minorHAnsi" w:cstheme="minorBidi"/>
            <w:noProof/>
            <w:color w:val="auto"/>
            <w:szCs w:val="22"/>
            <w:lang w:eastAsia="nl-NL"/>
          </w:rPr>
          <w:tab/>
        </w:r>
        <w:r w:rsidR="00EA7A8D" w:rsidRPr="00057099">
          <w:rPr>
            <w:rStyle w:val="Hyperlink"/>
            <w:noProof/>
          </w:rPr>
          <w:t>Uitvoering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_Toc54965714 \h </w:instrText>
        </w:r>
        <w:r w:rsidR="00EA7A8D" w:rsidRPr="00057099">
          <w:rPr>
            <w:noProof/>
            <w:webHidden/>
          </w:rPr>
        </w:r>
        <w:r w:rsidR="00EA7A8D" w:rsidRPr="00057099">
          <w:rPr>
            <w:noProof/>
            <w:webHidden/>
          </w:rPr>
          <w:fldChar w:fldCharType="separate"/>
        </w:r>
        <w:r w:rsidR="00057099">
          <w:rPr>
            <w:noProof/>
            <w:webHidden/>
          </w:rPr>
          <w:t>142</w:t>
        </w:r>
        <w:r w:rsidR="00EA7A8D" w:rsidRPr="00057099">
          <w:rPr>
            <w:noProof/>
            <w:webHidden/>
          </w:rPr>
          <w:fldChar w:fldCharType="end"/>
        </w:r>
      </w:hyperlink>
    </w:p>
    <w:p w14:paraId="7A53C9C9" w14:textId="6CF87CC8" w:rsidR="00EA7A8D" w:rsidRPr="00057099" w:rsidRDefault="0009126C">
      <w:pPr>
        <w:pStyle w:val="TOC2"/>
        <w:rPr>
          <w:rFonts w:asciiTheme="minorHAnsi" w:hAnsiTheme="minorHAnsi" w:cstheme="minorBidi"/>
          <w:noProof/>
          <w:color w:val="auto"/>
          <w:szCs w:val="22"/>
          <w:lang w:eastAsia="nl-NL"/>
        </w:rPr>
      </w:pPr>
      <w:hyperlink w:anchor="_Toc54965715" w:history="1">
        <w:r w:rsidR="00EA7A8D" w:rsidRPr="00057099">
          <w:rPr>
            <w:rStyle w:val="Hyperlink"/>
            <w:noProof/>
          </w:rPr>
          <w:t>33.4</w:t>
        </w:r>
        <w:r w:rsidR="00EA7A8D" w:rsidRPr="00057099">
          <w:rPr>
            <w:rFonts w:asciiTheme="minorHAnsi" w:hAnsiTheme="minorHAnsi" w:cstheme="minorBidi"/>
            <w:noProof/>
            <w:color w:val="auto"/>
            <w:szCs w:val="22"/>
            <w:lang w:eastAsia="nl-NL"/>
          </w:rPr>
          <w:tab/>
        </w:r>
        <w:r w:rsidR="00EA7A8D" w:rsidRPr="00057099">
          <w:rPr>
            <w:rStyle w:val="Hyperlink"/>
            <w:noProof/>
          </w:rPr>
          <w:t>Nevenbestanddelen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_Toc54965715 \h </w:instrText>
        </w:r>
        <w:r w:rsidR="00EA7A8D" w:rsidRPr="00057099">
          <w:rPr>
            <w:noProof/>
            <w:webHidden/>
          </w:rPr>
        </w:r>
        <w:r w:rsidR="00EA7A8D" w:rsidRPr="00057099">
          <w:rPr>
            <w:noProof/>
            <w:webHidden/>
          </w:rPr>
          <w:fldChar w:fldCharType="separate"/>
        </w:r>
        <w:r w:rsidR="00057099">
          <w:rPr>
            <w:noProof/>
            <w:webHidden/>
          </w:rPr>
          <w:t>142</w:t>
        </w:r>
        <w:r w:rsidR="00EA7A8D" w:rsidRPr="00057099">
          <w:rPr>
            <w:noProof/>
            <w:webHidden/>
          </w:rPr>
          <w:fldChar w:fldCharType="end"/>
        </w:r>
      </w:hyperlink>
    </w:p>
    <w:p w14:paraId="7B7117EE" w14:textId="5F2B75AB" w:rsidR="00EA7A8D" w:rsidRPr="00057099" w:rsidRDefault="0009126C">
      <w:pPr>
        <w:pStyle w:val="TOC2"/>
        <w:rPr>
          <w:rFonts w:asciiTheme="minorHAnsi" w:hAnsiTheme="minorHAnsi" w:cstheme="minorBidi"/>
          <w:noProof/>
          <w:color w:val="auto"/>
          <w:szCs w:val="22"/>
          <w:lang w:eastAsia="nl-NL"/>
        </w:rPr>
      </w:pPr>
      <w:hyperlink w:anchor="_Toc54965716" w:history="1">
        <w:r w:rsidR="00EA7A8D" w:rsidRPr="00057099">
          <w:rPr>
            <w:rStyle w:val="Hyperlink"/>
            <w:noProof/>
          </w:rPr>
          <w:t>33.5</w:t>
        </w:r>
        <w:r w:rsidR="00EA7A8D" w:rsidRPr="00057099">
          <w:rPr>
            <w:rFonts w:asciiTheme="minorHAnsi" w:hAnsiTheme="minorHAnsi" w:cstheme="minorBidi"/>
            <w:noProof/>
            <w:color w:val="auto"/>
            <w:szCs w:val="22"/>
            <w:lang w:eastAsia="nl-NL"/>
          </w:rPr>
          <w:tab/>
        </w:r>
        <w:r w:rsidR="00EA7A8D" w:rsidRPr="00057099">
          <w:rPr>
            <w:rStyle w:val="Hyperlink"/>
            <w:noProof/>
          </w:rPr>
          <w:t>Conservering</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_Toc54965716 \h </w:instrText>
        </w:r>
        <w:r w:rsidR="00EA7A8D" w:rsidRPr="00057099">
          <w:rPr>
            <w:noProof/>
            <w:webHidden/>
          </w:rPr>
        </w:r>
        <w:r w:rsidR="00EA7A8D" w:rsidRPr="00057099">
          <w:rPr>
            <w:noProof/>
            <w:webHidden/>
          </w:rPr>
          <w:fldChar w:fldCharType="separate"/>
        </w:r>
        <w:r w:rsidR="00057099">
          <w:rPr>
            <w:noProof/>
            <w:webHidden/>
          </w:rPr>
          <w:t>143</w:t>
        </w:r>
        <w:r w:rsidR="00EA7A8D" w:rsidRPr="00057099">
          <w:rPr>
            <w:noProof/>
            <w:webHidden/>
          </w:rPr>
          <w:fldChar w:fldCharType="end"/>
        </w:r>
      </w:hyperlink>
    </w:p>
    <w:p w14:paraId="3CB005AA" w14:textId="48EC122B" w:rsidR="00EA7A8D" w:rsidRPr="00057099" w:rsidRDefault="0009126C">
      <w:pPr>
        <w:pStyle w:val="TOC2"/>
        <w:rPr>
          <w:rFonts w:asciiTheme="minorHAnsi" w:hAnsiTheme="minorHAnsi" w:cstheme="minorBidi"/>
          <w:noProof/>
          <w:color w:val="auto"/>
          <w:szCs w:val="22"/>
          <w:lang w:eastAsia="nl-NL"/>
        </w:rPr>
      </w:pPr>
      <w:hyperlink w:anchor="_Toc54965717" w:history="1">
        <w:r w:rsidR="00EA7A8D" w:rsidRPr="00057099">
          <w:rPr>
            <w:rStyle w:val="Hyperlink"/>
            <w:noProof/>
          </w:rPr>
          <w:t>33.6</w:t>
        </w:r>
        <w:r w:rsidR="00EA7A8D" w:rsidRPr="00057099">
          <w:rPr>
            <w:rFonts w:asciiTheme="minorHAnsi" w:hAnsiTheme="minorHAnsi" w:cstheme="minorBidi"/>
            <w:noProof/>
            <w:color w:val="auto"/>
            <w:szCs w:val="22"/>
            <w:lang w:eastAsia="nl-NL"/>
          </w:rPr>
          <w:tab/>
        </w:r>
        <w:r w:rsidR="00EA7A8D" w:rsidRPr="00057099">
          <w:rPr>
            <w:rStyle w:val="Hyperlink"/>
            <w:noProof/>
          </w:rPr>
          <w:t>Keuringen en beproevingen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_Toc54965717 \h </w:instrText>
        </w:r>
        <w:r w:rsidR="00EA7A8D" w:rsidRPr="00057099">
          <w:rPr>
            <w:noProof/>
            <w:webHidden/>
          </w:rPr>
        </w:r>
        <w:r w:rsidR="00EA7A8D" w:rsidRPr="00057099">
          <w:rPr>
            <w:noProof/>
            <w:webHidden/>
          </w:rPr>
          <w:fldChar w:fldCharType="separate"/>
        </w:r>
        <w:r w:rsidR="00057099">
          <w:rPr>
            <w:noProof/>
            <w:webHidden/>
          </w:rPr>
          <w:t>143</w:t>
        </w:r>
        <w:r w:rsidR="00EA7A8D" w:rsidRPr="00057099">
          <w:rPr>
            <w:noProof/>
            <w:webHidden/>
          </w:rPr>
          <w:fldChar w:fldCharType="end"/>
        </w:r>
      </w:hyperlink>
    </w:p>
    <w:p w14:paraId="47D61C81" w14:textId="44CD59B9" w:rsidR="00EA7A8D" w:rsidRPr="00057099" w:rsidRDefault="0009126C">
      <w:pPr>
        <w:pStyle w:val="TOC1"/>
        <w:rPr>
          <w:rFonts w:asciiTheme="minorHAnsi" w:hAnsiTheme="minorHAnsi" w:cstheme="minorBidi"/>
          <w:b w:val="0"/>
          <w:noProof/>
          <w:color w:val="auto"/>
          <w:sz w:val="22"/>
          <w:szCs w:val="22"/>
          <w:lang w:eastAsia="nl-NL"/>
        </w:rPr>
      </w:pPr>
      <w:hyperlink w:anchor="_Toc54965718" w:history="1">
        <w:r w:rsidR="00EA7A8D" w:rsidRPr="00057099">
          <w:rPr>
            <w:rStyle w:val="Hyperlink"/>
            <w:noProof/>
          </w:rPr>
          <w:t>34</w:t>
        </w:r>
        <w:r w:rsidR="00EA7A8D" w:rsidRPr="00057099">
          <w:rPr>
            <w:rFonts w:asciiTheme="minorHAnsi" w:hAnsiTheme="minorHAnsi" w:cstheme="minorBidi"/>
            <w:b w:val="0"/>
            <w:noProof/>
            <w:color w:val="auto"/>
            <w:sz w:val="22"/>
            <w:szCs w:val="22"/>
            <w:lang w:eastAsia="nl-NL"/>
          </w:rPr>
          <w:tab/>
        </w:r>
        <w:r w:rsidR="00EA7A8D" w:rsidRPr="00057099">
          <w:rPr>
            <w:rStyle w:val="Hyperlink"/>
            <w:noProof/>
          </w:rPr>
          <w:t>Tijdelijke voorzieningen</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_Toc54965718 \h </w:instrText>
        </w:r>
        <w:r w:rsidR="00EA7A8D" w:rsidRPr="00057099">
          <w:rPr>
            <w:noProof/>
            <w:webHidden/>
          </w:rPr>
        </w:r>
        <w:r w:rsidR="00EA7A8D" w:rsidRPr="00057099">
          <w:rPr>
            <w:noProof/>
            <w:webHidden/>
          </w:rPr>
          <w:fldChar w:fldCharType="separate"/>
        </w:r>
        <w:r w:rsidR="00057099">
          <w:rPr>
            <w:noProof/>
            <w:webHidden/>
          </w:rPr>
          <w:t>144</w:t>
        </w:r>
        <w:r w:rsidR="00EA7A8D" w:rsidRPr="00057099">
          <w:rPr>
            <w:noProof/>
            <w:webHidden/>
          </w:rPr>
          <w:fldChar w:fldCharType="end"/>
        </w:r>
      </w:hyperlink>
    </w:p>
    <w:p w14:paraId="7C106138" w14:textId="05FE00FE" w:rsidR="00EA7A8D" w:rsidRPr="00057099" w:rsidRDefault="0009126C">
      <w:pPr>
        <w:pStyle w:val="TOC2"/>
        <w:rPr>
          <w:rFonts w:asciiTheme="minorHAnsi" w:hAnsiTheme="minorHAnsi" w:cstheme="minorBidi"/>
          <w:noProof/>
          <w:color w:val="auto"/>
          <w:szCs w:val="22"/>
          <w:lang w:eastAsia="nl-NL"/>
        </w:rPr>
      </w:pPr>
      <w:hyperlink w:anchor="_Toc54965719" w:history="1">
        <w:r w:rsidR="00EA7A8D" w:rsidRPr="00057099">
          <w:rPr>
            <w:rStyle w:val="Hyperlink"/>
            <w:noProof/>
          </w:rPr>
          <w:t>34.1</w:t>
        </w:r>
        <w:r w:rsidR="00EA7A8D" w:rsidRPr="00057099">
          <w:rPr>
            <w:rFonts w:asciiTheme="minorHAnsi" w:hAnsiTheme="minorHAnsi" w:cstheme="minorBidi"/>
            <w:noProof/>
            <w:color w:val="auto"/>
            <w:szCs w:val="22"/>
            <w:lang w:eastAsia="nl-NL"/>
          </w:rPr>
          <w:tab/>
        </w:r>
        <w:r w:rsidR="00EA7A8D" w:rsidRPr="00057099">
          <w:rPr>
            <w:rStyle w:val="Hyperlink"/>
            <w:noProof/>
          </w:rPr>
          <w:t>TPI werkzaamheden effluentput</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_Toc54965719 \h </w:instrText>
        </w:r>
        <w:r w:rsidR="00EA7A8D" w:rsidRPr="00057099">
          <w:rPr>
            <w:noProof/>
            <w:webHidden/>
          </w:rPr>
        </w:r>
        <w:r w:rsidR="00EA7A8D" w:rsidRPr="00057099">
          <w:rPr>
            <w:noProof/>
            <w:webHidden/>
          </w:rPr>
          <w:fldChar w:fldCharType="separate"/>
        </w:r>
        <w:r w:rsidR="00057099">
          <w:rPr>
            <w:noProof/>
            <w:webHidden/>
          </w:rPr>
          <w:t>144</w:t>
        </w:r>
        <w:r w:rsidR="00EA7A8D" w:rsidRPr="00057099">
          <w:rPr>
            <w:noProof/>
            <w:webHidden/>
          </w:rPr>
          <w:fldChar w:fldCharType="end"/>
        </w:r>
      </w:hyperlink>
    </w:p>
    <w:p w14:paraId="1B6E91D0" w14:textId="3ED25BBE" w:rsidR="00EA7A8D" w:rsidRPr="00057099" w:rsidRDefault="0009126C">
      <w:pPr>
        <w:pStyle w:val="TOC2"/>
        <w:rPr>
          <w:rFonts w:asciiTheme="minorHAnsi" w:hAnsiTheme="minorHAnsi" w:cstheme="minorBidi"/>
          <w:noProof/>
          <w:color w:val="auto"/>
          <w:szCs w:val="22"/>
          <w:lang w:eastAsia="nl-NL"/>
        </w:rPr>
      </w:pPr>
      <w:hyperlink w:anchor="_Toc54965720" w:history="1">
        <w:r w:rsidR="00EA7A8D" w:rsidRPr="00057099">
          <w:rPr>
            <w:rStyle w:val="Hyperlink"/>
            <w:noProof/>
          </w:rPr>
          <w:t>34.2</w:t>
        </w:r>
        <w:r w:rsidR="00EA7A8D" w:rsidRPr="00057099">
          <w:rPr>
            <w:rFonts w:asciiTheme="minorHAnsi" w:hAnsiTheme="minorHAnsi" w:cstheme="minorBidi"/>
            <w:noProof/>
            <w:color w:val="auto"/>
            <w:szCs w:val="22"/>
            <w:lang w:eastAsia="nl-NL"/>
          </w:rPr>
          <w:tab/>
        </w:r>
        <w:r w:rsidR="00EA7A8D" w:rsidRPr="00057099">
          <w:rPr>
            <w:rStyle w:val="Hyperlink"/>
            <w:noProof/>
          </w:rPr>
          <w:t>Tijdelijke metaalzouten installatie</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_Toc54965720 \h </w:instrText>
        </w:r>
        <w:r w:rsidR="00EA7A8D" w:rsidRPr="00057099">
          <w:rPr>
            <w:noProof/>
            <w:webHidden/>
          </w:rPr>
        </w:r>
        <w:r w:rsidR="00EA7A8D" w:rsidRPr="00057099">
          <w:rPr>
            <w:noProof/>
            <w:webHidden/>
          </w:rPr>
          <w:fldChar w:fldCharType="separate"/>
        </w:r>
        <w:r w:rsidR="00057099">
          <w:rPr>
            <w:noProof/>
            <w:webHidden/>
          </w:rPr>
          <w:t>146</w:t>
        </w:r>
        <w:r w:rsidR="00EA7A8D" w:rsidRPr="00057099">
          <w:rPr>
            <w:noProof/>
            <w:webHidden/>
          </w:rPr>
          <w:fldChar w:fldCharType="end"/>
        </w:r>
      </w:hyperlink>
    </w:p>
    <w:p w14:paraId="7BDCA4C3" w14:textId="2105A957" w:rsidR="00EA7A8D" w:rsidRPr="00057099" w:rsidRDefault="0009126C">
      <w:pPr>
        <w:pStyle w:val="TOC2"/>
        <w:rPr>
          <w:rFonts w:asciiTheme="minorHAnsi" w:hAnsiTheme="minorHAnsi" w:cstheme="minorBidi"/>
          <w:noProof/>
          <w:color w:val="auto"/>
          <w:szCs w:val="22"/>
          <w:lang w:eastAsia="nl-NL"/>
        </w:rPr>
      </w:pPr>
      <w:hyperlink w:anchor="_Toc54965721" w:history="1">
        <w:r w:rsidR="00EA7A8D" w:rsidRPr="00057099">
          <w:rPr>
            <w:rStyle w:val="Hyperlink"/>
            <w:noProof/>
          </w:rPr>
          <w:t>34.3</w:t>
        </w:r>
        <w:r w:rsidR="00EA7A8D" w:rsidRPr="00057099">
          <w:rPr>
            <w:rFonts w:asciiTheme="minorHAnsi" w:hAnsiTheme="minorHAnsi" w:cstheme="minorBidi"/>
            <w:noProof/>
            <w:color w:val="auto"/>
            <w:szCs w:val="22"/>
            <w:lang w:eastAsia="nl-NL"/>
          </w:rPr>
          <w:tab/>
        </w:r>
        <w:r w:rsidR="00EA7A8D" w:rsidRPr="00057099">
          <w:rPr>
            <w:rStyle w:val="Hyperlink"/>
            <w:noProof/>
          </w:rPr>
          <w:t>Tijdelijke leidingwerk surplusslibindikker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_Toc54965721 \h </w:instrText>
        </w:r>
        <w:r w:rsidR="00EA7A8D" w:rsidRPr="00057099">
          <w:rPr>
            <w:noProof/>
            <w:webHidden/>
          </w:rPr>
        </w:r>
        <w:r w:rsidR="00EA7A8D" w:rsidRPr="00057099">
          <w:rPr>
            <w:noProof/>
            <w:webHidden/>
          </w:rPr>
          <w:fldChar w:fldCharType="separate"/>
        </w:r>
        <w:r w:rsidR="00057099">
          <w:rPr>
            <w:noProof/>
            <w:webHidden/>
          </w:rPr>
          <w:t>147</w:t>
        </w:r>
        <w:r w:rsidR="00EA7A8D" w:rsidRPr="00057099">
          <w:rPr>
            <w:noProof/>
            <w:webHidden/>
          </w:rPr>
          <w:fldChar w:fldCharType="end"/>
        </w:r>
      </w:hyperlink>
    </w:p>
    <w:p w14:paraId="5AA9C2A0" w14:textId="77919297" w:rsidR="00EA7A8D" w:rsidRPr="00057099" w:rsidRDefault="0009126C">
      <w:pPr>
        <w:pStyle w:val="TOC2"/>
        <w:rPr>
          <w:rFonts w:asciiTheme="minorHAnsi" w:hAnsiTheme="minorHAnsi" w:cstheme="minorBidi"/>
          <w:noProof/>
          <w:color w:val="auto"/>
          <w:szCs w:val="22"/>
          <w:lang w:eastAsia="nl-NL"/>
        </w:rPr>
      </w:pPr>
      <w:hyperlink w:anchor="_Toc54965722" w:history="1">
        <w:r w:rsidR="00EA7A8D" w:rsidRPr="00057099">
          <w:rPr>
            <w:rStyle w:val="Hyperlink"/>
            <w:noProof/>
          </w:rPr>
          <w:t>34.4</w:t>
        </w:r>
        <w:r w:rsidR="00EA7A8D" w:rsidRPr="00057099">
          <w:rPr>
            <w:rFonts w:asciiTheme="minorHAnsi" w:hAnsiTheme="minorHAnsi" w:cstheme="minorBidi"/>
            <w:noProof/>
            <w:color w:val="auto"/>
            <w:szCs w:val="22"/>
            <w:lang w:eastAsia="nl-NL"/>
          </w:rPr>
          <w:tab/>
        </w:r>
        <w:r w:rsidR="00EA7A8D" w:rsidRPr="00057099">
          <w:rPr>
            <w:rStyle w:val="Hyperlink"/>
            <w:noProof/>
          </w:rPr>
          <w:t>Tijdelijk indikinstallatie t.b.v. werkzaamheden slibindikker</w:t>
        </w:r>
        <w:r w:rsidR="00EA7A8D" w:rsidRPr="00057099">
          <w:rPr>
            <w:noProof/>
            <w:webHidden/>
          </w:rPr>
          <w:tab/>
        </w:r>
        <w:r w:rsidR="00EA7A8D" w:rsidRPr="00057099">
          <w:rPr>
            <w:noProof/>
            <w:webHidden/>
          </w:rPr>
          <w:fldChar w:fldCharType="begin"/>
        </w:r>
        <w:r w:rsidR="00EA7A8D" w:rsidRPr="00057099">
          <w:rPr>
            <w:noProof/>
            <w:webHidden/>
          </w:rPr>
          <w:instrText xml:space="preserve"> PAGEREF _Toc54965722 \h </w:instrText>
        </w:r>
        <w:r w:rsidR="00EA7A8D" w:rsidRPr="00057099">
          <w:rPr>
            <w:noProof/>
            <w:webHidden/>
          </w:rPr>
        </w:r>
        <w:r w:rsidR="00EA7A8D" w:rsidRPr="00057099">
          <w:rPr>
            <w:noProof/>
            <w:webHidden/>
          </w:rPr>
          <w:fldChar w:fldCharType="separate"/>
        </w:r>
        <w:r w:rsidR="00057099">
          <w:rPr>
            <w:noProof/>
            <w:webHidden/>
          </w:rPr>
          <w:t>147</w:t>
        </w:r>
        <w:r w:rsidR="00EA7A8D" w:rsidRPr="00057099">
          <w:rPr>
            <w:noProof/>
            <w:webHidden/>
          </w:rPr>
          <w:fldChar w:fldCharType="end"/>
        </w:r>
      </w:hyperlink>
    </w:p>
    <w:p w14:paraId="6007CE61" w14:textId="3D9C62A5" w:rsidR="00E73E92" w:rsidRPr="00057099" w:rsidRDefault="00D32750" w:rsidP="003E5FF2">
      <w:pPr>
        <w:pStyle w:val="TOC1"/>
      </w:pPr>
      <w:r w:rsidRPr="00057099">
        <w:rPr>
          <w:b w:val="0"/>
          <w:bCs/>
          <w:noProof/>
        </w:rPr>
        <w:fldChar w:fldCharType="end"/>
      </w:r>
    </w:p>
    <w:p w14:paraId="26853688" w14:textId="77777777" w:rsidR="00E73E92" w:rsidRPr="00057099" w:rsidRDefault="00E73E92" w:rsidP="008F0458"/>
    <w:p w14:paraId="5F89CA55" w14:textId="77777777" w:rsidR="00E73E92" w:rsidRPr="00057099" w:rsidRDefault="00E73E92" w:rsidP="00210365"/>
    <w:p w14:paraId="4424114B" w14:textId="77777777" w:rsidR="00E73E92" w:rsidRPr="00057099" w:rsidRDefault="00E73E92" w:rsidP="00210365">
      <w:pPr>
        <w:sectPr w:rsidR="00E73E92" w:rsidRPr="00057099" w:rsidSect="00691FC3">
          <w:footerReference w:type="default" r:id="rId15"/>
          <w:pgSz w:w="11907" w:h="16839" w:code="9"/>
          <w:pgMar w:top="2381" w:right="1247" w:bottom="1247" w:left="1247" w:header="454" w:footer="403" w:gutter="0"/>
          <w:pgNumType w:fmt="lowerRoman"/>
          <w:cols w:space="708"/>
          <w:docGrid w:linePitch="360"/>
        </w:sectPr>
      </w:pPr>
    </w:p>
    <w:p w14:paraId="36722A11" w14:textId="76D56166" w:rsidR="004A4B62" w:rsidRPr="00057099" w:rsidRDefault="004A508D" w:rsidP="006C2F0E">
      <w:pPr>
        <w:pStyle w:val="Heading1"/>
      </w:pPr>
      <w:bookmarkStart w:id="2" w:name="_Toc38309353"/>
      <w:bookmarkStart w:id="3" w:name="_Toc54965410"/>
      <w:r w:rsidRPr="00057099">
        <w:lastRenderedPageBreak/>
        <w:t>Alg</w:t>
      </w:r>
      <w:r w:rsidR="00A43FC5" w:rsidRPr="00057099">
        <w:t>e</w:t>
      </w:r>
      <w:r w:rsidRPr="00057099">
        <w:t>meen</w:t>
      </w:r>
      <w:bookmarkEnd w:id="2"/>
      <w:bookmarkEnd w:id="3"/>
    </w:p>
    <w:p w14:paraId="7603DCA4" w14:textId="06184E56" w:rsidR="00D11135" w:rsidRPr="00057099" w:rsidRDefault="00D11135" w:rsidP="00DF708F">
      <w:pPr>
        <w:pStyle w:val="Heading2"/>
        <w:numPr>
          <w:ilvl w:val="1"/>
          <w:numId w:val="13"/>
        </w:numPr>
      </w:pPr>
      <w:bookmarkStart w:id="4" w:name="_Toc54965411"/>
      <w:bookmarkStart w:id="5" w:name="_Toc444601151"/>
      <w:bookmarkStart w:id="6" w:name="_Toc412122081"/>
      <w:bookmarkStart w:id="7" w:name="_Toc413226384"/>
      <w:bookmarkStart w:id="8" w:name="_Toc1382970"/>
      <w:bookmarkStart w:id="9" w:name="_Toc38309354"/>
      <w:r w:rsidRPr="00057099">
        <w:t>Inleiding</w:t>
      </w:r>
      <w:bookmarkEnd w:id="4"/>
    </w:p>
    <w:p w14:paraId="584FE0D6" w14:textId="64B010CA" w:rsidR="00D11135" w:rsidRPr="00057099" w:rsidRDefault="00D11135" w:rsidP="00D11135">
      <w:pPr>
        <w:pStyle w:val="BodyText"/>
        <w:rPr>
          <w:szCs w:val="18"/>
        </w:rPr>
      </w:pPr>
      <w:bookmarkStart w:id="10" w:name="_Hlk41488125"/>
      <w:r w:rsidRPr="00057099">
        <w:rPr>
          <w:szCs w:val="18"/>
        </w:rPr>
        <w:t xml:space="preserve">Dit deel van het bestek is de technische werkbeschrijving van de werktuigbouwkundige werken ten behoeve van de renovatie van de afvalwaterzuiveringsinstallatie </w:t>
      </w:r>
      <w:r w:rsidR="00A241C4" w:rsidRPr="00057099">
        <w:rPr>
          <w:szCs w:val="18"/>
        </w:rPr>
        <w:t>(</w:t>
      </w:r>
      <w:r w:rsidRPr="00057099">
        <w:rPr>
          <w:szCs w:val="18"/>
        </w:rPr>
        <w:t>AWZI</w:t>
      </w:r>
      <w:r w:rsidR="00A241C4" w:rsidRPr="00057099">
        <w:rPr>
          <w:szCs w:val="18"/>
        </w:rPr>
        <w:t>)</w:t>
      </w:r>
      <w:r w:rsidRPr="00057099">
        <w:rPr>
          <w:szCs w:val="18"/>
        </w:rPr>
        <w:t xml:space="preserve"> </w:t>
      </w:r>
      <w:r w:rsidR="005C7A36" w:rsidRPr="00057099">
        <w:rPr>
          <w:szCs w:val="18"/>
        </w:rPr>
        <w:t>Nieuwe Wetering</w:t>
      </w:r>
      <w:r w:rsidRPr="00057099">
        <w:rPr>
          <w:szCs w:val="18"/>
        </w:rPr>
        <w:t>.</w:t>
      </w:r>
    </w:p>
    <w:bookmarkEnd w:id="10"/>
    <w:p w14:paraId="6D81EBBE" w14:textId="77777777" w:rsidR="00D11135" w:rsidRPr="00057099" w:rsidRDefault="00D11135" w:rsidP="00D11135">
      <w:pPr>
        <w:pStyle w:val="BodyText"/>
      </w:pPr>
    </w:p>
    <w:p w14:paraId="54C4A3F8" w14:textId="62BFE011" w:rsidR="004A4B62" w:rsidRPr="00057099" w:rsidRDefault="004A4B62" w:rsidP="00DF708F">
      <w:pPr>
        <w:pStyle w:val="Heading2"/>
        <w:numPr>
          <w:ilvl w:val="1"/>
          <w:numId w:val="13"/>
        </w:numPr>
      </w:pPr>
      <w:bookmarkStart w:id="11" w:name="_Toc54965412"/>
      <w:r w:rsidRPr="00057099">
        <w:t>Omvang van het werk</w:t>
      </w:r>
      <w:bookmarkEnd w:id="5"/>
      <w:bookmarkEnd w:id="6"/>
      <w:bookmarkEnd w:id="7"/>
      <w:bookmarkEnd w:id="8"/>
      <w:bookmarkEnd w:id="9"/>
      <w:bookmarkEnd w:id="11"/>
    </w:p>
    <w:p w14:paraId="61EA80CB" w14:textId="4EC8A6F1" w:rsidR="004A4B62" w:rsidRPr="00057099" w:rsidRDefault="004A4B62" w:rsidP="004A4B62">
      <w:pPr>
        <w:pStyle w:val="BodyText"/>
        <w:rPr>
          <w:szCs w:val="18"/>
        </w:rPr>
      </w:pPr>
      <w:bookmarkStart w:id="12" w:name="_Hlk41488221"/>
      <w:r w:rsidRPr="00057099">
        <w:rPr>
          <w:szCs w:val="18"/>
        </w:rPr>
        <w:t xml:space="preserve">Het werk bestaat in hoofdzaak uit het ontwerpen, leveren, opstellen, monteren, testen en bedrijfsvaardig opstellen van de </w:t>
      </w:r>
      <w:r w:rsidR="00770FD6" w:rsidRPr="00057099">
        <w:rPr>
          <w:szCs w:val="18"/>
        </w:rPr>
        <w:t xml:space="preserve">in dit document beschreven </w:t>
      </w:r>
      <w:r w:rsidRPr="00057099">
        <w:rPr>
          <w:szCs w:val="18"/>
        </w:rPr>
        <w:t>werktuigkundige werken</w:t>
      </w:r>
      <w:bookmarkEnd w:id="12"/>
      <w:r w:rsidR="00770FD6" w:rsidRPr="00057099">
        <w:rPr>
          <w:szCs w:val="18"/>
        </w:rPr>
        <w:t>.</w:t>
      </w:r>
    </w:p>
    <w:p w14:paraId="768EA198" w14:textId="0B8BF8E6" w:rsidR="00A95C07" w:rsidRPr="00057099" w:rsidRDefault="00A95C07">
      <w:pPr>
        <w:rPr>
          <w:rFonts w:cs="Arial"/>
          <w:szCs w:val="18"/>
        </w:rPr>
      </w:pPr>
      <w:r w:rsidRPr="00057099">
        <w:rPr>
          <w:rFonts w:cs="Arial"/>
          <w:szCs w:val="18"/>
        </w:rPr>
        <w:br w:type="page"/>
      </w:r>
    </w:p>
    <w:p w14:paraId="36B85219" w14:textId="7E6B95F8" w:rsidR="007D7E58" w:rsidRPr="00057099" w:rsidRDefault="00635B53" w:rsidP="006C2F0E">
      <w:pPr>
        <w:pStyle w:val="Heading1"/>
      </w:pPr>
      <w:r w:rsidRPr="00057099">
        <w:lastRenderedPageBreak/>
        <w:t xml:space="preserve"> </w:t>
      </w:r>
      <w:bookmarkStart w:id="13" w:name="_Toc54965413"/>
      <w:r w:rsidR="004A508D" w:rsidRPr="00057099">
        <w:t>Amoveren bestaande installaties</w:t>
      </w:r>
      <w:bookmarkEnd w:id="13"/>
    </w:p>
    <w:p w14:paraId="5832597B" w14:textId="77777777" w:rsidR="007D7E58" w:rsidRPr="00057099" w:rsidRDefault="007D7E58" w:rsidP="007D7E58">
      <w:r w:rsidRPr="00057099">
        <w:t>Het werk bestaat uit het amoveren van de hierna genoemde bestaande installatieonderdelen.</w:t>
      </w:r>
    </w:p>
    <w:p w14:paraId="1E9F99B4" w14:textId="6ABB5947" w:rsidR="007D7E58" w:rsidRPr="00057099" w:rsidRDefault="006B05BA" w:rsidP="007D7E58">
      <w:pPr>
        <w:pStyle w:val="Heading2"/>
      </w:pPr>
      <w:bookmarkStart w:id="14" w:name="_Toc54965414"/>
      <w:r w:rsidRPr="00057099">
        <w:t>A</w:t>
      </w:r>
      <w:r w:rsidR="007D7E58" w:rsidRPr="00057099">
        <w:t>lgemeen</w:t>
      </w:r>
      <w:bookmarkEnd w:id="14"/>
    </w:p>
    <w:p w14:paraId="6BD855F2" w14:textId="1019AB74" w:rsidR="007D7E58" w:rsidRPr="00057099" w:rsidRDefault="007D7E58" w:rsidP="007D7E58">
      <w:r w:rsidRPr="00057099">
        <w:t>De volgende bestaande</w:t>
      </w:r>
      <w:r w:rsidR="00B20B1D" w:rsidRPr="00057099">
        <w:t xml:space="preserve"> </w:t>
      </w:r>
      <w:r w:rsidRPr="00057099">
        <w:t xml:space="preserve">installatieonderdelen </w:t>
      </w:r>
      <w:r w:rsidR="00B20B1D" w:rsidRPr="00057099">
        <w:t>dienen, volgens slooptekeningen, te worden geamoveerd</w:t>
      </w:r>
      <w:r w:rsidRPr="00057099">
        <w:t>:</w:t>
      </w:r>
    </w:p>
    <w:p w14:paraId="4A9861D7" w14:textId="00655232" w:rsidR="00F2677C" w:rsidRPr="00057099" w:rsidRDefault="00F2677C" w:rsidP="00F2677C">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influent</w:t>
      </w:r>
      <w:r w:rsidR="00635B53" w:rsidRPr="00057099">
        <w:rPr>
          <w:rFonts w:eastAsiaTheme="minorEastAsia" w:cstheme="minorBidi"/>
          <w:noProof w:val="0"/>
          <w:color w:val="00577E" w:themeColor="text1"/>
          <w:sz w:val="20"/>
          <w:lang w:val="nl-NL" w:eastAsia="en-GB"/>
        </w:rPr>
        <w:t xml:space="preserve"> </w:t>
      </w:r>
      <w:r w:rsidRPr="00057099">
        <w:rPr>
          <w:rFonts w:eastAsiaTheme="minorEastAsia" w:cstheme="minorBidi"/>
          <w:noProof w:val="0"/>
          <w:color w:val="00577E" w:themeColor="text1"/>
          <w:sz w:val="20"/>
          <w:lang w:val="nl-NL" w:eastAsia="en-GB"/>
        </w:rPr>
        <w:t>leidingen en appendages in pompenkelder (voormalig pompgebouw)</w:t>
      </w:r>
    </w:p>
    <w:p w14:paraId="5354127C" w14:textId="72E8086E" w:rsidR="00F2677C" w:rsidRPr="00057099" w:rsidRDefault="00141604" w:rsidP="00F2677C">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gehele roostergoedinstallatie;</w:t>
      </w:r>
    </w:p>
    <w:p w14:paraId="7C7F1698" w14:textId="7DC0C6B5" w:rsidR="00141604" w:rsidRPr="00057099" w:rsidRDefault="00141604"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puntbeluchters in de beluchtingstank</w:t>
      </w:r>
      <w:r w:rsidR="002E7B34" w:rsidRPr="00057099">
        <w:rPr>
          <w:rFonts w:eastAsiaTheme="minorEastAsia" w:cstheme="minorBidi"/>
          <w:noProof w:val="0"/>
          <w:color w:val="00577E" w:themeColor="text1"/>
          <w:sz w:val="20"/>
          <w:lang w:val="nl-NL" w:eastAsia="en-GB"/>
        </w:rPr>
        <w:t>;</w:t>
      </w:r>
    </w:p>
    <w:p w14:paraId="42D21BCF" w14:textId="67940A9F" w:rsidR="00141604" w:rsidRPr="00057099" w:rsidRDefault="002E7B34"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voortstuwer in de beluchtstank;</w:t>
      </w:r>
    </w:p>
    <w:p w14:paraId="179A0507" w14:textId="39362DC1" w:rsidR="00B1756B" w:rsidRPr="00057099" w:rsidRDefault="002E7B34"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g</w:t>
      </w:r>
      <w:r w:rsidR="00B1756B" w:rsidRPr="00057099">
        <w:rPr>
          <w:rFonts w:eastAsiaTheme="minorEastAsia" w:cstheme="minorBidi"/>
          <w:noProof w:val="0"/>
          <w:color w:val="00577E" w:themeColor="text1"/>
          <w:sz w:val="20"/>
          <w:lang w:val="nl-NL" w:eastAsia="en-GB"/>
        </w:rPr>
        <w:t>ehele ruimerbruginstallatie van nabezinktank 1;</w:t>
      </w:r>
    </w:p>
    <w:p w14:paraId="6E860D91" w14:textId="2B29C9EE" w:rsidR="002E7B34" w:rsidRPr="00057099" w:rsidRDefault="002E7B34"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retourslibpompinstallatie, leidingwerk en appendages</w:t>
      </w:r>
      <w:r w:rsidR="00B22D4B" w:rsidRPr="00057099">
        <w:rPr>
          <w:rFonts w:eastAsiaTheme="minorEastAsia" w:cstheme="minorBidi"/>
          <w:noProof w:val="0"/>
          <w:color w:val="00577E" w:themeColor="text1"/>
          <w:sz w:val="20"/>
          <w:lang w:val="nl-NL" w:eastAsia="en-GB"/>
        </w:rPr>
        <w:t xml:space="preserve"> in de pompenkelder</w:t>
      </w:r>
      <w:r w:rsidRPr="00057099">
        <w:rPr>
          <w:rFonts w:eastAsiaTheme="minorEastAsia" w:cstheme="minorBidi"/>
          <w:noProof w:val="0"/>
          <w:color w:val="00577E" w:themeColor="text1"/>
          <w:sz w:val="20"/>
          <w:lang w:val="nl-NL" w:eastAsia="en-GB"/>
        </w:rPr>
        <w:t>;</w:t>
      </w:r>
    </w:p>
    <w:p w14:paraId="7610B19C" w14:textId="23EB4658" w:rsidR="00B1756B" w:rsidRPr="00057099" w:rsidRDefault="00B1756B"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w:t>
      </w:r>
      <w:proofErr w:type="spellStart"/>
      <w:r w:rsidRPr="00057099">
        <w:rPr>
          <w:rFonts w:eastAsiaTheme="minorEastAsia" w:cstheme="minorBidi"/>
          <w:noProof w:val="0"/>
          <w:color w:val="00577E" w:themeColor="text1"/>
          <w:sz w:val="20"/>
          <w:lang w:val="nl-NL" w:eastAsia="en-GB"/>
        </w:rPr>
        <w:t>surplusslibpompinstallatie</w:t>
      </w:r>
      <w:proofErr w:type="spellEnd"/>
      <w:r w:rsidR="00672F7F" w:rsidRPr="00057099">
        <w:rPr>
          <w:rFonts w:eastAsiaTheme="minorEastAsia" w:cstheme="minorBidi"/>
          <w:noProof w:val="0"/>
          <w:color w:val="00577E" w:themeColor="text1"/>
          <w:sz w:val="20"/>
          <w:lang w:val="nl-NL" w:eastAsia="en-GB"/>
        </w:rPr>
        <w:t>, leidingwerk en appendages</w:t>
      </w:r>
      <w:r w:rsidR="00B22D4B" w:rsidRPr="00057099">
        <w:rPr>
          <w:rFonts w:eastAsiaTheme="minorEastAsia" w:cstheme="minorBidi"/>
          <w:noProof w:val="0"/>
          <w:color w:val="00577E" w:themeColor="text1"/>
          <w:sz w:val="20"/>
          <w:lang w:val="nl-NL" w:eastAsia="en-GB"/>
        </w:rPr>
        <w:t xml:space="preserve"> in de pompenkelder</w:t>
      </w:r>
      <w:r w:rsidR="00672F7F" w:rsidRPr="00057099">
        <w:rPr>
          <w:rFonts w:eastAsiaTheme="minorEastAsia" w:cstheme="minorBidi"/>
          <w:noProof w:val="0"/>
          <w:color w:val="00577E" w:themeColor="text1"/>
          <w:sz w:val="20"/>
          <w:lang w:val="nl-NL" w:eastAsia="en-GB"/>
        </w:rPr>
        <w:t>;</w:t>
      </w:r>
    </w:p>
    <w:p w14:paraId="32FE41E2" w14:textId="438D7600" w:rsidR="002E7B34" w:rsidRPr="00057099" w:rsidRDefault="002E7B34"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metaalzouten doseerinstallatie inclusief nooddouche;</w:t>
      </w:r>
    </w:p>
    <w:p w14:paraId="797AA2DB" w14:textId="1245CF76" w:rsidR="00672F7F" w:rsidRPr="00057099" w:rsidRDefault="002E7B34"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g</w:t>
      </w:r>
      <w:r w:rsidR="00672F7F" w:rsidRPr="00057099">
        <w:rPr>
          <w:rFonts w:eastAsiaTheme="minorEastAsia" w:cstheme="minorBidi"/>
          <w:noProof w:val="0"/>
          <w:color w:val="00577E" w:themeColor="text1"/>
          <w:sz w:val="20"/>
          <w:lang w:val="nl-NL" w:eastAsia="en-GB"/>
        </w:rPr>
        <w:t>ehele ruimerinstallatie van surplusslibindikker;</w:t>
      </w:r>
    </w:p>
    <w:p w14:paraId="1B349D83" w14:textId="05950F66" w:rsidR="002E7B34" w:rsidRPr="00057099" w:rsidRDefault="002E7B34"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ingediktslibpomp, leidingwerk en appendages</w:t>
      </w:r>
      <w:r w:rsidR="00B22D4B" w:rsidRPr="00057099">
        <w:rPr>
          <w:rFonts w:eastAsiaTheme="minorEastAsia" w:cstheme="minorBidi"/>
          <w:noProof w:val="0"/>
          <w:color w:val="00577E" w:themeColor="text1"/>
          <w:sz w:val="20"/>
          <w:lang w:val="nl-NL" w:eastAsia="en-GB"/>
        </w:rPr>
        <w:t xml:space="preserve"> in de pompenkelder</w:t>
      </w:r>
      <w:r w:rsidRPr="00057099">
        <w:rPr>
          <w:rFonts w:eastAsiaTheme="minorEastAsia" w:cstheme="minorBidi"/>
          <w:noProof w:val="0"/>
          <w:color w:val="00577E" w:themeColor="text1"/>
          <w:sz w:val="20"/>
          <w:lang w:val="nl-NL" w:eastAsia="en-GB"/>
        </w:rPr>
        <w:t>;</w:t>
      </w:r>
    </w:p>
    <w:p w14:paraId="5D54C591" w14:textId="5A6F03D0" w:rsidR="000A25E5" w:rsidRPr="00057099" w:rsidRDefault="000A25E5" w:rsidP="000A25E5">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gehele slibontwateringsinstallatie in het slibontwateringsgebouw;</w:t>
      </w:r>
    </w:p>
    <w:p w14:paraId="0ABCF0C8" w14:textId="30003001" w:rsidR="002E7B34" w:rsidRPr="00057099" w:rsidRDefault="002E7B34"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hydrofoorinstallatie</w:t>
      </w:r>
      <w:r w:rsidR="00B22D4B" w:rsidRPr="00057099">
        <w:rPr>
          <w:rFonts w:eastAsiaTheme="minorEastAsia" w:cstheme="minorBidi"/>
          <w:noProof w:val="0"/>
          <w:color w:val="00577E" w:themeColor="text1"/>
          <w:sz w:val="20"/>
          <w:lang w:val="nl-NL" w:eastAsia="en-GB"/>
        </w:rPr>
        <w:t xml:space="preserve"> in de pompenkelder;</w:t>
      </w:r>
    </w:p>
    <w:p w14:paraId="3C92BBD3" w14:textId="6B6BD738" w:rsidR="00B22D4B" w:rsidRPr="00057099" w:rsidRDefault="00B22D4B"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bedrijfswaterinstallatie in de pompenkelder;</w:t>
      </w:r>
    </w:p>
    <w:p w14:paraId="5CEA774D" w14:textId="23138920" w:rsidR="00B22D4B" w:rsidRPr="00057099" w:rsidRDefault="00B22D4B" w:rsidP="00B22D4B">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sproeipomp </w:t>
      </w:r>
      <w:r w:rsidR="000A25E5" w:rsidRPr="00057099">
        <w:rPr>
          <w:rFonts w:eastAsiaTheme="minorEastAsia" w:cstheme="minorBidi"/>
          <w:noProof w:val="0"/>
          <w:color w:val="00577E" w:themeColor="text1"/>
          <w:sz w:val="20"/>
          <w:lang w:val="nl-NL" w:eastAsia="en-GB"/>
        </w:rPr>
        <w:t xml:space="preserve">in de </w:t>
      </w:r>
      <w:r w:rsidRPr="00057099">
        <w:rPr>
          <w:rFonts w:eastAsiaTheme="minorEastAsia" w:cstheme="minorBidi"/>
          <w:noProof w:val="0"/>
          <w:color w:val="00577E" w:themeColor="text1"/>
          <w:sz w:val="20"/>
          <w:lang w:val="nl-NL" w:eastAsia="en-GB"/>
        </w:rPr>
        <w:t>beluchtingstank, leidingwerk en appendages in pompenkelder;</w:t>
      </w:r>
    </w:p>
    <w:p w14:paraId="5C41F307" w14:textId="44415240" w:rsidR="00B22D4B" w:rsidRPr="00057099" w:rsidRDefault="00B22D4B"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terreinrioleringspomp, leidingwerk en appendages in de pompenkelder;</w:t>
      </w:r>
    </w:p>
    <w:p w14:paraId="18FD47FB" w14:textId="04026419" w:rsidR="00B22D4B" w:rsidRPr="00057099" w:rsidRDefault="00B22D4B"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lenspomp, leidingwerk en appendages in de pompenkelder;</w:t>
      </w:r>
    </w:p>
    <w:p w14:paraId="6AC6BA0B" w14:textId="69374A1F" w:rsidR="00385517" w:rsidRPr="00057099" w:rsidRDefault="00385517"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filtraatpomp, leidingwerk en appendages in de filtraatput;</w:t>
      </w:r>
    </w:p>
    <w:p w14:paraId="7C993B25" w14:textId="7F85640B" w:rsidR="00B22D4B" w:rsidRPr="00057099" w:rsidRDefault="00B22D4B"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airco installaties in het bedrijfsgebouw;</w:t>
      </w:r>
    </w:p>
    <w:p w14:paraId="3B5C031E" w14:textId="226EA74C" w:rsidR="00B22D4B" w:rsidRPr="00057099" w:rsidRDefault="00B22D4B" w:rsidP="007D7E58">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verwarming in de pompenkelder;</w:t>
      </w:r>
    </w:p>
    <w:p w14:paraId="0E3F1304" w14:textId="35CE681F" w:rsidR="007D7E58" w:rsidRPr="00057099" w:rsidRDefault="00B22D4B" w:rsidP="00B22D4B">
      <w:pPr>
        <w:pStyle w:val="Bullet1"/>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buisventilator in de pompenkelder;</w:t>
      </w:r>
    </w:p>
    <w:p w14:paraId="1D7F7794" w14:textId="77777777" w:rsidR="00B22D4B" w:rsidRPr="00057099" w:rsidRDefault="00B22D4B" w:rsidP="00B22D4B">
      <w:pPr>
        <w:pStyle w:val="Bullet1"/>
        <w:numPr>
          <w:ilvl w:val="0"/>
          <w:numId w:val="0"/>
        </w:numPr>
        <w:rPr>
          <w:rFonts w:eastAsiaTheme="minorEastAsia" w:cstheme="minorBidi"/>
          <w:noProof w:val="0"/>
          <w:color w:val="00577E" w:themeColor="text1"/>
          <w:sz w:val="20"/>
          <w:lang w:val="nl-NL" w:eastAsia="en-GB"/>
        </w:rPr>
      </w:pPr>
    </w:p>
    <w:p w14:paraId="24C93761" w14:textId="77777777" w:rsidR="007D7E58" w:rsidRPr="00057099" w:rsidRDefault="007D7E58" w:rsidP="007D7E58">
      <w:r w:rsidRPr="00057099">
        <w:t>De in hoofdzaak bovengenoemde onderdelen zijn hierna nader gespecificeerd.</w:t>
      </w:r>
    </w:p>
    <w:p w14:paraId="223462C0" w14:textId="5DE3922C" w:rsidR="00F2677C" w:rsidRPr="00057099" w:rsidRDefault="00F2677C" w:rsidP="00F2677C">
      <w:pPr>
        <w:pStyle w:val="Heading2"/>
        <w:rPr>
          <w:rFonts w:eastAsiaTheme="minorEastAsia"/>
        </w:rPr>
      </w:pPr>
      <w:bookmarkStart w:id="15" w:name="_Toc54965415"/>
      <w:r w:rsidRPr="00057099">
        <w:t>Influent</w:t>
      </w:r>
      <w:r w:rsidR="00635B53" w:rsidRPr="00057099">
        <w:t xml:space="preserve"> </w:t>
      </w:r>
      <w:r w:rsidRPr="00057099">
        <w:t>leidingen</w:t>
      </w:r>
      <w:bookmarkEnd w:id="15"/>
    </w:p>
    <w:p w14:paraId="4EBD2D00" w14:textId="790FA2CD" w:rsidR="00F2677C" w:rsidRPr="00057099" w:rsidRDefault="00F2677C" w:rsidP="00F2677C">
      <w:pPr>
        <w:pStyle w:val="BodyText"/>
        <w:rPr>
          <w:rFonts w:cstheme="minorBidi"/>
        </w:rPr>
      </w:pPr>
      <w:r w:rsidRPr="00057099">
        <w:t xml:space="preserve">De werkzaamheden bestaan uit het amoveren van </w:t>
      </w:r>
      <w:r w:rsidR="00635B53" w:rsidRPr="00057099">
        <w:t xml:space="preserve">3 influent leidingen </w:t>
      </w:r>
      <w:r w:rsidR="00AD1DC2" w:rsidRPr="00057099">
        <w:t xml:space="preserve">inclusief </w:t>
      </w:r>
      <w:r w:rsidR="00635B53" w:rsidRPr="00057099">
        <w:t>appendages</w:t>
      </w:r>
      <w:r w:rsidR="00AD1DC2" w:rsidRPr="00057099">
        <w:t xml:space="preserve">, </w:t>
      </w:r>
      <w:r w:rsidR="00635B53" w:rsidRPr="00057099">
        <w:t>debietmetingen FT1001, FT1002 en FT1003</w:t>
      </w:r>
      <w:r w:rsidR="00AD1DC2" w:rsidRPr="00057099">
        <w:t xml:space="preserve"> en bekabeling. Muurdoorvoerstukken handhaven en dichtzetten met blindflenzen.</w:t>
      </w:r>
    </w:p>
    <w:tbl>
      <w:tblPr>
        <w:tblW w:w="8613" w:type="dxa"/>
        <w:tblLayout w:type="fixed"/>
        <w:tblLook w:val="01E0" w:firstRow="1" w:lastRow="1" w:firstColumn="1" w:lastColumn="1" w:noHBand="0" w:noVBand="0"/>
      </w:tblPr>
      <w:tblGrid>
        <w:gridCol w:w="2948"/>
        <w:gridCol w:w="851"/>
        <w:gridCol w:w="284"/>
        <w:gridCol w:w="4530"/>
      </w:tblGrid>
      <w:tr w:rsidR="00F2677C" w:rsidRPr="00057099" w14:paraId="315B4184" w14:textId="77777777" w:rsidTr="000527EC">
        <w:tc>
          <w:tcPr>
            <w:tcW w:w="2948" w:type="dxa"/>
          </w:tcPr>
          <w:p w14:paraId="4A743D41" w14:textId="77777777" w:rsidR="00F2677C" w:rsidRPr="00057099" w:rsidRDefault="00F2677C" w:rsidP="000527EC">
            <w:pPr>
              <w:spacing w:line="240" w:lineRule="exact"/>
              <w:rPr>
                <w:rFonts w:cs="Arial"/>
              </w:rPr>
            </w:pPr>
            <w:r w:rsidRPr="00057099">
              <w:rPr>
                <w:rFonts w:cs="Arial"/>
              </w:rPr>
              <w:t xml:space="preserve">type </w:t>
            </w:r>
          </w:p>
        </w:tc>
        <w:tc>
          <w:tcPr>
            <w:tcW w:w="851" w:type="dxa"/>
          </w:tcPr>
          <w:p w14:paraId="685EC1CD" w14:textId="77777777" w:rsidR="00F2677C" w:rsidRPr="00057099" w:rsidRDefault="00F2677C" w:rsidP="000527EC">
            <w:pPr>
              <w:spacing w:line="240" w:lineRule="exact"/>
              <w:jc w:val="right"/>
              <w:rPr>
                <w:rFonts w:cs="Arial"/>
              </w:rPr>
            </w:pPr>
          </w:p>
        </w:tc>
        <w:tc>
          <w:tcPr>
            <w:tcW w:w="284" w:type="dxa"/>
          </w:tcPr>
          <w:p w14:paraId="163DB17D" w14:textId="77777777" w:rsidR="00F2677C" w:rsidRPr="00057099" w:rsidRDefault="00F2677C" w:rsidP="000527EC">
            <w:pPr>
              <w:spacing w:line="240" w:lineRule="exact"/>
              <w:rPr>
                <w:rFonts w:cs="Arial"/>
              </w:rPr>
            </w:pPr>
            <w:r w:rsidRPr="00057099">
              <w:rPr>
                <w:rFonts w:cs="Arial"/>
              </w:rPr>
              <w:t xml:space="preserve">: </w:t>
            </w:r>
          </w:p>
        </w:tc>
        <w:tc>
          <w:tcPr>
            <w:tcW w:w="4530" w:type="dxa"/>
          </w:tcPr>
          <w:p w14:paraId="57CEBDFC" w14:textId="636F378C" w:rsidR="00F2677C" w:rsidRPr="00057099" w:rsidRDefault="00AD1DC2" w:rsidP="000527EC">
            <w:pPr>
              <w:spacing w:line="240" w:lineRule="exact"/>
              <w:rPr>
                <w:rFonts w:cs="Arial"/>
              </w:rPr>
            </w:pPr>
            <w:r w:rsidRPr="00057099">
              <w:rPr>
                <w:rFonts w:cs="Arial"/>
              </w:rPr>
              <w:t>Leidingwerk en appendages</w:t>
            </w:r>
          </w:p>
        </w:tc>
      </w:tr>
      <w:tr w:rsidR="00F2677C" w:rsidRPr="00057099" w14:paraId="2EE2B5AF" w14:textId="77777777" w:rsidTr="000527EC">
        <w:tc>
          <w:tcPr>
            <w:tcW w:w="2948" w:type="dxa"/>
          </w:tcPr>
          <w:p w14:paraId="14ED3E0C" w14:textId="77777777" w:rsidR="00F2677C" w:rsidRPr="00057099" w:rsidRDefault="00F2677C" w:rsidP="000527EC">
            <w:pPr>
              <w:spacing w:line="240" w:lineRule="exact"/>
              <w:rPr>
                <w:rFonts w:cs="Arial"/>
              </w:rPr>
            </w:pPr>
            <w:r w:rsidRPr="00057099">
              <w:rPr>
                <w:rFonts w:cs="Arial"/>
              </w:rPr>
              <w:t xml:space="preserve">tekening(en) bestaande installatie </w:t>
            </w:r>
          </w:p>
        </w:tc>
        <w:tc>
          <w:tcPr>
            <w:tcW w:w="851" w:type="dxa"/>
          </w:tcPr>
          <w:p w14:paraId="6C7204B5" w14:textId="77777777" w:rsidR="00F2677C" w:rsidRPr="00057099" w:rsidRDefault="00F2677C" w:rsidP="000527EC">
            <w:pPr>
              <w:spacing w:line="240" w:lineRule="exact"/>
              <w:jc w:val="right"/>
              <w:rPr>
                <w:rFonts w:cs="Arial"/>
              </w:rPr>
            </w:pPr>
          </w:p>
        </w:tc>
        <w:tc>
          <w:tcPr>
            <w:tcW w:w="284" w:type="dxa"/>
          </w:tcPr>
          <w:p w14:paraId="6D2B965A" w14:textId="77777777" w:rsidR="00F2677C" w:rsidRPr="00057099" w:rsidRDefault="00F2677C" w:rsidP="000527EC">
            <w:pPr>
              <w:spacing w:line="240" w:lineRule="exact"/>
              <w:rPr>
                <w:rFonts w:cs="Arial"/>
              </w:rPr>
            </w:pPr>
            <w:r w:rsidRPr="00057099">
              <w:rPr>
                <w:rFonts w:cs="Arial"/>
              </w:rPr>
              <w:t>:</w:t>
            </w:r>
          </w:p>
        </w:tc>
        <w:tc>
          <w:tcPr>
            <w:tcW w:w="4530" w:type="dxa"/>
          </w:tcPr>
          <w:p w14:paraId="3C33EB9D" w14:textId="77777777" w:rsidR="00F2677C" w:rsidRPr="00057099" w:rsidRDefault="00F2677C" w:rsidP="000527EC">
            <w:pPr>
              <w:spacing w:line="240" w:lineRule="exact"/>
              <w:rPr>
                <w:rFonts w:cs="Arial"/>
              </w:rPr>
            </w:pPr>
            <w:r w:rsidRPr="00057099">
              <w:rPr>
                <w:rFonts w:cs="Arial"/>
              </w:rPr>
              <w:t xml:space="preserve">P&amp;ID NW 3E-- 710 </w:t>
            </w:r>
          </w:p>
        </w:tc>
      </w:tr>
    </w:tbl>
    <w:p w14:paraId="4A60D7A3" w14:textId="77777777" w:rsidR="00F2677C" w:rsidRPr="00057099" w:rsidRDefault="00F2677C" w:rsidP="00F2677C">
      <w:pPr>
        <w:pStyle w:val="BodyText"/>
      </w:pPr>
    </w:p>
    <w:p w14:paraId="497434D9" w14:textId="0E2867E0" w:rsidR="00FD12D3" w:rsidRPr="00057099" w:rsidRDefault="00FD12D3" w:rsidP="00B64CB5">
      <w:pPr>
        <w:pStyle w:val="Heading2"/>
        <w:rPr>
          <w:rFonts w:eastAsiaTheme="minorEastAsia"/>
        </w:rPr>
      </w:pPr>
      <w:bookmarkStart w:id="16" w:name="_Toc54965416"/>
      <w:r w:rsidRPr="00057099">
        <w:t>R</w:t>
      </w:r>
      <w:r w:rsidRPr="00057099">
        <w:rPr>
          <w:rFonts w:eastAsiaTheme="minorEastAsia"/>
        </w:rPr>
        <w:t>oostergoedinstallatie</w:t>
      </w:r>
      <w:bookmarkEnd w:id="16"/>
    </w:p>
    <w:p w14:paraId="05EEFEFA" w14:textId="37AFD8C8" w:rsidR="00F072D4" w:rsidRPr="00057099" w:rsidRDefault="00F072D4" w:rsidP="00F072D4">
      <w:pPr>
        <w:pStyle w:val="BodyText"/>
        <w:rPr>
          <w:rFonts w:cstheme="minorBidi"/>
        </w:rPr>
      </w:pPr>
      <w:r w:rsidRPr="00057099">
        <w:t>De werkzaamheden bestaan uit het amoveren van de gehele roostergoedinstallatie</w:t>
      </w:r>
      <w:r w:rsidRPr="00057099">
        <w:rPr>
          <w:rFonts w:cstheme="minorBidi"/>
        </w:rPr>
        <w:t xml:space="preserve">, bestaande uit de </w:t>
      </w:r>
      <w:proofErr w:type="spellStart"/>
      <w:r w:rsidRPr="00057099">
        <w:rPr>
          <w:rFonts w:cstheme="minorBidi"/>
        </w:rPr>
        <w:t>roostergoedverwijderaar</w:t>
      </w:r>
      <w:proofErr w:type="spellEnd"/>
      <w:r w:rsidRPr="00057099">
        <w:rPr>
          <w:rFonts w:cstheme="minorBidi"/>
        </w:rPr>
        <w:t xml:space="preserve"> RV1010, roostergoedpers RP1020 inclusief</w:t>
      </w:r>
      <w:r w:rsidR="002D3A37" w:rsidRPr="00057099">
        <w:rPr>
          <w:rFonts w:cstheme="minorBidi"/>
        </w:rPr>
        <w:t xml:space="preserve"> leidingwerk</w:t>
      </w:r>
      <w:r w:rsidR="002D3A37" w:rsidRPr="00057099">
        <w:rPr>
          <w:color w:val="00567D"/>
        </w:rPr>
        <w:t>, appendages, verankering, bekabeling en</w:t>
      </w:r>
      <w:r w:rsidR="00A610B7" w:rsidRPr="00057099">
        <w:rPr>
          <w:color w:val="00567D"/>
        </w:rPr>
        <w:t xml:space="preserve"> </w:t>
      </w:r>
      <w:r w:rsidR="00B20B1D" w:rsidRPr="00057099">
        <w:rPr>
          <w:color w:val="00567D"/>
        </w:rPr>
        <w:t xml:space="preserve">de </w:t>
      </w:r>
      <w:proofErr w:type="spellStart"/>
      <w:r w:rsidRPr="00057099">
        <w:rPr>
          <w:color w:val="00567D"/>
        </w:rPr>
        <w:t>Detos</w:t>
      </w:r>
      <w:proofErr w:type="spellEnd"/>
      <w:r w:rsidRPr="00057099">
        <w:rPr>
          <w:color w:val="00567D"/>
        </w:rPr>
        <w:t xml:space="preserve"> </w:t>
      </w:r>
      <w:r w:rsidR="00725E29" w:rsidRPr="00057099">
        <w:rPr>
          <w:color w:val="00567D"/>
        </w:rPr>
        <w:t>Omkasting</w:t>
      </w:r>
    </w:p>
    <w:tbl>
      <w:tblPr>
        <w:tblW w:w="8613" w:type="dxa"/>
        <w:tblLayout w:type="fixed"/>
        <w:tblLook w:val="01E0" w:firstRow="1" w:lastRow="1" w:firstColumn="1" w:lastColumn="1" w:noHBand="0" w:noVBand="0"/>
      </w:tblPr>
      <w:tblGrid>
        <w:gridCol w:w="2948"/>
        <w:gridCol w:w="851"/>
        <w:gridCol w:w="284"/>
        <w:gridCol w:w="4530"/>
      </w:tblGrid>
      <w:tr w:rsidR="00F072D4" w:rsidRPr="00057099" w14:paraId="01AE3EFE" w14:textId="77777777" w:rsidTr="00E24985">
        <w:tc>
          <w:tcPr>
            <w:tcW w:w="2948" w:type="dxa"/>
          </w:tcPr>
          <w:p w14:paraId="3CB86701" w14:textId="77777777" w:rsidR="00F072D4" w:rsidRPr="00057099" w:rsidRDefault="00F072D4" w:rsidP="00E24985">
            <w:pPr>
              <w:spacing w:line="240" w:lineRule="exact"/>
              <w:rPr>
                <w:rFonts w:cs="Arial"/>
              </w:rPr>
            </w:pPr>
            <w:r w:rsidRPr="00057099">
              <w:rPr>
                <w:rFonts w:cs="Arial"/>
              </w:rPr>
              <w:t xml:space="preserve">type </w:t>
            </w:r>
          </w:p>
        </w:tc>
        <w:tc>
          <w:tcPr>
            <w:tcW w:w="851" w:type="dxa"/>
          </w:tcPr>
          <w:p w14:paraId="09547552" w14:textId="77777777" w:rsidR="00F072D4" w:rsidRPr="00057099" w:rsidRDefault="00F072D4" w:rsidP="00E24985">
            <w:pPr>
              <w:spacing w:line="240" w:lineRule="exact"/>
              <w:jc w:val="right"/>
              <w:rPr>
                <w:rFonts w:cs="Arial"/>
              </w:rPr>
            </w:pPr>
          </w:p>
        </w:tc>
        <w:tc>
          <w:tcPr>
            <w:tcW w:w="284" w:type="dxa"/>
          </w:tcPr>
          <w:p w14:paraId="08258A1B" w14:textId="77777777" w:rsidR="00F072D4" w:rsidRPr="00057099" w:rsidRDefault="00F072D4" w:rsidP="00E24985">
            <w:pPr>
              <w:spacing w:line="240" w:lineRule="exact"/>
              <w:rPr>
                <w:rFonts w:cs="Arial"/>
              </w:rPr>
            </w:pPr>
            <w:r w:rsidRPr="00057099">
              <w:rPr>
                <w:rFonts w:cs="Arial"/>
              </w:rPr>
              <w:t xml:space="preserve">: </w:t>
            </w:r>
          </w:p>
        </w:tc>
        <w:tc>
          <w:tcPr>
            <w:tcW w:w="4530" w:type="dxa"/>
          </w:tcPr>
          <w:p w14:paraId="232FF3F2" w14:textId="7BD36F7B" w:rsidR="00F072D4" w:rsidRPr="00057099" w:rsidRDefault="00F072D4" w:rsidP="00E24985">
            <w:pPr>
              <w:spacing w:line="240" w:lineRule="exact"/>
              <w:rPr>
                <w:rFonts w:cs="Arial"/>
              </w:rPr>
            </w:pPr>
            <w:r w:rsidRPr="00057099">
              <w:rPr>
                <w:rFonts w:cs="Arial"/>
              </w:rPr>
              <w:t>stappenrooster omkasting</w:t>
            </w:r>
          </w:p>
        </w:tc>
      </w:tr>
      <w:tr w:rsidR="00F072D4" w:rsidRPr="00057099" w14:paraId="2F183B45" w14:textId="77777777" w:rsidTr="00E24985">
        <w:tc>
          <w:tcPr>
            <w:tcW w:w="2948" w:type="dxa"/>
          </w:tcPr>
          <w:p w14:paraId="14B352F8" w14:textId="77777777" w:rsidR="00F072D4" w:rsidRPr="00057099" w:rsidRDefault="00F072D4" w:rsidP="00E24985">
            <w:pPr>
              <w:spacing w:line="240" w:lineRule="exact"/>
              <w:rPr>
                <w:rFonts w:cs="Arial"/>
              </w:rPr>
            </w:pPr>
            <w:r w:rsidRPr="00057099">
              <w:rPr>
                <w:rFonts w:cs="Arial"/>
              </w:rPr>
              <w:t xml:space="preserve">tekening(en) bestaande installatie </w:t>
            </w:r>
          </w:p>
        </w:tc>
        <w:tc>
          <w:tcPr>
            <w:tcW w:w="851" w:type="dxa"/>
          </w:tcPr>
          <w:p w14:paraId="3E82AC84" w14:textId="77777777" w:rsidR="00F072D4" w:rsidRPr="00057099" w:rsidRDefault="00F072D4" w:rsidP="00E24985">
            <w:pPr>
              <w:spacing w:line="240" w:lineRule="exact"/>
              <w:jc w:val="right"/>
              <w:rPr>
                <w:rFonts w:cs="Arial"/>
              </w:rPr>
            </w:pPr>
          </w:p>
        </w:tc>
        <w:tc>
          <w:tcPr>
            <w:tcW w:w="284" w:type="dxa"/>
          </w:tcPr>
          <w:p w14:paraId="36212C2E" w14:textId="77777777" w:rsidR="00F072D4" w:rsidRPr="00057099" w:rsidRDefault="00F072D4" w:rsidP="00E24985">
            <w:pPr>
              <w:spacing w:line="240" w:lineRule="exact"/>
              <w:rPr>
                <w:rFonts w:cs="Arial"/>
              </w:rPr>
            </w:pPr>
            <w:r w:rsidRPr="00057099">
              <w:rPr>
                <w:rFonts w:cs="Arial"/>
              </w:rPr>
              <w:t>:</w:t>
            </w:r>
          </w:p>
        </w:tc>
        <w:tc>
          <w:tcPr>
            <w:tcW w:w="4530" w:type="dxa"/>
          </w:tcPr>
          <w:p w14:paraId="31A8AD97" w14:textId="32D559D9" w:rsidR="00F072D4" w:rsidRPr="00057099" w:rsidRDefault="00F072D4" w:rsidP="00E24985">
            <w:pPr>
              <w:spacing w:line="240" w:lineRule="exact"/>
              <w:rPr>
                <w:rFonts w:cs="Arial"/>
              </w:rPr>
            </w:pPr>
            <w:r w:rsidRPr="00057099">
              <w:rPr>
                <w:rFonts w:cs="Arial"/>
              </w:rPr>
              <w:t xml:space="preserve">P&amp;ID NW 3E-- 710 </w:t>
            </w:r>
          </w:p>
        </w:tc>
      </w:tr>
    </w:tbl>
    <w:p w14:paraId="1DE8C58A" w14:textId="77777777" w:rsidR="00F072D4" w:rsidRPr="00057099" w:rsidRDefault="00F072D4" w:rsidP="00F072D4">
      <w:pPr>
        <w:pStyle w:val="BodyText"/>
      </w:pPr>
    </w:p>
    <w:p w14:paraId="0A1C4440" w14:textId="6230021C" w:rsidR="00FD12D3" w:rsidRPr="00057099" w:rsidRDefault="00FD12D3" w:rsidP="00B64CB5">
      <w:pPr>
        <w:pStyle w:val="Heading2"/>
        <w:rPr>
          <w:rFonts w:eastAsiaTheme="minorEastAsia"/>
        </w:rPr>
      </w:pPr>
      <w:bookmarkStart w:id="17" w:name="_Toc54965417"/>
      <w:r w:rsidRPr="00057099">
        <w:lastRenderedPageBreak/>
        <w:t>P</w:t>
      </w:r>
      <w:r w:rsidRPr="00057099">
        <w:rPr>
          <w:rFonts w:eastAsiaTheme="minorEastAsia"/>
        </w:rPr>
        <w:t>untbeluchters</w:t>
      </w:r>
      <w:bookmarkEnd w:id="17"/>
    </w:p>
    <w:p w14:paraId="0376819F" w14:textId="701C3C68" w:rsidR="00F072D4" w:rsidRPr="00057099" w:rsidRDefault="00F072D4" w:rsidP="00F072D4">
      <w:pPr>
        <w:pStyle w:val="BodyText"/>
        <w:rPr>
          <w:rFonts w:cstheme="minorBidi"/>
        </w:rPr>
      </w:pPr>
      <w:r w:rsidRPr="00057099">
        <w:t>De werkzaamheden bestaan uit het amoveren van de gehele puntbeluchterinstallatie</w:t>
      </w:r>
      <w:r w:rsidRPr="00057099">
        <w:rPr>
          <w:rFonts w:cstheme="minorBidi"/>
        </w:rPr>
        <w:t xml:space="preserve">, bestaande uit de puntbeluchters PB3010 en PB3030, de tandwielkasten, de aandrijvingen </w:t>
      </w:r>
      <w:r w:rsidR="00C450A2" w:rsidRPr="00057099">
        <w:rPr>
          <w:rFonts w:cstheme="minorBidi"/>
        </w:rPr>
        <w:t xml:space="preserve">en de hoogteverstelling. De bestaande omkasting / </w:t>
      </w:r>
      <w:r w:rsidR="00725E29" w:rsidRPr="00057099">
        <w:rPr>
          <w:color w:val="00567D"/>
        </w:rPr>
        <w:t>Omkasting</w:t>
      </w:r>
      <w:r w:rsidR="00C450A2" w:rsidRPr="00057099">
        <w:rPr>
          <w:color w:val="00567D"/>
        </w:rPr>
        <w:t xml:space="preserve"> handhaven</w:t>
      </w:r>
      <w:r w:rsidR="002D3A37" w:rsidRPr="00057099">
        <w:rPr>
          <w:color w:val="00567D"/>
        </w:rPr>
        <w:t>. De werkzaamheden dienen te worden uitgevoerd zonder de beluchtingstank leeg te zetten.</w:t>
      </w:r>
    </w:p>
    <w:tbl>
      <w:tblPr>
        <w:tblW w:w="8613" w:type="dxa"/>
        <w:tblLayout w:type="fixed"/>
        <w:tblLook w:val="01E0" w:firstRow="1" w:lastRow="1" w:firstColumn="1" w:lastColumn="1" w:noHBand="0" w:noVBand="0"/>
      </w:tblPr>
      <w:tblGrid>
        <w:gridCol w:w="2948"/>
        <w:gridCol w:w="851"/>
        <w:gridCol w:w="284"/>
        <w:gridCol w:w="4530"/>
      </w:tblGrid>
      <w:tr w:rsidR="00F072D4" w:rsidRPr="00057099" w14:paraId="5D2A093B" w14:textId="77777777" w:rsidTr="00E24985">
        <w:tc>
          <w:tcPr>
            <w:tcW w:w="2948" w:type="dxa"/>
          </w:tcPr>
          <w:p w14:paraId="74576AAE" w14:textId="77777777" w:rsidR="00F072D4" w:rsidRPr="00057099" w:rsidRDefault="00F072D4" w:rsidP="00E24985">
            <w:pPr>
              <w:spacing w:line="240" w:lineRule="exact"/>
              <w:rPr>
                <w:rFonts w:cs="Arial"/>
              </w:rPr>
            </w:pPr>
            <w:r w:rsidRPr="00057099">
              <w:rPr>
                <w:rFonts w:cs="Arial"/>
              </w:rPr>
              <w:t xml:space="preserve">type </w:t>
            </w:r>
          </w:p>
        </w:tc>
        <w:tc>
          <w:tcPr>
            <w:tcW w:w="851" w:type="dxa"/>
          </w:tcPr>
          <w:p w14:paraId="58A47EB5" w14:textId="77777777" w:rsidR="00F072D4" w:rsidRPr="00057099" w:rsidRDefault="00F072D4" w:rsidP="00E24985">
            <w:pPr>
              <w:spacing w:line="240" w:lineRule="exact"/>
              <w:jc w:val="right"/>
              <w:rPr>
                <w:rFonts w:cs="Arial"/>
              </w:rPr>
            </w:pPr>
          </w:p>
        </w:tc>
        <w:tc>
          <w:tcPr>
            <w:tcW w:w="284" w:type="dxa"/>
          </w:tcPr>
          <w:p w14:paraId="399DDC5E" w14:textId="77777777" w:rsidR="00F072D4" w:rsidRPr="00057099" w:rsidRDefault="00F072D4" w:rsidP="00E24985">
            <w:pPr>
              <w:spacing w:line="240" w:lineRule="exact"/>
              <w:rPr>
                <w:rFonts w:cs="Arial"/>
              </w:rPr>
            </w:pPr>
            <w:r w:rsidRPr="00057099">
              <w:rPr>
                <w:rFonts w:cs="Arial"/>
              </w:rPr>
              <w:t xml:space="preserve">: </w:t>
            </w:r>
          </w:p>
        </w:tc>
        <w:tc>
          <w:tcPr>
            <w:tcW w:w="4530" w:type="dxa"/>
          </w:tcPr>
          <w:p w14:paraId="781BCA3A" w14:textId="07027AF6" w:rsidR="00F072D4" w:rsidRPr="00057099" w:rsidRDefault="00C450A2" w:rsidP="00E24985">
            <w:pPr>
              <w:spacing w:line="240" w:lineRule="exact"/>
              <w:rPr>
                <w:rFonts w:cs="Arial"/>
              </w:rPr>
            </w:pPr>
            <w:r w:rsidRPr="00057099">
              <w:rPr>
                <w:rFonts w:cs="Arial"/>
              </w:rPr>
              <w:t>puntbeluchter</w:t>
            </w:r>
          </w:p>
        </w:tc>
      </w:tr>
      <w:tr w:rsidR="00F072D4" w:rsidRPr="00057099" w14:paraId="042506B8" w14:textId="77777777" w:rsidTr="00E24985">
        <w:tc>
          <w:tcPr>
            <w:tcW w:w="2948" w:type="dxa"/>
          </w:tcPr>
          <w:p w14:paraId="30B10782" w14:textId="77777777" w:rsidR="00F072D4" w:rsidRPr="00057099" w:rsidRDefault="00F072D4" w:rsidP="00E24985">
            <w:pPr>
              <w:spacing w:line="240" w:lineRule="exact"/>
              <w:rPr>
                <w:rFonts w:cs="Arial"/>
              </w:rPr>
            </w:pPr>
            <w:r w:rsidRPr="00057099">
              <w:rPr>
                <w:rFonts w:cs="Arial"/>
              </w:rPr>
              <w:t xml:space="preserve">tekening(en) bestaande installatie </w:t>
            </w:r>
          </w:p>
        </w:tc>
        <w:tc>
          <w:tcPr>
            <w:tcW w:w="851" w:type="dxa"/>
          </w:tcPr>
          <w:p w14:paraId="1279CF5C" w14:textId="77777777" w:rsidR="00F072D4" w:rsidRPr="00057099" w:rsidRDefault="00F072D4" w:rsidP="00E24985">
            <w:pPr>
              <w:spacing w:line="240" w:lineRule="exact"/>
              <w:jc w:val="right"/>
              <w:rPr>
                <w:rFonts w:cs="Arial"/>
              </w:rPr>
            </w:pPr>
          </w:p>
        </w:tc>
        <w:tc>
          <w:tcPr>
            <w:tcW w:w="284" w:type="dxa"/>
          </w:tcPr>
          <w:p w14:paraId="6614BAAF" w14:textId="77777777" w:rsidR="00F072D4" w:rsidRPr="00057099" w:rsidRDefault="00F072D4" w:rsidP="00E24985">
            <w:pPr>
              <w:spacing w:line="240" w:lineRule="exact"/>
              <w:rPr>
                <w:rFonts w:cs="Arial"/>
              </w:rPr>
            </w:pPr>
            <w:r w:rsidRPr="00057099">
              <w:rPr>
                <w:rFonts w:cs="Arial"/>
              </w:rPr>
              <w:t>:</w:t>
            </w:r>
          </w:p>
        </w:tc>
        <w:tc>
          <w:tcPr>
            <w:tcW w:w="4530" w:type="dxa"/>
          </w:tcPr>
          <w:p w14:paraId="444AC99B" w14:textId="3FCA7C81" w:rsidR="00F072D4" w:rsidRPr="00057099" w:rsidRDefault="00F072D4" w:rsidP="00E24985">
            <w:pPr>
              <w:spacing w:line="240" w:lineRule="exact"/>
              <w:rPr>
                <w:rFonts w:cs="Arial"/>
              </w:rPr>
            </w:pPr>
            <w:r w:rsidRPr="00057099">
              <w:rPr>
                <w:rFonts w:cs="Arial"/>
              </w:rPr>
              <w:t>P&amp;ID NW 3E</w:t>
            </w:r>
            <w:r w:rsidR="00C450A2" w:rsidRPr="00057099">
              <w:rPr>
                <w:rFonts w:cs="Arial"/>
              </w:rPr>
              <w:t>—</w:t>
            </w:r>
            <w:r w:rsidRPr="00057099">
              <w:rPr>
                <w:rFonts w:cs="Arial"/>
              </w:rPr>
              <w:t>7</w:t>
            </w:r>
            <w:r w:rsidR="00C450A2" w:rsidRPr="00057099">
              <w:rPr>
                <w:rFonts w:cs="Arial"/>
              </w:rPr>
              <w:t>3o</w:t>
            </w:r>
            <w:r w:rsidRPr="00057099">
              <w:rPr>
                <w:rFonts w:cs="Arial"/>
              </w:rPr>
              <w:t xml:space="preserve"> </w:t>
            </w:r>
          </w:p>
        </w:tc>
      </w:tr>
    </w:tbl>
    <w:p w14:paraId="66CDE27B" w14:textId="77777777" w:rsidR="00F072D4" w:rsidRPr="00057099" w:rsidRDefault="00F072D4" w:rsidP="00F072D4">
      <w:pPr>
        <w:pStyle w:val="BodyText"/>
      </w:pPr>
    </w:p>
    <w:p w14:paraId="7972EF70" w14:textId="1D376E23" w:rsidR="00FD12D3" w:rsidRPr="00057099" w:rsidRDefault="00FD12D3" w:rsidP="00B64CB5">
      <w:pPr>
        <w:pStyle w:val="Heading2"/>
        <w:rPr>
          <w:rFonts w:eastAsiaTheme="minorEastAsia"/>
        </w:rPr>
      </w:pPr>
      <w:bookmarkStart w:id="18" w:name="_Toc54965418"/>
      <w:r w:rsidRPr="00057099">
        <w:t>V</w:t>
      </w:r>
      <w:r w:rsidRPr="00057099">
        <w:rPr>
          <w:rFonts w:eastAsiaTheme="minorEastAsia"/>
        </w:rPr>
        <w:t>oortstuwer</w:t>
      </w:r>
      <w:bookmarkEnd w:id="18"/>
    </w:p>
    <w:p w14:paraId="259013F3" w14:textId="6CA9B367" w:rsidR="003D582A" w:rsidRPr="00057099" w:rsidRDefault="003D582A" w:rsidP="00A43FC5">
      <w:pPr>
        <w:tabs>
          <w:tab w:val="left" w:pos="567"/>
          <w:tab w:val="right" w:pos="3119"/>
          <w:tab w:val="left" w:pos="3402"/>
          <w:tab w:val="left" w:pos="3686"/>
          <w:tab w:val="left" w:pos="3969"/>
          <w:tab w:val="left" w:pos="4253"/>
          <w:tab w:val="left" w:pos="4536"/>
        </w:tabs>
        <w:rPr>
          <w:rFonts w:cs="Arial"/>
        </w:rPr>
      </w:pPr>
      <w:r w:rsidRPr="00057099">
        <w:rPr>
          <w:rFonts w:cs="Arial"/>
        </w:rPr>
        <w:t>De werkzaamheden bestaan uit het amoveren van de gehele voortstuwer bestaande uit de voortstuwer VS3050 en de hijsvoorziening.</w:t>
      </w:r>
      <w:r w:rsidR="002D61A3" w:rsidRPr="00057099">
        <w:rPr>
          <w:rFonts w:cs="Arial"/>
        </w:rPr>
        <w:t xml:space="preserve"> </w:t>
      </w:r>
      <w:r w:rsidR="002D61A3" w:rsidRPr="00057099">
        <w:rPr>
          <w:color w:val="00567D"/>
        </w:rPr>
        <w:t>De werkzaamheden dienen te worden uitgevoerd zonder de beluchtingstank leeg te zetten.</w:t>
      </w:r>
    </w:p>
    <w:tbl>
      <w:tblPr>
        <w:tblpPr w:leftFromText="141" w:rightFromText="141" w:vertAnchor="text" w:tblpY="1"/>
        <w:tblOverlap w:val="never"/>
        <w:tblW w:w="8613" w:type="dxa"/>
        <w:tblLayout w:type="fixed"/>
        <w:tblLook w:val="01E0" w:firstRow="1" w:lastRow="1" w:firstColumn="1" w:lastColumn="1" w:noHBand="0" w:noVBand="0"/>
      </w:tblPr>
      <w:tblGrid>
        <w:gridCol w:w="2948"/>
        <w:gridCol w:w="851"/>
        <w:gridCol w:w="284"/>
        <w:gridCol w:w="4530"/>
      </w:tblGrid>
      <w:tr w:rsidR="003D582A" w:rsidRPr="00057099" w14:paraId="6B81AAE3" w14:textId="77777777" w:rsidTr="00E24985">
        <w:tc>
          <w:tcPr>
            <w:tcW w:w="2948" w:type="dxa"/>
          </w:tcPr>
          <w:p w14:paraId="235A0AF9" w14:textId="77777777" w:rsidR="003D582A" w:rsidRPr="00057099" w:rsidRDefault="003D582A" w:rsidP="00E24985">
            <w:pPr>
              <w:spacing w:line="240" w:lineRule="exact"/>
              <w:rPr>
                <w:rFonts w:cs="Arial"/>
              </w:rPr>
            </w:pPr>
            <w:r w:rsidRPr="00057099">
              <w:rPr>
                <w:rFonts w:cs="Arial"/>
              </w:rPr>
              <w:t xml:space="preserve">type </w:t>
            </w:r>
          </w:p>
        </w:tc>
        <w:tc>
          <w:tcPr>
            <w:tcW w:w="851" w:type="dxa"/>
          </w:tcPr>
          <w:p w14:paraId="5063C70D" w14:textId="77777777" w:rsidR="003D582A" w:rsidRPr="00057099" w:rsidRDefault="003D582A" w:rsidP="00E24985">
            <w:pPr>
              <w:spacing w:line="240" w:lineRule="exact"/>
              <w:jc w:val="right"/>
              <w:rPr>
                <w:rFonts w:cs="Arial"/>
              </w:rPr>
            </w:pPr>
          </w:p>
        </w:tc>
        <w:tc>
          <w:tcPr>
            <w:tcW w:w="284" w:type="dxa"/>
          </w:tcPr>
          <w:p w14:paraId="1ED81A56" w14:textId="77777777" w:rsidR="003D582A" w:rsidRPr="00057099" w:rsidRDefault="003D582A" w:rsidP="00E24985">
            <w:pPr>
              <w:spacing w:line="240" w:lineRule="exact"/>
              <w:rPr>
                <w:rFonts w:cs="Arial"/>
              </w:rPr>
            </w:pPr>
            <w:r w:rsidRPr="00057099">
              <w:rPr>
                <w:rFonts w:cs="Arial"/>
              </w:rPr>
              <w:t xml:space="preserve">: </w:t>
            </w:r>
          </w:p>
        </w:tc>
        <w:tc>
          <w:tcPr>
            <w:tcW w:w="4530" w:type="dxa"/>
          </w:tcPr>
          <w:p w14:paraId="63771C33" w14:textId="75975251" w:rsidR="003D582A" w:rsidRPr="00057099" w:rsidRDefault="003D582A" w:rsidP="00E24985">
            <w:pPr>
              <w:spacing w:line="240" w:lineRule="exact"/>
              <w:rPr>
                <w:rFonts w:cs="Arial"/>
              </w:rPr>
            </w:pPr>
            <w:r w:rsidRPr="00057099">
              <w:t>propeller voortstuwer</w:t>
            </w:r>
          </w:p>
        </w:tc>
      </w:tr>
      <w:tr w:rsidR="003D582A" w:rsidRPr="00057099" w14:paraId="457FDA93" w14:textId="77777777" w:rsidTr="00E24985">
        <w:tc>
          <w:tcPr>
            <w:tcW w:w="2948" w:type="dxa"/>
          </w:tcPr>
          <w:p w14:paraId="6885C8EA" w14:textId="77777777" w:rsidR="003D582A" w:rsidRPr="00057099" w:rsidRDefault="003D582A" w:rsidP="00E24985">
            <w:pPr>
              <w:spacing w:line="240" w:lineRule="exact"/>
              <w:rPr>
                <w:rFonts w:cs="Arial"/>
              </w:rPr>
            </w:pPr>
            <w:r w:rsidRPr="00057099">
              <w:rPr>
                <w:rFonts w:cs="Arial"/>
              </w:rPr>
              <w:t xml:space="preserve">tekening(en) bestaande installatie </w:t>
            </w:r>
          </w:p>
        </w:tc>
        <w:tc>
          <w:tcPr>
            <w:tcW w:w="851" w:type="dxa"/>
          </w:tcPr>
          <w:p w14:paraId="6F799BFC" w14:textId="77777777" w:rsidR="003D582A" w:rsidRPr="00057099" w:rsidRDefault="003D582A" w:rsidP="00E24985">
            <w:pPr>
              <w:spacing w:line="240" w:lineRule="exact"/>
              <w:jc w:val="right"/>
              <w:rPr>
                <w:rFonts w:cs="Arial"/>
              </w:rPr>
            </w:pPr>
          </w:p>
        </w:tc>
        <w:tc>
          <w:tcPr>
            <w:tcW w:w="284" w:type="dxa"/>
          </w:tcPr>
          <w:p w14:paraId="276210BA" w14:textId="77777777" w:rsidR="003D582A" w:rsidRPr="00057099" w:rsidRDefault="003D582A" w:rsidP="00E24985">
            <w:pPr>
              <w:spacing w:line="240" w:lineRule="exact"/>
              <w:rPr>
                <w:rFonts w:cs="Arial"/>
              </w:rPr>
            </w:pPr>
            <w:r w:rsidRPr="00057099">
              <w:rPr>
                <w:rFonts w:cs="Arial"/>
              </w:rPr>
              <w:t>:</w:t>
            </w:r>
          </w:p>
        </w:tc>
        <w:tc>
          <w:tcPr>
            <w:tcW w:w="4530" w:type="dxa"/>
          </w:tcPr>
          <w:p w14:paraId="782884E9" w14:textId="2AD4B3AC" w:rsidR="003D582A" w:rsidRPr="00057099" w:rsidRDefault="003D582A" w:rsidP="00E24985">
            <w:pPr>
              <w:spacing w:line="240" w:lineRule="exact"/>
              <w:rPr>
                <w:rFonts w:cs="Arial"/>
              </w:rPr>
            </w:pPr>
            <w:r w:rsidRPr="00057099">
              <w:rPr>
                <w:rFonts w:cs="Arial"/>
              </w:rPr>
              <w:t xml:space="preserve">P&amp;ID NW 3E-- 730 </w:t>
            </w:r>
          </w:p>
        </w:tc>
      </w:tr>
    </w:tbl>
    <w:p w14:paraId="54F12406" w14:textId="77777777" w:rsidR="003D582A" w:rsidRPr="00057099" w:rsidRDefault="003D582A" w:rsidP="003D582A">
      <w:pPr>
        <w:pStyle w:val="BodyText"/>
      </w:pPr>
    </w:p>
    <w:p w14:paraId="41FFE63A" w14:textId="77777777" w:rsidR="003D582A" w:rsidRPr="00057099" w:rsidRDefault="003D582A" w:rsidP="003D582A">
      <w:pPr>
        <w:pStyle w:val="BodyText"/>
      </w:pPr>
    </w:p>
    <w:p w14:paraId="11301611" w14:textId="77777777" w:rsidR="003D582A" w:rsidRPr="00057099" w:rsidRDefault="003D582A" w:rsidP="003D582A">
      <w:pPr>
        <w:pStyle w:val="BodyText"/>
      </w:pPr>
    </w:p>
    <w:p w14:paraId="4DFC526A" w14:textId="77777777" w:rsidR="00A43FC5" w:rsidRPr="00057099" w:rsidRDefault="00A43FC5" w:rsidP="003D582A">
      <w:pPr>
        <w:pStyle w:val="BodyText"/>
      </w:pPr>
    </w:p>
    <w:p w14:paraId="495891A0" w14:textId="5979F212" w:rsidR="00FD12D3" w:rsidRPr="00057099" w:rsidRDefault="00FD12D3" w:rsidP="00B64CB5">
      <w:pPr>
        <w:pStyle w:val="Heading2"/>
      </w:pPr>
      <w:bookmarkStart w:id="19" w:name="_Toc54965419"/>
      <w:r w:rsidRPr="00057099">
        <w:t>R</w:t>
      </w:r>
      <w:r w:rsidRPr="00057099">
        <w:rPr>
          <w:rFonts w:eastAsiaTheme="minorEastAsia"/>
        </w:rPr>
        <w:t xml:space="preserve">uimerbruginstallatie </w:t>
      </w:r>
      <w:r w:rsidRPr="00057099">
        <w:t>NBT 1</w:t>
      </w:r>
      <w:bookmarkEnd w:id="19"/>
    </w:p>
    <w:p w14:paraId="190E4994" w14:textId="7FC29BC7" w:rsidR="00B64CB5" w:rsidRPr="00057099" w:rsidRDefault="00B64CB5" w:rsidP="00B64CB5">
      <w:pPr>
        <w:tabs>
          <w:tab w:val="left" w:pos="567"/>
          <w:tab w:val="right" w:pos="3119"/>
          <w:tab w:val="left" w:pos="3402"/>
          <w:tab w:val="left" w:pos="3686"/>
          <w:tab w:val="left" w:pos="3969"/>
          <w:tab w:val="left" w:pos="4253"/>
          <w:tab w:val="left" w:pos="4536"/>
        </w:tabs>
        <w:rPr>
          <w:rFonts w:cs="Arial"/>
        </w:rPr>
      </w:pPr>
      <w:r w:rsidRPr="00057099">
        <w:rPr>
          <w:rFonts w:cs="Arial"/>
        </w:rPr>
        <w:t>De werkzaamheden bestaan uit het amoveren van de gehele ruimerinstallatie bestaande uit ruimerbrug RB_40</w:t>
      </w:r>
      <w:r w:rsidR="003D582A" w:rsidRPr="00057099">
        <w:rPr>
          <w:rFonts w:cs="Arial"/>
        </w:rPr>
        <w:t>10</w:t>
      </w:r>
      <w:r w:rsidRPr="00057099">
        <w:rPr>
          <w:rFonts w:cs="Arial"/>
        </w:rPr>
        <w:t>, onderwaterwerk, loopwagen MR_40</w:t>
      </w:r>
      <w:r w:rsidR="003D582A" w:rsidRPr="00057099">
        <w:rPr>
          <w:rFonts w:cs="Arial"/>
        </w:rPr>
        <w:t>10</w:t>
      </w:r>
      <w:r w:rsidRPr="00057099">
        <w:rPr>
          <w:rFonts w:cs="Arial"/>
        </w:rPr>
        <w:t>, spoelpomp P-40</w:t>
      </w:r>
      <w:r w:rsidR="003D582A" w:rsidRPr="00057099">
        <w:rPr>
          <w:rFonts w:cs="Arial"/>
        </w:rPr>
        <w:t>7</w:t>
      </w:r>
      <w:r w:rsidRPr="00057099">
        <w:rPr>
          <w:rFonts w:cs="Arial"/>
        </w:rPr>
        <w:t xml:space="preserve">0, drijflaaginstallatie, duikschot-overstortrand en elektrische installatie. </w:t>
      </w:r>
    </w:p>
    <w:tbl>
      <w:tblPr>
        <w:tblW w:w="8613" w:type="dxa"/>
        <w:tblLayout w:type="fixed"/>
        <w:tblLook w:val="01E0" w:firstRow="1" w:lastRow="1" w:firstColumn="1" w:lastColumn="1" w:noHBand="0" w:noVBand="0"/>
      </w:tblPr>
      <w:tblGrid>
        <w:gridCol w:w="2948"/>
        <w:gridCol w:w="851"/>
        <w:gridCol w:w="284"/>
        <w:gridCol w:w="4530"/>
      </w:tblGrid>
      <w:tr w:rsidR="00B64CB5" w:rsidRPr="00057099" w14:paraId="1D252041" w14:textId="77777777" w:rsidTr="00E24985">
        <w:tc>
          <w:tcPr>
            <w:tcW w:w="2948" w:type="dxa"/>
          </w:tcPr>
          <w:p w14:paraId="54298004" w14:textId="77777777" w:rsidR="00B64CB5" w:rsidRPr="00057099" w:rsidRDefault="00B64CB5" w:rsidP="00E24985">
            <w:pPr>
              <w:spacing w:line="240" w:lineRule="exact"/>
              <w:rPr>
                <w:rFonts w:cs="Arial"/>
              </w:rPr>
            </w:pPr>
            <w:r w:rsidRPr="00057099">
              <w:rPr>
                <w:rFonts w:cs="Arial"/>
              </w:rPr>
              <w:t xml:space="preserve">type </w:t>
            </w:r>
          </w:p>
        </w:tc>
        <w:tc>
          <w:tcPr>
            <w:tcW w:w="851" w:type="dxa"/>
          </w:tcPr>
          <w:p w14:paraId="5720FDB5" w14:textId="77777777" w:rsidR="00B64CB5" w:rsidRPr="00057099" w:rsidRDefault="00B64CB5" w:rsidP="00E24985">
            <w:pPr>
              <w:spacing w:line="240" w:lineRule="exact"/>
              <w:jc w:val="right"/>
              <w:rPr>
                <w:rFonts w:cs="Arial"/>
              </w:rPr>
            </w:pPr>
          </w:p>
        </w:tc>
        <w:tc>
          <w:tcPr>
            <w:tcW w:w="284" w:type="dxa"/>
          </w:tcPr>
          <w:p w14:paraId="27B1E3F2" w14:textId="77777777" w:rsidR="00B64CB5" w:rsidRPr="00057099" w:rsidRDefault="00B64CB5" w:rsidP="00E24985">
            <w:pPr>
              <w:spacing w:line="240" w:lineRule="exact"/>
              <w:rPr>
                <w:rFonts w:cs="Arial"/>
              </w:rPr>
            </w:pPr>
            <w:r w:rsidRPr="00057099">
              <w:rPr>
                <w:rFonts w:cs="Arial"/>
              </w:rPr>
              <w:t xml:space="preserve">: </w:t>
            </w:r>
          </w:p>
        </w:tc>
        <w:tc>
          <w:tcPr>
            <w:tcW w:w="4530" w:type="dxa"/>
          </w:tcPr>
          <w:p w14:paraId="6E82708F" w14:textId="77777777" w:rsidR="00B64CB5" w:rsidRPr="00057099" w:rsidRDefault="00B64CB5" w:rsidP="00E24985">
            <w:pPr>
              <w:spacing w:line="240" w:lineRule="exact"/>
              <w:rPr>
                <w:rFonts w:cs="Arial"/>
              </w:rPr>
            </w:pPr>
            <w:r w:rsidRPr="00057099">
              <w:rPr>
                <w:rFonts w:cs="Arial"/>
              </w:rPr>
              <w:t>Halve ruimerbrug</w:t>
            </w:r>
          </w:p>
        </w:tc>
      </w:tr>
      <w:tr w:rsidR="00B64CB5" w:rsidRPr="00057099" w14:paraId="72328BBA" w14:textId="77777777" w:rsidTr="00E24985">
        <w:tc>
          <w:tcPr>
            <w:tcW w:w="2948" w:type="dxa"/>
          </w:tcPr>
          <w:p w14:paraId="34530C4B" w14:textId="77777777" w:rsidR="00B64CB5" w:rsidRPr="00057099" w:rsidRDefault="00B64CB5" w:rsidP="00E24985">
            <w:pPr>
              <w:spacing w:line="240" w:lineRule="exact"/>
              <w:rPr>
                <w:rFonts w:cs="Arial"/>
              </w:rPr>
            </w:pPr>
            <w:r w:rsidRPr="00057099">
              <w:rPr>
                <w:rFonts w:cs="Arial"/>
              </w:rPr>
              <w:t xml:space="preserve">tekening(en) bestaande installatie </w:t>
            </w:r>
          </w:p>
        </w:tc>
        <w:tc>
          <w:tcPr>
            <w:tcW w:w="851" w:type="dxa"/>
          </w:tcPr>
          <w:p w14:paraId="710B794D" w14:textId="77777777" w:rsidR="00B64CB5" w:rsidRPr="00057099" w:rsidRDefault="00B64CB5" w:rsidP="00E24985">
            <w:pPr>
              <w:spacing w:line="240" w:lineRule="exact"/>
              <w:jc w:val="right"/>
              <w:rPr>
                <w:rFonts w:cs="Arial"/>
              </w:rPr>
            </w:pPr>
          </w:p>
        </w:tc>
        <w:tc>
          <w:tcPr>
            <w:tcW w:w="284" w:type="dxa"/>
          </w:tcPr>
          <w:p w14:paraId="603979EE" w14:textId="77777777" w:rsidR="00B64CB5" w:rsidRPr="00057099" w:rsidRDefault="00B64CB5" w:rsidP="00E24985">
            <w:pPr>
              <w:spacing w:line="240" w:lineRule="exact"/>
              <w:rPr>
                <w:rFonts w:cs="Arial"/>
              </w:rPr>
            </w:pPr>
            <w:r w:rsidRPr="00057099">
              <w:rPr>
                <w:rFonts w:cs="Arial"/>
              </w:rPr>
              <w:t>:</w:t>
            </w:r>
          </w:p>
        </w:tc>
        <w:tc>
          <w:tcPr>
            <w:tcW w:w="4530" w:type="dxa"/>
          </w:tcPr>
          <w:p w14:paraId="18077C26" w14:textId="668D39EC" w:rsidR="00B64CB5" w:rsidRPr="00057099" w:rsidRDefault="00B64CB5" w:rsidP="00E24985">
            <w:pPr>
              <w:spacing w:line="240" w:lineRule="exact"/>
              <w:rPr>
                <w:rFonts w:cs="Arial"/>
              </w:rPr>
            </w:pPr>
            <w:r w:rsidRPr="00057099">
              <w:rPr>
                <w:rFonts w:cs="Arial"/>
              </w:rPr>
              <w:t>P&amp;ID N</w:t>
            </w:r>
            <w:r w:rsidR="003D582A" w:rsidRPr="00057099">
              <w:rPr>
                <w:rFonts w:cs="Arial"/>
              </w:rPr>
              <w:t>W</w:t>
            </w:r>
            <w:r w:rsidRPr="00057099">
              <w:rPr>
                <w:rFonts w:cs="Arial"/>
              </w:rPr>
              <w:t xml:space="preserve"> 3E-- 740 </w:t>
            </w:r>
          </w:p>
        </w:tc>
      </w:tr>
    </w:tbl>
    <w:p w14:paraId="364891CE" w14:textId="77777777" w:rsidR="00B64CB5" w:rsidRPr="00057099" w:rsidRDefault="00B64CB5" w:rsidP="00B64CB5">
      <w:pPr>
        <w:pStyle w:val="BodyText"/>
      </w:pPr>
    </w:p>
    <w:p w14:paraId="65D77D5E" w14:textId="32ED2AAC" w:rsidR="00FD12D3" w:rsidRPr="00057099" w:rsidRDefault="00FD12D3" w:rsidP="00B64CB5">
      <w:pPr>
        <w:pStyle w:val="Heading2"/>
      </w:pPr>
      <w:bookmarkStart w:id="20" w:name="_Toc54965420"/>
      <w:r w:rsidRPr="00057099">
        <w:t>R</w:t>
      </w:r>
      <w:r w:rsidRPr="00057099">
        <w:rPr>
          <w:rFonts w:eastAsiaTheme="minorEastAsia"/>
        </w:rPr>
        <w:t>etourslibpompinstallatie</w:t>
      </w:r>
      <w:bookmarkEnd w:id="20"/>
    </w:p>
    <w:p w14:paraId="2A6A800E" w14:textId="593236BF" w:rsidR="00B64CB5" w:rsidRPr="00057099" w:rsidRDefault="00FD12D3" w:rsidP="00A43FC5">
      <w:pPr>
        <w:tabs>
          <w:tab w:val="left" w:pos="567"/>
          <w:tab w:val="right" w:pos="3119"/>
          <w:tab w:val="left" w:pos="3402"/>
          <w:tab w:val="left" w:pos="3686"/>
          <w:tab w:val="left" w:pos="3969"/>
          <w:tab w:val="left" w:pos="4253"/>
          <w:tab w:val="left" w:pos="4536"/>
        </w:tabs>
        <w:rPr>
          <w:rFonts w:cs="Arial"/>
        </w:rPr>
      </w:pPr>
      <w:r w:rsidRPr="00057099">
        <w:rPr>
          <w:rFonts w:cs="Arial"/>
        </w:rPr>
        <w:t>De werkzaamheden bestaan uit het amoveren van de gehele pompinstallatie bestaande uit de pomp</w:t>
      </w:r>
      <w:r w:rsidR="003D582A" w:rsidRPr="00057099">
        <w:rPr>
          <w:rFonts w:cs="Arial"/>
        </w:rPr>
        <w:t xml:space="preserve">en </w:t>
      </w:r>
      <w:r w:rsidRPr="00057099">
        <w:rPr>
          <w:rFonts w:cs="Arial"/>
        </w:rPr>
        <w:t>P_40</w:t>
      </w:r>
      <w:r w:rsidR="003D582A" w:rsidRPr="00057099">
        <w:rPr>
          <w:rFonts w:cs="Arial"/>
        </w:rPr>
        <w:t>40 en P_4050</w:t>
      </w:r>
      <w:r w:rsidRPr="00057099">
        <w:rPr>
          <w:rFonts w:cs="Arial"/>
        </w:rPr>
        <w:t>, leidingwerk en appendages in de ruimte waar de pomp</w:t>
      </w:r>
      <w:r w:rsidR="003D582A" w:rsidRPr="00057099">
        <w:rPr>
          <w:rFonts w:cs="Arial"/>
        </w:rPr>
        <w:t xml:space="preserve">en </w:t>
      </w:r>
      <w:r w:rsidRPr="00057099">
        <w:rPr>
          <w:rFonts w:cs="Arial"/>
        </w:rPr>
        <w:t>staat opgesteld.</w:t>
      </w:r>
    </w:p>
    <w:tbl>
      <w:tblPr>
        <w:tblpPr w:leftFromText="141" w:rightFromText="141" w:vertAnchor="text" w:tblpY="1"/>
        <w:tblOverlap w:val="never"/>
        <w:tblW w:w="8613" w:type="dxa"/>
        <w:tblLayout w:type="fixed"/>
        <w:tblLook w:val="01E0" w:firstRow="1" w:lastRow="1" w:firstColumn="1" w:lastColumn="1" w:noHBand="0" w:noVBand="0"/>
      </w:tblPr>
      <w:tblGrid>
        <w:gridCol w:w="2948"/>
        <w:gridCol w:w="851"/>
        <w:gridCol w:w="284"/>
        <w:gridCol w:w="4530"/>
      </w:tblGrid>
      <w:tr w:rsidR="00FD12D3" w:rsidRPr="00057099" w14:paraId="59695B5C" w14:textId="77777777" w:rsidTr="00B64CB5">
        <w:tc>
          <w:tcPr>
            <w:tcW w:w="2948" w:type="dxa"/>
          </w:tcPr>
          <w:p w14:paraId="0D2F4F3A" w14:textId="77777777" w:rsidR="00FD12D3" w:rsidRPr="00057099" w:rsidRDefault="00FD12D3" w:rsidP="00B64CB5">
            <w:pPr>
              <w:spacing w:line="240" w:lineRule="exact"/>
              <w:rPr>
                <w:rFonts w:cs="Arial"/>
              </w:rPr>
            </w:pPr>
            <w:r w:rsidRPr="00057099">
              <w:rPr>
                <w:rFonts w:cs="Arial"/>
              </w:rPr>
              <w:t xml:space="preserve">type </w:t>
            </w:r>
          </w:p>
        </w:tc>
        <w:tc>
          <w:tcPr>
            <w:tcW w:w="851" w:type="dxa"/>
          </w:tcPr>
          <w:p w14:paraId="6AFF2136" w14:textId="77777777" w:rsidR="00FD12D3" w:rsidRPr="00057099" w:rsidRDefault="00FD12D3" w:rsidP="00B64CB5">
            <w:pPr>
              <w:spacing w:line="240" w:lineRule="exact"/>
              <w:jc w:val="right"/>
              <w:rPr>
                <w:rFonts w:cs="Arial"/>
              </w:rPr>
            </w:pPr>
          </w:p>
        </w:tc>
        <w:tc>
          <w:tcPr>
            <w:tcW w:w="284" w:type="dxa"/>
          </w:tcPr>
          <w:p w14:paraId="58A9F6D9" w14:textId="77777777" w:rsidR="00FD12D3" w:rsidRPr="00057099" w:rsidRDefault="00FD12D3" w:rsidP="00B64CB5">
            <w:pPr>
              <w:spacing w:line="240" w:lineRule="exact"/>
              <w:rPr>
                <w:rFonts w:cs="Arial"/>
              </w:rPr>
            </w:pPr>
            <w:r w:rsidRPr="00057099">
              <w:rPr>
                <w:rFonts w:cs="Arial"/>
              </w:rPr>
              <w:t xml:space="preserve">: </w:t>
            </w:r>
          </w:p>
        </w:tc>
        <w:tc>
          <w:tcPr>
            <w:tcW w:w="4530" w:type="dxa"/>
          </w:tcPr>
          <w:p w14:paraId="0B6FC1C5" w14:textId="77777777" w:rsidR="00FD12D3" w:rsidRPr="00057099" w:rsidRDefault="00FD12D3" w:rsidP="00B64CB5">
            <w:pPr>
              <w:spacing w:line="240" w:lineRule="exact"/>
              <w:rPr>
                <w:rFonts w:cs="Arial"/>
              </w:rPr>
            </w:pPr>
            <w:r w:rsidRPr="00057099">
              <w:rPr>
                <w:rFonts w:cs="Arial"/>
              </w:rPr>
              <w:t>Centrifugaalpomp</w:t>
            </w:r>
          </w:p>
        </w:tc>
      </w:tr>
      <w:tr w:rsidR="00FD12D3" w:rsidRPr="00057099" w14:paraId="59E73F8B" w14:textId="77777777" w:rsidTr="00B64CB5">
        <w:tc>
          <w:tcPr>
            <w:tcW w:w="2948" w:type="dxa"/>
          </w:tcPr>
          <w:p w14:paraId="39E2CC7D" w14:textId="14020C46" w:rsidR="00B64CB5" w:rsidRPr="00057099" w:rsidRDefault="00FD12D3" w:rsidP="00B64CB5">
            <w:pPr>
              <w:spacing w:line="240" w:lineRule="exact"/>
              <w:rPr>
                <w:rFonts w:cs="Arial"/>
              </w:rPr>
            </w:pPr>
            <w:r w:rsidRPr="00057099">
              <w:rPr>
                <w:rFonts w:cs="Arial"/>
              </w:rPr>
              <w:t xml:space="preserve">tekening(en) bestaande installatie </w:t>
            </w:r>
          </w:p>
        </w:tc>
        <w:tc>
          <w:tcPr>
            <w:tcW w:w="851" w:type="dxa"/>
          </w:tcPr>
          <w:p w14:paraId="4CCB98BF" w14:textId="77777777" w:rsidR="00FD12D3" w:rsidRPr="00057099" w:rsidRDefault="00FD12D3" w:rsidP="00B64CB5">
            <w:pPr>
              <w:spacing w:line="240" w:lineRule="exact"/>
              <w:jc w:val="right"/>
              <w:rPr>
                <w:rFonts w:cs="Arial"/>
              </w:rPr>
            </w:pPr>
          </w:p>
        </w:tc>
        <w:tc>
          <w:tcPr>
            <w:tcW w:w="284" w:type="dxa"/>
          </w:tcPr>
          <w:p w14:paraId="39AFC036" w14:textId="77777777" w:rsidR="00FD12D3" w:rsidRPr="00057099" w:rsidRDefault="00FD12D3" w:rsidP="00B64CB5">
            <w:pPr>
              <w:spacing w:line="240" w:lineRule="exact"/>
              <w:rPr>
                <w:rFonts w:cs="Arial"/>
              </w:rPr>
            </w:pPr>
            <w:r w:rsidRPr="00057099">
              <w:rPr>
                <w:rFonts w:cs="Arial"/>
              </w:rPr>
              <w:t>:</w:t>
            </w:r>
          </w:p>
        </w:tc>
        <w:tc>
          <w:tcPr>
            <w:tcW w:w="4530" w:type="dxa"/>
          </w:tcPr>
          <w:p w14:paraId="266DB5E1" w14:textId="27012F64" w:rsidR="00FD12D3" w:rsidRPr="00057099" w:rsidRDefault="00FD12D3" w:rsidP="00B64CB5">
            <w:pPr>
              <w:spacing w:line="240" w:lineRule="exact"/>
              <w:rPr>
                <w:rFonts w:cs="Arial"/>
              </w:rPr>
            </w:pPr>
            <w:r w:rsidRPr="00057099">
              <w:rPr>
                <w:rFonts w:cs="Arial"/>
              </w:rPr>
              <w:t>P&amp;ID N</w:t>
            </w:r>
            <w:r w:rsidR="003D582A" w:rsidRPr="00057099">
              <w:rPr>
                <w:rFonts w:cs="Arial"/>
              </w:rPr>
              <w:t>W</w:t>
            </w:r>
            <w:r w:rsidRPr="00057099">
              <w:rPr>
                <w:rFonts w:cs="Arial"/>
              </w:rPr>
              <w:t xml:space="preserve"> 3E-- 7</w:t>
            </w:r>
            <w:r w:rsidR="003D582A" w:rsidRPr="00057099">
              <w:rPr>
                <w:rFonts w:cs="Arial"/>
              </w:rPr>
              <w:t>4</w:t>
            </w:r>
            <w:r w:rsidRPr="00057099">
              <w:rPr>
                <w:rFonts w:cs="Arial"/>
              </w:rPr>
              <w:t xml:space="preserve">0 </w:t>
            </w:r>
          </w:p>
        </w:tc>
      </w:tr>
    </w:tbl>
    <w:p w14:paraId="2E3B91F2" w14:textId="056B8714" w:rsidR="00B64CB5" w:rsidRPr="00057099" w:rsidRDefault="00B64CB5" w:rsidP="00B64CB5">
      <w:pPr>
        <w:pStyle w:val="BodyText"/>
      </w:pPr>
    </w:p>
    <w:p w14:paraId="0929D007" w14:textId="241E5424" w:rsidR="00B64CB5" w:rsidRPr="00057099" w:rsidRDefault="00B64CB5" w:rsidP="00B64CB5">
      <w:pPr>
        <w:pStyle w:val="BodyText"/>
      </w:pPr>
    </w:p>
    <w:p w14:paraId="3A8EBA60" w14:textId="1090D1CA" w:rsidR="00B64CB5" w:rsidRPr="00057099" w:rsidRDefault="00B64CB5" w:rsidP="00B64CB5">
      <w:pPr>
        <w:pStyle w:val="BodyText"/>
      </w:pPr>
    </w:p>
    <w:p w14:paraId="1ECCEEDA" w14:textId="77777777" w:rsidR="00B64CB5" w:rsidRPr="00057099" w:rsidRDefault="00B64CB5" w:rsidP="00B64CB5">
      <w:pPr>
        <w:pStyle w:val="BodyText"/>
      </w:pPr>
    </w:p>
    <w:p w14:paraId="16F15B9D" w14:textId="0EC171E8" w:rsidR="00FD12D3" w:rsidRPr="00057099" w:rsidRDefault="00FD12D3" w:rsidP="00B64CB5">
      <w:pPr>
        <w:pStyle w:val="Heading2"/>
        <w:rPr>
          <w:rFonts w:eastAsiaTheme="minorEastAsia"/>
        </w:rPr>
      </w:pPr>
      <w:bookmarkStart w:id="21" w:name="_Toc54965421"/>
      <w:proofErr w:type="spellStart"/>
      <w:r w:rsidRPr="00057099">
        <w:t>S</w:t>
      </w:r>
      <w:r w:rsidRPr="00057099">
        <w:rPr>
          <w:rFonts w:eastAsiaTheme="minorEastAsia"/>
        </w:rPr>
        <w:t>urplusslibpompinstallatie</w:t>
      </w:r>
      <w:bookmarkEnd w:id="21"/>
      <w:proofErr w:type="spellEnd"/>
    </w:p>
    <w:p w14:paraId="7157742B" w14:textId="766B2D54" w:rsidR="00B64CB5" w:rsidRPr="00057099" w:rsidRDefault="00B64CB5" w:rsidP="00A43FC5">
      <w:pPr>
        <w:tabs>
          <w:tab w:val="left" w:pos="567"/>
          <w:tab w:val="right" w:pos="3119"/>
          <w:tab w:val="left" w:pos="3402"/>
          <w:tab w:val="left" w:pos="3686"/>
          <w:tab w:val="left" w:pos="3969"/>
          <w:tab w:val="left" w:pos="4253"/>
          <w:tab w:val="left" w:pos="4536"/>
        </w:tabs>
        <w:rPr>
          <w:rFonts w:cs="Arial"/>
        </w:rPr>
      </w:pPr>
      <w:r w:rsidRPr="00057099">
        <w:rPr>
          <w:rFonts w:cs="Arial"/>
        </w:rPr>
        <w:t>De werkzaamheden bestaan uit het amoveren van de gehele pompinstallatie bestaande uit de pomp P_40</w:t>
      </w:r>
      <w:r w:rsidR="003D582A" w:rsidRPr="00057099">
        <w:rPr>
          <w:rFonts w:cs="Arial"/>
        </w:rPr>
        <w:t>60</w:t>
      </w:r>
      <w:r w:rsidRPr="00057099">
        <w:rPr>
          <w:rFonts w:cs="Arial"/>
        </w:rPr>
        <w:t>, leidingwerk en appendages in de ruimte waar de pomp staat opgesteld.</w:t>
      </w:r>
    </w:p>
    <w:tbl>
      <w:tblPr>
        <w:tblpPr w:leftFromText="141" w:rightFromText="141" w:vertAnchor="text" w:tblpY="1"/>
        <w:tblOverlap w:val="never"/>
        <w:tblW w:w="8613" w:type="dxa"/>
        <w:tblLayout w:type="fixed"/>
        <w:tblLook w:val="01E0" w:firstRow="1" w:lastRow="1" w:firstColumn="1" w:lastColumn="1" w:noHBand="0" w:noVBand="0"/>
      </w:tblPr>
      <w:tblGrid>
        <w:gridCol w:w="2948"/>
        <w:gridCol w:w="851"/>
        <w:gridCol w:w="284"/>
        <w:gridCol w:w="4530"/>
      </w:tblGrid>
      <w:tr w:rsidR="00B64CB5" w:rsidRPr="00057099" w14:paraId="70377452" w14:textId="77777777" w:rsidTr="00E24985">
        <w:tc>
          <w:tcPr>
            <w:tcW w:w="2948" w:type="dxa"/>
          </w:tcPr>
          <w:p w14:paraId="43108005" w14:textId="77777777" w:rsidR="00B64CB5" w:rsidRPr="00057099" w:rsidRDefault="00B64CB5" w:rsidP="00E24985">
            <w:pPr>
              <w:spacing w:line="240" w:lineRule="exact"/>
              <w:rPr>
                <w:rFonts w:cs="Arial"/>
              </w:rPr>
            </w:pPr>
            <w:r w:rsidRPr="00057099">
              <w:rPr>
                <w:rFonts w:cs="Arial"/>
              </w:rPr>
              <w:t xml:space="preserve">type </w:t>
            </w:r>
          </w:p>
        </w:tc>
        <w:tc>
          <w:tcPr>
            <w:tcW w:w="851" w:type="dxa"/>
          </w:tcPr>
          <w:p w14:paraId="6B0C16F5" w14:textId="77777777" w:rsidR="00B64CB5" w:rsidRPr="00057099" w:rsidRDefault="00B64CB5" w:rsidP="00E24985">
            <w:pPr>
              <w:spacing w:line="240" w:lineRule="exact"/>
              <w:jc w:val="right"/>
              <w:rPr>
                <w:rFonts w:cs="Arial"/>
              </w:rPr>
            </w:pPr>
          </w:p>
        </w:tc>
        <w:tc>
          <w:tcPr>
            <w:tcW w:w="284" w:type="dxa"/>
          </w:tcPr>
          <w:p w14:paraId="49D9985C" w14:textId="77777777" w:rsidR="00B64CB5" w:rsidRPr="00057099" w:rsidRDefault="00B64CB5" w:rsidP="00E24985">
            <w:pPr>
              <w:spacing w:line="240" w:lineRule="exact"/>
              <w:rPr>
                <w:rFonts w:cs="Arial"/>
              </w:rPr>
            </w:pPr>
            <w:r w:rsidRPr="00057099">
              <w:rPr>
                <w:rFonts w:cs="Arial"/>
              </w:rPr>
              <w:t xml:space="preserve">: </w:t>
            </w:r>
          </w:p>
        </w:tc>
        <w:tc>
          <w:tcPr>
            <w:tcW w:w="4530" w:type="dxa"/>
          </w:tcPr>
          <w:p w14:paraId="3BB6D5DE" w14:textId="77777777" w:rsidR="00B64CB5" w:rsidRPr="00057099" w:rsidRDefault="00B64CB5" w:rsidP="00E24985">
            <w:pPr>
              <w:spacing w:line="240" w:lineRule="exact"/>
              <w:rPr>
                <w:rFonts w:cs="Arial"/>
              </w:rPr>
            </w:pPr>
            <w:r w:rsidRPr="00057099">
              <w:rPr>
                <w:rFonts w:cs="Arial"/>
              </w:rPr>
              <w:t>Centrifugaalpomp</w:t>
            </w:r>
          </w:p>
        </w:tc>
      </w:tr>
      <w:tr w:rsidR="00B64CB5" w:rsidRPr="00057099" w14:paraId="461A26DF" w14:textId="77777777" w:rsidTr="00E24985">
        <w:tc>
          <w:tcPr>
            <w:tcW w:w="2948" w:type="dxa"/>
          </w:tcPr>
          <w:p w14:paraId="1A76635B" w14:textId="77777777" w:rsidR="00B64CB5" w:rsidRPr="00057099" w:rsidRDefault="00B64CB5" w:rsidP="00E24985">
            <w:pPr>
              <w:spacing w:line="240" w:lineRule="exact"/>
              <w:rPr>
                <w:rFonts w:cs="Arial"/>
              </w:rPr>
            </w:pPr>
            <w:r w:rsidRPr="00057099">
              <w:rPr>
                <w:rFonts w:cs="Arial"/>
              </w:rPr>
              <w:t xml:space="preserve">tekening(en) bestaande installatie </w:t>
            </w:r>
          </w:p>
        </w:tc>
        <w:tc>
          <w:tcPr>
            <w:tcW w:w="851" w:type="dxa"/>
          </w:tcPr>
          <w:p w14:paraId="4ACE4D62" w14:textId="77777777" w:rsidR="00B64CB5" w:rsidRPr="00057099" w:rsidRDefault="00B64CB5" w:rsidP="00E24985">
            <w:pPr>
              <w:spacing w:line="240" w:lineRule="exact"/>
              <w:jc w:val="right"/>
              <w:rPr>
                <w:rFonts w:cs="Arial"/>
              </w:rPr>
            </w:pPr>
          </w:p>
        </w:tc>
        <w:tc>
          <w:tcPr>
            <w:tcW w:w="284" w:type="dxa"/>
          </w:tcPr>
          <w:p w14:paraId="677B92B3" w14:textId="77777777" w:rsidR="00B64CB5" w:rsidRPr="00057099" w:rsidRDefault="00B64CB5" w:rsidP="00E24985">
            <w:pPr>
              <w:spacing w:line="240" w:lineRule="exact"/>
              <w:rPr>
                <w:rFonts w:cs="Arial"/>
              </w:rPr>
            </w:pPr>
            <w:r w:rsidRPr="00057099">
              <w:rPr>
                <w:rFonts w:cs="Arial"/>
              </w:rPr>
              <w:t>:</w:t>
            </w:r>
          </w:p>
        </w:tc>
        <w:tc>
          <w:tcPr>
            <w:tcW w:w="4530" w:type="dxa"/>
          </w:tcPr>
          <w:p w14:paraId="0AB7BEAA" w14:textId="4D538263" w:rsidR="00B64CB5" w:rsidRPr="00057099" w:rsidRDefault="00B64CB5" w:rsidP="00E24985">
            <w:pPr>
              <w:spacing w:line="240" w:lineRule="exact"/>
              <w:rPr>
                <w:rFonts w:cs="Arial"/>
              </w:rPr>
            </w:pPr>
            <w:r w:rsidRPr="00057099">
              <w:rPr>
                <w:rFonts w:cs="Arial"/>
              </w:rPr>
              <w:t>P&amp;ID N</w:t>
            </w:r>
            <w:r w:rsidR="003D582A" w:rsidRPr="00057099">
              <w:rPr>
                <w:rFonts w:cs="Arial"/>
              </w:rPr>
              <w:t>W</w:t>
            </w:r>
            <w:r w:rsidRPr="00057099">
              <w:rPr>
                <w:rFonts w:cs="Arial"/>
              </w:rPr>
              <w:t xml:space="preserve"> 3E-- 740 </w:t>
            </w:r>
          </w:p>
        </w:tc>
      </w:tr>
    </w:tbl>
    <w:p w14:paraId="74520BCE" w14:textId="77777777" w:rsidR="00B64CB5" w:rsidRPr="00057099" w:rsidRDefault="00B64CB5" w:rsidP="00B64CB5">
      <w:pPr>
        <w:pStyle w:val="BodyText"/>
      </w:pPr>
    </w:p>
    <w:p w14:paraId="0A9BD307" w14:textId="77777777" w:rsidR="00B64CB5" w:rsidRPr="00057099" w:rsidRDefault="00B64CB5" w:rsidP="00B64CB5">
      <w:pPr>
        <w:pStyle w:val="BodyText"/>
      </w:pPr>
    </w:p>
    <w:p w14:paraId="16FB6A52" w14:textId="77777777" w:rsidR="00B64CB5" w:rsidRPr="00057099" w:rsidRDefault="00B64CB5" w:rsidP="00B64CB5">
      <w:pPr>
        <w:pStyle w:val="BodyText"/>
      </w:pPr>
    </w:p>
    <w:p w14:paraId="462A76CC" w14:textId="77777777" w:rsidR="00B64CB5" w:rsidRPr="00057099" w:rsidRDefault="00B64CB5" w:rsidP="00B64CB5">
      <w:pPr>
        <w:pStyle w:val="BodyText"/>
      </w:pPr>
    </w:p>
    <w:p w14:paraId="44544F0E" w14:textId="661C53FD" w:rsidR="00FD12D3" w:rsidRPr="00057099" w:rsidRDefault="00FD12D3" w:rsidP="00B64CB5">
      <w:pPr>
        <w:pStyle w:val="Heading2"/>
        <w:rPr>
          <w:rFonts w:eastAsiaTheme="minorEastAsia"/>
        </w:rPr>
      </w:pPr>
      <w:bookmarkStart w:id="22" w:name="_Toc54965422"/>
      <w:r w:rsidRPr="00057099">
        <w:lastRenderedPageBreak/>
        <w:t>Metaalzouten</w:t>
      </w:r>
      <w:r w:rsidRPr="00057099">
        <w:rPr>
          <w:rFonts w:eastAsiaTheme="minorEastAsia"/>
        </w:rPr>
        <w:t xml:space="preserve"> doseerinstallatie</w:t>
      </w:r>
      <w:bookmarkEnd w:id="22"/>
    </w:p>
    <w:p w14:paraId="602E8868" w14:textId="68B3CE88" w:rsidR="00F072D4" w:rsidRPr="00057099" w:rsidRDefault="00F072D4" w:rsidP="00A43FC5">
      <w:pPr>
        <w:tabs>
          <w:tab w:val="left" w:pos="567"/>
          <w:tab w:val="right" w:pos="3119"/>
          <w:tab w:val="left" w:pos="3402"/>
          <w:tab w:val="left" w:pos="3686"/>
          <w:tab w:val="left" w:pos="3969"/>
          <w:tab w:val="left" w:pos="4253"/>
          <w:tab w:val="left" w:pos="4536"/>
        </w:tabs>
        <w:rPr>
          <w:rFonts w:cs="Arial"/>
        </w:rPr>
      </w:pPr>
      <w:r w:rsidRPr="00057099">
        <w:rPr>
          <w:rFonts w:cs="Arial"/>
        </w:rPr>
        <w:t>De werkzaamheden bestaan uit het amoveren van de gehele metaalzouten doseerinstallatie bestaande uit de tank</w:t>
      </w:r>
      <w:r w:rsidR="003D582A" w:rsidRPr="00057099">
        <w:rPr>
          <w:rFonts w:cs="Arial"/>
        </w:rPr>
        <w:t xml:space="preserve"> FE5500</w:t>
      </w:r>
      <w:r w:rsidRPr="00057099">
        <w:rPr>
          <w:rFonts w:cs="Arial"/>
        </w:rPr>
        <w:t xml:space="preserve">, </w:t>
      </w:r>
      <w:r w:rsidR="003D582A" w:rsidRPr="00057099">
        <w:rPr>
          <w:rFonts w:cs="Arial"/>
        </w:rPr>
        <w:t>de doseerkast DK5500, doseerpomp</w:t>
      </w:r>
      <w:r w:rsidRPr="00057099">
        <w:rPr>
          <w:rFonts w:cs="Arial"/>
        </w:rPr>
        <w:t xml:space="preserve"> P_</w:t>
      </w:r>
      <w:r w:rsidR="003D582A" w:rsidRPr="00057099">
        <w:rPr>
          <w:rFonts w:cs="Arial"/>
        </w:rPr>
        <w:t>5510</w:t>
      </w:r>
      <w:r w:rsidRPr="00057099">
        <w:rPr>
          <w:rFonts w:cs="Arial"/>
        </w:rPr>
        <w:t xml:space="preserve">, leidingwerk en appendages </w:t>
      </w:r>
      <w:r w:rsidR="003D582A" w:rsidRPr="00057099">
        <w:rPr>
          <w:rFonts w:cs="Arial"/>
        </w:rPr>
        <w:t>e</w:t>
      </w:r>
      <w:r w:rsidRPr="00057099">
        <w:rPr>
          <w:rFonts w:cs="Arial"/>
        </w:rPr>
        <w:t xml:space="preserve">n de </w:t>
      </w:r>
      <w:r w:rsidR="003D582A" w:rsidRPr="00057099">
        <w:rPr>
          <w:rFonts w:cs="Arial"/>
        </w:rPr>
        <w:t>nooddouche</w:t>
      </w:r>
      <w:r w:rsidRPr="00057099">
        <w:rPr>
          <w:rFonts w:cs="Arial"/>
        </w:rPr>
        <w:t>.</w:t>
      </w:r>
      <w:r w:rsidR="002D61A3" w:rsidRPr="00057099">
        <w:rPr>
          <w:rFonts w:cs="Arial"/>
        </w:rPr>
        <w:t xml:space="preserve"> De tank en het leidingwerk leegmaken en reinigen.</w:t>
      </w:r>
    </w:p>
    <w:tbl>
      <w:tblPr>
        <w:tblpPr w:leftFromText="141" w:rightFromText="141" w:vertAnchor="text" w:tblpY="1"/>
        <w:tblOverlap w:val="never"/>
        <w:tblW w:w="8613" w:type="dxa"/>
        <w:tblLayout w:type="fixed"/>
        <w:tblLook w:val="01E0" w:firstRow="1" w:lastRow="1" w:firstColumn="1" w:lastColumn="1" w:noHBand="0" w:noVBand="0"/>
      </w:tblPr>
      <w:tblGrid>
        <w:gridCol w:w="2948"/>
        <w:gridCol w:w="851"/>
        <w:gridCol w:w="284"/>
        <w:gridCol w:w="4530"/>
      </w:tblGrid>
      <w:tr w:rsidR="00F072D4" w:rsidRPr="00057099" w14:paraId="7CE38AC5" w14:textId="77777777" w:rsidTr="00E24985">
        <w:tc>
          <w:tcPr>
            <w:tcW w:w="2948" w:type="dxa"/>
          </w:tcPr>
          <w:p w14:paraId="7433ED6C" w14:textId="77777777" w:rsidR="00F072D4" w:rsidRPr="00057099" w:rsidRDefault="00F072D4" w:rsidP="00E24985">
            <w:pPr>
              <w:spacing w:line="240" w:lineRule="exact"/>
              <w:rPr>
                <w:rFonts w:cs="Arial"/>
              </w:rPr>
            </w:pPr>
            <w:r w:rsidRPr="00057099">
              <w:rPr>
                <w:rFonts w:cs="Arial"/>
              </w:rPr>
              <w:t xml:space="preserve">type </w:t>
            </w:r>
          </w:p>
        </w:tc>
        <w:tc>
          <w:tcPr>
            <w:tcW w:w="851" w:type="dxa"/>
          </w:tcPr>
          <w:p w14:paraId="07283ACE" w14:textId="77777777" w:rsidR="00F072D4" w:rsidRPr="00057099" w:rsidRDefault="00F072D4" w:rsidP="00E24985">
            <w:pPr>
              <w:spacing w:line="240" w:lineRule="exact"/>
              <w:jc w:val="right"/>
              <w:rPr>
                <w:rFonts w:cs="Arial"/>
              </w:rPr>
            </w:pPr>
          </w:p>
        </w:tc>
        <w:tc>
          <w:tcPr>
            <w:tcW w:w="284" w:type="dxa"/>
          </w:tcPr>
          <w:p w14:paraId="2D6499F9" w14:textId="77777777" w:rsidR="00F072D4" w:rsidRPr="00057099" w:rsidRDefault="00F072D4" w:rsidP="00E24985">
            <w:pPr>
              <w:spacing w:line="240" w:lineRule="exact"/>
              <w:rPr>
                <w:rFonts w:cs="Arial"/>
              </w:rPr>
            </w:pPr>
            <w:r w:rsidRPr="00057099">
              <w:rPr>
                <w:rFonts w:cs="Arial"/>
              </w:rPr>
              <w:t xml:space="preserve">: </w:t>
            </w:r>
          </w:p>
        </w:tc>
        <w:tc>
          <w:tcPr>
            <w:tcW w:w="4530" w:type="dxa"/>
          </w:tcPr>
          <w:p w14:paraId="0773B496" w14:textId="562C57C8" w:rsidR="00F072D4" w:rsidRPr="00057099" w:rsidRDefault="00702A06" w:rsidP="00E24985">
            <w:pPr>
              <w:spacing w:line="240" w:lineRule="exact"/>
              <w:rPr>
                <w:rFonts w:cs="Arial"/>
              </w:rPr>
            </w:pPr>
            <w:r w:rsidRPr="00057099">
              <w:rPr>
                <w:rFonts w:cs="Arial"/>
              </w:rPr>
              <w:t>doseerinstallatie</w:t>
            </w:r>
          </w:p>
        </w:tc>
      </w:tr>
      <w:tr w:rsidR="00F072D4" w:rsidRPr="00057099" w14:paraId="2A0BC0FD" w14:textId="77777777" w:rsidTr="00E24985">
        <w:tc>
          <w:tcPr>
            <w:tcW w:w="2948" w:type="dxa"/>
          </w:tcPr>
          <w:p w14:paraId="404FB52E" w14:textId="77777777" w:rsidR="00F072D4" w:rsidRPr="00057099" w:rsidRDefault="00F072D4" w:rsidP="00E24985">
            <w:pPr>
              <w:spacing w:line="240" w:lineRule="exact"/>
              <w:rPr>
                <w:rFonts w:cs="Arial"/>
              </w:rPr>
            </w:pPr>
            <w:r w:rsidRPr="00057099">
              <w:rPr>
                <w:rFonts w:cs="Arial"/>
              </w:rPr>
              <w:t xml:space="preserve">tekening(en) bestaande installatie </w:t>
            </w:r>
          </w:p>
        </w:tc>
        <w:tc>
          <w:tcPr>
            <w:tcW w:w="851" w:type="dxa"/>
          </w:tcPr>
          <w:p w14:paraId="4CE68B3D" w14:textId="77777777" w:rsidR="00F072D4" w:rsidRPr="00057099" w:rsidRDefault="00F072D4" w:rsidP="00E24985">
            <w:pPr>
              <w:spacing w:line="240" w:lineRule="exact"/>
              <w:jc w:val="right"/>
              <w:rPr>
                <w:rFonts w:cs="Arial"/>
              </w:rPr>
            </w:pPr>
          </w:p>
        </w:tc>
        <w:tc>
          <w:tcPr>
            <w:tcW w:w="284" w:type="dxa"/>
          </w:tcPr>
          <w:p w14:paraId="437881B8" w14:textId="77777777" w:rsidR="00F072D4" w:rsidRPr="00057099" w:rsidRDefault="00F072D4" w:rsidP="00E24985">
            <w:pPr>
              <w:spacing w:line="240" w:lineRule="exact"/>
              <w:rPr>
                <w:rFonts w:cs="Arial"/>
              </w:rPr>
            </w:pPr>
            <w:r w:rsidRPr="00057099">
              <w:rPr>
                <w:rFonts w:cs="Arial"/>
              </w:rPr>
              <w:t>:</w:t>
            </w:r>
          </w:p>
        </w:tc>
        <w:tc>
          <w:tcPr>
            <w:tcW w:w="4530" w:type="dxa"/>
          </w:tcPr>
          <w:p w14:paraId="01155287" w14:textId="324DF616" w:rsidR="00F072D4" w:rsidRPr="00057099" w:rsidRDefault="00F072D4" w:rsidP="00E24985">
            <w:pPr>
              <w:spacing w:line="240" w:lineRule="exact"/>
              <w:rPr>
                <w:rFonts w:cs="Arial"/>
              </w:rPr>
            </w:pPr>
            <w:r w:rsidRPr="00057099">
              <w:rPr>
                <w:rFonts w:cs="Arial"/>
              </w:rPr>
              <w:t>P&amp;ID N</w:t>
            </w:r>
            <w:r w:rsidR="003D582A" w:rsidRPr="00057099">
              <w:rPr>
                <w:rFonts w:cs="Arial"/>
              </w:rPr>
              <w:t>W</w:t>
            </w:r>
            <w:r w:rsidRPr="00057099">
              <w:rPr>
                <w:rFonts w:cs="Arial"/>
              </w:rPr>
              <w:t xml:space="preserve"> 3E-- 7</w:t>
            </w:r>
            <w:r w:rsidR="003D582A" w:rsidRPr="00057099">
              <w:rPr>
                <w:rFonts w:cs="Arial"/>
              </w:rPr>
              <w:t>55</w:t>
            </w:r>
            <w:r w:rsidRPr="00057099">
              <w:rPr>
                <w:rFonts w:cs="Arial"/>
              </w:rPr>
              <w:t xml:space="preserve"> </w:t>
            </w:r>
          </w:p>
        </w:tc>
      </w:tr>
    </w:tbl>
    <w:p w14:paraId="1FF76961" w14:textId="77777777" w:rsidR="00F072D4" w:rsidRPr="00057099" w:rsidRDefault="00F072D4" w:rsidP="00F072D4">
      <w:pPr>
        <w:pStyle w:val="BodyText"/>
      </w:pPr>
    </w:p>
    <w:p w14:paraId="71926771" w14:textId="77777777" w:rsidR="00F072D4" w:rsidRPr="00057099" w:rsidRDefault="00F072D4" w:rsidP="00F072D4">
      <w:pPr>
        <w:pStyle w:val="BodyText"/>
      </w:pPr>
    </w:p>
    <w:p w14:paraId="18976143" w14:textId="77777777" w:rsidR="00F072D4" w:rsidRPr="00057099" w:rsidRDefault="00F072D4" w:rsidP="00F072D4">
      <w:pPr>
        <w:pStyle w:val="BodyText"/>
      </w:pPr>
    </w:p>
    <w:p w14:paraId="67CEEF9E" w14:textId="77777777" w:rsidR="00B64CB5" w:rsidRPr="00057099" w:rsidRDefault="00B64CB5" w:rsidP="00B64CB5">
      <w:pPr>
        <w:pStyle w:val="BodyText"/>
      </w:pPr>
    </w:p>
    <w:p w14:paraId="7169AEB0" w14:textId="0BB54A36" w:rsidR="00FD12D3" w:rsidRPr="00057099" w:rsidRDefault="00FD12D3" w:rsidP="00B64CB5">
      <w:pPr>
        <w:pStyle w:val="Heading2"/>
        <w:rPr>
          <w:rFonts w:eastAsiaTheme="minorEastAsia"/>
        </w:rPr>
      </w:pPr>
      <w:bookmarkStart w:id="23" w:name="_Toc54965423"/>
      <w:r w:rsidRPr="00057099">
        <w:t>R</w:t>
      </w:r>
      <w:r w:rsidRPr="00057099">
        <w:rPr>
          <w:rFonts w:eastAsiaTheme="minorEastAsia"/>
        </w:rPr>
        <w:t>uimerinstallatie van surplusslibindikker</w:t>
      </w:r>
      <w:bookmarkEnd w:id="23"/>
    </w:p>
    <w:p w14:paraId="47F2954B" w14:textId="5D15B1D3" w:rsidR="00476DDA" w:rsidRPr="00057099" w:rsidRDefault="00476DDA" w:rsidP="00476DDA">
      <w:pPr>
        <w:tabs>
          <w:tab w:val="left" w:pos="567"/>
          <w:tab w:val="right" w:pos="3119"/>
          <w:tab w:val="left" w:pos="3402"/>
          <w:tab w:val="left" w:pos="3686"/>
          <w:tab w:val="left" w:pos="3969"/>
          <w:tab w:val="left" w:pos="4253"/>
          <w:tab w:val="left" w:pos="4536"/>
        </w:tabs>
      </w:pPr>
      <w:r w:rsidRPr="00057099">
        <w:t>De werkzaamheden bestaan uit het amoveren van de gehele installatie van surplusslibindikker SI_6000 bestaande uit ruimerroerwerk RW_6010, aandrijving TK_6010, overlooprand</w:t>
      </w:r>
      <w:r w:rsidR="00C17561" w:rsidRPr="00057099">
        <w:t xml:space="preserve">, </w:t>
      </w:r>
      <w:r w:rsidR="00C17561" w:rsidRPr="00057099">
        <w:rPr>
          <w:rFonts w:cs="Arial"/>
        </w:rPr>
        <w:t>leidingwerk en appendages</w:t>
      </w:r>
      <w:r w:rsidRPr="00057099">
        <w:t xml:space="preserve"> en elektrische installatie. </w:t>
      </w:r>
    </w:p>
    <w:tbl>
      <w:tblPr>
        <w:tblW w:w="8613" w:type="dxa"/>
        <w:tblLayout w:type="fixed"/>
        <w:tblLook w:val="01E0" w:firstRow="1" w:lastRow="1" w:firstColumn="1" w:lastColumn="1" w:noHBand="0" w:noVBand="0"/>
      </w:tblPr>
      <w:tblGrid>
        <w:gridCol w:w="2948"/>
        <w:gridCol w:w="851"/>
        <w:gridCol w:w="284"/>
        <w:gridCol w:w="4530"/>
      </w:tblGrid>
      <w:tr w:rsidR="00476DDA" w:rsidRPr="00057099" w14:paraId="28E1406D" w14:textId="77777777" w:rsidTr="00A43FC5">
        <w:tc>
          <w:tcPr>
            <w:tcW w:w="2948" w:type="dxa"/>
          </w:tcPr>
          <w:p w14:paraId="405642CD" w14:textId="77777777" w:rsidR="00476DDA" w:rsidRPr="00057099" w:rsidRDefault="00476DDA" w:rsidP="00A43FC5">
            <w:pPr>
              <w:spacing w:line="240" w:lineRule="exact"/>
            </w:pPr>
            <w:r w:rsidRPr="00057099">
              <w:t>Type slibindikker</w:t>
            </w:r>
          </w:p>
        </w:tc>
        <w:tc>
          <w:tcPr>
            <w:tcW w:w="851" w:type="dxa"/>
          </w:tcPr>
          <w:p w14:paraId="484D832C" w14:textId="77777777" w:rsidR="00476DDA" w:rsidRPr="00057099" w:rsidRDefault="00476DDA" w:rsidP="00A43FC5">
            <w:pPr>
              <w:spacing w:line="240" w:lineRule="exact"/>
              <w:jc w:val="right"/>
            </w:pPr>
          </w:p>
        </w:tc>
        <w:tc>
          <w:tcPr>
            <w:tcW w:w="284" w:type="dxa"/>
          </w:tcPr>
          <w:p w14:paraId="60ADFA83" w14:textId="77777777" w:rsidR="00476DDA" w:rsidRPr="00057099" w:rsidRDefault="00476DDA" w:rsidP="00A43FC5">
            <w:pPr>
              <w:spacing w:line="240" w:lineRule="exact"/>
            </w:pPr>
          </w:p>
        </w:tc>
        <w:tc>
          <w:tcPr>
            <w:tcW w:w="4530" w:type="dxa"/>
          </w:tcPr>
          <w:p w14:paraId="0D705107" w14:textId="77777777" w:rsidR="00476DDA" w:rsidRPr="00057099" w:rsidRDefault="00476DDA" w:rsidP="00A43FC5">
            <w:pPr>
              <w:spacing w:line="240" w:lineRule="exact"/>
            </w:pPr>
            <w:proofErr w:type="spellStart"/>
            <w:r w:rsidRPr="00057099">
              <w:t>Gravitair</w:t>
            </w:r>
            <w:proofErr w:type="spellEnd"/>
          </w:p>
        </w:tc>
      </w:tr>
      <w:tr w:rsidR="00476DDA" w:rsidRPr="00057099" w14:paraId="30C0DF46" w14:textId="77777777" w:rsidTr="00A43FC5">
        <w:tc>
          <w:tcPr>
            <w:tcW w:w="2948" w:type="dxa"/>
          </w:tcPr>
          <w:p w14:paraId="647168FE" w14:textId="77777777" w:rsidR="00476DDA" w:rsidRPr="00057099" w:rsidRDefault="00476DDA" w:rsidP="00A43FC5">
            <w:pPr>
              <w:spacing w:line="240" w:lineRule="exact"/>
            </w:pPr>
            <w:r w:rsidRPr="00057099">
              <w:t>tekening(en) bestaande installatie</w:t>
            </w:r>
          </w:p>
        </w:tc>
        <w:tc>
          <w:tcPr>
            <w:tcW w:w="851" w:type="dxa"/>
          </w:tcPr>
          <w:p w14:paraId="6DD5B87B" w14:textId="77777777" w:rsidR="00476DDA" w:rsidRPr="00057099" w:rsidRDefault="00476DDA" w:rsidP="00A43FC5">
            <w:pPr>
              <w:spacing w:line="240" w:lineRule="exact"/>
              <w:jc w:val="right"/>
            </w:pPr>
          </w:p>
        </w:tc>
        <w:tc>
          <w:tcPr>
            <w:tcW w:w="284" w:type="dxa"/>
          </w:tcPr>
          <w:p w14:paraId="3B132937" w14:textId="77777777" w:rsidR="00476DDA" w:rsidRPr="00057099" w:rsidRDefault="00476DDA" w:rsidP="00A43FC5">
            <w:pPr>
              <w:spacing w:line="240" w:lineRule="exact"/>
            </w:pPr>
            <w:r w:rsidRPr="00057099">
              <w:t>:</w:t>
            </w:r>
          </w:p>
        </w:tc>
        <w:tc>
          <w:tcPr>
            <w:tcW w:w="4530" w:type="dxa"/>
          </w:tcPr>
          <w:p w14:paraId="6920F76C" w14:textId="2190F912" w:rsidR="00476DDA" w:rsidRPr="00057099" w:rsidRDefault="00476DDA" w:rsidP="00A43FC5">
            <w:pPr>
              <w:spacing w:line="240" w:lineRule="exact"/>
            </w:pPr>
            <w:r w:rsidRPr="00057099">
              <w:t>P&amp;ID NW 3E-- 760</w:t>
            </w:r>
          </w:p>
        </w:tc>
      </w:tr>
    </w:tbl>
    <w:p w14:paraId="573E2E87" w14:textId="77777777" w:rsidR="00B64CB5" w:rsidRPr="00057099" w:rsidRDefault="00B64CB5" w:rsidP="00B64CB5">
      <w:pPr>
        <w:pStyle w:val="BodyText"/>
      </w:pPr>
    </w:p>
    <w:p w14:paraId="7E5F97A3" w14:textId="078BE483" w:rsidR="00FD12D3" w:rsidRPr="00057099" w:rsidRDefault="00FD12D3" w:rsidP="00B64CB5">
      <w:pPr>
        <w:pStyle w:val="Heading2"/>
      </w:pPr>
      <w:bookmarkStart w:id="24" w:name="_Toc54965424"/>
      <w:r w:rsidRPr="00057099">
        <w:t>In</w:t>
      </w:r>
      <w:r w:rsidRPr="00057099">
        <w:rPr>
          <w:rFonts w:eastAsiaTheme="minorEastAsia"/>
        </w:rPr>
        <w:t>gediktslibpom</w:t>
      </w:r>
      <w:r w:rsidRPr="00057099">
        <w:t>p</w:t>
      </w:r>
      <w:bookmarkEnd w:id="24"/>
    </w:p>
    <w:p w14:paraId="03829B34" w14:textId="25597D0C" w:rsidR="00476DDA" w:rsidRPr="00057099" w:rsidRDefault="00476DDA" w:rsidP="00A43FC5">
      <w:pPr>
        <w:tabs>
          <w:tab w:val="left" w:pos="567"/>
          <w:tab w:val="right" w:pos="3119"/>
          <w:tab w:val="left" w:pos="3402"/>
          <w:tab w:val="left" w:pos="3686"/>
          <w:tab w:val="left" w:pos="3969"/>
          <w:tab w:val="left" w:pos="4253"/>
          <w:tab w:val="left" w:pos="4536"/>
        </w:tabs>
        <w:rPr>
          <w:rFonts w:cs="Arial"/>
        </w:rPr>
      </w:pPr>
      <w:r w:rsidRPr="00057099">
        <w:rPr>
          <w:rFonts w:cs="Arial"/>
        </w:rPr>
        <w:t>De werkzaamheden bestaan uit het amoveren van de gehele pompinstallatie bestaande uit de pompen P_6020 en P_6050, leidingwerk en appendages in de ruimte waar de pompen staa</w:t>
      </w:r>
      <w:r w:rsidR="002C525F" w:rsidRPr="00057099">
        <w:rPr>
          <w:rFonts w:cs="Arial"/>
        </w:rPr>
        <w:t>n</w:t>
      </w:r>
      <w:r w:rsidRPr="00057099">
        <w:rPr>
          <w:rFonts w:cs="Arial"/>
        </w:rPr>
        <w:t xml:space="preserve"> opgesteld.</w:t>
      </w:r>
    </w:p>
    <w:tbl>
      <w:tblPr>
        <w:tblpPr w:leftFromText="141" w:rightFromText="141" w:vertAnchor="text" w:tblpY="1"/>
        <w:tblOverlap w:val="never"/>
        <w:tblW w:w="8613" w:type="dxa"/>
        <w:tblLayout w:type="fixed"/>
        <w:tblLook w:val="01E0" w:firstRow="1" w:lastRow="1" w:firstColumn="1" w:lastColumn="1" w:noHBand="0" w:noVBand="0"/>
      </w:tblPr>
      <w:tblGrid>
        <w:gridCol w:w="2948"/>
        <w:gridCol w:w="851"/>
        <w:gridCol w:w="284"/>
        <w:gridCol w:w="4530"/>
      </w:tblGrid>
      <w:tr w:rsidR="00476DDA" w:rsidRPr="00057099" w14:paraId="0A0DFB8C" w14:textId="77777777" w:rsidTr="00A43FC5">
        <w:tc>
          <w:tcPr>
            <w:tcW w:w="2948" w:type="dxa"/>
          </w:tcPr>
          <w:p w14:paraId="4488D3E3" w14:textId="77777777" w:rsidR="00476DDA" w:rsidRPr="00057099" w:rsidRDefault="00476DDA" w:rsidP="00A43FC5">
            <w:pPr>
              <w:spacing w:line="240" w:lineRule="exact"/>
              <w:rPr>
                <w:rFonts w:cs="Arial"/>
              </w:rPr>
            </w:pPr>
            <w:r w:rsidRPr="00057099">
              <w:rPr>
                <w:rFonts w:cs="Arial"/>
              </w:rPr>
              <w:t xml:space="preserve">type </w:t>
            </w:r>
          </w:p>
        </w:tc>
        <w:tc>
          <w:tcPr>
            <w:tcW w:w="851" w:type="dxa"/>
          </w:tcPr>
          <w:p w14:paraId="50357591" w14:textId="77777777" w:rsidR="00476DDA" w:rsidRPr="00057099" w:rsidRDefault="00476DDA" w:rsidP="00A43FC5">
            <w:pPr>
              <w:spacing w:line="240" w:lineRule="exact"/>
              <w:jc w:val="right"/>
              <w:rPr>
                <w:rFonts w:cs="Arial"/>
              </w:rPr>
            </w:pPr>
          </w:p>
        </w:tc>
        <w:tc>
          <w:tcPr>
            <w:tcW w:w="284" w:type="dxa"/>
          </w:tcPr>
          <w:p w14:paraId="2DEC2E2B" w14:textId="77777777" w:rsidR="00476DDA" w:rsidRPr="00057099" w:rsidRDefault="00476DDA" w:rsidP="00A43FC5">
            <w:pPr>
              <w:spacing w:line="240" w:lineRule="exact"/>
              <w:rPr>
                <w:rFonts w:cs="Arial"/>
              </w:rPr>
            </w:pPr>
            <w:r w:rsidRPr="00057099">
              <w:rPr>
                <w:rFonts w:cs="Arial"/>
              </w:rPr>
              <w:t xml:space="preserve">: </w:t>
            </w:r>
          </w:p>
        </w:tc>
        <w:tc>
          <w:tcPr>
            <w:tcW w:w="4530" w:type="dxa"/>
          </w:tcPr>
          <w:p w14:paraId="58B3F013" w14:textId="2EF7A23F" w:rsidR="00476DDA" w:rsidRPr="00057099" w:rsidRDefault="00702A06" w:rsidP="00A43FC5">
            <w:pPr>
              <w:spacing w:line="240" w:lineRule="exact"/>
              <w:rPr>
                <w:rFonts w:cs="Arial"/>
              </w:rPr>
            </w:pPr>
            <w:r w:rsidRPr="00057099">
              <w:rPr>
                <w:rFonts w:cs="Arial"/>
              </w:rPr>
              <w:t>Lobbenpomp</w:t>
            </w:r>
          </w:p>
        </w:tc>
      </w:tr>
      <w:tr w:rsidR="00476DDA" w:rsidRPr="00057099" w14:paraId="5619C8E1" w14:textId="77777777" w:rsidTr="00A43FC5">
        <w:tc>
          <w:tcPr>
            <w:tcW w:w="2948" w:type="dxa"/>
          </w:tcPr>
          <w:p w14:paraId="5577D9E3" w14:textId="77777777" w:rsidR="00476DDA" w:rsidRPr="00057099" w:rsidRDefault="00476DDA" w:rsidP="00A43FC5">
            <w:pPr>
              <w:spacing w:line="240" w:lineRule="exact"/>
              <w:rPr>
                <w:rFonts w:cs="Arial"/>
              </w:rPr>
            </w:pPr>
            <w:r w:rsidRPr="00057099">
              <w:rPr>
                <w:rFonts w:cs="Arial"/>
              </w:rPr>
              <w:t xml:space="preserve">tekening(en) bestaande installatie </w:t>
            </w:r>
          </w:p>
        </w:tc>
        <w:tc>
          <w:tcPr>
            <w:tcW w:w="851" w:type="dxa"/>
          </w:tcPr>
          <w:p w14:paraId="71EEC3DC" w14:textId="77777777" w:rsidR="00476DDA" w:rsidRPr="00057099" w:rsidRDefault="00476DDA" w:rsidP="00A43FC5">
            <w:pPr>
              <w:spacing w:line="240" w:lineRule="exact"/>
              <w:jc w:val="right"/>
              <w:rPr>
                <w:rFonts w:cs="Arial"/>
              </w:rPr>
            </w:pPr>
          </w:p>
        </w:tc>
        <w:tc>
          <w:tcPr>
            <w:tcW w:w="284" w:type="dxa"/>
          </w:tcPr>
          <w:p w14:paraId="6FDCCC6D" w14:textId="77777777" w:rsidR="00476DDA" w:rsidRPr="00057099" w:rsidRDefault="00476DDA" w:rsidP="00A43FC5">
            <w:pPr>
              <w:spacing w:line="240" w:lineRule="exact"/>
              <w:rPr>
                <w:rFonts w:cs="Arial"/>
              </w:rPr>
            </w:pPr>
            <w:r w:rsidRPr="00057099">
              <w:rPr>
                <w:rFonts w:cs="Arial"/>
              </w:rPr>
              <w:t>:</w:t>
            </w:r>
          </w:p>
        </w:tc>
        <w:tc>
          <w:tcPr>
            <w:tcW w:w="4530" w:type="dxa"/>
          </w:tcPr>
          <w:p w14:paraId="049B5508" w14:textId="6ACFCD03" w:rsidR="00476DDA" w:rsidRPr="00057099" w:rsidRDefault="00476DDA" w:rsidP="00A43FC5">
            <w:pPr>
              <w:spacing w:line="240" w:lineRule="exact"/>
              <w:rPr>
                <w:rFonts w:cs="Arial"/>
              </w:rPr>
            </w:pPr>
            <w:r w:rsidRPr="00057099">
              <w:rPr>
                <w:rFonts w:cs="Arial"/>
              </w:rPr>
              <w:t xml:space="preserve">P&amp;ID NW 3E-- 760 </w:t>
            </w:r>
          </w:p>
        </w:tc>
      </w:tr>
    </w:tbl>
    <w:p w14:paraId="363C49B0" w14:textId="77777777" w:rsidR="00476DDA" w:rsidRPr="00057099" w:rsidRDefault="00476DDA" w:rsidP="00476DDA">
      <w:pPr>
        <w:pStyle w:val="BodyText"/>
      </w:pPr>
    </w:p>
    <w:p w14:paraId="41E3B8A2" w14:textId="77777777" w:rsidR="00476DDA" w:rsidRPr="00057099" w:rsidRDefault="00476DDA" w:rsidP="00476DDA">
      <w:pPr>
        <w:pStyle w:val="BodyText"/>
      </w:pPr>
    </w:p>
    <w:p w14:paraId="582EF492" w14:textId="77777777" w:rsidR="00476DDA" w:rsidRPr="00057099" w:rsidRDefault="00476DDA" w:rsidP="00476DDA">
      <w:pPr>
        <w:pStyle w:val="BodyText"/>
      </w:pPr>
    </w:p>
    <w:p w14:paraId="1C695717" w14:textId="77777777" w:rsidR="00476DDA" w:rsidRPr="00057099" w:rsidRDefault="00476DDA" w:rsidP="00476DDA">
      <w:pPr>
        <w:pStyle w:val="BodyText"/>
      </w:pPr>
    </w:p>
    <w:p w14:paraId="37F0504F" w14:textId="77D7CF1E" w:rsidR="000A25E5" w:rsidRPr="00057099" w:rsidRDefault="000A25E5" w:rsidP="00B64CB5">
      <w:pPr>
        <w:pStyle w:val="Heading2"/>
        <w:rPr>
          <w:rFonts w:eastAsiaTheme="minorEastAsia"/>
        </w:rPr>
      </w:pPr>
      <w:bookmarkStart w:id="25" w:name="_Toc54965425"/>
      <w:r w:rsidRPr="00057099">
        <w:rPr>
          <w:rFonts w:eastAsiaTheme="minorEastAsia"/>
        </w:rPr>
        <w:t>Slibontwateringsinstallatie</w:t>
      </w:r>
      <w:bookmarkEnd w:id="25"/>
    </w:p>
    <w:p w14:paraId="03652B49" w14:textId="3385F57F" w:rsidR="000A25E5" w:rsidRPr="00057099" w:rsidRDefault="000A25E5" w:rsidP="000A25E5">
      <w:pPr>
        <w:tabs>
          <w:tab w:val="left" w:pos="567"/>
          <w:tab w:val="right" w:pos="3119"/>
          <w:tab w:val="left" w:pos="3402"/>
          <w:tab w:val="left" w:pos="3686"/>
          <w:tab w:val="left" w:pos="3969"/>
          <w:tab w:val="left" w:pos="4253"/>
          <w:tab w:val="left" w:pos="4536"/>
        </w:tabs>
        <w:rPr>
          <w:rFonts w:cs="Arial"/>
        </w:rPr>
      </w:pPr>
      <w:r w:rsidRPr="00057099">
        <w:rPr>
          <w:rFonts w:cs="Arial"/>
        </w:rPr>
        <w:t xml:space="preserve">De werkzaamheden bestaan uit het amoveren van de gehele slibontwateringsinstallatie bestaande uit de PE-installatie, de zeefbandpers en de buiten opgetelde slibverlading inclusief het leidingwerk en appendages. </w:t>
      </w:r>
      <w:r w:rsidR="002D3A37" w:rsidRPr="00057099">
        <w:rPr>
          <w:rFonts w:cs="Arial"/>
        </w:rPr>
        <w:t xml:space="preserve">De zeefbandpers dient via het dak te worden uitgenomen </w:t>
      </w:r>
      <w:r w:rsidRPr="00057099">
        <w:t xml:space="preserve">zoals omschreven in </w:t>
      </w:r>
      <w:r w:rsidRPr="00057099">
        <w:rPr>
          <w:szCs w:val="18"/>
        </w:rPr>
        <w:t>3.1 Technische werken Civiel Bouwkundig</w:t>
      </w:r>
      <w:r w:rsidRPr="00057099">
        <w:rPr>
          <w:rFonts w:cs="Arial"/>
        </w:rPr>
        <w:t xml:space="preserve"> </w:t>
      </w:r>
    </w:p>
    <w:tbl>
      <w:tblPr>
        <w:tblpPr w:leftFromText="141" w:rightFromText="141" w:vertAnchor="text" w:tblpY="1"/>
        <w:tblOverlap w:val="never"/>
        <w:tblW w:w="8613" w:type="dxa"/>
        <w:tblLayout w:type="fixed"/>
        <w:tblLook w:val="01E0" w:firstRow="1" w:lastRow="1" w:firstColumn="1" w:lastColumn="1" w:noHBand="0" w:noVBand="0"/>
      </w:tblPr>
      <w:tblGrid>
        <w:gridCol w:w="2948"/>
        <w:gridCol w:w="851"/>
        <w:gridCol w:w="284"/>
        <w:gridCol w:w="4530"/>
      </w:tblGrid>
      <w:tr w:rsidR="000A25E5" w:rsidRPr="00057099" w14:paraId="2D37BB47" w14:textId="77777777" w:rsidTr="002D3A37">
        <w:tc>
          <w:tcPr>
            <w:tcW w:w="2948" w:type="dxa"/>
          </w:tcPr>
          <w:p w14:paraId="5B3A53ED" w14:textId="77777777" w:rsidR="000A25E5" w:rsidRPr="00057099" w:rsidRDefault="000A25E5" w:rsidP="002D3A37">
            <w:pPr>
              <w:spacing w:line="240" w:lineRule="exact"/>
              <w:rPr>
                <w:rFonts w:cs="Arial"/>
              </w:rPr>
            </w:pPr>
            <w:r w:rsidRPr="00057099">
              <w:rPr>
                <w:rFonts w:cs="Arial"/>
              </w:rPr>
              <w:t xml:space="preserve">type </w:t>
            </w:r>
          </w:p>
        </w:tc>
        <w:tc>
          <w:tcPr>
            <w:tcW w:w="851" w:type="dxa"/>
          </w:tcPr>
          <w:p w14:paraId="67B2A514" w14:textId="77777777" w:rsidR="000A25E5" w:rsidRPr="00057099" w:rsidRDefault="000A25E5" w:rsidP="002D3A37">
            <w:pPr>
              <w:spacing w:line="240" w:lineRule="exact"/>
              <w:jc w:val="right"/>
              <w:rPr>
                <w:rFonts w:cs="Arial"/>
              </w:rPr>
            </w:pPr>
          </w:p>
        </w:tc>
        <w:tc>
          <w:tcPr>
            <w:tcW w:w="284" w:type="dxa"/>
          </w:tcPr>
          <w:p w14:paraId="4B73E561" w14:textId="77777777" w:rsidR="000A25E5" w:rsidRPr="00057099" w:rsidRDefault="000A25E5" w:rsidP="002D3A37">
            <w:pPr>
              <w:spacing w:line="240" w:lineRule="exact"/>
              <w:rPr>
                <w:rFonts w:cs="Arial"/>
              </w:rPr>
            </w:pPr>
            <w:r w:rsidRPr="00057099">
              <w:rPr>
                <w:rFonts w:cs="Arial"/>
              </w:rPr>
              <w:t xml:space="preserve">: </w:t>
            </w:r>
          </w:p>
        </w:tc>
        <w:tc>
          <w:tcPr>
            <w:tcW w:w="4530" w:type="dxa"/>
          </w:tcPr>
          <w:p w14:paraId="38339068" w14:textId="4688BBE0" w:rsidR="000A25E5" w:rsidRPr="00057099" w:rsidRDefault="000A25E5" w:rsidP="002D3A37">
            <w:pPr>
              <w:spacing w:line="240" w:lineRule="exact"/>
              <w:rPr>
                <w:rFonts w:cs="Arial"/>
              </w:rPr>
            </w:pPr>
            <w:r w:rsidRPr="00057099">
              <w:rPr>
                <w:rFonts w:cs="Arial"/>
              </w:rPr>
              <w:t>slibontwatering</w:t>
            </w:r>
          </w:p>
        </w:tc>
      </w:tr>
      <w:tr w:rsidR="000A25E5" w:rsidRPr="00057099" w14:paraId="6097F6A1" w14:textId="77777777" w:rsidTr="002D3A37">
        <w:tc>
          <w:tcPr>
            <w:tcW w:w="2948" w:type="dxa"/>
          </w:tcPr>
          <w:p w14:paraId="4E184FEF" w14:textId="77777777" w:rsidR="000A25E5" w:rsidRPr="00057099" w:rsidRDefault="000A25E5" w:rsidP="002D3A37">
            <w:pPr>
              <w:spacing w:line="240" w:lineRule="exact"/>
              <w:rPr>
                <w:rFonts w:cs="Arial"/>
              </w:rPr>
            </w:pPr>
            <w:r w:rsidRPr="00057099">
              <w:rPr>
                <w:rFonts w:cs="Arial"/>
              </w:rPr>
              <w:t xml:space="preserve">tekening(en) bestaande installatie </w:t>
            </w:r>
          </w:p>
        </w:tc>
        <w:tc>
          <w:tcPr>
            <w:tcW w:w="851" w:type="dxa"/>
          </w:tcPr>
          <w:p w14:paraId="15BF660F" w14:textId="77777777" w:rsidR="000A25E5" w:rsidRPr="00057099" w:rsidRDefault="000A25E5" w:rsidP="002D3A37">
            <w:pPr>
              <w:spacing w:line="240" w:lineRule="exact"/>
              <w:jc w:val="right"/>
              <w:rPr>
                <w:rFonts w:cs="Arial"/>
              </w:rPr>
            </w:pPr>
          </w:p>
        </w:tc>
        <w:tc>
          <w:tcPr>
            <w:tcW w:w="284" w:type="dxa"/>
          </w:tcPr>
          <w:p w14:paraId="6ABB05F1" w14:textId="77777777" w:rsidR="000A25E5" w:rsidRPr="00057099" w:rsidRDefault="000A25E5" w:rsidP="002D3A37">
            <w:pPr>
              <w:spacing w:line="240" w:lineRule="exact"/>
              <w:rPr>
                <w:rFonts w:cs="Arial"/>
              </w:rPr>
            </w:pPr>
            <w:r w:rsidRPr="00057099">
              <w:rPr>
                <w:rFonts w:cs="Arial"/>
              </w:rPr>
              <w:t>:</w:t>
            </w:r>
          </w:p>
        </w:tc>
        <w:tc>
          <w:tcPr>
            <w:tcW w:w="4530" w:type="dxa"/>
          </w:tcPr>
          <w:p w14:paraId="23DFED1B" w14:textId="68005694" w:rsidR="000A25E5" w:rsidRPr="00057099" w:rsidRDefault="000A25E5" w:rsidP="002D3A37">
            <w:pPr>
              <w:spacing w:line="240" w:lineRule="exact"/>
              <w:rPr>
                <w:rFonts w:cs="Arial"/>
              </w:rPr>
            </w:pPr>
            <w:r w:rsidRPr="00057099">
              <w:rPr>
                <w:rFonts w:cs="Arial"/>
              </w:rPr>
              <w:t>P&amp;ID NW 3E-- 780 /  P&amp;ID NW 3E-- 781</w:t>
            </w:r>
          </w:p>
        </w:tc>
      </w:tr>
    </w:tbl>
    <w:p w14:paraId="40DD65D1" w14:textId="77777777" w:rsidR="000A25E5" w:rsidRPr="00057099" w:rsidRDefault="000A25E5" w:rsidP="000A25E5">
      <w:pPr>
        <w:pStyle w:val="BodyText"/>
      </w:pPr>
    </w:p>
    <w:p w14:paraId="0897C8EA" w14:textId="77777777" w:rsidR="000A25E5" w:rsidRPr="00057099" w:rsidRDefault="000A25E5" w:rsidP="000A25E5">
      <w:pPr>
        <w:pStyle w:val="BodyText"/>
      </w:pPr>
    </w:p>
    <w:p w14:paraId="42035F26" w14:textId="77777777" w:rsidR="000A25E5" w:rsidRPr="00057099" w:rsidRDefault="000A25E5" w:rsidP="000A25E5">
      <w:pPr>
        <w:pStyle w:val="BodyText"/>
      </w:pPr>
    </w:p>
    <w:p w14:paraId="1665F9BE" w14:textId="77777777" w:rsidR="000A25E5" w:rsidRPr="00057099" w:rsidRDefault="000A25E5" w:rsidP="000A25E5">
      <w:pPr>
        <w:pStyle w:val="BodyText"/>
      </w:pPr>
    </w:p>
    <w:p w14:paraId="2D319EB2" w14:textId="77777777" w:rsidR="000A25E5" w:rsidRPr="00057099" w:rsidRDefault="000A25E5" w:rsidP="00691FC3">
      <w:pPr>
        <w:pStyle w:val="BodyText"/>
      </w:pPr>
    </w:p>
    <w:p w14:paraId="3449323D" w14:textId="6FF227DE" w:rsidR="00FD12D3" w:rsidRPr="00057099" w:rsidRDefault="00FD12D3" w:rsidP="00B64CB5">
      <w:pPr>
        <w:pStyle w:val="Heading2"/>
        <w:rPr>
          <w:rFonts w:eastAsiaTheme="minorEastAsia"/>
        </w:rPr>
      </w:pPr>
      <w:bookmarkStart w:id="26" w:name="_Toc54965426"/>
      <w:r w:rsidRPr="00057099">
        <w:t>H</w:t>
      </w:r>
      <w:r w:rsidRPr="00057099">
        <w:rPr>
          <w:rFonts w:eastAsiaTheme="minorEastAsia"/>
        </w:rPr>
        <w:t>ydrofoorinstallatie</w:t>
      </w:r>
      <w:bookmarkEnd w:id="26"/>
    </w:p>
    <w:p w14:paraId="2AD933F9" w14:textId="0DCD1FD9" w:rsidR="009D0039" w:rsidRPr="00057099" w:rsidRDefault="009D0039" w:rsidP="00A43FC5">
      <w:pPr>
        <w:tabs>
          <w:tab w:val="left" w:pos="567"/>
          <w:tab w:val="right" w:pos="3119"/>
          <w:tab w:val="left" w:pos="3402"/>
          <w:tab w:val="left" w:pos="3686"/>
          <w:tab w:val="left" w:pos="3969"/>
          <w:tab w:val="left" w:pos="4253"/>
          <w:tab w:val="left" w:pos="4536"/>
        </w:tabs>
        <w:rPr>
          <w:rFonts w:cs="Arial"/>
        </w:rPr>
      </w:pPr>
      <w:r w:rsidRPr="00057099">
        <w:rPr>
          <w:rFonts w:cs="Arial"/>
        </w:rPr>
        <w:t>De werkzaamheden bestaan uit het amoveren van de gehele hydrofoorinstallatie bestaande uit de pompen P_9180 en P_9190, de breektank, leidingwerk en appendages in de ruimte waar de pompen staa</w:t>
      </w:r>
      <w:r w:rsidR="002C525F" w:rsidRPr="00057099">
        <w:rPr>
          <w:rFonts w:cs="Arial"/>
        </w:rPr>
        <w:t>n</w:t>
      </w:r>
      <w:r w:rsidRPr="00057099">
        <w:rPr>
          <w:rFonts w:cs="Arial"/>
        </w:rPr>
        <w:t xml:space="preserve"> opgesteld.</w:t>
      </w:r>
    </w:p>
    <w:tbl>
      <w:tblPr>
        <w:tblpPr w:leftFromText="141" w:rightFromText="141" w:vertAnchor="text" w:tblpY="1"/>
        <w:tblOverlap w:val="never"/>
        <w:tblW w:w="8613" w:type="dxa"/>
        <w:tblLayout w:type="fixed"/>
        <w:tblLook w:val="01E0" w:firstRow="1" w:lastRow="1" w:firstColumn="1" w:lastColumn="1" w:noHBand="0" w:noVBand="0"/>
      </w:tblPr>
      <w:tblGrid>
        <w:gridCol w:w="2948"/>
        <w:gridCol w:w="851"/>
        <w:gridCol w:w="284"/>
        <w:gridCol w:w="4530"/>
      </w:tblGrid>
      <w:tr w:rsidR="009D0039" w:rsidRPr="00057099" w14:paraId="63754C07" w14:textId="77777777" w:rsidTr="00A43FC5">
        <w:tc>
          <w:tcPr>
            <w:tcW w:w="2948" w:type="dxa"/>
          </w:tcPr>
          <w:p w14:paraId="69ABA2C2" w14:textId="77777777" w:rsidR="009D0039" w:rsidRPr="00057099" w:rsidRDefault="009D0039" w:rsidP="00A43FC5">
            <w:pPr>
              <w:spacing w:line="240" w:lineRule="exact"/>
              <w:rPr>
                <w:rFonts w:cs="Arial"/>
              </w:rPr>
            </w:pPr>
            <w:r w:rsidRPr="00057099">
              <w:rPr>
                <w:rFonts w:cs="Arial"/>
              </w:rPr>
              <w:t xml:space="preserve">type </w:t>
            </w:r>
          </w:p>
        </w:tc>
        <w:tc>
          <w:tcPr>
            <w:tcW w:w="851" w:type="dxa"/>
          </w:tcPr>
          <w:p w14:paraId="788FDB5E" w14:textId="77777777" w:rsidR="009D0039" w:rsidRPr="00057099" w:rsidRDefault="009D0039" w:rsidP="00A43FC5">
            <w:pPr>
              <w:spacing w:line="240" w:lineRule="exact"/>
              <w:jc w:val="right"/>
              <w:rPr>
                <w:rFonts w:cs="Arial"/>
              </w:rPr>
            </w:pPr>
          </w:p>
        </w:tc>
        <w:tc>
          <w:tcPr>
            <w:tcW w:w="284" w:type="dxa"/>
          </w:tcPr>
          <w:p w14:paraId="41DF9EC2" w14:textId="77777777" w:rsidR="009D0039" w:rsidRPr="00057099" w:rsidRDefault="009D0039" w:rsidP="00A43FC5">
            <w:pPr>
              <w:spacing w:line="240" w:lineRule="exact"/>
              <w:rPr>
                <w:rFonts w:cs="Arial"/>
              </w:rPr>
            </w:pPr>
            <w:r w:rsidRPr="00057099">
              <w:rPr>
                <w:rFonts w:cs="Arial"/>
              </w:rPr>
              <w:t xml:space="preserve">: </w:t>
            </w:r>
          </w:p>
        </w:tc>
        <w:tc>
          <w:tcPr>
            <w:tcW w:w="4530" w:type="dxa"/>
          </w:tcPr>
          <w:p w14:paraId="3ADA4AD3" w14:textId="77777777" w:rsidR="009D0039" w:rsidRPr="00057099" w:rsidRDefault="009D0039" w:rsidP="00A43FC5">
            <w:pPr>
              <w:spacing w:line="240" w:lineRule="exact"/>
              <w:rPr>
                <w:rFonts w:cs="Arial"/>
              </w:rPr>
            </w:pPr>
            <w:r w:rsidRPr="00057099">
              <w:rPr>
                <w:rFonts w:cs="Arial"/>
              </w:rPr>
              <w:t>Centrifugaalpomp</w:t>
            </w:r>
          </w:p>
        </w:tc>
      </w:tr>
      <w:tr w:rsidR="009D0039" w:rsidRPr="00057099" w14:paraId="0A00D2DD" w14:textId="77777777" w:rsidTr="00A43FC5">
        <w:tc>
          <w:tcPr>
            <w:tcW w:w="2948" w:type="dxa"/>
          </w:tcPr>
          <w:p w14:paraId="25F29E68" w14:textId="77777777" w:rsidR="009D0039" w:rsidRPr="00057099" w:rsidRDefault="009D0039" w:rsidP="00A43FC5">
            <w:pPr>
              <w:spacing w:line="240" w:lineRule="exact"/>
              <w:rPr>
                <w:rFonts w:cs="Arial"/>
              </w:rPr>
            </w:pPr>
            <w:r w:rsidRPr="00057099">
              <w:rPr>
                <w:rFonts w:cs="Arial"/>
              </w:rPr>
              <w:t xml:space="preserve">tekening(en) bestaande installatie </w:t>
            </w:r>
          </w:p>
        </w:tc>
        <w:tc>
          <w:tcPr>
            <w:tcW w:w="851" w:type="dxa"/>
          </w:tcPr>
          <w:p w14:paraId="67B3CAE7" w14:textId="77777777" w:rsidR="009D0039" w:rsidRPr="00057099" w:rsidRDefault="009D0039" w:rsidP="00A43FC5">
            <w:pPr>
              <w:spacing w:line="240" w:lineRule="exact"/>
              <w:jc w:val="right"/>
              <w:rPr>
                <w:rFonts w:cs="Arial"/>
              </w:rPr>
            </w:pPr>
          </w:p>
        </w:tc>
        <w:tc>
          <w:tcPr>
            <w:tcW w:w="284" w:type="dxa"/>
          </w:tcPr>
          <w:p w14:paraId="777BF8ED" w14:textId="77777777" w:rsidR="009D0039" w:rsidRPr="00057099" w:rsidRDefault="009D0039" w:rsidP="00A43FC5">
            <w:pPr>
              <w:spacing w:line="240" w:lineRule="exact"/>
              <w:rPr>
                <w:rFonts w:cs="Arial"/>
              </w:rPr>
            </w:pPr>
            <w:r w:rsidRPr="00057099">
              <w:rPr>
                <w:rFonts w:cs="Arial"/>
              </w:rPr>
              <w:t>:</w:t>
            </w:r>
          </w:p>
        </w:tc>
        <w:tc>
          <w:tcPr>
            <w:tcW w:w="4530" w:type="dxa"/>
          </w:tcPr>
          <w:p w14:paraId="6A098359" w14:textId="77777777" w:rsidR="009D0039" w:rsidRPr="00057099" w:rsidRDefault="009D0039" w:rsidP="00A43FC5">
            <w:pPr>
              <w:spacing w:line="240" w:lineRule="exact"/>
              <w:rPr>
                <w:rFonts w:cs="Arial"/>
              </w:rPr>
            </w:pPr>
            <w:r w:rsidRPr="00057099">
              <w:rPr>
                <w:rFonts w:cs="Arial"/>
              </w:rPr>
              <w:t xml:space="preserve">P&amp;ID NW 3E-- 791 </w:t>
            </w:r>
          </w:p>
        </w:tc>
      </w:tr>
    </w:tbl>
    <w:p w14:paraId="5CA6207B" w14:textId="77777777" w:rsidR="009D0039" w:rsidRPr="00057099" w:rsidRDefault="009D0039" w:rsidP="009D0039">
      <w:pPr>
        <w:pStyle w:val="BodyText"/>
      </w:pPr>
    </w:p>
    <w:p w14:paraId="6C38F15D" w14:textId="77777777" w:rsidR="009D0039" w:rsidRPr="00057099" w:rsidRDefault="009D0039" w:rsidP="009D0039">
      <w:pPr>
        <w:pStyle w:val="BodyText"/>
      </w:pPr>
    </w:p>
    <w:p w14:paraId="5F905F17" w14:textId="77777777" w:rsidR="009D0039" w:rsidRPr="00057099" w:rsidRDefault="009D0039" w:rsidP="009D0039">
      <w:pPr>
        <w:pStyle w:val="BodyText"/>
      </w:pPr>
    </w:p>
    <w:p w14:paraId="60359767" w14:textId="77777777" w:rsidR="00B64CB5" w:rsidRPr="00057099" w:rsidRDefault="00B64CB5" w:rsidP="00B64CB5">
      <w:pPr>
        <w:pStyle w:val="BodyText"/>
        <w:rPr>
          <w:highlight w:val="yellow"/>
        </w:rPr>
      </w:pPr>
    </w:p>
    <w:p w14:paraId="771928E5" w14:textId="6A742D23" w:rsidR="00FD12D3" w:rsidRPr="00057099" w:rsidRDefault="00FD12D3" w:rsidP="00B64CB5">
      <w:pPr>
        <w:pStyle w:val="Heading2"/>
        <w:rPr>
          <w:rFonts w:eastAsiaTheme="minorEastAsia"/>
        </w:rPr>
      </w:pPr>
      <w:bookmarkStart w:id="27" w:name="_Toc54965427"/>
      <w:r w:rsidRPr="00057099">
        <w:lastRenderedPageBreak/>
        <w:t>B</w:t>
      </w:r>
      <w:r w:rsidRPr="00057099">
        <w:rPr>
          <w:rFonts w:eastAsiaTheme="minorEastAsia"/>
        </w:rPr>
        <w:t>edrijfswaterinstallatie</w:t>
      </w:r>
      <w:bookmarkEnd w:id="27"/>
    </w:p>
    <w:p w14:paraId="39303BF5" w14:textId="114B8580" w:rsidR="00950BB2" w:rsidRPr="00057099" w:rsidRDefault="00950BB2" w:rsidP="00A43FC5">
      <w:pPr>
        <w:tabs>
          <w:tab w:val="left" w:pos="567"/>
          <w:tab w:val="right" w:pos="3119"/>
          <w:tab w:val="left" w:pos="3402"/>
          <w:tab w:val="left" w:pos="3686"/>
          <w:tab w:val="left" w:pos="3969"/>
          <w:tab w:val="left" w:pos="4253"/>
          <w:tab w:val="left" w:pos="4536"/>
        </w:tabs>
        <w:rPr>
          <w:rFonts w:cs="Arial"/>
        </w:rPr>
      </w:pPr>
      <w:r w:rsidRPr="00057099">
        <w:rPr>
          <w:rFonts w:cs="Arial"/>
        </w:rPr>
        <w:t>De werkzaamheden bestaan uit het amoveren van de gehele bedrijfswaterinstallatie bestaande uit de pompen P_9150 en P_9160, het grof filter FI9102, leidingwerk en appendages in de ruimte waar de pompen staa</w:t>
      </w:r>
      <w:r w:rsidR="002C525F" w:rsidRPr="00057099">
        <w:rPr>
          <w:rFonts w:cs="Arial"/>
        </w:rPr>
        <w:t>n</w:t>
      </w:r>
      <w:r w:rsidRPr="00057099">
        <w:rPr>
          <w:rFonts w:cs="Arial"/>
        </w:rPr>
        <w:t xml:space="preserve"> opgesteld.</w:t>
      </w:r>
    </w:p>
    <w:tbl>
      <w:tblPr>
        <w:tblpPr w:leftFromText="141" w:rightFromText="141" w:vertAnchor="text" w:tblpY="1"/>
        <w:tblOverlap w:val="never"/>
        <w:tblW w:w="8613" w:type="dxa"/>
        <w:tblLayout w:type="fixed"/>
        <w:tblLook w:val="01E0" w:firstRow="1" w:lastRow="1" w:firstColumn="1" w:lastColumn="1" w:noHBand="0" w:noVBand="0"/>
      </w:tblPr>
      <w:tblGrid>
        <w:gridCol w:w="2948"/>
        <w:gridCol w:w="851"/>
        <w:gridCol w:w="284"/>
        <w:gridCol w:w="4530"/>
      </w:tblGrid>
      <w:tr w:rsidR="00950BB2" w:rsidRPr="00057099" w14:paraId="763C32B4" w14:textId="77777777" w:rsidTr="00A43FC5">
        <w:tc>
          <w:tcPr>
            <w:tcW w:w="2948" w:type="dxa"/>
          </w:tcPr>
          <w:p w14:paraId="0A79040B" w14:textId="77777777" w:rsidR="00950BB2" w:rsidRPr="00057099" w:rsidRDefault="00950BB2" w:rsidP="00A43FC5">
            <w:pPr>
              <w:spacing w:line="240" w:lineRule="exact"/>
              <w:rPr>
                <w:rFonts w:cs="Arial"/>
              </w:rPr>
            </w:pPr>
            <w:r w:rsidRPr="00057099">
              <w:rPr>
                <w:rFonts w:cs="Arial"/>
              </w:rPr>
              <w:t xml:space="preserve">type </w:t>
            </w:r>
          </w:p>
        </w:tc>
        <w:tc>
          <w:tcPr>
            <w:tcW w:w="851" w:type="dxa"/>
          </w:tcPr>
          <w:p w14:paraId="5F9CCBE6" w14:textId="77777777" w:rsidR="00950BB2" w:rsidRPr="00057099" w:rsidRDefault="00950BB2" w:rsidP="00A43FC5">
            <w:pPr>
              <w:spacing w:line="240" w:lineRule="exact"/>
              <w:jc w:val="right"/>
              <w:rPr>
                <w:rFonts w:cs="Arial"/>
              </w:rPr>
            </w:pPr>
          </w:p>
        </w:tc>
        <w:tc>
          <w:tcPr>
            <w:tcW w:w="284" w:type="dxa"/>
          </w:tcPr>
          <w:p w14:paraId="1D470F59" w14:textId="77777777" w:rsidR="00950BB2" w:rsidRPr="00057099" w:rsidRDefault="00950BB2" w:rsidP="00A43FC5">
            <w:pPr>
              <w:spacing w:line="240" w:lineRule="exact"/>
              <w:rPr>
                <w:rFonts w:cs="Arial"/>
              </w:rPr>
            </w:pPr>
            <w:r w:rsidRPr="00057099">
              <w:rPr>
                <w:rFonts w:cs="Arial"/>
              </w:rPr>
              <w:t xml:space="preserve">: </w:t>
            </w:r>
          </w:p>
        </w:tc>
        <w:tc>
          <w:tcPr>
            <w:tcW w:w="4530" w:type="dxa"/>
          </w:tcPr>
          <w:p w14:paraId="4A24862C" w14:textId="77777777" w:rsidR="00950BB2" w:rsidRPr="00057099" w:rsidRDefault="00950BB2" w:rsidP="00A43FC5">
            <w:pPr>
              <w:spacing w:line="240" w:lineRule="exact"/>
              <w:rPr>
                <w:rFonts w:cs="Arial"/>
              </w:rPr>
            </w:pPr>
            <w:r w:rsidRPr="00057099">
              <w:rPr>
                <w:rFonts w:cs="Arial"/>
              </w:rPr>
              <w:t>Centrifugaalpomp</w:t>
            </w:r>
          </w:p>
        </w:tc>
      </w:tr>
      <w:tr w:rsidR="00950BB2" w:rsidRPr="00057099" w14:paraId="685A2602" w14:textId="77777777" w:rsidTr="00A43FC5">
        <w:tc>
          <w:tcPr>
            <w:tcW w:w="2948" w:type="dxa"/>
          </w:tcPr>
          <w:p w14:paraId="7E7212BB" w14:textId="77777777" w:rsidR="00950BB2" w:rsidRPr="00057099" w:rsidRDefault="00950BB2" w:rsidP="00A43FC5">
            <w:pPr>
              <w:spacing w:line="240" w:lineRule="exact"/>
              <w:rPr>
                <w:rFonts w:cs="Arial"/>
              </w:rPr>
            </w:pPr>
            <w:r w:rsidRPr="00057099">
              <w:rPr>
                <w:rFonts w:cs="Arial"/>
              </w:rPr>
              <w:t xml:space="preserve">tekening(en) bestaande installatie </w:t>
            </w:r>
          </w:p>
        </w:tc>
        <w:tc>
          <w:tcPr>
            <w:tcW w:w="851" w:type="dxa"/>
          </w:tcPr>
          <w:p w14:paraId="79458D23" w14:textId="77777777" w:rsidR="00950BB2" w:rsidRPr="00057099" w:rsidRDefault="00950BB2" w:rsidP="00A43FC5">
            <w:pPr>
              <w:spacing w:line="240" w:lineRule="exact"/>
              <w:jc w:val="right"/>
              <w:rPr>
                <w:rFonts w:cs="Arial"/>
              </w:rPr>
            </w:pPr>
          </w:p>
        </w:tc>
        <w:tc>
          <w:tcPr>
            <w:tcW w:w="284" w:type="dxa"/>
          </w:tcPr>
          <w:p w14:paraId="7C4465A2" w14:textId="77777777" w:rsidR="00950BB2" w:rsidRPr="00057099" w:rsidRDefault="00950BB2" w:rsidP="00A43FC5">
            <w:pPr>
              <w:spacing w:line="240" w:lineRule="exact"/>
              <w:rPr>
                <w:rFonts w:cs="Arial"/>
              </w:rPr>
            </w:pPr>
            <w:r w:rsidRPr="00057099">
              <w:rPr>
                <w:rFonts w:cs="Arial"/>
              </w:rPr>
              <w:t>:</w:t>
            </w:r>
          </w:p>
        </w:tc>
        <w:tc>
          <w:tcPr>
            <w:tcW w:w="4530" w:type="dxa"/>
          </w:tcPr>
          <w:p w14:paraId="66FBE3AC" w14:textId="6C7997F5" w:rsidR="00950BB2" w:rsidRPr="00057099" w:rsidRDefault="00950BB2" w:rsidP="00A43FC5">
            <w:pPr>
              <w:spacing w:line="240" w:lineRule="exact"/>
              <w:rPr>
                <w:rFonts w:cs="Arial"/>
              </w:rPr>
            </w:pPr>
            <w:r w:rsidRPr="00057099">
              <w:rPr>
                <w:rFonts w:cs="Arial"/>
              </w:rPr>
              <w:t xml:space="preserve">P&amp;ID NW 3E-- 791 </w:t>
            </w:r>
          </w:p>
        </w:tc>
      </w:tr>
    </w:tbl>
    <w:p w14:paraId="65710379" w14:textId="77777777" w:rsidR="00950BB2" w:rsidRPr="00057099" w:rsidRDefault="00950BB2" w:rsidP="00950BB2">
      <w:pPr>
        <w:pStyle w:val="BodyText"/>
      </w:pPr>
    </w:p>
    <w:p w14:paraId="3B9F369D" w14:textId="77777777" w:rsidR="00950BB2" w:rsidRPr="00057099" w:rsidRDefault="00950BB2" w:rsidP="00950BB2">
      <w:pPr>
        <w:pStyle w:val="BodyText"/>
      </w:pPr>
    </w:p>
    <w:p w14:paraId="65FEEFF6" w14:textId="77777777" w:rsidR="00950BB2" w:rsidRPr="00057099" w:rsidRDefault="00950BB2" w:rsidP="00950BB2">
      <w:pPr>
        <w:pStyle w:val="BodyText"/>
      </w:pPr>
    </w:p>
    <w:p w14:paraId="05F493A7" w14:textId="77777777" w:rsidR="00B64CB5" w:rsidRPr="00057099" w:rsidRDefault="00B64CB5" w:rsidP="00B64CB5">
      <w:pPr>
        <w:pStyle w:val="BodyText"/>
        <w:rPr>
          <w:highlight w:val="yellow"/>
        </w:rPr>
      </w:pPr>
    </w:p>
    <w:p w14:paraId="1B42D81F" w14:textId="12D1226C" w:rsidR="00FD12D3" w:rsidRPr="00057099" w:rsidRDefault="00FD12D3" w:rsidP="00B64CB5">
      <w:pPr>
        <w:pStyle w:val="Heading2"/>
        <w:rPr>
          <w:rFonts w:eastAsiaTheme="minorEastAsia"/>
        </w:rPr>
      </w:pPr>
      <w:bookmarkStart w:id="28" w:name="_Toc54965428"/>
      <w:r w:rsidRPr="00057099">
        <w:t>S</w:t>
      </w:r>
      <w:r w:rsidRPr="00057099">
        <w:rPr>
          <w:rFonts w:eastAsiaTheme="minorEastAsia"/>
        </w:rPr>
        <w:t>proeipomp beluchtingstank</w:t>
      </w:r>
      <w:bookmarkEnd w:id="28"/>
    </w:p>
    <w:p w14:paraId="6CEAAD8C" w14:textId="4194A00D" w:rsidR="00702A06" w:rsidRPr="00057099" w:rsidRDefault="00702A06" w:rsidP="00702A06">
      <w:pPr>
        <w:tabs>
          <w:tab w:val="left" w:pos="567"/>
          <w:tab w:val="right" w:pos="3119"/>
          <w:tab w:val="left" w:pos="3402"/>
          <w:tab w:val="left" w:pos="3686"/>
          <w:tab w:val="left" w:pos="3969"/>
          <w:tab w:val="left" w:pos="4253"/>
          <w:tab w:val="left" w:pos="4536"/>
        </w:tabs>
        <w:rPr>
          <w:rFonts w:cs="Arial"/>
        </w:rPr>
      </w:pPr>
      <w:r w:rsidRPr="00057099">
        <w:rPr>
          <w:rFonts w:cs="Arial"/>
        </w:rPr>
        <w:t>De werkzaamheden bestaan uit het amoveren van de gehele pompinstallatie bestaande uit de pomp P_9170, leidingwerk en appendages in de ruimte waar de pomp staat opgesteld en het gehele leidingwerk (inclusief appendages) vanaf 1 meter onder maaiveld nabij beluchtingstanks tot het leidingwerk in de beluchtingstank.</w:t>
      </w:r>
    </w:p>
    <w:tbl>
      <w:tblPr>
        <w:tblW w:w="8613" w:type="dxa"/>
        <w:tblLayout w:type="fixed"/>
        <w:tblLook w:val="01E0" w:firstRow="1" w:lastRow="1" w:firstColumn="1" w:lastColumn="1" w:noHBand="0" w:noVBand="0"/>
      </w:tblPr>
      <w:tblGrid>
        <w:gridCol w:w="2948"/>
        <w:gridCol w:w="851"/>
        <w:gridCol w:w="284"/>
        <w:gridCol w:w="4530"/>
      </w:tblGrid>
      <w:tr w:rsidR="00702A06" w:rsidRPr="00057099" w14:paraId="1AE31E7C" w14:textId="77777777" w:rsidTr="00A43FC5">
        <w:tc>
          <w:tcPr>
            <w:tcW w:w="2948" w:type="dxa"/>
          </w:tcPr>
          <w:p w14:paraId="0210C6F4" w14:textId="77777777" w:rsidR="00702A06" w:rsidRPr="00057099" w:rsidRDefault="00702A06" w:rsidP="00A43FC5">
            <w:pPr>
              <w:spacing w:line="240" w:lineRule="exact"/>
              <w:rPr>
                <w:rFonts w:cs="Arial"/>
              </w:rPr>
            </w:pPr>
            <w:r w:rsidRPr="00057099">
              <w:rPr>
                <w:rFonts w:cs="Arial"/>
              </w:rPr>
              <w:t xml:space="preserve">type </w:t>
            </w:r>
          </w:p>
        </w:tc>
        <w:tc>
          <w:tcPr>
            <w:tcW w:w="851" w:type="dxa"/>
          </w:tcPr>
          <w:p w14:paraId="58AD321D" w14:textId="77777777" w:rsidR="00702A06" w:rsidRPr="00057099" w:rsidRDefault="00702A06" w:rsidP="00A43FC5">
            <w:pPr>
              <w:spacing w:line="240" w:lineRule="exact"/>
              <w:jc w:val="right"/>
              <w:rPr>
                <w:rFonts w:cs="Arial"/>
              </w:rPr>
            </w:pPr>
          </w:p>
        </w:tc>
        <w:tc>
          <w:tcPr>
            <w:tcW w:w="284" w:type="dxa"/>
          </w:tcPr>
          <w:p w14:paraId="07687A94" w14:textId="77777777" w:rsidR="00702A06" w:rsidRPr="00057099" w:rsidRDefault="00702A06" w:rsidP="00A43FC5">
            <w:pPr>
              <w:spacing w:line="240" w:lineRule="exact"/>
              <w:rPr>
                <w:rFonts w:cs="Arial"/>
              </w:rPr>
            </w:pPr>
            <w:r w:rsidRPr="00057099">
              <w:rPr>
                <w:rFonts w:cs="Arial"/>
              </w:rPr>
              <w:t xml:space="preserve">: </w:t>
            </w:r>
          </w:p>
        </w:tc>
        <w:tc>
          <w:tcPr>
            <w:tcW w:w="4530" w:type="dxa"/>
          </w:tcPr>
          <w:p w14:paraId="4E33236E" w14:textId="77777777" w:rsidR="00702A06" w:rsidRPr="00057099" w:rsidRDefault="00702A06" w:rsidP="00A43FC5">
            <w:pPr>
              <w:spacing w:line="240" w:lineRule="exact"/>
              <w:rPr>
                <w:rFonts w:cs="Arial"/>
              </w:rPr>
            </w:pPr>
            <w:r w:rsidRPr="00057099">
              <w:rPr>
                <w:rFonts w:cs="Arial"/>
              </w:rPr>
              <w:t>Centrifugaalpomp</w:t>
            </w:r>
          </w:p>
        </w:tc>
      </w:tr>
      <w:tr w:rsidR="00702A06" w:rsidRPr="00057099" w14:paraId="7D9108C8" w14:textId="77777777" w:rsidTr="00A43FC5">
        <w:tc>
          <w:tcPr>
            <w:tcW w:w="2948" w:type="dxa"/>
          </w:tcPr>
          <w:p w14:paraId="161547A0" w14:textId="77777777" w:rsidR="00702A06" w:rsidRPr="00057099" w:rsidRDefault="00702A06" w:rsidP="00A43FC5">
            <w:pPr>
              <w:spacing w:line="240" w:lineRule="exact"/>
              <w:rPr>
                <w:rFonts w:cs="Arial"/>
              </w:rPr>
            </w:pPr>
            <w:r w:rsidRPr="00057099">
              <w:rPr>
                <w:rFonts w:cs="Arial"/>
              </w:rPr>
              <w:t xml:space="preserve">tekening(en) bestaande installatie </w:t>
            </w:r>
          </w:p>
        </w:tc>
        <w:tc>
          <w:tcPr>
            <w:tcW w:w="851" w:type="dxa"/>
          </w:tcPr>
          <w:p w14:paraId="49699107" w14:textId="77777777" w:rsidR="00702A06" w:rsidRPr="00057099" w:rsidRDefault="00702A06" w:rsidP="00A43FC5">
            <w:pPr>
              <w:spacing w:line="240" w:lineRule="exact"/>
              <w:jc w:val="right"/>
              <w:rPr>
                <w:rFonts w:cs="Arial"/>
              </w:rPr>
            </w:pPr>
          </w:p>
        </w:tc>
        <w:tc>
          <w:tcPr>
            <w:tcW w:w="284" w:type="dxa"/>
          </w:tcPr>
          <w:p w14:paraId="71ED9374" w14:textId="77777777" w:rsidR="00702A06" w:rsidRPr="00057099" w:rsidRDefault="00702A06" w:rsidP="00A43FC5">
            <w:pPr>
              <w:spacing w:line="240" w:lineRule="exact"/>
              <w:rPr>
                <w:rFonts w:cs="Arial"/>
              </w:rPr>
            </w:pPr>
            <w:r w:rsidRPr="00057099">
              <w:rPr>
                <w:rFonts w:cs="Arial"/>
              </w:rPr>
              <w:t>:</w:t>
            </w:r>
          </w:p>
        </w:tc>
        <w:tc>
          <w:tcPr>
            <w:tcW w:w="4530" w:type="dxa"/>
          </w:tcPr>
          <w:p w14:paraId="423EC825" w14:textId="578922A0" w:rsidR="00702A06" w:rsidRPr="00057099" w:rsidRDefault="00702A06" w:rsidP="00A43FC5">
            <w:pPr>
              <w:spacing w:line="240" w:lineRule="exact"/>
              <w:rPr>
                <w:rFonts w:cs="Arial"/>
              </w:rPr>
            </w:pPr>
            <w:r w:rsidRPr="00057099">
              <w:rPr>
                <w:rFonts w:cs="Arial"/>
              </w:rPr>
              <w:t xml:space="preserve">P&amp;ID NW 3E-- 791 </w:t>
            </w:r>
          </w:p>
        </w:tc>
      </w:tr>
    </w:tbl>
    <w:p w14:paraId="7C2237E9" w14:textId="77777777" w:rsidR="00B64CB5" w:rsidRPr="00057099" w:rsidRDefault="00B64CB5" w:rsidP="00B64CB5">
      <w:pPr>
        <w:pStyle w:val="BodyText"/>
        <w:rPr>
          <w:highlight w:val="yellow"/>
        </w:rPr>
      </w:pPr>
    </w:p>
    <w:p w14:paraId="5F4FF58E" w14:textId="3D54EB4C" w:rsidR="00FD12D3" w:rsidRPr="00057099" w:rsidRDefault="00FD12D3" w:rsidP="00B64CB5">
      <w:pPr>
        <w:pStyle w:val="Heading2"/>
        <w:rPr>
          <w:rFonts w:eastAsiaTheme="minorEastAsia"/>
        </w:rPr>
      </w:pPr>
      <w:bookmarkStart w:id="29" w:name="_Toc54965429"/>
      <w:r w:rsidRPr="00057099">
        <w:t>T</w:t>
      </w:r>
      <w:r w:rsidRPr="00057099">
        <w:rPr>
          <w:rFonts w:eastAsiaTheme="minorEastAsia"/>
        </w:rPr>
        <w:t>erreinrioleringspomp</w:t>
      </w:r>
      <w:bookmarkEnd w:id="29"/>
    </w:p>
    <w:p w14:paraId="3A25B973" w14:textId="66A2ACDD" w:rsidR="00702A06" w:rsidRPr="00057099" w:rsidRDefault="00702A06" w:rsidP="00702A06">
      <w:pPr>
        <w:tabs>
          <w:tab w:val="left" w:pos="567"/>
          <w:tab w:val="right" w:pos="3119"/>
          <w:tab w:val="left" w:pos="3402"/>
          <w:tab w:val="left" w:pos="3686"/>
          <w:tab w:val="left" w:pos="3969"/>
          <w:tab w:val="left" w:pos="4253"/>
          <w:tab w:val="left" w:pos="4536"/>
        </w:tabs>
      </w:pPr>
      <w:r w:rsidRPr="00057099">
        <w:t xml:space="preserve">De werkzaamheden bestaan uit het amoveren van de gehele terreinrioolpomp installatie van het de terreinrioolpomp P_9060, leidingwerk, appendages, geleidestangen en elektrische installatie. </w:t>
      </w:r>
    </w:p>
    <w:tbl>
      <w:tblPr>
        <w:tblW w:w="8613" w:type="dxa"/>
        <w:tblLayout w:type="fixed"/>
        <w:tblLook w:val="01E0" w:firstRow="1" w:lastRow="1" w:firstColumn="1" w:lastColumn="1" w:noHBand="0" w:noVBand="0"/>
      </w:tblPr>
      <w:tblGrid>
        <w:gridCol w:w="2948"/>
        <w:gridCol w:w="851"/>
        <w:gridCol w:w="284"/>
        <w:gridCol w:w="4530"/>
      </w:tblGrid>
      <w:tr w:rsidR="00702A06" w:rsidRPr="00057099" w14:paraId="5D9E4E15" w14:textId="77777777" w:rsidTr="00A43FC5">
        <w:tc>
          <w:tcPr>
            <w:tcW w:w="2948" w:type="dxa"/>
          </w:tcPr>
          <w:p w14:paraId="54484A51" w14:textId="77777777" w:rsidR="00702A06" w:rsidRPr="00057099" w:rsidRDefault="00702A06" w:rsidP="00A43FC5">
            <w:pPr>
              <w:spacing w:line="240" w:lineRule="exact"/>
            </w:pPr>
            <w:r w:rsidRPr="00057099">
              <w:t>Type</w:t>
            </w:r>
          </w:p>
        </w:tc>
        <w:tc>
          <w:tcPr>
            <w:tcW w:w="851" w:type="dxa"/>
          </w:tcPr>
          <w:p w14:paraId="7457E196" w14:textId="77777777" w:rsidR="00702A06" w:rsidRPr="00057099" w:rsidRDefault="00702A06" w:rsidP="00A43FC5">
            <w:pPr>
              <w:spacing w:line="240" w:lineRule="exact"/>
              <w:jc w:val="right"/>
            </w:pPr>
          </w:p>
        </w:tc>
        <w:tc>
          <w:tcPr>
            <w:tcW w:w="284" w:type="dxa"/>
          </w:tcPr>
          <w:p w14:paraId="6A76215D" w14:textId="77777777" w:rsidR="00702A06" w:rsidRPr="00057099" w:rsidRDefault="00702A06" w:rsidP="00A43FC5">
            <w:pPr>
              <w:spacing w:line="240" w:lineRule="exact"/>
            </w:pPr>
          </w:p>
        </w:tc>
        <w:tc>
          <w:tcPr>
            <w:tcW w:w="4530" w:type="dxa"/>
          </w:tcPr>
          <w:p w14:paraId="50EADFF3" w14:textId="2A7CE0FA" w:rsidR="00702A06" w:rsidRPr="00057099" w:rsidRDefault="00702A06" w:rsidP="00A43FC5">
            <w:pPr>
              <w:spacing w:line="240" w:lineRule="exact"/>
            </w:pPr>
            <w:r w:rsidRPr="00057099">
              <w:t>centrifugaalpomp</w:t>
            </w:r>
          </w:p>
        </w:tc>
      </w:tr>
      <w:tr w:rsidR="00702A06" w:rsidRPr="00057099" w14:paraId="06A82215" w14:textId="77777777" w:rsidTr="00A43FC5">
        <w:tc>
          <w:tcPr>
            <w:tcW w:w="2948" w:type="dxa"/>
          </w:tcPr>
          <w:p w14:paraId="1D266F8C" w14:textId="77777777" w:rsidR="00702A06" w:rsidRPr="00057099" w:rsidRDefault="00702A06" w:rsidP="00A43FC5">
            <w:pPr>
              <w:spacing w:line="240" w:lineRule="exact"/>
            </w:pPr>
            <w:r w:rsidRPr="00057099">
              <w:t>tekening(en) bestaande installatie</w:t>
            </w:r>
          </w:p>
        </w:tc>
        <w:tc>
          <w:tcPr>
            <w:tcW w:w="851" w:type="dxa"/>
          </w:tcPr>
          <w:p w14:paraId="66920142" w14:textId="77777777" w:rsidR="00702A06" w:rsidRPr="00057099" w:rsidRDefault="00702A06" w:rsidP="00A43FC5">
            <w:pPr>
              <w:spacing w:line="240" w:lineRule="exact"/>
              <w:jc w:val="right"/>
            </w:pPr>
          </w:p>
        </w:tc>
        <w:tc>
          <w:tcPr>
            <w:tcW w:w="284" w:type="dxa"/>
          </w:tcPr>
          <w:p w14:paraId="0A47320C" w14:textId="77777777" w:rsidR="00702A06" w:rsidRPr="00057099" w:rsidRDefault="00702A06" w:rsidP="00A43FC5">
            <w:pPr>
              <w:spacing w:line="240" w:lineRule="exact"/>
            </w:pPr>
            <w:r w:rsidRPr="00057099">
              <w:t>:</w:t>
            </w:r>
          </w:p>
        </w:tc>
        <w:tc>
          <w:tcPr>
            <w:tcW w:w="4530" w:type="dxa"/>
          </w:tcPr>
          <w:p w14:paraId="6857AD81" w14:textId="523B0AEC" w:rsidR="00702A06" w:rsidRPr="00057099" w:rsidRDefault="00702A06" w:rsidP="00A43FC5">
            <w:pPr>
              <w:spacing w:line="240" w:lineRule="exact"/>
            </w:pPr>
            <w:r w:rsidRPr="00057099">
              <w:t>P&amp;ID NW 3E-- 790</w:t>
            </w:r>
          </w:p>
        </w:tc>
      </w:tr>
    </w:tbl>
    <w:p w14:paraId="7B302889" w14:textId="77777777" w:rsidR="00702A06" w:rsidRPr="00057099" w:rsidRDefault="00702A06" w:rsidP="00702A06">
      <w:pPr>
        <w:tabs>
          <w:tab w:val="left" w:pos="567"/>
          <w:tab w:val="right" w:pos="3119"/>
          <w:tab w:val="left" w:pos="3402"/>
          <w:tab w:val="left" w:pos="3686"/>
          <w:tab w:val="left" w:pos="3969"/>
          <w:tab w:val="left" w:pos="4253"/>
          <w:tab w:val="left" w:pos="4536"/>
        </w:tabs>
      </w:pPr>
    </w:p>
    <w:p w14:paraId="38EA4FF8" w14:textId="413A4DEB" w:rsidR="00FD12D3" w:rsidRPr="00057099" w:rsidRDefault="00FD12D3" w:rsidP="00B64CB5">
      <w:pPr>
        <w:pStyle w:val="Heading2"/>
        <w:rPr>
          <w:rFonts w:eastAsiaTheme="minorEastAsia"/>
        </w:rPr>
      </w:pPr>
      <w:bookmarkStart w:id="30" w:name="_Toc54965430"/>
      <w:r w:rsidRPr="00057099">
        <w:t>L</w:t>
      </w:r>
      <w:r w:rsidRPr="00057099">
        <w:rPr>
          <w:rFonts w:eastAsiaTheme="minorEastAsia"/>
        </w:rPr>
        <w:t>enspomp</w:t>
      </w:r>
      <w:bookmarkEnd w:id="30"/>
    </w:p>
    <w:p w14:paraId="6EBE4CFD" w14:textId="1D649119" w:rsidR="00702A06" w:rsidRPr="00057099" w:rsidRDefault="00702A06" w:rsidP="00702A06">
      <w:pPr>
        <w:tabs>
          <w:tab w:val="left" w:pos="567"/>
          <w:tab w:val="right" w:pos="3119"/>
          <w:tab w:val="left" w:pos="3402"/>
          <w:tab w:val="left" w:pos="3686"/>
          <w:tab w:val="left" w:pos="3969"/>
          <w:tab w:val="left" w:pos="4253"/>
          <w:tab w:val="left" w:pos="4536"/>
        </w:tabs>
      </w:pPr>
      <w:r w:rsidRPr="00057099">
        <w:t xml:space="preserve">De werkzaamheden bestaan uit het amoveren van de gehele lenspomp installatie van het ontvangwerk bestaande uit lenspomp P_9030, leidingwerk en appendages en elektrische installatie. </w:t>
      </w:r>
    </w:p>
    <w:tbl>
      <w:tblPr>
        <w:tblW w:w="8613" w:type="dxa"/>
        <w:tblLayout w:type="fixed"/>
        <w:tblLook w:val="01E0" w:firstRow="1" w:lastRow="1" w:firstColumn="1" w:lastColumn="1" w:noHBand="0" w:noVBand="0"/>
      </w:tblPr>
      <w:tblGrid>
        <w:gridCol w:w="2948"/>
        <w:gridCol w:w="851"/>
        <w:gridCol w:w="284"/>
        <w:gridCol w:w="4530"/>
      </w:tblGrid>
      <w:tr w:rsidR="00702A06" w:rsidRPr="00057099" w14:paraId="4C7FC7A7" w14:textId="77777777" w:rsidTr="00A43FC5">
        <w:tc>
          <w:tcPr>
            <w:tcW w:w="2948" w:type="dxa"/>
          </w:tcPr>
          <w:p w14:paraId="159C861E" w14:textId="77777777" w:rsidR="00702A06" w:rsidRPr="00057099" w:rsidRDefault="00702A06" w:rsidP="00A43FC5">
            <w:pPr>
              <w:spacing w:line="240" w:lineRule="exact"/>
            </w:pPr>
            <w:r w:rsidRPr="00057099">
              <w:t>Type</w:t>
            </w:r>
          </w:p>
        </w:tc>
        <w:tc>
          <w:tcPr>
            <w:tcW w:w="851" w:type="dxa"/>
          </w:tcPr>
          <w:p w14:paraId="30D1D848" w14:textId="77777777" w:rsidR="00702A06" w:rsidRPr="00057099" w:rsidRDefault="00702A06" w:rsidP="00A43FC5">
            <w:pPr>
              <w:spacing w:line="240" w:lineRule="exact"/>
              <w:jc w:val="right"/>
            </w:pPr>
          </w:p>
        </w:tc>
        <w:tc>
          <w:tcPr>
            <w:tcW w:w="284" w:type="dxa"/>
          </w:tcPr>
          <w:p w14:paraId="7D632283" w14:textId="77777777" w:rsidR="00702A06" w:rsidRPr="00057099" w:rsidRDefault="00702A06" w:rsidP="00A43FC5">
            <w:pPr>
              <w:spacing w:line="240" w:lineRule="exact"/>
            </w:pPr>
          </w:p>
        </w:tc>
        <w:tc>
          <w:tcPr>
            <w:tcW w:w="4530" w:type="dxa"/>
          </w:tcPr>
          <w:p w14:paraId="5F2FEC0E" w14:textId="77777777" w:rsidR="00702A06" w:rsidRPr="00057099" w:rsidRDefault="00702A06" w:rsidP="00A43FC5">
            <w:pPr>
              <w:spacing w:line="240" w:lineRule="exact"/>
            </w:pPr>
            <w:r w:rsidRPr="00057099">
              <w:t>Dompelpomp</w:t>
            </w:r>
          </w:p>
        </w:tc>
      </w:tr>
      <w:tr w:rsidR="00702A06" w:rsidRPr="00057099" w14:paraId="59F4F148" w14:textId="77777777" w:rsidTr="00A43FC5">
        <w:tc>
          <w:tcPr>
            <w:tcW w:w="2948" w:type="dxa"/>
          </w:tcPr>
          <w:p w14:paraId="5D1B2117" w14:textId="77777777" w:rsidR="00702A06" w:rsidRPr="00057099" w:rsidRDefault="00702A06" w:rsidP="00A43FC5">
            <w:pPr>
              <w:spacing w:line="240" w:lineRule="exact"/>
            </w:pPr>
            <w:r w:rsidRPr="00057099">
              <w:t>tekening(en) bestaande installatie</w:t>
            </w:r>
          </w:p>
        </w:tc>
        <w:tc>
          <w:tcPr>
            <w:tcW w:w="851" w:type="dxa"/>
          </w:tcPr>
          <w:p w14:paraId="74D15DDF" w14:textId="77777777" w:rsidR="00702A06" w:rsidRPr="00057099" w:rsidRDefault="00702A06" w:rsidP="00A43FC5">
            <w:pPr>
              <w:spacing w:line="240" w:lineRule="exact"/>
              <w:jc w:val="right"/>
            </w:pPr>
          </w:p>
        </w:tc>
        <w:tc>
          <w:tcPr>
            <w:tcW w:w="284" w:type="dxa"/>
          </w:tcPr>
          <w:p w14:paraId="1F0B3125" w14:textId="77777777" w:rsidR="00702A06" w:rsidRPr="00057099" w:rsidRDefault="00702A06" w:rsidP="00A43FC5">
            <w:pPr>
              <w:spacing w:line="240" w:lineRule="exact"/>
            </w:pPr>
            <w:r w:rsidRPr="00057099">
              <w:t>:</w:t>
            </w:r>
          </w:p>
        </w:tc>
        <w:tc>
          <w:tcPr>
            <w:tcW w:w="4530" w:type="dxa"/>
          </w:tcPr>
          <w:p w14:paraId="0B69191C" w14:textId="67828F26" w:rsidR="00702A06" w:rsidRPr="00057099" w:rsidRDefault="00702A06" w:rsidP="00A43FC5">
            <w:pPr>
              <w:spacing w:line="240" w:lineRule="exact"/>
            </w:pPr>
            <w:r w:rsidRPr="00057099">
              <w:t>P&amp;ID NW 3E-- 790</w:t>
            </w:r>
          </w:p>
        </w:tc>
      </w:tr>
    </w:tbl>
    <w:p w14:paraId="74CC1572" w14:textId="0902881D" w:rsidR="00B64CB5" w:rsidRPr="00057099" w:rsidRDefault="00B64CB5" w:rsidP="00B64CB5">
      <w:pPr>
        <w:pStyle w:val="BodyText"/>
      </w:pPr>
    </w:p>
    <w:p w14:paraId="5F2C82A0" w14:textId="38C660FB" w:rsidR="00702A06" w:rsidRPr="00057099" w:rsidRDefault="00702A06" w:rsidP="00702A06">
      <w:pPr>
        <w:pStyle w:val="Heading2"/>
        <w:rPr>
          <w:rFonts w:eastAsiaTheme="minorEastAsia"/>
        </w:rPr>
      </w:pPr>
      <w:bookmarkStart w:id="31" w:name="_Toc54965431"/>
      <w:r w:rsidRPr="00057099">
        <w:t>Filtraatpomp</w:t>
      </w:r>
      <w:bookmarkEnd w:id="31"/>
    </w:p>
    <w:p w14:paraId="499C2019" w14:textId="2453AAE6" w:rsidR="00702A06" w:rsidRPr="00057099" w:rsidRDefault="00702A06" w:rsidP="00702A06">
      <w:pPr>
        <w:tabs>
          <w:tab w:val="left" w:pos="567"/>
          <w:tab w:val="right" w:pos="3119"/>
          <w:tab w:val="left" w:pos="3402"/>
          <w:tab w:val="left" w:pos="3686"/>
          <w:tab w:val="left" w:pos="3969"/>
          <w:tab w:val="left" w:pos="4253"/>
          <w:tab w:val="left" w:pos="4536"/>
        </w:tabs>
      </w:pPr>
      <w:r w:rsidRPr="00057099">
        <w:t xml:space="preserve">De werkzaamheden bestaan uit het amoveren van de gehele filtraatpomp installatie </w:t>
      </w:r>
      <w:r w:rsidR="001701CB" w:rsidRPr="00057099">
        <w:t>naar</w:t>
      </w:r>
      <w:r w:rsidRPr="00057099">
        <w:t xml:space="preserve"> het ontvangwerk bestaande uit </w:t>
      </w:r>
      <w:r w:rsidR="002D61A3" w:rsidRPr="00057099">
        <w:t>filtraat</w:t>
      </w:r>
      <w:r w:rsidRPr="00057099">
        <w:t xml:space="preserve">pomp P_9010, leidingwerk en appendages en elektrische installatie. </w:t>
      </w:r>
    </w:p>
    <w:tbl>
      <w:tblPr>
        <w:tblW w:w="8613" w:type="dxa"/>
        <w:tblLayout w:type="fixed"/>
        <w:tblLook w:val="01E0" w:firstRow="1" w:lastRow="1" w:firstColumn="1" w:lastColumn="1" w:noHBand="0" w:noVBand="0"/>
      </w:tblPr>
      <w:tblGrid>
        <w:gridCol w:w="2948"/>
        <w:gridCol w:w="851"/>
        <w:gridCol w:w="284"/>
        <w:gridCol w:w="4530"/>
      </w:tblGrid>
      <w:tr w:rsidR="00702A06" w:rsidRPr="00057099" w14:paraId="42A38608" w14:textId="77777777" w:rsidTr="00A43FC5">
        <w:tc>
          <w:tcPr>
            <w:tcW w:w="2948" w:type="dxa"/>
          </w:tcPr>
          <w:p w14:paraId="05882F1C" w14:textId="77777777" w:rsidR="00702A06" w:rsidRPr="00057099" w:rsidRDefault="00702A06" w:rsidP="00A43FC5">
            <w:pPr>
              <w:spacing w:line="240" w:lineRule="exact"/>
            </w:pPr>
            <w:r w:rsidRPr="00057099">
              <w:t>Type</w:t>
            </w:r>
          </w:p>
        </w:tc>
        <w:tc>
          <w:tcPr>
            <w:tcW w:w="851" w:type="dxa"/>
          </w:tcPr>
          <w:p w14:paraId="5483F859" w14:textId="77777777" w:rsidR="00702A06" w:rsidRPr="00057099" w:rsidRDefault="00702A06" w:rsidP="00A43FC5">
            <w:pPr>
              <w:spacing w:line="240" w:lineRule="exact"/>
              <w:jc w:val="right"/>
            </w:pPr>
          </w:p>
        </w:tc>
        <w:tc>
          <w:tcPr>
            <w:tcW w:w="284" w:type="dxa"/>
          </w:tcPr>
          <w:p w14:paraId="65DB4A7E" w14:textId="77777777" w:rsidR="00702A06" w:rsidRPr="00057099" w:rsidRDefault="00702A06" w:rsidP="00A43FC5">
            <w:pPr>
              <w:spacing w:line="240" w:lineRule="exact"/>
            </w:pPr>
          </w:p>
        </w:tc>
        <w:tc>
          <w:tcPr>
            <w:tcW w:w="4530" w:type="dxa"/>
          </w:tcPr>
          <w:p w14:paraId="28C5ADA6" w14:textId="77777777" w:rsidR="00702A06" w:rsidRPr="00057099" w:rsidRDefault="00702A06" w:rsidP="00A43FC5">
            <w:pPr>
              <w:spacing w:line="240" w:lineRule="exact"/>
            </w:pPr>
            <w:r w:rsidRPr="00057099">
              <w:t>Dompelpomp</w:t>
            </w:r>
          </w:p>
        </w:tc>
      </w:tr>
      <w:tr w:rsidR="00702A06" w:rsidRPr="00057099" w14:paraId="19189DA2" w14:textId="77777777" w:rsidTr="00A43FC5">
        <w:tc>
          <w:tcPr>
            <w:tcW w:w="2948" w:type="dxa"/>
          </w:tcPr>
          <w:p w14:paraId="1659BAC0" w14:textId="77777777" w:rsidR="00702A06" w:rsidRPr="00057099" w:rsidRDefault="00702A06" w:rsidP="00A43FC5">
            <w:pPr>
              <w:spacing w:line="240" w:lineRule="exact"/>
            </w:pPr>
            <w:r w:rsidRPr="00057099">
              <w:t>tekening(en) bestaande installatie</w:t>
            </w:r>
          </w:p>
        </w:tc>
        <w:tc>
          <w:tcPr>
            <w:tcW w:w="851" w:type="dxa"/>
          </w:tcPr>
          <w:p w14:paraId="0B5E0310" w14:textId="77777777" w:rsidR="00702A06" w:rsidRPr="00057099" w:rsidRDefault="00702A06" w:rsidP="00A43FC5">
            <w:pPr>
              <w:spacing w:line="240" w:lineRule="exact"/>
              <w:jc w:val="right"/>
            </w:pPr>
          </w:p>
        </w:tc>
        <w:tc>
          <w:tcPr>
            <w:tcW w:w="284" w:type="dxa"/>
          </w:tcPr>
          <w:p w14:paraId="30A82FD7" w14:textId="77777777" w:rsidR="00702A06" w:rsidRPr="00057099" w:rsidRDefault="00702A06" w:rsidP="00A43FC5">
            <w:pPr>
              <w:spacing w:line="240" w:lineRule="exact"/>
            </w:pPr>
            <w:r w:rsidRPr="00057099">
              <w:t>:</w:t>
            </w:r>
          </w:p>
        </w:tc>
        <w:tc>
          <w:tcPr>
            <w:tcW w:w="4530" w:type="dxa"/>
          </w:tcPr>
          <w:p w14:paraId="3F401955" w14:textId="77777777" w:rsidR="00702A06" w:rsidRPr="00057099" w:rsidRDefault="00702A06" w:rsidP="00A43FC5">
            <w:pPr>
              <w:spacing w:line="240" w:lineRule="exact"/>
            </w:pPr>
            <w:r w:rsidRPr="00057099">
              <w:t>P&amp;ID NW 3E-- 790</w:t>
            </w:r>
          </w:p>
        </w:tc>
      </w:tr>
    </w:tbl>
    <w:p w14:paraId="412C6507" w14:textId="77777777" w:rsidR="00702A06" w:rsidRPr="00057099" w:rsidRDefault="00702A06" w:rsidP="00B64CB5">
      <w:pPr>
        <w:pStyle w:val="BodyText"/>
        <w:rPr>
          <w:highlight w:val="yellow"/>
        </w:rPr>
      </w:pPr>
    </w:p>
    <w:p w14:paraId="270CE30F" w14:textId="771E7ADE" w:rsidR="00FD12D3" w:rsidRPr="00057099" w:rsidRDefault="00FD12D3" w:rsidP="00B64CB5">
      <w:pPr>
        <w:pStyle w:val="Heading2"/>
        <w:rPr>
          <w:rFonts w:eastAsiaTheme="minorEastAsia"/>
        </w:rPr>
      </w:pPr>
      <w:bookmarkStart w:id="32" w:name="_Toc54965432"/>
      <w:r w:rsidRPr="00057099">
        <w:t>A</w:t>
      </w:r>
      <w:r w:rsidRPr="00057099">
        <w:rPr>
          <w:rFonts w:eastAsiaTheme="minorEastAsia"/>
        </w:rPr>
        <w:t>irco installaties</w:t>
      </w:r>
      <w:bookmarkEnd w:id="32"/>
    </w:p>
    <w:p w14:paraId="0F415752" w14:textId="289B98F9" w:rsidR="00BD13A2" w:rsidRPr="00057099" w:rsidRDefault="00BD13A2" w:rsidP="00BD13A2">
      <w:pPr>
        <w:tabs>
          <w:tab w:val="left" w:pos="567"/>
          <w:tab w:val="right" w:pos="3119"/>
          <w:tab w:val="left" w:pos="3402"/>
          <w:tab w:val="left" w:pos="3686"/>
          <w:tab w:val="left" w:pos="3969"/>
          <w:tab w:val="left" w:pos="4253"/>
          <w:tab w:val="left" w:pos="4536"/>
        </w:tabs>
      </w:pPr>
      <w:r w:rsidRPr="00057099">
        <w:t xml:space="preserve">De werkzaamheden bestaan uit het amoveren van de gehele airco installatie KI9070 / KI9075 / KI9080 bestaande uit binnen-unit, buiten-unit, leidingwerk en appendages en elektrische installatie. </w:t>
      </w:r>
    </w:p>
    <w:tbl>
      <w:tblPr>
        <w:tblW w:w="8613" w:type="dxa"/>
        <w:tblLayout w:type="fixed"/>
        <w:tblLook w:val="01E0" w:firstRow="1" w:lastRow="1" w:firstColumn="1" w:lastColumn="1" w:noHBand="0" w:noVBand="0"/>
      </w:tblPr>
      <w:tblGrid>
        <w:gridCol w:w="2948"/>
        <w:gridCol w:w="851"/>
        <w:gridCol w:w="284"/>
        <w:gridCol w:w="4530"/>
      </w:tblGrid>
      <w:tr w:rsidR="00BD13A2" w:rsidRPr="00057099" w14:paraId="158D328F" w14:textId="77777777" w:rsidTr="00A43FC5">
        <w:tc>
          <w:tcPr>
            <w:tcW w:w="2948" w:type="dxa"/>
          </w:tcPr>
          <w:p w14:paraId="58BF8DC6" w14:textId="77777777" w:rsidR="00BD13A2" w:rsidRPr="00057099" w:rsidRDefault="00BD13A2" w:rsidP="00A43FC5">
            <w:pPr>
              <w:spacing w:line="240" w:lineRule="exact"/>
            </w:pPr>
            <w:r w:rsidRPr="00057099">
              <w:t>Type</w:t>
            </w:r>
          </w:p>
        </w:tc>
        <w:tc>
          <w:tcPr>
            <w:tcW w:w="851" w:type="dxa"/>
          </w:tcPr>
          <w:p w14:paraId="47AECC7B" w14:textId="77777777" w:rsidR="00BD13A2" w:rsidRPr="00057099" w:rsidRDefault="00BD13A2" w:rsidP="00A43FC5">
            <w:pPr>
              <w:spacing w:line="240" w:lineRule="exact"/>
              <w:jc w:val="right"/>
            </w:pPr>
          </w:p>
        </w:tc>
        <w:tc>
          <w:tcPr>
            <w:tcW w:w="284" w:type="dxa"/>
          </w:tcPr>
          <w:p w14:paraId="17E76593" w14:textId="77777777" w:rsidR="00BD13A2" w:rsidRPr="00057099" w:rsidRDefault="00BD13A2" w:rsidP="00A43FC5">
            <w:pPr>
              <w:spacing w:line="240" w:lineRule="exact"/>
            </w:pPr>
          </w:p>
        </w:tc>
        <w:tc>
          <w:tcPr>
            <w:tcW w:w="4530" w:type="dxa"/>
          </w:tcPr>
          <w:p w14:paraId="2330788B" w14:textId="1E4231D6" w:rsidR="00BD13A2" w:rsidRPr="00057099" w:rsidRDefault="00BD13A2" w:rsidP="00A43FC5">
            <w:pPr>
              <w:spacing w:line="240" w:lineRule="exact"/>
            </w:pPr>
            <w:r w:rsidRPr="00057099">
              <w:t>Split-units</w:t>
            </w:r>
          </w:p>
        </w:tc>
      </w:tr>
      <w:tr w:rsidR="00BD13A2" w:rsidRPr="00057099" w14:paraId="0BCC3B53" w14:textId="77777777" w:rsidTr="00A43FC5">
        <w:tc>
          <w:tcPr>
            <w:tcW w:w="2948" w:type="dxa"/>
          </w:tcPr>
          <w:p w14:paraId="64D9450E" w14:textId="77777777" w:rsidR="00BD13A2" w:rsidRPr="00057099" w:rsidRDefault="00BD13A2" w:rsidP="00A43FC5">
            <w:pPr>
              <w:spacing w:line="240" w:lineRule="exact"/>
            </w:pPr>
            <w:r w:rsidRPr="00057099">
              <w:lastRenderedPageBreak/>
              <w:t>tekening(en) bestaande installatie</w:t>
            </w:r>
          </w:p>
        </w:tc>
        <w:tc>
          <w:tcPr>
            <w:tcW w:w="851" w:type="dxa"/>
          </w:tcPr>
          <w:p w14:paraId="7E3B1142" w14:textId="77777777" w:rsidR="00BD13A2" w:rsidRPr="00057099" w:rsidRDefault="00BD13A2" w:rsidP="00A43FC5">
            <w:pPr>
              <w:spacing w:line="240" w:lineRule="exact"/>
              <w:jc w:val="right"/>
            </w:pPr>
          </w:p>
        </w:tc>
        <w:tc>
          <w:tcPr>
            <w:tcW w:w="284" w:type="dxa"/>
          </w:tcPr>
          <w:p w14:paraId="3B1215C0" w14:textId="77777777" w:rsidR="00BD13A2" w:rsidRPr="00057099" w:rsidRDefault="00BD13A2" w:rsidP="00A43FC5">
            <w:pPr>
              <w:spacing w:line="240" w:lineRule="exact"/>
            </w:pPr>
            <w:r w:rsidRPr="00057099">
              <w:t>:</w:t>
            </w:r>
          </w:p>
        </w:tc>
        <w:tc>
          <w:tcPr>
            <w:tcW w:w="4530" w:type="dxa"/>
          </w:tcPr>
          <w:p w14:paraId="3FD93B7F" w14:textId="77777777" w:rsidR="00BD13A2" w:rsidRPr="00057099" w:rsidRDefault="00BD13A2" w:rsidP="00A43FC5">
            <w:pPr>
              <w:spacing w:line="240" w:lineRule="exact"/>
            </w:pPr>
            <w:r w:rsidRPr="00057099">
              <w:t>P&amp;ID NW 3E-- 790</w:t>
            </w:r>
          </w:p>
        </w:tc>
      </w:tr>
    </w:tbl>
    <w:p w14:paraId="350C9DDE" w14:textId="77777777" w:rsidR="00BD13A2" w:rsidRPr="00057099" w:rsidRDefault="00BD13A2" w:rsidP="00BD13A2">
      <w:pPr>
        <w:pStyle w:val="BodyText"/>
        <w:rPr>
          <w:highlight w:val="yellow"/>
        </w:rPr>
      </w:pPr>
    </w:p>
    <w:p w14:paraId="346F801B" w14:textId="686604B4" w:rsidR="00FD12D3" w:rsidRPr="00057099" w:rsidRDefault="00FD12D3" w:rsidP="00B64CB5">
      <w:pPr>
        <w:pStyle w:val="Heading2"/>
        <w:rPr>
          <w:rFonts w:eastAsiaTheme="minorEastAsia"/>
        </w:rPr>
      </w:pPr>
      <w:bookmarkStart w:id="33" w:name="_Toc54965433"/>
      <w:r w:rsidRPr="00057099">
        <w:t>V</w:t>
      </w:r>
      <w:r w:rsidRPr="00057099">
        <w:rPr>
          <w:rFonts w:eastAsiaTheme="minorEastAsia"/>
        </w:rPr>
        <w:t>erwarming</w:t>
      </w:r>
      <w:bookmarkEnd w:id="33"/>
    </w:p>
    <w:p w14:paraId="391E61F9" w14:textId="757D16C3" w:rsidR="0010007B" w:rsidRPr="00057099" w:rsidRDefault="0010007B" w:rsidP="0010007B">
      <w:pPr>
        <w:tabs>
          <w:tab w:val="left" w:pos="567"/>
          <w:tab w:val="right" w:pos="3119"/>
          <w:tab w:val="left" w:pos="3402"/>
          <w:tab w:val="left" w:pos="3686"/>
          <w:tab w:val="left" w:pos="3969"/>
          <w:tab w:val="left" w:pos="4253"/>
          <w:tab w:val="left" w:pos="4536"/>
        </w:tabs>
      </w:pPr>
      <w:r w:rsidRPr="00057099">
        <w:t xml:space="preserve">De werkzaamheden bestaan uit het amoveren van de gehele verwarmingsinstallatie in de pompenkelder </w:t>
      </w:r>
      <w:r w:rsidR="00725E29" w:rsidRPr="00057099">
        <w:t xml:space="preserve">en in de NSA ruimte </w:t>
      </w:r>
      <w:r w:rsidRPr="00057099">
        <w:t xml:space="preserve">bestaande uit </w:t>
      </w:r>
      <w:r w:rsidR="00725E29" w:rsidRPr="00057099">
        <w:t xml:space="preserve">respectievelijk </w:t>
      </w:r>
      <w:r w:rsidRPr="00057099">
        <w:t xml:space="preserve">zes ribbenbuiskachels (HE9081) </w:t>
      </w:r>
      <w:r w:rsidR="00725E29" w:rsidRPr="00057099">
        <w:t xml:space="preserve">en twee ribbenbuiskachels (HE9096) inclusief </w:t>
      </w:r>
      <w:r w:rsidRPr="00057099">
        <w:t xml:space="preserve">ophangbeugel en elektrische installatie. </w:t>
      </w:r>
    </w:p>
    <w:tbl>
      <w:tblPr>
        <w:tblW w:w="8613" w:type="dxa"/>
        <w:tblLayout w:type="fixed"/>
        <w:tblLook w:val="01E0" w:firstRow="1" w:lastRow="1" w:firstColumn="1" w:lastColumn="1" w:noHBand="0" w:noVBand="0"/>
      </w:tblPr>
      <w:tblGrid>
        <w:gridCol w:w="2948"/>
        <w:gridCol w:w="851"/>
        <w:gridCol w:w="284"/>
        <w:gridCol w:w="4530"/>
      </w:tblGrid>
      <w:tr w:rsidR="0010007B" w:rsidRPr="00057099" w14:paraId="660BFDAD" w14:textId="77777777" w:rsidTr="00A43FC5">
        <w:tc>
          <w:tcPr>
            <w:tcW w:w="2948" w:type="dxa"/>
          </w:tcPr>
          <w:p w14:paraId="5DA150BE" w14:textId="77777777" w:rsidR="0010007B" w:rsidRPr="00057099" w:rsidRDefault="0010007B" w:rsidP="00A43FC5">
            <w:pPr>
              <w:spacing w:line="240" w:lineRule="exact"/>
            </w:pPr>
            <w:r w:rsidRPr="00057099">
              <w:t>Type</w:t>
            </w:r>
          </w:p>
        </w:tc>
        <w:tc>
          <w:tcPr>
            <w:tcW w:w="851" w:type="dxa"/>
          </w:tcPr>
          <w:p w14:paraId="10A36736" w14:textId="77777777" w:rsidR="0010007B" w:rsidRPr="00057099" w:rsidRDefault="0010007B" w:rsidP="00A43FC5">
            <w:pPr>
              <w:spacing w:line="240" w:lineRule="exact"/>
              <w:jc w:val="right"/>
            </w:pPr>
          </w:p>
        </w:tc>
        <w:tc>
          <w:tcPr>
            <w:tcW w:w="284" w:type="dxa"/>
          </w:tcPr>
          <w:p w14:paraId="67BB4274" w14:textId="77777777" w:rsidR="0010007B" w:rsidRPr="00057099" w:rsidRDefault="0010007B" w:rsidP="00A43FC5">
            <w:pPr>
              <w:spacing w:line="240" w:lineRule="exact"/>
            </w:pPr>
          </w:p>
        </w:tc>
        <w:tc>
          <w:tcPr>
            <w:tcW w:w="4530" w:type="dxa"/>
          </w:tcPr>
          <w:p w14:paraId="15F1530E" w14:textId="0899CC41" w:rsidR="0010007B" w:rsidRPr="00057099" w:rsidRDefault="0010007B" w:rsidP="00A43FC5">
            <w:pPr>
              <w:spacing w:line="240" w:lineRule="exact"/>
            </w:pPr>
            <w:r w:rsidRPr="00057099">
              <w:t>Ribbenbuiskachel</w:t>
            </w:r>
          </w:p>
        </w:tc>
      </w:tr>
      <w:tr w:rsidR="0010007B" w:rsidRPr="00057099" w14:paraId="671A598E" w14:textId="77777777" w:rsidTr="00A43FC5">
        <w:tc>
          <w:tcPr>
            <w:tcW w:w="2948" w:type="dxa"/>
          </w:tcPr>
          <w:p w14:paraId="750FBB86" w14:textId="77777777" w:rsidR="0010007B" w:rsidRPr="00057099" w:rsidRDefault="0010007B" w:rsidP="00A43FC5">
            <w:pPr>
              <w:spacing w:line="240" w:lineRule="exact"/>
            </w:pPr>
            <w:r w:rsidRPr="00057099">
              <w:t>tekening(en) bestaande installatie</w:t>
            </w:r>
          </w:p>
        </w:tc>
        <w:tc>
          <w:tcPr>
            <w:tcW w:w="851" w:type="dxa"/>
          </w:tcPr>
          <w:p w14:paraId="7799F02C" w14:textId="77777777" w:rsidR="0010007B" w:rsidRPr="00057099" w:rsidRDefault="0010007B" w:rsidP="00A43FC5">
            <w:pPr>
              <w:spacing w:line="240" w:lineRule="exact"/>
              <w:jc w:val="right"/>
            </w:pPr>
          </w:p>
        </w:tc>
        <w:tc>
          <w:tcPr>
            <w:tcW w:w="284" w:type="dxa"/>
          </w:tcPr>
          <w:p w14:paraId="679FC8C9" w14:textId="77777777" w:rsidR="0010007B" w:rsidRPr="00057099" w:rsidRDefault="0010007B" w:rsidP="00A43FC5">
            <w:pPr>
              <w:spacing w:line="240" w:lineRule="exact"/>
            </w:pPr>
            <w:r w:rsidRPr="00057099">
              <w:t>:</w:t>
            </w:r>
          </w:p>
        </w:tc>
        <w:tc>
          <w:tcPr>
            <w:tcW w:w="4530" w:type="dxa"/>
          </w:tcPr>
          <w:p w14:paraId="77E6AA26" w14:textId="77777777" w:rsidR="0010007B" w:rsidRPr="00057099" w:rsidRDefault="0010007B" w:rsidP="00A43FC5">
            <w:pPr>
              <w:spacing w:line="240" w:lineRule="exact"/>
            </w:pPr>
            <w:r w:rsidRPr="00057099">
              <w:t>P&amp;ID NW 3E-- 790</w:t>
            </w:r>
          </w:p>
        </w:tc>
      </w:tr>
    </w:tbl>
    <w:p w14:paraId="2CCF5278" w14:textId="77777777" w:rsidR="00B64CB5" w:rsidRPr="00057099" w:rsidRDefault="00B64CB5" w:rsidP="00B64CB5">
      <w:pPr>
        <w:pStyle w:val="BodyText"/>
        <w:rPr>
          <w:highlight w:val="yellow"/>
        </w:rPr>
      </w:pPr>
    </w:p>
    <w:p w14:paraId="3492547D" w14:textId="757114CB" w:rsidR="00FD12D3" w:rsidRPr="00057099" w:rsidRDefault="00FD12D3" w:rsidP="00B64CB5">
      <w:pPr>
        <w:pStyle w:val="Heading2"/>
        <w:rPr>
          <w:rFonts w:eastAsiaTheme="minorEastAsia"/>
        </w:rPr>
      </w:pPr>
      <w:bookmarkStart w:id="34" w:name="_Toc54965434"/>
      <w:r w:rsidRPr="00057099">
        <w:t>B</w:t>
      </w:r>
      <w:r w:rsidRPr="00057099">
        <w:rPr>
          <w:rFonts w:eastAsiaTheme="minorEastAsia"/>
        </w:rPr>
        <w:t>uisventilator</w:t>
      </w:r>
      <w:bookmarkEnd w:id="34"/>
    </w:p>
    <w:p w14:paraId="6D7DC3B8" w14:textId="4CBE22C8" w:rsidR="0010007B" w:rsidRPr="00057099" w:rsidRDefault="0010007B" w:rsidP="0010007B">
      <w:pPr>
        <w:tabs>
          <w:tab w:val="left" w:pos="567"/>
          <w:tab w:val="right" w:pos="3119"/>
          <w:tab w:val="left" w:pos="3402"/>
          <w:tab w:val="left" w:pos="3686"/>
          <w:tab w:val="left" w:pos="3969"/>
          <w:tab w:val="left" w:pos="4253"/>
          <w:tab w:val="left" w:pos="4536"/>
        </w:tabs>
      </w:pPr>
      <w:r w:rsidRPr="00057099">
        <w:t xml:space="preserve">De werkzaamheden bestaan uit het amoveren van de gehele buisventilator installatie bestaande uit buisventilator VL9012, leidingwerk en appendages en elektrische installatie. </w:t>
      </w:r>
    </w:p>
    <w:tbl>
      <w:tblPr>
        <w:tblW w:w="8613" w:type="dxa"/>
        <w:tblLayout w:type="fixed"/>
        <w:tblLook w:val="01E0" w:firstRow="1" w:lastRow="1" w:firstColumn="1" w:lastColumn="1" w:noHBand="0" w:noVBand="0"/>
      </w:tblPr>
      <w:tblGrid>
        <w:gridCol w:w="2948"/>
        <w:gridCol w:w="851"/>
        <w:gridCol w:w="284"/>
        <w:gridCol w:w="4530"/>
      </w:tblGrid>
      <w:tr w:rsidR="0010007B" w:rsidRPr="00057099" w14:paraId="6DBBC973" w14:textId="77777777" w:rsidTr="00A43FC5">
        <w:tc>
          <w:tcPr>
            <w:tcW w:w="2948" w:type="dxa"/>
          </w:tcPr>
          <w:p w14:paraId="0CCA500D" w14:textId="77777777" w:rsidR="0010007B" w:rsidRPr="00057099" w:rsidRDefault="0010007B" w:rsidP="00A43FC5">
            <w:pPr>
              <w:spacing w:line="240" w:lineRule="exact"/>
            </w:pPr>
            <w:r w:rsidRPr="00057099">
              <w:t>Type</w:t>
            </w:r>
          </w:p>
        </w:tc>
        <w:tc>
          <w:tcPr>
            <w:tcW w:w="851" w:type="dxa"/>
          </w:tcPr>
          <w:p w14:paraId="486DACE8" w14:textId="77777777" w:rsidR="0010007B" w:rsidRPr="00057099" w:rsidRDefault="0010007B" w:rsidP="00A43FC5">
            <w:pPr>
              <w:spacing w:line="240" w:lineRule="exact"/>
              <w:jc w:val="right"/>
            </w:pPr>
          </w:p>
        </w:tc>
        <w:tc>
          <w:tcPr>
            <w:tcW w:w="284" w:type="dxa"/>
          </w:tcPr>
          <w:p w14:paraId="328F243D" w14:textId="77777777" w:rsidR="0010007B" w:rsidRPr="00057099" w:rsidRDefault="0010007B" w:rsidP="00A43FC5">
            <w:pPr>
              <w:spacing w:line="240" w:lineRule="exact"/>
            </w:pPr>
          </w:p>
        </w:tc>
        <w:tc>
          <w:tcPr>
            <w:tcW w:w="4530" w:type="dxa"/>
          </w:tcPr>
          <w:p w14:paraId="386DF77A" w14:textId="79AF0598" w:rsidR="0010007B" w:rsidRPr="00057099" w:rsidRDefault="0010007B" w:rsidP="00A43FC5">
            <w:pPr>
              <w:spacing w:line="240" w:lineRule="exact"/>
            </w:pPr>
            <w:r w:rsidRPr="00057099">
              <w:t>buisventilator</w:t>
            </w:r>
          </w:p>
        </w:tc>
      </w:tr>
      <w:tr w:rsidR="0010007B" w:rsidRPr="00057099" w14:paraId="47CD63C5" w14:textId="77777777" w:rsidTr="00A43FC5">
        <w:tc>
          <w:tcPr>
            <w:tcW w:w="2948" w:type="dxa"/>
          </w:tcPr>
          <w:p w14:paraId="582C4194" w14:textId="77777777" w:rsidR="0010007B" w:rsidRPr="00057099" w:rsidRDefault="0010007B" w:rsidP="00A43FC5">
            <w:pPr>
              <w:spacing w:line="240" w:lineRule="exact"/>
            </w:pPr>
            <w:r w:rsidRPr="00057099">
              <w:t>tekening(en) bestaande installatie</w:t>
            </w:r>
          </w:p>
        </w:tc>
        <w:tc>
          <w:tcPr>
            <w:tcW w:w="851" w:type="dxa"/>
          </w:tcPr>
          <w:p w14:paraId="34DCADE6" w14:textId="77777777" w:rsidR="0010007B" w:rsidRPr="00057099" w:rsidRDefault="0010007B" w:rsidP="00A43FC5">
            <w:pPr>
              <w:spacing w:line="240" w:lineRule="exact"/>
              <w:jc w:val="right"/>
            </w:pPr>
          </w:p>
        </w:tc>
        <w:tc>
          <w:tcPr>
            <w:tcW w:w="284" w:type="dxa"/>
          </w:tcPr>
          <w:p w14:paraId="11080FF2" w14:textId="77777777" w:rsidR="0010007B" w:rsidRPr="00057099" w:rsidRDefault="0010007B" w:rsidP="00A43FC5">
            <w:pPr>
              <w:spacing w:line="240" w:lineRule="exact"/>
            </w:pPr>
            <w:r w:rsidRPr="00057099">
              <w:t>:</w:t>
            </w:r>
          </w:p>
        </w:tc>
        <w:tc>
          <w:tcPr>
            <w:tcW w:w="4530" w:type="dxa"/>
          </w:tcPr>
          <w:p w14:paraId="7D588403" w14:textId="77777777" w:rsidR="0010007B" w:rsidRPr="00057099" w:rsidRDefault="0010007B" w:rsidP="00A43FC5">
            <w:pPr>
              <w:spacing w:line="240" w:lineRule="exact"/>
            </w:pPr>
            <w:r w:rsidRPr="00057099">
              <w:t>P&amp;ID NW 3E-- 790</w:t>
            </w:r>
          </w:p>
        </w:tc>
      </w:tr>
    </w:tbl>
    <w:p w14:paraId="2D795FFF" w14:textId="77777777" w:rsidR="0010007B" w:rsidRPr="00057099" w:rsidRDefault="0010007B" w:rsidP="0010007B">
      <w:pPr>
        <w:pStyle w:val="BodyText"/>
      </w:pPr>
    </w:p>
    <w:p w14:paraId="76F5350E" w14:textId="77777777" w:rsidR="007D7E58" w:rsidRPr="00057099" w:rsidRDefault="007D7E58" w:rsidP="007D7E58">
      <w:pPr>
        <w:pStyle w:val="Heading2"/>
      </w:pPr>
      <w:bookmarkStart w:id="35" w:name="_Toc54965435"/>
      <w:r w:rsidRPr="00057099">
        <w:t>Nevenbestanddelen</w:t>
      </w:r>
      <w:bookmarkEnd w:id="35"/>
    </w:p>
    <w:p w14:paraId="38014D67" w14:textId="0F95C1B5" w:rsidR="0033148E" w:rsidRPr="00057099" w:rsidRDefault="0033148E" w:rsidP="0033148E">
      <w:pPr>
        <w:tabs>
          <w:tab w:val="left" w:pos="567"/>
          <w:tab w:val="right" w:pos="3119"/>
          <w:tab w:val="left" w:pos="3402"/>
          <w:tab w:val="left" w:pos="3686"/>
          <w:tab w:val="left" w:pos="3969"/>
          <w:tab w:val="left" w:pos="4253"/>
          <w:tab w:val="left" w:pos="4536"/>
        </w:tabs>
      </w:pPr>
      <w:r w:rsidRPr="00057099">
        <w:t xml:space="preserve">Eventueel vrijkomende muurdoorvoeren </w:t>
      </w:r>
      <w:r w:rsidR="00725E29" w:rsidRPr="00057099">
        <w:t xml:space="preserve">die niet meer worden gebruikt dienen </w:t>
      </w:r>
      <w:proofErr w:type="gramStart"/>
      <w:r w:rsidR="00725E29" w:rsidRPr="00057099">
        <w:t>middels</w:t>
      </w:r>
      <w:proofErr w:type="gramEnd"/>
      <w:r w:rsidR="00725E29" w:rsidRPr="00057099">
        <w:t xml:space="preserve"> een blindflens te worden </w:t>
      </w:r>
      <w:proofErr w:type="spellStart"/>
      <w:r w:rsidR="00725E29" w:rsidRPr="00057099">
        <w:t>afgeblind</w:t>
      </w:r>
      <w:proofErr w:type="spellEnd"/>
      <w:r w:rsidRPr="00057099">
        <w:t>. Naast de genoemde onderdelen dienen alle bijbehorende zaken zoals bekabeling, beugels, bevestigingsmiddelen, ondersteuningen te worden verwijderd. Vrijkomende poeren en ondersabelingen van ondersteuningen dienen worden verwijderd. De vloer</w:t>
      </w:r>
      <w:r w:rsidR="00770FD6" w:rsidRPr="00057099">
        <w:t>, wand en plafond</w:t>
      </w:r>
      <w:r w:rsidRPr="00057099">
        <w:t xml:space="preserve"> dien</w:t>
      </w:r>
      <w:r w:rsidR="00770FD6" w:rsidRPr="00057099">
        <w:t>en</w:t>
      </w:r>
      <w:r w:rsidRPr="00057099">
        <w:t xml:space="preserve"> hierna vlak worden afgewerkt</w:t>
      </w:r>
      <w:r w:rsidR="00770FD6" w:rsidRPr="00057099">
        <w:t xml:space="preserve"> overeenkomstig bestaande afwerking</w:t>
      </w:r>
      <w:r w:rsidRPr="00057099">
        <w:t>. Vrijkomende gaten van bevestigingsmiddelen dienen vakkundig te worden afgedicht.</w:t>
      </w:r>
    </w:p>
    <w:p w14:paraId="250330E0" w14:textId="77777777" w:rsidR="0033148E" w:rsidRPr="00057099" w:rsidRDefault="0033148E" w:rsidP="0033148E">
      <w:pPr>
        <w:tabs>
          <w:tab w:val="left" w:pos="567"/>
          <w:tab w:val="right" w:pos="3119"/>
          <w:tab w:val="left" w:pos="3402"/>
          <w:tab w:val="left" w:pos="3686"/>
          <w:tab w:val="left" w:pos="3969"/>
          <w:tab w:val="left" w:pos="4253"/>
          <w:tab w:val="left" w:pos="4536"/>
        </w:tabs>
      </w:pPr>
    </w:p>
    <w:p w14:paraId="0676CDA8" w14:textId="2F481802" w:rsidR="0033148E" w:rsidRPr="00057099" w:rsidRDefault="0033148E" w:rsidP="0033148E">
      <w:r w:rsidRPr="00057099">
        <w:t>De geamoveerde installatieonderdelen dienen door de aannemer te worden afgevoerd van het werk.</w:t>
      </w:r>
    </w:p>
    <w:p w14:paraId="7BCDD4E6" w14:textId="5781F1C6" w:rsidR="006F56E1" w:rsidRPr="00057099" w:rsidRDefault="006F56E1" w:rsidP="0033148E"/>
    <w:p w14:paraId="43BF6A80" w14:textId="161958E1" w:rsidR="008744FD" w:rsidRPr="00057099" w:rsidRDefault="008744FD" w:rsidP="008744FD">
      <w:pPr>
        <w:spacing w:line="260" w:lineRule="exact"/>
      </w:pPr>
      <w:r w:rsidRPr="00057099">
        <w:t>De aannemer dient de op basis van het asbestinventarisatierapport (Tab 7) benodigde werkzaamheden voor de asbestverwijdering, uit te laten voeren door een gecertificeerd bedrijf. Verder dient de aannemer de vereiste meldingen/vergunningen te verzorgen voor het uitvoeren van de werkzaamheden en dient na de asbestsanering de vrijgave van het werk door een gecertificeerde instantie te laten verzorgen.</w:t>
      </w:r>
    </w:p>
    <w:p w14:paraId="51F1B1D9" w14:textId="78D2E6E1" w:rsidR="008744FD" w:rsidRPr="00057099" w:rsidRDefault="008744FD" w:rsidP="008744FD">
      <w:pPr>
        <w:tabs>
          <w:tab w:val="left" w:pos="567"/>
          <w:tab w:val="right" w:pos="3119"/>
          <w:tab w:val="left" w:pos="3402"/>
          <w:tab w:val="left" w:pos="3686"/>
          <w:tab w:val="left" w:pos="3969"/>
          <w:tab w:val="left" w:pos="4253"/>
          <w:tab w:val="left" w:pos="4536"/>
        </w:tabs>
      </w:pPr>
    </w:p>
    <w:p w14:paraId="0CFA057D" w14:textId="59F24F82" w:rsidR="00466DCA" w:rsidRPr="00057099" w:rsidRDefault="00466DCA" w:rsidP="00466DCA">
      <w:pPr>
        <w:tabs>
          <w:tab w:val="left" w:pos="567"/>
          <w:tab w:val="right" w:pos="3119"/>
          <w:tab w:val="left" w:pos="3402"/>
          <w:tab w:val="left" w:pos="3686"/>
          <w:tab w:val="left" w:pos="3969"/>
          <w:tab w:val="left" w:pos="4253"/>
          <w:tab w:val="left" w:pos="4536"/>
        </w:tabs>
      </w:pPr>
      <w:r w:rsidRPr="00057099">
        <w:t xml:space="preserve">De aannemer </w:t>
      </w:r>
      <w:r w:rsidR="008B7112" w:rsidRPr="00057099">
        <w:t>dient</w:t>
      </w:r>
      <w:r w:rsidRPr="00057099">
        <w:t xml:space="preserve"> rekening houden met het uitgangspunt dat de pakkingen van het leidingwerk asbesthoudend zijn. Deze dienen te worden verwijderd</w:t>
      </w:r>
    </w:p>
    <w:p w14:paraId="4DF03801" w14:textId="13A1585B" w:rsidR="00466DCA" w:rsidRPr="00057099" w:rsidRDefault="00466DCA" w:rsidP="008744FD">
      <w:pPr>
        <w:tabs>
          <w:tab w:val="left" w:pos="567"/>
          <w:tab w:val="right" w:pos="3119"/>
          <w:tab w:val="left" w:pos="3402"/>
          <w:tab w:val="left" w:pos="3686"/>
          <w:tab w:val="left" w:pos="3969"/>
          <w:tab w:val="left" w:pos="4253"/>
          <w:tab w:val="left" w:pos="4536"/>
        </w:tabs>
        <w:rPr>
          <w:highlight w:val="yellow"/>
        </w:rPr>
      </w:pPr>
    </w:p>
    <w:p w14:paraId="597CFDE6" w14:textId="09DAA48B" w:rsidR="006F56E1" w:rsidRPr="00057099" w:rsidRDefault="006F56E1" w:rsidP="0033148E">
      <w:r w:rsidRPr="00057099">
        <w:t xml:space="preserve">De aannemer dient een Chroom VI onderzoek uit te voeren </w:t>
      </w:r>
      <w:proofErr w:type="gramStart"/>
      <w:r w:rsidRPr="00057099">
        <w:t>indien</w:t>
      </w:r>
      <w:proofErr w:type="gramEnd"/>
      <w:r w:rsidRPr="00057099">
        <w:t xml:space="preserve"> men aan gecoate leidingen slijpwerkzaamheden gaat uitvoeren.</w:t>
      </w:r>
    </w:p>
    <w:p w14:paraId="23E730F4" w14:textId="774DCCEA" w:rsidR="001E51FC" w:rsidRPr="00057099" w:rsidRDefault="001E51FC" w:rsidP="0033148E"/>
    <w:p w14:paraId="48C39FC8" w14:textId="77777777" w:rsidR="001E51FC" w:rsidRPr="00057099" w:rsidRDefault="001E51FC" w:rsidP="001E51FC">
      <w:r w:rsidRPr="00057099">
        <w:t xml:space="preserve">De volgende onderdelen worden ter beschikking gesteld aan de opdrachtgever: </w:t>
      </w:r>
    </w:p>
    <w:p w14:paraId="523E67D9" w14:textId="13D5A502" w:rsidR="00A95C07" w:rsidRPr="00057099" w:rsidRDefault="001E51FC" w:rsidP="001E51FC">
      <w:pPr>
        <w:pStyle w:val="ListParagraph"/>
        <w:numPr>
          <w:ilvl w:val="0"/>
          <w:numId w:val="26"/>
        </w:numPr>
      </w:pPr>
      <w:r w:rsidRPr="00057099">
        <w:t>zie Algemene technische werken 3.0</w:t>
      </w:r>
      <w:r w:rsidR="00A95C07" w:rsidRPr="00057099">
        <w:br w:type="page"/>
      </w:r>
    </w:p>
    <w:p w14:paraId="2DEE8512" w14:textId="54783428" w:rsidR="00B44A43" w:rsidRPr="00057099" w:rsidRDefault="00B44A43" w:rsidP="00FE15DD">
      <w:pPr>
        <w:pStyle w:val="Heading1"/>
      </w:pPr>
      <w:bookmarkStart w:id="36" w:name="_Toc54965436"/>
      <w:r w:rsidRPr="00057099">
        <w:lastRenderedPageBreak/>
        <w:t>Influentleiding</w:t>
      </w:r>
      <w:r w:rsidR="00652982" w:rsidRPr="00057099">
        <w:t>en</w:t>
      </w:r>
      <w:r w:rsidRPr="00057099">
        <w:t xml:space="preserve"> </w:t>
      </w:r>
      <w:r w:rsidR="00652982" w:rsidRPr="00057099">
        <w:t xml:space="preserve">in </w:t>
      </w:r>
      <w:r w:rsidRPr="00057099">
        <w:t>ontvangwerk</w:t>
      </w:r>
      <w:bookmarkEnd w:id="36"/>
    </w:p>
    <w:p w14:paraId="73591BB7" w14:textId="77777777" w:rsidR="00C340D1" w:rsidRPr="00057099" w:rsidRDefault="00C340D1" w:rsidP="00C340D1">
      <w:pPr>
        <w:pStyle w:val="Heading2"/>
        <w:numPr>
          <w:ilvl w:val="1"/>
          <w:numId w:val="19"/>
        </w:numPr>
      </w:pPr>
      <w:bookmarkStart w:id="37" w:name="_Toc54965437"/>
      <w:r w:rsidRPr="00057099">
        <w:t>Leveringsomvang</w:t>
      </w:r>
      <w:bookmarkEnd w:id="37"/>
    </w:p>
    <w:p w14:paraId="3C893FCE" w14:textId="77777777" w:rsidR="00C340D1" w:rsidRPr="00057099" w:rsidRDefault="00C340D1" w:rsidP="00C340D1">
      <w:r w:rsidRPr="00057099">
        <w:t>De leveringsomvang bestaat uit:</w:t>
      </w:r>
    </w:p>
    <w:p w14:paraId="78619348" w14:textId="40C82180" w:rsidR="00C340D1" w:rsidRPr="00057099" w:rsidRDefault="00652982" w:rsidP="00C340D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Influentleidingwerk en appendages vanuit Roelofardendsveen;</w:t>
      </w:r>
    </w:p>
    <w:p w14:paraId="48CD7D48" w14:textId="38F1914B" w:rsidR="00652982" w:rsidRPr="00057099" w:rsidRDefault="00652982" w:rsidP="0065298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Influentleidingwerk en appendages vanuit Rijpwetering</w:t>
      </w:r>
      <w:r w:rsidR="00EE5EB6" w:rsidRPr="00057099">
        <w:rPr>
          <w:rFonts w:eastAsiaTheme="minorEastAsia" w:cstheme="minorBidi"/>
          <w:noProof w:val="0"/>
          <w:color w:val="00577E" w:themeColor="text1"/>
          <w:sz w:val="20"/>
          <w:lang w:val="nl-NL" w:eastAsia="en-GB"/>
        </w:rPr>
        <w:t>;</w:t>
      </w:r>
    </w:p>
    <w:p w14:paraId="0E4BFF96" w14:textId="265FC044" w:rsidR="00652982" w:rsidRPr="00057099" w:rsidRDefault="00652982" w:rsidP="0065298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Influentleidingwerk en appendages vanuit Veenderveld</w:t>
      </w:r>
      <w:r w:rsidR="00EE5EB6" w:rsidRPr="00057099">
        <w:rPr>
          <w:rFonts w:eastAsiaTheme="minorEastAsia" w:cstheme="minorBidi"/>
          <w:noProof w:val="0"/>
          <w:color w:val="00577E" w:themeColor="text1"/>
          <w:sz w:val="20"/>
          <w:lang w:val="nl-NL" w:eastAsia="en-GB"/>
        </w:rPr>
        <w:t>;</w:t>
      </w:r>
    </w:p>
    <w:p w14:paraId="424E16CD" w14:textId="425FB843" w:rsidR="00652982" w:rsidRPr="00057099" w:rsidRDefault="00652982" w:rsidP="0065298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Influentleidingwerk en appendages vanuit Leimuiden</w:t>
      </w:r>
      <w:r w:rsidR="00EE5EB6" w:rsidRPr="00057099">
        <w:rPr>
          <w:rFonts w:eastAsiaTheme="minorEastAsia" w:cstheme="minorBidi"/>
          <w:noProof w:val="0"/>
          <w:color w:val="00577E" w:themeColor="text1"/>
          <w:sz w:val="20"/>
          <w:lang w:val="nl-NL" w:eastAsia="en-GB"/>
        </w:rPr>
        <w:t>;</w:t>
      </w:r>
    </w:p>
    <w:p w14:paraId="27F59C64" w14:textId="77777777" w:rsidR="00C340D1" w:rsidRPr="00057099" w:rsidRDefault="00C340D1" w:rsidP="00C340D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nevenbestanddelen.</w:t>
      </w:r>
    </w:p>
    <w:p w14:paraId="5E53DAA0" w14:textId="147D7B20" w:rsidR="00B44A43" w:rsidRPr="00057099" w:rsidRDefault="00B44A43" w:rsidP="00B44A43">
      <w:pPr>
        <w:pStyle w:val="BodyText"/>
      </w:pPr>
    </w:p>
    <w:p w14:paraId="0DAC072A" w14:textId="77777777" w:rsidR="00C340D1" w:rsidRPr="00057099" w:rsidRDefault="00C340D1" w:rsidP="00C340D1">
      <w:pPr>
        <w:pStyle w:val="Heading2"/>
        <w:numPr>
          <w:ilvl w:val="1"/>
          <w:numId w:val="19"/>
        </w:numPr>
      </w:pPr>
      <w:bookmarkStart w:id="38" w:name="_Toc54965438"/>
      <w:r w:rsidRPr="00057099">
        <w:t>Algemeen</w:t>
      </w:r>
      <w:bookmarkEnd w:id="38"/>
    </w:p>
    <w:tbl>
      <w:tblPr>
        <w:tblW w:w="8613" w:type="dxa"/>
        <w:tblLayout w:type="fixed"/>
        <w:tblLook w:val="01E0" w:firstRow="1" w:lastRow="1" w:firstColumn="1" w:lastColumn="1" w:noHBand="0" w:noVBand="0"/>
      </w:tblPr>
      <w:tblGrid>
        <w:gridCol w:w="2948"/>
        <w:gridCol w:w="851"/>
        <w:gridCol w:w="284"/>
        <w:gridCol w:w="4530"/>
      </w:tblGrid>
      <w:tr w:rsidR="00C340D1" w:rsidRPr="00057099" w14:paraId="4C048D91" w14:textId="77777777" w:rsidTr="00C340D1">
        <w:trPr>
          <w:cantSplit/>
        </w:trPr>
        <w:tc>
          <w:tcPr>
            <w:tcW w:w="2948" w:type="dxa"/>
          </w:tcPr>
          <w:p w14:paraId="1B9B84F1" w14:textId="77777777" w:rsidR="00C340D1" w:rsidRPr="00057099" w:rsidRDefault="00C340D1" w:rsidP="00C340D1">
            <w:pPr>
              <w:spacing w:line="240" w:lineRule="exact"/>
            </w:pPr>
            <w:r w:rsidRPr="00057099">
              <w:t>P&amp;ID-nummer</w:t>
            </w:r>
          </w:p>
        </w:tc>
        <w:tc>
          <w:tcPr>
            <w:tcW w:w="851" w:type="dxa"/>
          </w:tcPr>
          <w:p w14:paraId="3847CB3F" w14:textId="77777777" w:rsidR="00C340D1" w:rsidRPr="00057099" w:rsidRDefault="00C340D1" w:rsidP="00C340D1">
            <w:pPr>
              <w:spacing w:line="240" w:lineRule="exact"/>
            </w:pPr>
          </w:p>
        </w:tc>
        <w:tc>
          <w:tcPr>
            <w:tcW w:w="284" w:type="dxa"/>
          </w:tcPr>
          <w:p w14:paraId="354D047B" w14:textId="77777777" w:rsidR="00C340D1" w:rsidRPr="00057099" w:rsidRDefault="00C340D1" w:rsidP="00C340D1">
            <w:pPr>
              <w:spacing w:line="240" w:lineRule="exact"/>
            </w:pPr>
            <w:r w:rsidRPr="00057099">
              <w:t>:</w:t>
            </w:r>
          </w:p>
        </w:tc>
        <w:tc>
          <w:tcPr>
            <w:tcW w:w="4530" w:type="dxa"/>
          </w:tcPr>
          <w:p w14:paraId="66B1BF4B" w14:textId="0B8D56A2" w:rsidR="00C340D1" w:rsidRPr="00057099" w:rsidRDefault="00C340D1" w:rsidP="00C340D1">
            <w:pPr>
              <w:spacing w:line="240" w:lineRule="exact"/>
            </w:pPr>
            <w:r w:rsidRPr="00057099">
              <w:t>NW 3E–710</w:t>
            </w:r>
          </w:p>
        </w:tc>
      </w:tr>
      <w:tr w:rsidR="00C340D1" w:rsidRPr="00057099" w14:paraId="1FF9170C" w14:textId="77777777" w:rsidTr="00C340D1">
        <w:trPr>
          <w:cantSplit/>
        </w:trPr>
        <w:tc>
          <w:tcPr>
            <w:tcW w:w="2948" w:type="dxa"/>
          </w:tcPr>
          <w:p w14:paraId="65B7CE0A" w14:textId="77777777" w:rsidR="00C340D1" w:rsidRPr="00057099" w:rsidRDefault="00C340D1" w:rsidP="00C340D1">
            <w:pPr>
              <w:spacing w:line="240" w:lineRule="exact"/>
            </w:pPr>
            <w:r w:rsidRPr="00057099">
              <w:t>positienummer</w:t>
            </w:r>
          </w:p>
        </w:tc>
        <w:tc>
          <w:tcPr>
            <w:tcW w:w="851" w:type="dxa"/>
          </w:tcPr>
          <w:p w14:paraId="576831B8" w14:textId="77777777" w:rsidR="00C340D1" w:rsidRPr="00057099" w:rsidRDefault="00C340D1" w:rsidP="00C340D1">
            <w:pPr>
              <w:spacing w:line="240" w:lineRule="exact"/>
            </w:pPr>
          </w:p>
        </w:tc>
        <w:tc>
          <w:tcPr>
            <w:tcW w:w="284" w:type="dxa"/>
          </w:tcPr>
          <w:p w14:paraId="534842C0" w14:textId="77777777" w:rsidR="00C340D1" w:rsidRPr="00057099" w:rsidRDefault="00C340D1" w:rsidP="00C340D1">
            <w:pPr>
              <w:spacing w:line="240" w:lineRule="exact"/>
            </w:pPr>
            <w:r w:rsidRPr="00057099">
              <w:t>:</w:t>
            </w:r>
          </w:p>
        </w:tc>
        <w:tc>
          <w:tcPr>
            <w:tcW w:w="4530" w:type="dxa"/>
          </w:tcPr>
          <w:p w14:paraId="1635909A" w14:textId="0AE69F90" w:rsidR="00C340D1" w:rsidRPr="00057099" w:rsidRDefault="009834AC" w:rsidP="00C340D1">
            <w:pPr>
              <w:spacing w:line="240" w:lineRule="exact"/>
            </w:pPr>
            <w:proofErr w:type="spellStart"/>
            <w:r w:rsidRPr="00057099">
              <w:t>nvt</w:t>
            </w:r>
            <w:proofErr w:type="spellEnd"/>
          </w:p>
        </w:tc>
      </w:tr>
      <w:tr w:rsidR="00F2677C" w:rsidRPr="00057099" w14:paraId="5192A575" w14:textId="77777777" w:rsidTr="00C340D1">
        <w:trPr>
          <w:cantSplit/>
        </w:trPr>
        <w:tc>
          <w:tcPr>
            <w:tcW w:w="2948" w:type="dxa"/>
          </w:tcPr>
          <w:p w14:paraId="31F5FC8E" w14:textId="77777777" w:rsidR="00F2677C" w:rsidRPr="00057099" w:rsidRDefault="00F2677C" w:rsidP="00F2677C">
            <w:pPr>
              <w:spacing w:line="240" w:lineRule="exact"/>
            </w:pPr>
            <w:r w:rsidRPr="00057099">
              <w:t>tekeningnummer</w:t>
            </w:r>
          </w:p>
        </w:tc>
        <w:tc>
          <w:tcPr>
            <w:tcW w:w="851" w:type="dxa"/>
          </w:tcPr>
          <w:p w14:paraId="44E69B38" w14:textId="77777777" w:rsidR="00F2677C" w:rsidRPr="00057099" w:rsidRDefault="00F2677C" w:rsidP="00F2677C">
            <w:pPr>
              <w:spacing w:line="240" w:lineRule="exact"/>
            </w:pPr>
          </w:p>
        </w:tc>
        <w:tc>
          <w:tcPr>
            <w:tcW w:w="284" w:type="dxa"/>
          </w:tcPr>
          <w:p w14:paraId="5DDD7FB2" w14:textId="77777777" w:rsidR="00F2677C" w:rsidRPr="00057099" w:rsidRDefault="00F2677C" w:rsidP="00F2677C">
            <w:pPr>
              <w:spacing w:line="240" w:lineRule="exact"/>
            </w:pPr>
            <w:r w:rsidRPr="00057099">
              <w:t>:</w:t>
            </w:r>
          </w:p>
        </w:tc>
        <w:tc>
          <w:tcPr>
            <w:tcW w:w="4530" w:type="dxa"/>
          </w:tcPr>
          <w:p w14:paraId="0B3E44F9" w14:textId="2FA65ADF" w:rsidR="00F2677C" w:rsidRPr="00057099" w:rsidRDefault="00F2677C" w:rsidP="00F2677C">
            <w:pPr>
              <w:spacing w:line="240" w:lineRule="exact"/>
            </w:pPr>
            <w:r w:rsidRPr="00057099">
              <w:t>NW-RHD-027-921_11-DR-C-1101</w:t>
            </w:r>
          </w:p>
          <w:p w14:paraId="1578AD07" w14:textId="379ECC54" w:rsidR="00F2677C" w:rsidRPr="00057099" w:rsidRDefault="00F2677C" w:rsidP="00F2677C">
            <w:pPr>
              <w:spacing w:line="240" w:lineRule="exact"/>
              <w:rPr>
                <w:highlight w:val="yellow"/>
              </w:rPr>
            </w:pPr>
            <w:r w:rsidRPr="00057099">
              <w:t>NW-RHD-027-921_11-DR-C-1102</w:t>
            </w:r>
          </w:p>
        </w:tc>
      </w:tr>
      <w:tr w:rsidR="00F2677C" w:rsidRPr="00057099" w14:paraId="469B2566" w14:textId="77777777" w:rsidTr="00C340D1">
        <w:trPr>
          <w:cantSplit/>
        </w:trPr>
        <w:tc>
          <w:tcPr>
            <w:tcW w:w="2948" w:type="dxa"/>
          </w:tcPr>
          <w:p w14:paraId="01E25106" w14:textId="77777777" w:rsidR="00F2677C" w:rsidRPr="00057099" w:rsidRDefault="00F2677C" w:rsidP="00F2677C">
            <w:pPr>
              <w:spacing w:line="240" w:lineRule="exact"/>
            </w:pPr>
            <w:r w:rsidRPr="00057099">
              <w:t>opstelling</w:t>
            </w:r>
          </w:p>
        </w:tc>
        <w:tc>
          <w:tcPr>
            <w:tcW w:w="851" w:type="dxa"/>
          </w:tcPr>
          <w:p w14:paraId="624B0CA6" w14:textId="77777777" w:rsidR="00F2677C" w:rsidRPr="00057099" w:rsidRDefault="00F2677C" w:rsidP="00F2677C">
            <w:pPr>
              <w:spacing w:line="240" w:lineRule="exact"/>
            </w:pPr>
          </w:p>
        </w:tc>
        <w:tc>
          <w:tcPr>
            <w:tcW w:w="284" w:type="dxa"/>
          </w:tcPr>
          <w:p w14:paraId="7431225B" w14:textId="77777777" w:rsidR="00F2677C" w:rsidRPr="00057099" w:rsidRDefault="00F2677C" w:rsidP="00F2677C">
            <w:pPr>
              <w:spacing w:line="240" w:lineRule="exact"/>
            </w:pPr>
            <w:r w:rsidRPr="00057099">
              <w:t>:</w:t>
            </w:r>
          </w:p>
        </w:tc>
        <w:tc>
          <w:tcPr>
            <w:tcW w:w="4530" w:type="dxa"/>
          </w:tcPr>
          <w:p w14:paraId="1BFFFD0A" w14:textId="1BCC1EE4" w:rsidR="00F2677C" w:rsidRPr="00057099" w:rsidRDefault="00F2677C" w:rsidP="00F2677C">
            <w:pPr>
              <w:spacing w:line="240" w:lineRule="exact"/>
            </w:pPr>
            <w:r w:rsidRPr="00057099">
              <w:t>Binnen in het pompenruimte ontvangwerk eindigend in de ontvangbak-influent</w:t>
            </w:r>
          </w:p>
        </w:tc>
      </w:tr>
      <w:tr w:rsidR="00F2677C" w:rsidRPr="00057099" w14:paraId="6C29F366" w14:textId="77777777" w:rsidTr="00C340D1">
        <w:trPr>
          <w:cantSplit/>
        </w:trPr>
        <w:tc>
          <w:tcPr>
            <w:tcW w:w="2948" w:type="dxa"/>
          </w:tcPr>
          <w:p w14:paraId="48F69FCF" w14:textId="77777777" w:rsidR="00F2677C" w:rsidRPr="00057099" w:rsidRDefault="00F2677C" w:rsidP="00F2677C">
            <w:pPr>
              <w:spacing w:line="240" w:lineRule="exact"/>
            </w:pPr>
            <w:r w:rsidRPr="00057099">
              <w:t>medium</w:t>
            </w:r>
          </w:p>
        </w:tc>
        <w:tc>
          <w:tcPr>
            <w:tcW w:w="851" w:type="dxa"/>
          </w:tcPr>
          <w:p w14:paraId="385D954D" w14:textId="77777777" w:rsidR="00F2677C" w:rsidRPr="00057099" w:rsidRDefault="00F2677C" w:rsidP="00F2677C">
            <w:pPr>
              <w:spacing w:line="240" w:lineRule="exact"/>
            </w:pPr>
          </w:p>
        </w:tc>
        <w:tc>
          <w:tcPr>
            <w:tcW w:w="284" w:type="dxa"/>
          </w:tcPr>
          <w:p w14:paraId="79358149" w14:textId="77777777" w:rsidR="00F2677C" w:rsidRPr="00057099" w:rsidRDefault="00F2677C" w:rsidP="00F2677C">
            <w:pPr>
              <w:spacing w:line="240" w:lineRule="exact"/>
            </w:pPr>
            <w:r w:rsidRPr="00057099">
              <w:t>:</w:t>
            </w:r>
          </w:p>
        </w:tc>
        <w:tc>
          <w:tcPr>
            <w:tcW w:w="4530" w:type="dxa"/>
          </w:tcPr>
          <w:p w14:paraId="14ADD751" w14:textId="28CDEF72" w:rsidR="00F2677C" w:rsidRPr="00057099" w:rsidRDefault="00F2677C" w:rsidP="00F2677C">
            <w:pPr>
              <w:spacing w:line="240" w:lineRule="exact"/>
            </w:pPr>
            <w:r w:rsidRPr="00057099">
              <w:t>Onbehandeld influent</w:t>
            </w:r>
          </w:p>
        </w:tc>
      </w:tr>
    </w:tbl>
    <w:p w14:paraId="206B7A01" w14:textId="77777777" w:rsidR="00C340D1" w:rsidRPr="00057099" w:rsidRDefault="00C340D1" w:rsidP="00C340D1"/>
    <w:p w14:paraId="6A2CB35C" w14:textId="77777777" w:rsidR="00C340D1" w:rsidRPr="00057099" w:rsidRDefault="00C340D1" w:rsidP="00C340D1">
      <w:pPr>
        <w:pStyle w:val="Heading2"/>
        <w:numPr>
          <w:ilvl w:val="1"/>
          <w:numId w:val="19"/>
        </w:numPr>
      </w:pPr>
      <w:bookmarkStart w:id="39" w:name="_Toc54965439"/>
      <w:r w:rsidRPr="00057099">
        <w:t>Leidingwerk en appendages</w:t>
      </w:r>
      <w:bookmarkEnd w:id="39"/>
    </w:p>
    <w:p w14:paraId="4FE9B473" w14:textId="77777777" w:rsidR="00C340D1" w:rsidRPr="00057099" w:rsidRDefault="00C340D1" w:rsidP="00C340D1">
      <w:pPr>
        <w:pStyle w:val="Heading3"/>
      </w:pPr>
      <w:r w:rsidRPr="00057099">
        <w:t>Hoofdgegevens</w:t>
      </w:r>
    </w:p>
    <w:tbl>
      <w:tblPr>
        <w:tblW w:w="8619" w:type="dxa"/>
        <w:tblLayout w:type="fixed"/>
        <w:tblLook w:val="01E0" w:firstRow="1" w:lastRow="1" w:firstColumn="1" w:lastColumn="1" w:noHBand="0" w:noVBand="0"/>
      </w:tblPr>
      <w:tblGrid>
        <w:gridCol w:w="2948"/>
        <w:gridCol w:w="851"/>
        <w:gridCol w:w="284"/>
        <w:gridCol w:w="4536"/>
      </w:tblGrid>
      <w:tr w:rsidR="00C340D1" w:rsidRPr="00057099" w14:paraId="2495544F" w14:textId="77777777" w:rsidTr="00C340D1">
        <w:trPr>
          <w:cantSplit/>
        </w:trPr>
        <w:tc>
          <w:tcPr>
            <w:tcW w:w="2948" w:type="dxa"/>
          </w:tcPr>
          <w:p w14:paraId="53BC8C6C" w14:textId="77777777" w:rsidR="00C340D1" w:rsidRPr="00057099" w:rsidRDefault="00C340D1" w:rsidP="00C340D1">
            <w:r w:rsidRPr="00057099">
              <w:t>materiaal leiding</w:t>
            </w:r>
          </w:p>
        </w:tc>
        <w:tc>
          <w:tcPr>
            <w:tcW w:w="851" w:type="dxa"/>
          </w:tcPr>
          <w:p w14:paraId="0363F39D" w14:textId="77777777" w:rsidR="00C340D1" w:rsidRPr="00057099" w:rsidRDefault="00C340D1" w:rsidP="00C340D1">
            <w:pPr>
              <w:jc w:val="right"/>
            </w:pPr>
          </w:p>
        </w:tc>
        <w:tc>
          <w:tcPr>
            <w:tcW w:w="284" w:type="dxa"/>
          </w:tcPr>
          <w:p w14:paraId="2C85827D" w14:textId="77777777" w:rsidR="00C340D1" w:rsidRPr="00057099" w:rsidRDefault="00C340D1" w:rsidP="00C340D1">
            <w:r w:rsidRPr="00057099">
              <w:t>:</w:t>
            </w:r>
          </w:p>
        </w:tc>
        <w:tc>
          <w:tcPr>
            <w:tcW w:w="4536" w:type="dxa"/>
          </w:tcPr>
          <w:p w14:paraId="18EBAE95" w14:textId="645B818E" w:rsidR="00C340D1" w:rsidRPr="00057099" w:rsidRDefault="00C340D1" w:rsidP="00C340D1">
            <w:r w:rsidRPr="00057099">
              <w:t>thermisch verzinkt staal, gietijze</w:t>
            </w:r>
            <w:r w:rsidR="00E3627B" w:rsidRPr="00057099">
              <w:t>r</w:t>
            </w:r>
            <w:r w:rsidRPr="00057099">
              <w:t xml:space="preserve"> </w:t>
            </w:r>
          </w:p>
        </w:tc>
      </w:tr>
      <w:tr w:rsidR="00C340D1" w:rsidRPr="00057099" w14:paraId="40270227" w14:textId="77777777" w:rsidTr="00C340D1">
        <w:trPr>
          <w:cantSplit/>
        </w:trPr>
        <w:tc>
          <w:tcPr>
            <w:tcW w:w="2948" w:type="dxa"/>
          </w:tcPr>
          <w:p w14:paraId="0FD02DCC" w14:textId="77777777" w:rsidR="00C340D1" w:rsidRPr="00057099" w:rsidRDefault="00C340D1" w:rsidP="00C340D1">
            <w:r w:rsidRPr="00057099">
              <w:t>materiaal in te storten delen</w:t>
            </w:r>
          </w:p>
        </w:tc>
        <w:tc>
          <w:tcPr>
            <w:tcW w:w="851" w:type="dxa"/>
          </w:tcPr>
          <w:p w14:paraId="4079AF72" w14:textId="77777777" w:rsidR="00C340D1" w:rsidRPr="00057099" w:rsidRDefault="00C340D1" w:rsidP="00C340D1">
            <w:pPr>
              <w:jc w:val="right"/>
            </w:pPr>
          </w:p>
        </w:tc>
        <w:tc>
          <w:tcPr>
            <w:tcW w:w="284" w:type="dxa"/>
          </w:tcPr>
          <w:p w14:paraId="174C7512" w14:textId="77777777" w:rsidR="00C340D1" w:rsidRPr="00057099" w:rsidRDefault="00C340D1" w:rsidP="00C340D1">
            <w:r w:rsidRPr="00057099">
              <w:t>:</w:t>
            </w:r>
          </w:p>
        </w:tc>
        <w:tc>
          <w:tcPr>
            <w:tcW w:w="4536" w:type="dxa"/>
          </w:tcPr>
          <w:p w14:paraId="6B33E00B" w14:textId="77777777" w:rsidR="00C340D1" w:rsidRPr="00057099" w:rsidRDefault="00C340D1" w:rsidP="00C340D1">
            <w:r w:rsidRPr="00057099">
              <w:t>nodulair gietijzer</w:t>
            </w:r>
          </w:p>
        </w:tc>
      </w:tr>
      <w:tr w:rsidR="00C340D1" w:rsidRPr="00057099" w14:paraId="54C2E0A4" w14:textId="77777777" w:rsidTr="00C340D1">
        <w:trPr>
          <w:cantSplit/>
        </w:trPr>
        <w:tc>
          <w:tcPr>
            <w:tcW w:w="2948" w:type="dxa"/>
          </w:tcPr>
          <w:p w14:paraId="338A6B42" w14:textId="77777777" w:rsidR="00C340D1" w:rsidRPr="00057099" w:rsidRDefault="00C340D1" w:rsidP="00C340D1">
            <w:r w:rsidRPr="00057099">
              <w:t>leveringsomvang</w:t>
            </w:r>
          </w:p>
        </w:tc>
        <w:tc>
          <w:tcPr>
            <w:tcW w:w="851" w:type="dxa"/>
          </w:tcPr>
          <w:p w14:paraId="60419BB1" w14:textId="77777777" w:rsidR="00C340D1" w:rsidRPr="00057099" w:rsidRDefault="00C340D1" w:rsidP="00C340D1">
            <w:pPr>
              <w:jc w:val="right"/>
            </w:pPr>
          </w:p>
        </w:tc>
        <w:tc>
          <w:tcPr>
            <w:tcW w:w="284" w:type="dxa"/>
          </w:tcPr>
          <w:p w14:paraId="4FFEB189" w14:textId="77777777" w:rsidR="00C340D1" w:rsidRPr="00057099" w:rsidRDefault="00C340D1" w:rsidP="00C340D1">
            <w:r w:rsidRPr="00057099">
              <w:t>:</w:t>
            </w:r>
          </w:p>
        </w:tc>
        <w:tc>
          <w:tcPr>
            <w:tcW w:w="4536" w:type="dxa"/>
          </w:tcPr>
          <w:p w14:paraId="78EDC59C" w14:textId="77777777" w:rsidR="00C340D1" w:rsidRPr="00057099" w:rsidRDefault="00C340D1" w:rsidP="00C340D1">
            <w:r w:rsidRPr="00057099">
              <w:t>zoals aangegeven op de P&amp;ID’s en tekeningen en zoals hierna vermeld</w:t>
            </w:r>
          </w:p>
        </w:tc>
      </w:tr>
    </w:tbl>
    <w:p w14:paraId="5330CDDE" w14:textId="77777777" w:rsidR="00C340D1" w:rsidRPr="00057099" w:rsidRDefault="00C340D1" w:rsidP="00C340D1"/>
    <w:p w14:paraId="125692C5" w14:textId="6F32C1BE" w:rsidR="00C340D1" w:rsidRPr="00057099" w:rsidRDefault="00E3627B" w:rsidP="00C340D1">
      <w:pPr>
        <w:pStyle w:val="Heading3"/>
      </w:pPr>
      <w:proofErr w:type="spellStart"/>
      <w:r w:rsidRPr="00057099">
        <w:t>Influentleiding</w:t>
      </w:r>
      <w:proofErr w:type="spellEnd"/>
      <w:r w:rsidRPr="00057099">
        <w:t xml:space="preserve"> Roelofarendsveen</w:t>
      </w:r>
      <w:r w:rsidR="000255D3" w:rsidRPr="00057099">
        <w:t xml:space="preserve"> </w:t>
      </w:r>
      <w:r w:rsidRPr="00057099">
        <w:t>(50)</w:t>
      </w:r>
    </w:p>
    <w:tbl>
      <w:tblPr>
        <w:tblW w:w="0" w:type="auto"/>
        <w:tblLayout w:type="fixed"/>
        <w:tblLook w:val="01E0" w:firstRow="1" w:lastRow="1" w:firstColumn="1" w:lastColumn="1" w:noHBand="0" w:noVBand="0"/>
      </w:tblPr>
      <w:tblGrid>
        <w:gridCol w:w="2948"/>
        <w:gridCol w:w="851"/>
        <w:gridCol w:w="284"/>
        <w:gridCol w:w="4536"/>
      </w:tblGrid>
      <w:tr w:rsidR="00C340D1" w:rsidRPr="00057099" w14:paraId="5194687E" w14:textId="77777777" w:rsidTr="00C340D1">
        <w:trPr>
          <w:cantSplit/>
        </w:trPr>
        <w:tc>
          <w:tcPr>
            <w:tcW w:w="2948" w:type="dxa"/>
          </w:tcPr>
          <w:p w14:paraId="1E49503B" w14:textId="77777777" w:rsidR="00C340D1" w:rsidRPr="00057099" w:rsidRDefault="00C340D1" w:rsidP="00C340D1">
            <w:r w:rsidRPr="00057099">
              <w:t>Tracé</w:t>
            </w:r>
          </w:p>
        </w:tc>
        <w:tc>
          <w:tcPr>
            <w:tcW w:w="851" w:type="dxa"/>
          </w:tcPr>
          <w:p w14:paraId="7D97B7E7" w14:textId="77777777" w:rsidR="00C340D1" w:rsidRPr="00057099" w:rsidRDefault="00C340D1" w:rsidP="00C340D1">
            <w:pPr>
              <w:jc w:val="right"/>
            </w:pPr>
          </w:p>
        </w:tc>
        <w:tc>
          <w:tcPr>
            <w:tcW w:w="284" w:type="dxa"/>
          </w:tcPr>
          <w:p w14:paraId="40771C44" w14:textId="77777777" w:rsidR="00C340D1" w:rsidRPr="00057099" w:rsidRDefault="00C340D1" w:rsidP="00C340D1">
            <w:r w:rsidRPr="00057099">
              <w:t>:</w:t>
            </w:r>
          </w:p>
        </w:tc>
        <w:tc>
          <w:tcPr>
            <w:tcW w:w="4536" w:type="dxa"/>
          </w:tcPr>
          <w:p w14:paraId="34844694" w14:textId="14955724" w:rsidR="00C340D1" w:rsidRPr="00057099" w:rsidRDefault="00C340D1" w:rsidP="00C340D1">
            <w:r w:rsidRPr="00057099">
              <w:t xml:space="preserve">vanaf </w:t>
            </w:r>
            <w:r w:rsidR="000255D3" w:rsidRPr="00057099">
              <w:t>nieuw</w:t>
            </w:r>
            <w:r w:rsidRPr="00057099">
              <w:t xml:space="preserve"> muurdoorvoerstuk DN</w:t>
            </w:r>
            <w:r w:rsidR="009E13BD" w:rsidRPr="00057099">
              <w:t>4</w:t>
            </w:r>
            <w:r w:rsidRPr="00057099">
              <w:t xml:space="preserve">00 t/m aansluiting </w:t>
            </w:r>
            <w:r w:rsidR="000255D3" w:rsidRPr="00057099">
              <w:t>in de ontvangbak-influent</w:t>
            </w:r>
          </w:p>
        </w:tc>
      </w:tr>
      <w:tr w:rsidR="00C340D1" w:rsidRPr="00057099" w14:paraId="369CECE0" w14:textId="77777777" w:rsidTr="00C340D1">
        <w:trPr>
          <w:cantSplit/>
        </w:trPr>
        <w:tc>
          <w:tcPr>
            <w:tcW w:w="2948" w:type="dxa"/>
          </w:tcPr>
          <w:p w14:paraId="4579839D" w14:textId="77777777" w:rsidR="00C340D1" w:rsidRPr="00057099" w:rsidRDefault="00C340D1" w:rsidP="00C340D1">
            <w:r w:rsidRPr="00057099">
              <w:t>Aantal</w:t>
            </w:r>
          </w:p>
        </w:tc>
        <w:tc>
          <w:tcPr>
            <w:tcW w:w="851" w:type="dxa"/>
          </w:tcPr>
          <w:p w14:paraId="61BAEFB5" w14:textId="77777777" w:rsidR="00C340D1" w:rsidRPr="00057099" w:rsidRDefault="00C340D1" w:rsidP="00C340D1">
            <w:pPr>
              <w:jc w:val="right"/>
            </w:pPr>
          </w:p>
        </w:tc>
        <w:tc>
          <w:tcPr>
            <w:tcW w:w="284" w:type="dxa"/>
          </w:tcPr>
          <w:p w14:paraId="5B8ACC24" w14:textId="77777777" w:rsidR="00C340D1" w:rsidRPr="00057099" w:rsidRDefault="00C340D1" w:rsidP="00C340D1">
            <w:r w:rsidRPr="00057099">
              <w:t>:</w:t>
            </w:r>
          </w:p>
        </w:tc>
        <w:tc>
          <w:tcPr>
            <w:tcW w:w="4536" w:type="dxa"/>
          </w:tcPr>
          <w:p w14:paraId="76C675AA" w14:textId="03C7FB28" w:rsidR="00C340D1" w:rsidRPr="00057099" w:rsidRDefault="000255D3" w:rsidP="00C340D1">
            <w:r w:rsidRPr="00057099">
              <w:t>1</w:t>
            </w:r>
          </w:p>
        </w:tc>
      </w:tr>
      <w:tr w:rsidR="00C340D1" w:rsidRPr="00057099" w14:paraId="19B8A7B5" w14:textId="77777777" w:rsidTr="00C340D1">
        <w:trPr>
          <w:cantSplit/>
        </w:trPr>
        <w:tc>
          <w:tcPr>
            <w:tcW w:w="2948" w:type="dxa"/>
          </w:tcPr>
          <w:p w14:paraId="3D38196D" w14:textId="77777777" w:rsidR="00C340D1" w:rsidRPr="00057099" w:rsidRDefault="00C340D1" w:rsidP="00C340D1">
            <w:r w:rsidRPr="00057099">
              <w:t>diameter</w:t>
            </w:r>
          </w:p>
        </w:tc>
        <w:tc>
          <w:tcPr>
            <w:tcW w:w="851" w:type="dxa"/>
          </w:tcPr>
          <w:p w14:paraId="2C345273" w14:textId="77777777" w:rsidR="00C340D1" w:rsidRPr="00057099" w:rsidRDefault="00C340D1" w:rsidP="00C340D1">
            <w:pPr>
              <w:jc w:val="right"/>
            </w:pPr>
            <w:r w:rsidRPr="00057099">
              <w:t>mm</w:t>
            </w:r>
          </w:p>
        </w:tc>
        <w:tc>
          <w:tcPr>
            <w:tcW w:w="284" w:type="dxa"/>
          </w:tcPr>
          <w:p w14:paraId="6E4BD62C" w14:textId="77777777" w:rsidR="00C340D1" w:rsidRPr="00057099" w:rsidRDefault="00C340D1" w:rsidP="00C340D1">
            <w:r w:rsidRPr="00057099">
              <w:t>:</w:t>
            </w:r>
          </w:p>
        </w:tc>
        <w:tc>
          <w:tcPr>
            <w:tcW w:w="4536" w:type="dxa"/>
          </w:tcPr>
          <w:p w14:paraId="6E64525D" w14:textId="46FF9976" w:rsidR="00C340D1" w:rsidRPr="00057099" w:rsidRDefault="00C340D1" w:rsidP="00C340D1">
            <w:r w:rsidRPr="00057099">
              <w:t xml:space="preserve">DN </w:t>
            </w:r>
            <w:r w:rsidR="009E13BD" w:rsidRPr="00057099">
              <w:t>4</w:t>
            </w:r>
            <w:r w:rsidRPr="00057099">
              <w:t>00</w:t>
            </w:r>
          </w:p>
        </w:tc>
      </w:tr>
      <w:tr w:rsidR="00C340D1" w:rsidRPr="00057099" w14:paraId="0215196F" w14:textId="77777777" w:rsidTr="00C340D1">
        <w:trPr>
          <w:cantSplit/>
        </w:trPr>
        <w:tc>
          <w:tcPr>
            <w:tcW w:w="2948" w:type="dxa"/>
          </w:tcPr>
          <w:p w14:paraId="5C069036" w14:textId="77777777" w:rsidR="00C340D1" w:rsidRPr="00057099" w:rsidRDefault="00C340D1" w:rsidP="00C340D1">
            <w:r w:rsidRPr="00057099">
              <w:t>appendages</w:t>
            </w:r>
          </w:p>
        </w:tc>
        <w:tc>
          <w:tcPr>
            <w:tcW w:w="851" w:type="dxa"/>
          </w:tcPr>
          <w:p w14:paraId="02D75012" w14:textId="77777777" w:rsidR="00C340D1" w:rsidRPr="00057099" w:rsidRDefault="00C340D1" w:rsidP="00C340D1">
            <w:pPr>
              <w:jc w:val="right"/>
            </w:pPr>
          </w:p>
        </w:tc>
        <w:tc>
          <w:tcPr>
            <w:tcW w:w="284" w:type="dxa"/>
          </w:tcPr>
          <w:p w14:paraId="19277DF6" w14:textId="77777777" w:rsidR="00C340D1" w:rsidRPr="00057099" w:rsidRDefault="00C340D1" w:rsidP="00C340D1">
            <w:r w:rsidRPr="00057099">
              <w:t>:</w:t>
            </w:r>
          </w:p>
        </w:tc>
        <w:tc>
          <w:tcPr>
            <w:tcW w:w="4536" w:type="dxa"/>
          </w:tcPr>
          <w:p w14:paraId="1B17FB6C" w14:textId="77777777" w:rsidR="00C340D1" w:rsidRPr="00057099" w:rsidRDefault="00C340D1" w:rsidP="00C340D1">
            <w:pPr>
              <w:pStyle w:val="Bullet1"/>
              <w:numPr>
                <w:ilvl w:val="0"/>
                <w:numId w:val="0"/>
              </w:numPr>
              <w:rPr>
                <w:rFonts w:eastAsiaTheme="minorEastAsia" w:cstheme="minorBidi"/>
                <w:noProof w:val="0"/>
                <w:color w:val="00577E" w:themeColor="text1"/>
                <w:sz w:val="20"/>
                <w:lang w:val="nl-NL" w:eastAsia="en-GB"/>
              </w:rPr>
            </w:pPr>
          </w:p>
        </w:tc>
      </w:tr>
      <w:tr w:rsidR="00C340D1" w:rsidRPr="00057099" w14:paraId="516F542F" w14:textId="77777777" w:rsidTr="00C340D1">
        <w:trPr>
          <w:cantSplit/>
        </w:trPr>
        <w:tc>
          <w:tcPr>
            <w:tcW w:w="2948" w:type="dxa"/>
          </w:tcPr>
          <w:p w14:paraId="7E7D5777" w14:textId="77777777" w:rsidR="00C340D1" w:rsidRPr="00057099" w:rsidRDefault="00C340D1" w:rsidP="00C340D1"/>
        </w:tc>
        <w:tc>
          <w:tcPr>
            <w:tcW w:w="851" w:type="dxa"/>
          </w:tcPr>
          <w:p w14:paraId="29916D84" w14:textId="77777777" w:rsidR="00C340D1" w:rsidRPr="00057099" w:rsidRDefault="00C340D1" w:rsidP="00C340D1">
            <w:pPr>
              <w:jc w:val="right"/>
            </w:pPr>
          </w:p>
        </w:tc>
        <w:tc>
          <w:tcPr>
            <w:tcW w:w="284" w:type="dxa"/>
          </w:tcPr>
          <w:p w14:paraId="4B23201E" w14:textId="77777777" w:rsidR="00C340D1" w:rsidRPr="00057099" w:rsidRDefault="00C340D1" w:rsidP="00C340D1"/>
        </w:tc>
        <w:tc>
          <w:tcPr>
            <w:tcW w:w="4536" w:type="dxa"/>
          </w:tcPr>
          <w:p w14:paraId="6106CEFD" w14:textId="1761A9D9" w:rsidR="00E3627B" w:rsidRPr="00057099" w:rsidRDefault="00E3627B" w:rsidP="00C340D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muurdoorvoerstukken</w:t>
            </w:r>
          </w:p>
          <w:p w14:paraId="18BDAD1F" w14:textId="39754C4B" w:rsidR="00E3627B" w:rsidRPr="00057099" w:rsidRDefault="00E3627B" w:rsidP="00C340D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overloopmondstuk</w:t>
            </w:r>
          </w:p>
          <w:p w14:paraId="1D93FD76" w14:textId="67470083" w:rsidR="00C340D1" w:rsidRPr="00057099" w:rsidRDefault="00C340D1" w:rsidP="00C340D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tc>
      </w:tr>
      <w:tr w:rsidR="00C340D1" w:rsidRPr="00057099" w14:paraId="69AC2C6E" w14:textId="77777777" w:rsidTr="00C340D1">
        <w:trPr>
          <w:cantSplit/>
        </w:trPr>
        <w:tc>
          <w:tcPr>
            <w:tcW w:w="2948" w:type="dxa"/>
          </w:tcPr>
          <w:p w14:paraId="36FD7162" w14:textId="77777777" w:rsidR="00C340D1" w:rsidRPr="00057099" w:rsidRDefault="00C340D1" w:rsidP="00C340D1"/>
        </w:tc>
        <w:tc>
          <w:tcPr>
            <w:tcW w:w="851" w:type="dxa"/>
          </w:tcPr>
          <w:p w14:paraId="33F37C11" w14:textId="77777777" w:rsidR="00C340D1" w:rsidRPr="00057099" w:rsidRDefault="00C340D1" w:rsidP="00C340D1">
            <w:pPr>
              <w:jc w:val="right"/>
            </w:pPr>
          </w:p>
        </w:tc>
        <w:tc>
          <w:tcPr>
            <w:tcW w:w="284" w:type="dxa"/>
          </w:tcPr>
          <w:p w14:paraId="1EEB6C3F" w14:textId="77777777" w:rsidR="00C340D1" w:rsidRPr="00057099" w:rsidRDefault="00C340D1" w:rsidP="00C340D1"/>
        </w:tc>
        <w:tc>
          <w:tcPr>
            <w:tcW w:w="4536" w:type="dxa"/>
          </w:tcPr>
          <w:p w14:paraId="48A47F15" w14:textId="73E5C17D" w:rsidR="00C340D1" w:rsidRPr="00057099" w:rsidRDefault="00E3627B" w:rsidP="00C340D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drainaf</w:t>
            </w:r>
            <w:r w:rsidR="00C340D1" w:rsidRPr="00057099">
              <w:rPr>
                <w:rFonts w:eastAsiaTheme="minorEastAsia" w:cstheme="minorBidi"/>
                <w:noProof w:val="0"/>
                <w:color w:val="00577E" w:themeColor="text1"/>
                <w:sz w:val="20"/>
                <w:lang w:val="nl-NL" w:eastAsia="en-GB"/>
              </w:rPr>
              <w:t>sluiter DN50 voorzien van Storz koppeling met nokafstand 66 mm</w:t>
            </w:r>
          </w:p>
        </w:tc>
      </w:tr>
      <w:tr w:rsidR="00C340D1" w:rsidRPr="00057099" w14:paraId="1DB8C0A8" w14:textId="77777777" w:rsidTr="00C340D1">
        <w:trPr>
          <w:cantSplit/>
        </w:trPr>
        <w:tc>
          <w:tcPr>
            <w:tcW w:w="2948" w:type="dxa"/>
          </w:tcPr>
          <w:p w14:paraId="0D317612" w14:textId="77777777" w:rsidR="00C340D1" w:rsidRPr="00057099" w:rsidRDefault="00C340D1" w:rsidP="00C340D1"/>
        </w:tc>
        <w:tc>
          <w:tcPr>
            <w:tcW w:w="851" w:type="dxa"/>
          </w:tcPr>
          <w:p w14:paraId="3D8B388D" w14:textId="77777777" w:rsidR="00C340D1" w:rsidRPr="00057099" w:rsidRDefault="00C340D1" w:rsidP="00C340D1">
            <w:pPr>
              <w:jc w:val="right"/>
            </w:pPr>
          </w:p>
        </w:tc>
        <w:tc>
          <w:tcPr>
            <w:tcW w:w="284" w:type="dxa"/>
          </w:tcPr>
          <w:p w14:paraId="210552EA" w14:textId="77777777" w:rsidR="00C340D1" w:rsidRPr="00057099" w:rsidRDefault="00C340D1" w:rsidP="00C340D1"/>
        </w:tc>
        <w:tc>
          <w:tcPr>
            <w:tcW w:w="4536" w:type="dxa"/>
          </w:tcPr>
          <w:p w14:paraId="644A9EBE" w14:textId="77777777" w:rsidR="00C340D1" w:rsidRPr="00057099" w:rsidRDefault="00C340D1" w:rsidP="00C340D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C340D1" w:rsidRPr="00057099" w14:paraId="35E293E0" w14:textId="77777777" w:rsidTr="00C340D1">
        <w:trPr>
          <w:cantSplit/>
        </w:trPr>
        <w:tc>
          <w:tcPr>
            <w:tcW w:w="2948" w:type="dxa"/>
          </w:tcPr>
          <w:p w14:paraId="53C3BA82" w14:textId="77777777" w:rsidR="00C340D1" w:rsidRPr="00057099" w:rsidRDefault="00C340D1" w:rsidP="00C340D1"/>
        </w:tc>
        <w:tc>
          <w:tcPr>
            <w:tcW w:w="851" w:type="dxa"/>
          </w:tcPr>
          <w:p w14:paraId="16D6E006" w14:textId="77777777" w:rsidR="00C340D1" w:rsidRPr="00057099" w:rsidRDefault="00C340D1" w:rsidP="00C340D1">
            <w:pPr>
              <w:jc w:val="right"/>
            </w:pPr>
          </w:p>
        </w:tc>
        <w:tc>
          <w:tcPr>
            <w:tcW w:w="284" w:type="dxa"/>
          </w:tcPr>
          <w:p w14:paraId="4C5D1501" w14:textId="77777777" w:rsidR="00C340D1" w:rsidRPr="00057099" w:rsidRDefault="00C340D1" w:rsidP="00C340D1"/>
        </w:tc>
        <w:tc>
          <w:tcPr>
            <w:tcW w:w="4536" w:type="dxa"/>
          </w:tcPr>
          <w:p w14:paraId="29FBA480" w14:textId="2448FA00" w:rsidR="00C340D1" w:rsidRPr="00057099" w:rsidRDefault="00E3627B" w:rsidP="00C340D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debietmeter</w:t>
            </w:r>
          </w:p>
        </w:tc>
      </w:tr>
    </w:tbl>
    <w:p w14:paraId="47052B4A" w14:textId="77777777" w:rsidR="00C340D1" w:rsidRPr="00057099" w:rsidRDefault="00C340D1" w:rsidP="00C340D1"/>
    <w:p w14:paraId="1F42C9A0" w14:textId="5E174F1C" w:rsidR="00E3627B" w:rsidRPr="00057099" w:rsidRDefault="00E3627B" w:rsidP="00E3627B">
      <w:pPr>
        <w:pStyle w:val="Heading3"/>
      </w:pPr>
      <w:proofErr w:type="spellStart"/>
      <w:r w:rsidRPr="00057099">
        <w:lastRenderedPageBreak/>
        <w:t>Influentleiding</w:t>
      </w:r>
      <w:proofErr w:type="spellEnd"/>
      <w:r w:rsidRPr="00057099">
        <w:t xml:space="preserve"> </w:t>
      </w:r>
      <w:proofErr w:type="spellStart"/>
      <w:r w:rsidRPr="00057099">
        <w:t>Rijpetering</w:t>
      </w:r>
      <w:proofErr w:type="spellEnd"/>
      <w:r w:rsidRPr="00057099">
        <w:t xml:space="preserve"> (51)</w:t>
      </w:r>
    </w:p>
    <w:tbl>
      <w:tblPr>
        <w:tblW w:w="0" w:type="auto"/>
        <w:tblLayout w:type="fixed"/>
        <w:tblLook w:val="01E0" w:firstRow="1" w:lastRow="1" w:firstColumn="1" w:lastColumn="1" w:noHBand="0" w:noVBand="0"/>
      </w:tblPr>
      <w:tblGrid>
        <w:gridCol w:w="2948"/>
        <w:gridCol w:w="851"/>
        <w:gridCol w:w="284"/>
        <w:gridCol w:w="4536"/>
      </w:tblGrid>
      <w:tr w:rsidR="00E3627B" w:rsidRPr="00057099" w14:paraId="7B4BB6F2" w14:textId="77777777" w:rsidTr="00C6258D">
        <w:trPr>
          <w:cantSplit/>
        </w:trPr>
        <w:tc>
          <w:tcPr>
            <w:tcW w:w="2948" w:type="dxa"/>
          </w:tcPr>
          <w:p w14:paraId="603DB24D" w14:textId="77777777" w:rsidR="00E3627B" w:rsidRPr="00057099" w:rsidRDefault="00E3627B" w:rsidP="00C6258D">
            <w:r w:rsidRPr="00057099">
              <w:t>Tracé</w:t>
            </w:r>
          </w:p>
        </w:tc>
        <w:tc>
          <w:tcPr>
            <w:tcW w:w="851" w:type="dxa"/>
          </w:tcPr>
          <w:p w14:paraId="39EE1023" w14:textId="77777777" w:rsidR="00E3627B" w:rsidRPr="00057099" w:rsidRDefault="00E3627B" w:rsidP="00C6258D">
            <w:pPr>
              <w:jc w:val="right"/>
            </w:pPr>
          </w:p>
        </w:tc>
        <w:tc>
          <w:tcPr>
            <w:tcW w:w="284" w:type="dxa"/>
          </w:tcPr>
          <w:p w14:paraId="7CEDD239" w14:textId="77777777" w:rsidR="00E3627B" w:rsidRPr="00057099" w:rsidRDefault="00E3627B" w:rsidP="00C6258D">
            <w:r w:rsidRPr="00057099">
              <w:t>:</w:t>
            </w:r>
          </w:p>
        </w:tc>
        <w:tc>
          <w:tcPr>
            <w:tcW w:w="4536" w:type="dxa"/>
          </w:tcPr>
          <w:p w14:paraId="4AA6C7CC" w14:textId="467655FA" w:rsidR="00E3627B" w:rsidRPr="00057099" w:rsidRDefault="00E3627B" w:rsidP="00C6258D">
            <w:r w:rsidRPr="00057099">
              <w:t>vanaf nieuw muurdoorvoerstuk DN250 t/m aansluiting in de ontvangbak-influent</w:t>
            </w:r>
          </w:p>
        </w:tc>
      </w:tr>
      <w:tr w:rsidR="00E3627B" w:rsidRPr="00057099" w14:paraId="2F916860" w14:textId="77777777" w:rsidTr="00C6258D">
        <w:trPr>
          <w:cantSplit/>
        </w:trPr>
        <w:tc>
          <w:tcPr>
            <w:tcW w:w="2948" w:type="dxa"/>
          </w:tcPr>
          <w:p w14:paraId="22B659F4" w14:textId="77777777" w:rsidR="00E3627B" w:rsidRPr="00057099" w:rsidRDefault="00E3627B" w:rsidP="00C6258D">
            <w:r w:rsidRPr="00057099">
              <w:t>Aantal</w:t>
            </w:r>
          </w:p>
        </w:tc>
        <w:tc>
          <w:tcPr>
            <w:tcW w:w="851" w:type="dxa"/>
          </w:tcPr>
          <w:p w14:paraId="48A598D1" w14:textId="77777777" w:rsidR="00E3627B" w:rsidRPr="00057099" w:rsidRDefault="00E3627B" w:rsidP="00C6258D">
            <w:pPr>
              <w:jc w:val="right"/>
            </w:pPr>
          </w:p>
        </w:tc>
        <w:tc>
          <w:tcPr>
            <w:tcW w:w="284" w:type="dxa"/>
          </w:tcPr>
          <w:p w14:paraId="13E46617" w14:textId="77777777" w:rsidR="00E3627B" w:rsidRPr="00057099" w:rsidRDefault="00E3627B" w:rsidP="00C6258D">
            <w:r w:rsidRPr="00057099">
              <w:t>:</w:t>
            </w:r>
          </w:p>
        </w:tc>
        <w:tc>
          <w:tcPr>
            <w:tcW w:w="4536" w:type="dxa"/>
          </w:tcPr>
          <w:p w14:paraId="3C2D43DE" w14:textId="77777777" w:rsidR="00E3627B" w:rsidRPr="00057099" w:rsidRDefault="00E3627B" w:rsidP="00C6258D">
            <w:r w:rsidRPr="00057099">
              <w:t>1</w:t>
            </w:r>
          </w:p>
        </w:tc>
      </w:tr>
      <w:tr w:rsidR="00E3627B" w:rsidRPr="00057099" w14:paraId="2FE89CE2" w14:textId="77777777" w:rsidTr="00C6258D">
        <w:trPr>
          <w:cantSplit/>
        </w:trPr>
        <w:tc>
          <w:tcPr>
            <w:tcW w:w="2948" w:type="dxa"/>
          </w:tcPr>
          <w:p w14:paraId="785E04B6" w14:textId="77777777" w:rsidR="00E3627B" w:rsidRPr="00057099" w:rsidRDefault="00E3627B" w:rsidP="00C6258D">
            <w:r w:rsidRPr="00057099">
              <w:t>diameter</w:t>
            </w:r>
          </w:p>
        </w:tc>
        <w:tc>
          <w:tcPr>
            <w:tcW w:w="851" w:type="dxa"/>
          </w:tcPr>
          <w:p w14:paraId="49E7B227" w14:textId="77777777" w:rsidR="00E3627B" w:rsidRPr="00057099" w:rsidRDefault="00E3627B" w:rsidP="00C6258D">
            <w:pPr>
              <w:jc w:val="right"/>
            </w:pPr>
            <w:r w:rsidRPr="00057099">
              <w:t>mm</w:t>
            </w:r>
          </w:p>
        </w:tc>
        <w:tc>
          <w:tcPr>
            <w:tcW w:w="284" w:type="dxa"/>
          </w:tcPr>
          <w:p w14:paraId="58AA5BB5" w14:textId="77777777" w:rsidR="00E3627B" w:rsidRPr="00057099" w:rsidRDefault="00E3627B" w:rsidP="00C6258D">
            <w:r w:rsidRPr="00057099">
              <w:t>:</w:t>
            </w:r>
          </w:p>
        </w:tc>
        <w:tc>
          <w:tcPr>
            <w:tcW w:w="4536" w:type="dxa"/>
          </w:tcPr>
          <w:p w14:paraId="1A8D0AEB" w14:textId="3EF5A823" w:rsidR="00E3627B" w:rsidRPr="00057099" w:rsidRDefault="00E3627B" w:rsidP="00C6258D">
            <w:r w:rsidRPr="00057099">
              <w:t>DN 250</w:t>
            </w:r>
          </w:p>
        </w:tc>
      </w:tr>
      <w:tr w:rsidR="00E3627B" w:rsidRPr="00057099" w14:paraId="590FA3F4" w14:textId="77777777" w:rsidTr="00C6258D">
        <w:trPr>
          <w:cantSplit/>
        </w:trPr>
        <w:tc>
          <w:tcPr>
            <w:tcW w:w="2948" w:type="dxa"/>
          </w:tcPr>
          <w:p w14:paraId="09D756D5" w14:textId="77777777" w:rsidR="00E3627B" w:rsidRPr="00057099" w:rsidRDefault="00E3627B" w:rsidP="00C6258D">
            <w:r w:rsidRPr="00057099">
              <w:t>appendages</w:t>
            </w:r>
          </w:p>
        </w:tc>
        <w:tc>
          <w:tcPr>
            <w:tcW w:w="851" w:type="dxa"/>
          </w:tcPr>
          <w:p w14:paraId="252ADCDB" w14:textId="77777777" w:rsidR="00E3627B" w:rsidRPr="00057099" w:rsidRDefault="00E3627B" w:rsidP="00C6258D">
            <w:pPr>
              <w:jc w:val="right"/>
            </w:pPr>
          </w:p>
        </w:tc>
        <w:tc>
          <w:tcPr>
            <w:tcW w:w="284" w:type="dxa"/>
          </w:tcPr>
          <w:p w14:paraId="78678F3A" w14:textId="77777777" w:rsidR="00E3627B" w:rsidRPr="00057099" w:rsidRDefault="00E3627B" w:rsidP="00C6258D">
            <w:r w:rsidRPr="00057099">
              <w:t>:</w:t>
            </w:r>
          </w:p>
        </w:tc>
        <w:tc>
          <w:tcPr>
            <w:tcW w:w="4536" w:type="dxa"/>
          </w:tcPr>
          <w:p w14:paraId="37EEA3D3" w14:textId="77777777" w:rsidR="00E3627B" w:rsidRPr="00057099" w:rsidRDefault="00E3627B" w:rsidP="00C6258D">
            <w:pPr>
              <w:pStyle w:val="Bullet1"/>
              <w:numPr>
                <w:ilvl w:val="0"/>
                <w:numId w:val="0"/>
              </w:numPr>
              <w:rPr>
                <w:rFonts w:eastAsiaTheme="minorEastAsia" w:cstheme="minorBidi"/>
                <w:noProof w:val="0"/>
                <w:color w:val="00577E" w:themeColor="text1"/>
                <w:sz w:val="20"/>
                <w:lang w:val="nl-NL" w:eastAsia="en-GB"/>
              </w:rPr>
            </w:pPr>
          </w:p>
        </w:tc>
      </w:tr>
      <w:tr w:rsidR="00E3627B" w:rsidRPr="00057099" w14:paraId="44F36E95" w14:textId="77777777" w:rsidTr="00C6258D">
        <w:trPr>
          <w:cantSplit/>
        </w:trPr>
        <w:tc>
          <w:tcPr>
            <w:tcW w:w="2948" w:type="dxa"/>
          </w:tcPr>
          <w:p w14:paraId="48119A5C" w14:textId="77777777" w:rsidR="00E3627B" w:rsidRPr="00057099" w:rsidRDefault="00E3627B" w:rsidP="00C6258D"/>
        </w:tc>
        <w:tc>
          <w:tcPr>
            <w:tcW w:w="851" w:type="dxa"/>
          </w:tcPr>
          <w:p w14:paraId="665BA9A4" w14:textId="77777777" w:rsidR="00E3627B" w:rsidRPr="00057099" w:rsidRDefault="00E3627B" w:rsidP="00C6258D">
            <w:pPr>
              <w:jc w:val="right"/>
            </w:pPr>
          </w:p>
        </w:tc>
        <w:tc>
          <w:tcPr>
            <w:tcW w:w="284" w:type="dxa"/>
          </w:tcPr>
          <w:p w14:paraId="6587D9D5" w14:textId="77777777" w:rsidR="00E3627B" w:rsidRPr="00057099" w:rsidRDefault="00E3627B" w:rsidP="00C6258D"/>
        </w:tc>
        <w:tc>
          <w:tcPr>
            <w:tcW w:w="4536" w:type="dxa"/>
          </w:tcPr>
          <w:p w14:paraId="27BCB7BE"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muurdoorvoerstukken</w:t>
            </w:r>
          </w:p>
          <w:p w14:paraId="0DE1B511"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overloopmondstuk</w:t>
            </w:r>
          </w:p>
          <w:p w14:paraId="26EBF3C4"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tc>
      </w:tr>
      <w:tr w:rsidR="00E3627B" w:rsidRPr="00057099" w14:paraId="7238AE22" w14:textId="77777777" w:rsidTr="00C6258D">
        <w:trPr>
          <w:cantSplit/>
        </w:trPr>
        <w:tc>
          <w:tcPr>
            <w:tcW w:w="2948" w:type="dxa"/>
          </w:tcPr>
          <w:p w14:paraId="49E635CD" w14:textId="77777777" w:rsidR="00E3627B" w:rsidRPr="00057099" w:rsidRDefault="00E3627B" w:rsidP="00C6258D"/>
        </w:tc>
        <w:tc>
          <w:tcPr>
            <w:tcW w:w="851" w:type="dxa"/>
          </w:tcPr>
          <w:p w14:paraId="1FAAD3FD" w14:textId="77777777" w:rsidR="00E3627B" w:rsidRPr="00057099" w:rsidRDefault="00E3627B" w:rsidP="00C6258D">
            <w:pPr>
              <w:jc w:val="right"/>
            </w:pPr>
          </w:p>
        </w:tc>
        <w:tc>
          <w:tcPr>
            <w:tcW w:w="284" w:type="dxa"/>
          </w:tcPr>
          <w:p w14:paraId="77935491" w14:textId="77777777" w:rsidR="00E3627B" w:rsidRPr="00057099" w:rsidRDefault="00E3627B" w:rsidP="00C6258D"/>
        </w:tc>
        <w:tc>
          <w:tcPr>
            <w:tcW w:w="4536" w:type="dxa"/>
          </w:tcPr>
          <w:p w14:paraId="6A203FB3"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drainafsluiter DN50 voorzien van Storz koppeling met nokafstand 66 mm</w:t>
            </w:r>
          </w:p>
        </w:tc>
      </w:tr>
      <w:tr w:rsidR="00E3627B" w:rsidRPr="00057099" w14:paraId="144423F4" w14:textId="77777777" w:rsidTr="00C6258D">
        <w:trPr>
          <w:cantSplit/>
        </w:trPr>
        <w:tc>
          <w:tcPr>
            <w:tcW w:w="2948" w:type="dxa"/>
          </w:tcPr>
          <w:p w14:paraId="037D5514" w14:textId="77777777" w:rsidR="00E3627B" w:rsidRPr="00057099" w:rsidRDefault="00E3627B" w:rsidP="00C6258D"/>
        </w:tc>
        <w:tc>
          <w:tcPr>
            <w:tcW w:w="851" w:type="dxa"/>
          </w:tcPr>
          <w:p w14:paraId="7A358427" w14:textId="77777777" w:rsidR="00E3627B" w:rsidRPr="00057099" w:rsidRDefault="00E3627B" w:rsidP="00C6258D">
            <w:pPr>
              <w:jc w:val="right"/>
            </w:pPr>
          </w:p>
        </w:tc>
        <w:tc>
          <w:tcPr>
            <w:tcW w:w="284" w:type="dxa"/>
          </w:tcPr>
          <w:p w14:paraId="721BCC98" w14:textId="77777777" w:rsidR="00E3627B" w:rsidRPr="00057099" w:rsidRDefault="00E3627B" w:rsidP="00C6258D"/>
        </w:tc>
        <w:tc>
          <w:tcPr>
            <w:tcW w:w="4536" w:type="dxa"/>
          </w:tcPr>
          <w:p w14:paraId="2F84C9F2"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E3627B" w:rsidRPr="00057099" w14:paraId="50880C2F" w14:textId="77777777" w:rsidTr="00C6258D">
        <w:trPr>
          <w:cantSplit/>
        </w:trPr>
        <w:tc>
          <w:tcPr>
            <w:tcW w:w="2948" w:type="dxa"/>
          </w:tcPr>
          <w:p w14:paraId="152415B8" w14:textId="77777777" w:rsidR="00E3627B" w:rsidRPr="00057099" w:rsidRDefault="00E3627B" w:rsidP="00C6258D"/>
        </w:tc>
        <w:tc>
          <w:tcPr>
            <w:tcW w:w="851" w:type="dxa"/>
          </w:tcPr>
          <w:p w14:paraId="2461F1A9" w14:textId="77777777" w:rsidR="00E3627B" w:rsidRPr="00057099" w:rsidRDefault="00E3627B" w:rsidP="00C6258D">
            <w:pPr>
              <w:jc w:val="right"/>
            </w:pPr>
          </w:p>
        </w:tc>
        <w:tc>
          <w:tcPr>
            <w:tcW w:w="284" w:type="dxa"/>
          </w:tcPr>
          <w:p w14:paraId="5C80B49D" w14:textId="77777777" w:rsidR="00E3627B" w:rsidRPr="00057099" w:rsidRDefault="00E3627B" w:rsidP="00C6258D"/>
        </w:tc>
        <w:tc>
          <w:tcPr>
            <w:tcW w:w="4536" w:type="dxa"/>
          </w:tcPr>
          <w:p w14:paraId="509DCB2B"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debietmeter</w:t>
            </w:r>
          </w:p>
        </w:tc>
      </w:tr>
    </w:tbl>
    <w:p w14:paraId="0E483F91" w14:textId="77777777" w:rsidR="00E3627B" w:rsidRPr="00057099" w:rsidRDefault="00E3627B" w:rsidP="00E3627B"/>
    <w:p w14:paraId="241ED492" w14:textId="3B5B1206" w:rsidR="00E3627B" w:rsidRPr="00057099" w:rsidRDefault="00E3627B" w:rsidP="00E3627B">
      <w:pPr>
        <w:pStyle w:val="Heading3"/>
      </w:pPr>
      <w:proofErr w:type="spellStart"/>
      <w:r w:rsidRPr="00057099">
        <w:t>Influentleiding</w:t>
      </w:r>
      <w:proofErr w:type="spellEnd"/>
      <w:r w:rsidRPr="00057099">
        <w:t xml:space="preserve"> Veenderveld (52)</w:t>
      </w:r>
    </w:p>
    <w:tbl>
      <w:tblPr>
        <w:tblW w:w="0" w:type="auto"/>
        <w:tblLayout w:type="fixed"/>
        <w:tblLook w:val="01E0" w:firstRow="1" w:lastRow="1" w:firstColumn="1" w:lastColumn="1" w:noHBand="0" w:noVBand="0"/>
      </w:tblPr>
      <w:tblGrid>
        <w:gridCol w:w="2948"/>
        <w:gridCol w:w="851"/>
        <w:gridCol w:w="284"/>
        <w:gridCol w:w="4536"/>
      </w:tblGrid>
      <w:tr w:rsidR="00E3627B" w:rsidRPr="00057099" w14:paraId="79CB8DFB" w14:textId="77777777" w:rsidTr="00C6258D">
        <w:trPr>
          <w:cantSplit/>
        </w:trPr>
        <w:tc>
          <w:tcPr>
            <w:tcW w:w="2948" w:type="dxa"/>
          </w:tcPr>
          <w:p w14:paraId="4DCDAC85" w14:textId="77777777" w:rsidR="00E3627B" w:rsidRPr="00057099" w:rsidRDefault="00E3627B" w:rsidP="00C6258D">
            <w:r w:rsidRPr="00057099">
              <w:t>Tracé</w:t>
            </w:r>
          </w:p>
        </w:tc>
        <w:tc>
          <w:tcPr>
            <w:tcW w:w="851" w:type="dxa"/>
          </w:tcPr>
          <w:p w14:paraId="66604F18" w14:textId="77777777" w:rsidR="00E3627B" w:rsidRPr="00057099" w:rsidRDefault="00E3627B" w:rsidP="00C6258D">
            <w:pPr>
              <w:jc w:val="right"/>
            </w:pPr>
          </w:p>
        </w:tc>
        <w:tc>
          <w:tcPr>
            <w:tcW w:w="284" w:type="dxa"/>
          </w:tcPr>
          <w:p w14:paraId="17C73153" w14:textId="77777777" w:rsidR="00E3627B" w:rsidRPr="00057099" w:rsidRDefault="00E3627B" w:rsidP="00C6258D">
            <w:r w:rsidRPr="00057099">
              <w:t>:</w:t>
            </w:r>
          </w:p>
        </w:tc>
        <w:tc>
          <w:tcPr>
            <w:tcW w:w="4536" w:type="dxa"/>
          </w:tcPr>
          <w:p w14:paraId="4FBBFC51" w14:textId="77777777" w:rsidR="00E3627B" w:rsidRPr="00057099" w:rsidRDefault="00E3627B" w:rsidP="00C6258D">
            <w:r w:rsidRPr="00057099">
              <w:t>vanaf nieuw muurdoorvoerstuk DN300 t/m aansluiting in de ontvangbak-influent</w:t>
            </w:r>
          </w:p>
        </w:tc>
      </w:tr>
      <w:tr w:rsidR="00E3627B" w:rsidRPr="00057099" w14:paraId="7C46C043" w14:textId="77777777" w:rsidTr="00C6258D">
        <w:trPr>
          <w:cantSplit/>
        </w:trPr>
        <w:tc>
          <w:tcPr>
            <w:tcW w:w="2948" w:type="dxa"/>
          </w:tcPr>
          <w:p w14:paraId="1112DF3B" w14:textId="77777777" w:rsidR="00E3627B" w:rsidRPr="00057099" w:rsidRDefault="00E3627B" w:rsidP="00C6258D">
            <w:r w:rsidRPr="00057099">
              <w:t>Aantal</w:t>
            </w:r>
          </w:p>
        </w:tc>
        <w:tc>
          <w:tcPr>
            <w:tcW w:w="851" w:type="dxa"/>
          </w:tcPr>
          <w:p w14:paraId="1C0A9674" w14:textId="77777777" w:rsidR="00E3627B" w:rsidRPr="00057099" w:rsidRDefault="00E3627B" w:rsidP="00C6258D">
            <w:pPr>
              <w:jc w:val="right"/>
            </w:pPr>
          </w:p>
        </w:tc>
        <w:tc>
          <w:tcPr>
            <w:tcW w:w="284" w:type="dxa"/>
          </w:tcPr>
          <w:p w14:paraId="5D3AA692" w14:textId="77777777" w:rsidR="00E3627B" w:rsidRPr="00057099" w:rsidRDefault="00E3627B" w:rsidP="00C6258D">
            <w:r w:rsidRPr="00057099">
              <w:t>:</w:t>
            </w:r>
          </w:p>
        </w:tc>
        <w:tc>
          <w:tcPr>
            <w:tcW w:w="4536" w:type="dxa"/>
          </w:tcPr>
          <w:p w14:paraId="2E15255A" w14:textId="77777777" w:rsidR="00E3627B" w:rsidRPr="00057099" w:rsidRDefault="00E3627B" w:rsidP="00C6258D">
            <w:r w:rsidRPr="00057099">
              <w:t>1</w:t>
            </w:r>
          </w:p>
        </w:tc>
      </w:tr>
      <w:tr w:rsidR="00E3627B" w:rsidRPr="00057099" w14:paraId="6216411D" w14:textId="77777777" w:rsidTr="00C6258D">
        <w:trPr>
          <w:cantSplit/>
        </w:trPr>
        <w:tc>
          <w:tcPr>
            <w:tcW w:w="2948" w:type="dxa"/>
          </w:tcPr>
          <w:p w14:paraId="414AD0FC" w14:textId="77777777" w:rsidR="00E3627B" w:rsidRPr="00057099" w:rsidRDefault="00E3627B" w:rsidP="00C6258D">
            <w:r w:rsidRPr="00057099">
              <w:t>diameter</w:t>
            </w:r>
          </w:p>
        </w:tc>
        <w:tc>
          <w:tcPr>
            <w:tcW w:w="851" w:type="dxa"/>
          </w:tcPr>
          <w:p w14:paraId="6E403D1E" w14:textId="77777777" w:rsidR="00E3627B" w:rsidRPr="00057099" w:rsidRDefault="00E3627B" w:rsidP="00C6258D">
            <w:pPr>
              <w:jc w:val="right"/>
            </w:pPr>
            <w:r w:rsidRPr="00057099">
              <w:t>mm</w:t>
            </w:r>
          </w:p>
        </w:tc>
        <w:tc>
          <w:tcPr>
            <w:tcW w:w="284" w:type="dxa"/>
          </w:tcPr>
          <w:p w14:paraId="3175A57B" w14:textId="77777777" w:rsidR="00E3627B" w:rsidRPr="00057099" w:rsidRDefault="00E3627B" w:rsidP="00C6258D">
            <w:r w:rsidRPr="00057099">
              <w:t>:</w:t>
            </w:r>
          </w:p>
        </w:tc>
        <w:tc>
          <w:tcPr>
            <w:tcW w:w="4536" w:type="dxa"/>
          </w:tcPr>
          <w:p w14:paraId="095A23A6" w14:textId="77777777" w:rsidR="00E3627B" w:rsidRPr="00057099" w:rsidRDefault="00E3627B" w:rsidP="00C6258D">
            <w:r w:rsidRPr="00057099">
              <w:t>DN 300</w:t>
            </w:r>
          </w:p>
        </w:tc>
      </w:tr>
      <w:tr w:rsidR="00E3627B" w:rsidRPr="00057099" w14:paraId="2B55391A" w14:textId="77777777" w:rsidTr="00C6258D">
        <w:trPr>
          <w:cantSplit/>
        </w:trPr>
        <w:tc>
          <w:tcPr>
            <w:tcW w:w="2948" w:type="dxa"/>
          </w:tcPr>
          <w:p w14:paraId="0ACCDD04" w14:textId="77777777" w:rsidR="00E3627B" w:rsidRPr="00057099" w:rsidRDefault="00E3627B" w:rsidP="00C6258D">
            <w:r w:rsidRPr="00057099">
              <w:t>appendages</w:t>
            </w:r>
          </w:p>
        </w:tc>
        <w:tc>
          <w:tcPr>
            <w:tcW w:w="851" w:type="dxa"/>
          </w:tcPr>
          <w:p w14:paraId="70479002" w14:textId="77777777" w:rsidR="00E3627B" w:rsidRPr="00057099" w:rsidRDefault="00E3627B" w:rsidP="00C6258D">
            <w:pPr>
              <w:jc w:val="right"/>
            </w:pPr>
          </w:p>
        </w:tc>
        <w:tc>
          <w:tcPr>
            <w:tcW w:w="284" w:type="dxa"/>
          </w:tcPr>
          <w:p w14:paraId="046C875A" w14:textId="77777777" w:rsidR="00E3627B" w:rsidRPr="00057099" w:rsidRDefault="00E3627B" w:rsidP="00C6258D">
            <w:r w:rsidRPr="00057099">
              <w:t>:</w:t>
            </w:r>
          </w:p>
        </w:tc>
        <w:tc>
          <w:tcPr>
            <w:tcW w:w="4536" w:type="dxa"/>
          </w:tcPr>
          <w:p w14:paraId="52914D74" w14:textId="77777777" w:rsidR="00E3627B" w:rsidRPr="00057099" w:rsidRDefault="00E3627B" w:rsidP="00C6258D">
            <w:pPr>
              <w:pStyle w:val="Bullet1"/>
              <w:numPr>
                <w:ilvl w:val="0"/>
                <w:numId w:val="0"/>
              </w:numPr>
              <w:rPr>
                <w:rFonts w:eastAsiaTheme="minorEastAsia" w:cstheme="minorBidi"/>
                <w:noProof w:val="0"/>
                <w:color w:val="00577E" w:themeColor="text1"/>
                <w:sz w:val="20"/>
                <w:lang w:val="nl-NL" w:eastAsia="en-GB"/>
              </w:rPr>
            </w:pPr>
          </w:p>
        </w:tc>
      </w:tr>
      <w:tr w:rsidR="00E3627B" w:rsidRPr="00057099" w14:paraId="042521C5" w14:textId="77777777" w:rsidTr="00C6258D">
        <w:trPr>
          <w:cantSplit/>
        </w:trPr>
        <w:tc>
          <w:tcPr>
            <w:tcW w:w="2948" w:type="dxa"/>
          </w:tcPr>
          <w:p w14:paraId="7F7C6BBD" w14:textId="77777777" w:rsidR="00E3627B" w:rsidRPr="00057099" w:rsidRDefault="00E3627B" w:rsidP="00C6258D"/>
        </w:tc>
        <w:tc>
          <w:tcPr>
            <w:tcW w:w="851" w:type="dxa"/>
          </w:tcPr>
          <w:p w14:paraId="633E34EF" w14:textId="77777777" w:rsidR="00E3627B" w:rsidRPr="00057099" w:rsidRDefault="00E3627B" w:rsidP="00C6258D">
            <w:pPr>
              <w:jc w:val="right"/>
            </w:pPr>
          </w:p>
        </w:tc>
        <w:tc>
          <w:tcPr>
            <w:tcW w:w="284" w:type="dxa"/>
          </w:tcPr>
          <w:p w14:paraId="648197A7" w14:textId="77777777" w:rsidR="00E3627B" w:rsidRPr="00057099" w:rsidRDefault="00E3627B" w:rsidP="00C6258D"/>
        </w:tc>
        <w:tc>
          <w:tcPr>
            <w:tcW w:w="4536" w:type="dxa"/>
          </w:tcPr>
          <w:p w14:paraId="5AA3D1E9"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muurdoorvoerstukken</w:t>
            </w:r>
          </w:p>
          <w:p w14:paraId="59B8B53B"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overloopmondstuk</w:t>
            </w:r>
          </w:p>
          <w:p w14:paraId="1E0D6D41"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tc>
      </w:tr>
      <w:tr w:rsidR="00E3627B" w:rsidRPr="00057099" w14:paraId="77EBC6BB" w14:textId="77777777" w:rsidTr="00C6258D">
        <w:trPr>
          <w:cantSplit/>
        </w:trPr>
        <w:tc>
          <w:tcPr>
            <w:tcW w:w="2948" w:type="dxa"/>
          </w:tcPr>
          <w:p w14:paraId="1F8D3D2A" w14:textId="77777777" w:rsidR="00E3627B" w:rsidRPr="00057099" w:rsidRDefault="00E3627B" w:rsidP="00C6258D"/>
        </w:tc>
        <w:tc>
          <w:tcPr>
            <w:tcW w:w="851" w:type="dxa"/>
          </w:tcPr>
          <w:p w14:paraId="08702963" w14:textId="77777777" w:rsidR="00E3627B" w:rsidRPr="00057099" w:rsidRDefault="00E3627B" w:rsidP="00C6258D">
            <w:pPr>
              <w:jc w:val="right"/>
            </w:pPr>
          </w:p>
        </w:tc>
        <w:tc>
          <w:tcPr>
            <w:tcW w:w="284" w:type="dxa"/>
          </w:tcPr>
          <w:p w14:paraId="51F0661F" w14:textId="77777777" w:rsidR="00E3627B" w:rsidRPr="00057099" w:rsidRDefault="00E3627B" w:rsidP="00C6258D"/>
        </w:tc>
        <w:tc>
          <w:tcPr>
            <w:tcW w:w="4536" w:type="dxa"/>
          </w:tcPr>
          <w:p w14:paraId="0E8AA515"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drainafsluiter DN50 voorzien van Storz koppeling met nokafstand 66 mm</w:t>
            </w:r>
          </w:p>
        </w:tc>
      </w:tr>
      <w:tr w:rsidR="00E3627B" w:rsidRPr="00057099" w14:paraId="0DBE7CEB" w14:textId="77777777" w:rsidTr="00C6258D">
        <w:trPr>
          <w:cantSplit/>
        </w:trPr>
        <w:tc>
          <w:tcPr>
            <w:tcW w:w="2948" w:type="dxa"/>
          </w:tcPr>
          <w:p w14:paraId="2B33E54D" w14:textId="77777777" w:rsidR="00E3627B" w:rsidRPr="00057099" w:rsidRDefault="00E3627B" w:rsidP="00C6258D"/>
        </w:tc>
        <w:tc>
          <w:tcPr>
            <w:tcW w:w="851" w:type="dxa"/>
          </w:tcPr>
          <w:p w14:paraId="00F08E13" w14:textId="77777777" w:rsidR="00E3627B" w:rsidRPr="00057099" w:rsidRDefault="00E3627B" w:rsidP="00C6258D">
            <w:pPr>
              <w:jc w:val="right"/>
            </w:pPr>
          </w:p>
        </w:tc>
        <w:tc>
          <w:tcPr>
            <w:tcW w:w="284" w:type="dxa"/>
          </w:tcPr>
          <w:p w14:paraId="27870CE0" w14:textId="77777777" w:rsidR="00E3627B" w:rsidRPr="00057099" w:rsidRDefault="00E3627B" w:rsidP="00C6258D"/>
        </w:tc>
        <w:tc>
          <w:tcPr>
            <w:tcW w:w="4536" w:type="dxa"/>
          </w:tcPr>
          <w:p w14:paraId="0305BA08"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E3627B" w:rsidRPr="00057099" w14:paraId="738792C3" w14:textId="77777777" w:rsidTr="00C6258D">
        <w:trPr>
          <w:cantSplit/>
        </w:trPr>
        <w:tc>
          <w:tcPr>
            <w:tcW w:w="2948" w:type="dxa"/>
          </w:tcPr>
          <w:p w14:paraId="5FCB0173" w14:textId="77777777" w:rsidR="00E3627B" w:rsidRPr="00057099" w:rsidRDefault="00E3627B" w:rsidP="00C6258D"/>
        </w:tc>
        <w:tc>
          <w:tcPr>
            <w:tcW w:w="851" w:type="dxa"/>
          </w:tcPr>
          <w:p w14:paraId="0A038936" w14:textId="77777777" w:rsidR="00E3627B" w:rsidRPr="00057099" w:rsidRDefault="00E3627B" w:rsidP="00C6258D">
            <w:pPr>
              <w:jc w:val="right"/>
            </w:pPr>
          </w:p>
        </w:tc>
        <w:tc>
          <w:tcPr>
            <w:tcW w:w="284" w:type="dxa"/>
          </w:tcPr>
          <w:p w14:paraId="44B3921E" w14:textId="77777777" w:rsidR="00E3627B" w:rsidRPr="00057099" w:rsidRDefault="00E3627B" w:rsidP="00C6258D"/>
        </w:tc>
        <w:tc>
          <w:tcPr>
            <w:tcW w:w="4536" w:type="dxa"/>
          </w:tcPr>
          <w:p w14:paraId="37F956E6"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debietmeter</w:t>
            </w:r>
          </w:p>
        </w:tc>
      </w:tr>
    </w:tbl>
    <w:p w14:paraId="3316418B" w14:textId="77777777" w:rsidR="00E3627B" w:rsidRPr="00057099" w:rsidRDefault="00E3627B" w:rsidP="00E3627B"/>
    <w:p w14:paraId="0085E992" w14:textId="77777777" w:rsidR="00E3627B" w:rsidRPr="00057099" w:rsidRDefault="00E3627B" w:rsidP="00E3627B">
      <w:pPr>
        <w:pStyle w:val="Heading3"/>
      </w:pPr>
      <w:proofErr w:type="spellStart"/>
      <w:r w:rsidRPr="00057099">
        <w:t>Influentleiding</w:t>
      </w:r>
      <w:proofErr w:type="spellEnd"/>
      <w:r w:rsidRPr="00057099">
        <w:t xml:space="preserve"> Leimuiden (53)</w:t>
      </w:r>
    </w:p>
    <w:tbl>
      <w:tblPr>
        <w:tblW w:w="0" w:type="auto"/>
        <w:tblLayout w:type="fixed"/>
        <w:tblLook w:val="01E0" w:firstRow="1" w:lastRow="1" w:firstColumn="1" w:lastColumn="1" w:noHBand="0" w:noVBand="0"/>
      </w:tblPr>
      <w:tblGrid>
        <w:gridCol w:w="2948"/>
        <w:gridCol w:w="851"/>
        <w:gridCol w:w="284"/>
        <w:gridCol w:w="4536"/>
      </w:tblGrid>
      <w:tr w:rsidR="00E3627B" w:rsidRPr="00057099" w14:paraId="7C4AECE3" w14:textId="77777777" w:rsidTr="00C6258D">
        <w:trPr>
          <w:cantSplit/>
        </w:trPr>
        <w:tc>
          <w:tcPr>
            <w:tcW w:w="2948" w:type="dxa"/>
          </w:tcPr>
          <w:p w14:paraId="2C5E48CD" w14:textId="77777777" w:rsidR="00E3627B" w:rsidRPr="00057099" w:rsidRDefault="00E3627B" w:rsidP="00C6258D">
            <w:r w:rsidRPr="00057099">
              <w:t>Tracé</w:t>
            </w:r>
          </w:p>
        </w:tc>
        <w:tc>
          <w:tcPr>
            <w:tcW w:w="851" w:type="dxa"/>
          </w:tcPr>
          <w:p w14:paraId="381BB43F" w14:textId="77777777" w:rsidR="00E3627B" w:rsidRPr="00057099" w:rsidRDefault="00E3627B" w:rsidP="00C6258D">
            <w:pPr>
              <w:jc w:val="right"/>
            </w:pPr>
          </w:p>
        </w:tc>
        <w:tc>
          <w:tcPr>
            <w:tcW w:w="284" w:type="dxa"/>
          </w:tcPr>
          <w:p w14:paraId="19DE96B7" w14:textId="77777777" w:rsidR="00E3627B" w:rsidRPr="00057099" w:rsidRDefault="00E3627B" w:rsidP="00C6258D">
            <w:r w:rsidRPr="00057099">
              <w:t>:</w:t>
            </w:r>
          </w:p>
        </w:tc>
        <w:tc>
          <w:tcPr>
            <w:tcW w:w="4536" w:type="dxa"/>
          </w:tcPr>
          <w:p w14:paraId="0B48A0BB" w14:textId="77777777" w:rsidR="00E3627B" w:rsidRPr="00057099" w:rsidRDefault="00E3627B" w:rsidP="00C6258D">
            <w:r w:rsidRPr="00057099">
              <w:t>vanaf nieuw muurdoorvoerstuk DN300 t/m aansluiting in de ontvangbak-influent</w:t>
            </w:r>
          </w:p>
        </w:tc>
      </w:tr>
      <w:tr w:rsidR="00E3627B" w:rsidRPr="00057099" w14:paraId="6328AB08" w14:textId="77777777" w:rsidTr="00C6258D">
        <w:trPr>
          <w:cantSplit/>
        </w:trPr>
        <w:tc>
          <w:tcPr>
            <w:tcW w:w="2948" w:type="dxa"/>
          </w:tcPr>
          <w:p w14:paraId="616EC131" w14:textId="77777777" w:rsidR="00E3627B" w:rsidRPr="00057099" w:rsidRDefault="00E3627B" w:rsidP="00C6258D">
            <w:r w:rsidRPr="00057099">
              <w:t>Aantal</w:t>
            </w:r>
          </w:p>
        </w:tc>
        <w:tc>
          <w:tcPr>
            <w:tcW w:w="851" w:type="dxa"/>
          </w:tcPr>
          <w:p w14:paraId="70F65109" w14:textId="77777777" w:rsidR="00E3627B" w:rsidRPr="00057099" w:rsidRDefault="00E3627B" w:rsidP="00C6258D">
            <w:pPr>
              <w:jc w:val="right"/>
            </w:pPr>
          </w:p>
        </w:tc>
        <w:tc>
          <w:tcPr>
            <w:tcW w:w="284" w:type="dxa"/>
          </w:tcPr>
          <w:p w14:paraId="348FB71D" w14:textId="77777777" w:rsidR="00E3627B" w:rsidRPr="00057099" w:rsidRDefault="00E3627B" w:rsidP="00C6258D">
            <w:r w:rsidRPr="00057099">
              <w:t>:</w:t>
            </w:r>
          </w:p>
        </w:tc>
        <w:tc>
          <w:tcPr>
            <w:tcW w:w="4536" w:type="dxa"/>
          </w:tcPr>
          <w:p w14:paraId="08709C4B" w14:textId="77777777" w:rsidR="00E3627B" w:rsidRPr="00057099" w:rsidRDefault="00E3627B" w:rsidP="00C6258D">
            <w:r w:rsidRPr="00057099">
              <w:t>1</w:t>
            </w:r>
          </w:p>
        </w:tc>
      </w:tr>
      <w:tr w:rsidR="00E3627B" w:rsidRPr="00057099" w14:paraId="0019B347" w14:textId="77777777" w:rsidTr="00C6258D">
        <w:trPr>
          <w:cantSplit/>
        </w:trPr>
        <w:tc>
          <w:tcPr>
            <w:tcW w:w="2948" w:type="dxa"/>
          </w:tcPr>
          <w:p w14:paraId="2A363E2E" w14:textId="77777777" w:rsidR="00E3627B" w:rsidRPr="00057099" w:rsidRDefault="00E3627B" w:rsidP="00C6258D">
            <w:r w:rsidRPr="00057099">
              <w:t>diameter</w:t>
            </w:r>
          </w:p>
        </w:tc>
        <w:tc>
          <w:tcPr>
            <w:tcW w:w="851" w:type="dxa"/>
          </w:tcPr>
          <w:p w14:paraId="7DFC303E" w14:textId="77777777" w:rsidR="00E3627B" w:rsidRPr="00057099" w:rsidRDefault="00E3627B" w:rsidP="00C6258D">
            <w:pPr>
              <w:jc w:val="right"/>
            </w:pPr>
            <w:r w:rsidRPr="00057099">
              <w:t>mm</w:t>
            </w:r>
          </w:p>
        </w:tc>
        <w:tc>
          <w:tcPr>
            <w:tcW w:w="284" w:type="dxa"/>
          </w:tcPr>
          <w:p w14:paraId="4ED3A9F1" w14:textId="77777777" w:rsidR="00E3627B" w:rsidRPr="00057099" w:rsidRDefault="00E3627B" w:rsidP="00C6258D">
            <w:r w:rsidRPr="00057099">
              <w:t>:</w:t>
            </w:r>
          </w:p>
        </w:tc>
        <w:tc>
          <w:tcPr>
            <w:tcW w:w="4536" w:type="dxa"/>
          </w:tcPr>
          <w:p w14:paraId="292B604A" w14:textId="77777777" w:rsidR="00E3627B" w:rsidRPr="00057099" w:rsidRDefault="00E3627B" w:rsidP="00C6258D">
            <w:r w:rsidRPr="00057099">
              <w:t>DN 300</w:t>
            </w:r>
          </w:p>
        </w:tc>
      </w:tr>
      <w:tr w:rsidR="00E3627B" w:rsidRPr="00057099" w14:paraId="5EE771EC" w14:textId="77777777" w:rsidTr="00C6258D">
        <w:trPr>
          <w:cantSplit/>
        </w:trPr>
        <w:tc>
          <w:tcPr>
            <w:tcW w:w="2948" w:type="dxa"/>
          </w:tcPr>
          <w:p w14:paraId="74FF6DB3" w14:textId="77777777" w:rsidR="00E3627B" w:rsidRPr="00057099" w:rsidRDefault="00E3627B" w:rsidP="00C6258D">
            <w:r w:rsidRPr="00057099">
              <w:t>appendages</w:t>
            </w:r>
          </w:p>
        </w:tc>
        <w:tc>
          <w:tcPr>
            <w:tcW w:w="851" w:type="dxa"/>
          </w:tcPr>
          <w:p w14:paraId="0620741A" w14:textId="77777777" w:rsidR="00E3627B" w:rsidRPr="00057099" w:rsidRDefault="00E3627B" w:rsidP="00C6258D">
            <w:pPr>
              <w:jc w:val="right"/>
            </w:pPr>
          </w:p>
        </w:tc>
        <w:tc>
          <w:tcPr>
            <w:tcW w:w="284" w:type="dxa"/>
          </w:tcPr>
          <w:p w14:paraId="2612C551" w14:textId="77777777" w:rsidR="00E3627B" w:rsidRPr="00057099" w:rsidRDefault="00E3627B" w:rsidP="00C6258D">
            <w:r w:rsidRPr="00057099">
              <w:t>:</w:t>
            </w:r>
          </w:p>
        </w:tc>
        <w:tc>
          <w:tcPr>
            <w:tcW w:w="4536" w:type="dxa"/>
          </w:tcPr>
          <w:p w14:paraId="39286CEC" w14:textId="77777777" w:rsidR="00E3627B" w:rsidRPr="00057099" w:rsidRDefault="00E3627B" w:rsidP="00C6258D">
            <w:pPr>
              <w:pStyle w:val="Bullet1"/>
              <w:numPr>
                <w:ilvl w:val="0"/>
                <w:numId w:val="0"/>
              </w:numPr>
              <w:rPr>
                <w:rFonts w:eastAsiaTheme="minorEastAsia" w:cstheme="minorBidi"/>
                <w:noProof w:val="0"/>
                <w:color w:val="00577E" w:themeColor="text1"/>
                <w:sz w:val="20"/>
                <w:lang w:val="nl-NL" w:eastAsia="en-GB"/>
              </w:rPr>
            </w:pPr>
          </w:p>
        </w:tc>
      </w:tr>
      <w:tr w:rsidR="00E3627B" w:rsidRPr="00057099" w14:paraId="775F0086" w14:textId="77777777" w:rsidTr="00C6258D">
        <w:trPr>
          <w:cantSplit/>
        </w:trPr>
        <w:tc>
          <w:tcPr>
            <w:tcW w:w="2948" w:type="dxa"/>
          </w:tcPr>
          <w:p w14:paraId="700A62EB" w14:textId="77777777" w:rsidR="00E3627B" w:rsidRPr="00057099" w:rsidRDefault="00E3627B" w:rsidP="00C6258D"/>
        </w:tc>
        <w:tc>
          <w:tcPr>
            <w:tcW w:w="851" w:type="dxa"/>
          </w:tcPr>
          <w:p w14:paraId="5981B8B2" w14:textId="77777777" w:rsidR="00E3627B" w:rsidRPr="00057099" w:rsidRDefault="00E3627B" w:rsidP="00C6258D">
            <w:pPr>
              <w:jc w:val="right"/>
            </w:pPr>
          </w:p>
        </w:tc>
        <w:tc>
          <w:tcPr>
            <w:tcW w:w="284" w:type="dxa"/>
          </w:tcPr>
          <w:p w14:paraId="60977115" w14:textId="77777777" w:rsidR="00E3627B" w:rsidRPr="00057099" w:rsidRDefault="00E3627B" w:rsidP="00C6258D"/>
        </w:tc>
        <w:tc>
          <w:tcPr>
            <w:tcW w:w="4536" w:type="dxa"/>
          </w:tcPr>
          <w:p w14:paraId="2CDA2C77"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muurdoorvoerstukken</w:t>
            </w:r>
          </w:p>
          <w:p w14:paraId="48E8920B"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overloopmondstuk</w:t>
            </w:r>
          </w:p>
          <w:p w14:paraId="1D378E68"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tc>
      </w:tr>
      <w:tr w:rsidR="00E3627B" w:rsidRPr="00057099" w14:paraId="24F5C7F9" w14:textId="77777777" w:rsidTr="00C6258D">
        <w:trPr>
          <w:cantSplit/>
        </w:trPr>
        <w:tc>
          <w:tcPr>
            <w:tcW w:w="2948" w:type="dxa"/>
          </w:tcPr>
          <w:p w14:paraId="12A3FF3B" w14:textId="77777777" w:rsidR="00E3627B" w:rsidRPr="00057099" w:rsidRDefault="00E3627B" w:rsidP="00C6258D"/>
        </w:tc>
        <w:tc>
          <w:tcPr>
            <w:tcW w:w="851" w:type="dxa"/>
          </w:tcPr>
          <w:p w14:paraId="3883394D" w14:textId="77777777" w:rsidR="00E3627B" w:rsidRPr="00057099" w:rsidRDefault="00E3627B" w:rsidP="00C6258D">
            <w:pPr>
              <w:jc w:val="right"/>
            </w:pPr>
          </w:p>
        </w:tc>
        <w:tc>
          <w:tcPr>
            <w:tcW w:w="284" w:type="dxa"/>
          </w:tcPr>
          <w:p w14:paraId="1D3A01A9" w14:textId="77777777" w:rsidR="00E3627B" w:rsidRPr="00057099" w:rsidRDefault="00E3627B" w:rsidP="00C6258D"/>
        </w:tc>
        <w:tc>
          <w:tcPr>
            <w:tcW w:w="4536" w:type="dxa"/>
          </w:tcPr>
          <w:p w14:paraId="555E7D32"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drainafsluiter DN50 voorzien van Storz koppeling met nokafstand 66 mm</w:t>
            </w:r>
          </w:p>
        </w:tc>
      </w:tr>
      <w:tr w:rsidR="00E3627B" w:rsidRPr="00057099" w14:paraId="4B70AD3B" w14:textId="77777777" w:rsidTr="00C6258D">
        <w:trPr>
          <w:cantSplit/>
        </w:trPr>
        <w:tc>
          <w:tcPr>
            <w:tcW w:w="2948" w:type="dxa"/>
          </w:tcPr>
          <w:p w14:paraId="04056903" w14:textId="77777777" w:rsidR="00E3627B" w:rsidRPr="00057099" w:rsidRDefault="00E3627B" w:rsidP="00C6258D"/>
        </w:tc>
        <w:tc>
          <w:tcPr>
            <w:tcW w:w="851" w:type="dxa"/>
          </w:tcPr>
          <w:p w14:paraId="5E9A4B7D" w14:textId="77777777" w:rsidR="00E3627B" w:rsidRPr="00057099" w:rsidRDefault="00E3627B" w:rsidP="00C6258D">
            <w:pPr>
              <w:jc w:val="right"/>
            </w:pPr>
          </w:p>
        </w:tc>
        <w:tc>
          <w:tcPr>
            <w:tcW w:w="284" w:type="dxa"/>
          </w:tcPr>
          <w:p w14:paraId="604EEB7A" w14:textId="77777777" w:rsidR="00E3627B" w:rsidRPr="00057099" w:rsidRDefault="00E3627B" w:rsidP="00C6258D"/>
        </w:tc>
        <w:tc>
          <w:tcPr>
            <w:tcW w:w="4536" w:type="dxa"/>
          </w:tcPr>
          <w:p w14:paraId="4EAC84D5"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E3627B" w:rsidRPr="00057099" w14:paraId="58E2BCD1" w14:textId="77777777" w:rsidTr="00C6258D">
        <w:trPr>
          <w:cantSplit/>
        </w:trPr>
        <w:tc>
          <w:tcPr>
            <w:tcW w:w="2948" w:type="dxa"/>
          </w:tcPr>
          <w:p w14:paraId="3CB27FB5" w14:textId="77777777" w:rsidR="00E3627B" w:rsidRPr="00057099" w:rsidRDefault="00E3627B" w:rsidP="00C6258D"/>
        </w:tc>
        <w:tc>
          <w:tcPr>
            <w:tcW w:w="851" w:type="dxa"/>
          </w:tcPr>
          <w:p w14:paraId="26DA2357" w14:textId="77777777" w:rsidR="00E3627B" w:rsidRPr="00057099" w:rsidRDefault="00E3627B" w:rsidP="00C6258D">
            <w:pPr>
              <w:jc w:val="right"/>
            </w:pPr>
          </w:p>
        </w:tc>
        <w:tc>
          <w:tcPr>
            <w:tcW w:w="284" w:type="dxa"/>
          </w:tcPr>
          <w:p w14:paraId="198A7941" w14:textId="77777777" w:rsidR="00E3627B" w:rsidRPr="00057099" w:rsidRDefault="00E3627B" w:rsidP="00C6258D"/>
        </w:tc>
        <w:tc>
          <w:tcPr>
            <w:tcW w:w="4536" w:type="dxa"/>
          </w:tcPr>
          <w:p w14:paraId="705A7260" w14:textId="77777777" w:rsidR="00E3627B" w:rsidRPr="00057099" w:rsidRDefault="00E3627B" w:rsidP="00C6258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debietmeter</w:t>
            </w:r>
          </w:p>
        </w:tc>
      </w:tr>
    </w:tbl>
    <w:p w14:paraId="0D728628" w14:textId="0D09498E" w:rsidR="00E3627B" w:rsidRPr="00057099" w:rsidRDefault="00E3627B" w:rsidP="00E3627B"/>
    <w:p w14:paraId="12BE561F" w14:textId="77777777" w:rsidR="0081139B" w:rsidRPr="00057099" w:rsidRDefault="0081139B" w:rsidP="0081139B">
      <w:pPr>
        <w:pStyle w:val="Heading2"/>
        <w:numPr>
          <w:ilvl w:val="1"/>
          <w:numId w:val="19"/>
        </w:numPr>
      </w:pPr>
      <w:bookmarkStart w:id="40" w:name="_Toc54965440"/>
      <w:r w:rsidRPr="00057099">
        <w:t>Nevenbestanddelen</w:t>
      </w:r>
      <w:bookmarkEnd w:id="40"/>
      <w:r w:rsidRPr="00057099">
        <w:t xml:space="preserve"> </w:t>
      </w:r>
    </w:p>
    <w:tbl>
      <w:tblPr>
        <w:tblW w:w="9635" w:type="dxa"/>
        <w:tblLayout w:type="fixed"/>
        <w:tblLook w:val="01E0" w:firstRow="1" w:lastRow="1" w:firstColumn="1" w:lastColumn="1" w:noHBand="0" w:noVBand="0"/>
      </w:tblPr>
      <w:tblGrid>
        <w:gridCol w:w="3227"/>
        <w:gridCol w:w="567"/>
        <w:gridCol w:w="567"/>
        <w:gridCol w:w="284"/>
        <w:gridCol w:w="4990"/>
      </w:tblGrid>
      <w:tr w:rsidR="00202B0A" w:rsidRPr="00057099" w14:paraId="72AB81B7" w14:textId="77777777" w:rsidTr="0074037F">
        <w:tc>
          <w:tcPr>
            <w:tcW w:w="3227" w:type="dxa"/>
          </w:tcPr>
          <w:p w14:paraId="0C6358F7" w14:textId="4F090318" w:rsidR="00202B0A" w:rsidRPr="00057099" w:rsidRDefault="00202B0A" w:rsidP="0074037F">
            <w:r w:rsidRPr="00057099">
              <w:t xml:space="preserve">Materiaal verbindingsmiddelen </w:t>
            </w:r>
          </w:p>
        </w:tc>
        <w:tc>
          <w:tcPr>
            <w:tcW w:w="567" w:type="dxa"/>
          </w:tcPr>
          <w:p w14:paraId="7335E07A" w14:textId="77777777" w:rsidR="00202B0A" w:rsidRPr="00057099" w:rsidRDefault="00202B0A" w:rsidP="00C6258D">
            <w:pPr>
              <w:spacing w:line="240" w:lineRule="exact"/>
              <w:jc w:val="right"/>
            </w:pPr>
          </w:p>
        </w:tc>
        <w:tc>
          <w:tcPr>
            <w:tcW w:w="567" w:type="dxa"/>
          </w:tcPr>
          <w:p w14:paraId="25B54EC6" w14:textId="77777777" w:rsidR="00202B0A" w:rsidRPr="00057099" w:rsidRDefault="00202B0A" w:rsidP="00C6258D">
            <w:pPr>
              <w:spacing w:line="240" w:lineRule="exact"/>
              <w:jc w:val="right"/>
            </w:pPr>
          </w:p>
        </w:tc>
        <w:tc>
          <w:tcPr>
            <w:tcW w:w="284" w:type="dxa"/>
          </w:tcPr>
          <w:p w14:paraId="4ABBF7E4" w14:textId="03BFF604" w:rsidR="00202B0A" w:rsidRPr="00057099" w:rsidRDefault="00202B0A" w:rsidP="00C6258D">
            <w:pPr>
              <w:spacing w:line="240" w:lineRule="exact"/>
            </w:pPr>
            <w:r w:rsidRPr="00057099">
              <w:t>:</w:t>
            </w:r>
          </w:p>
        </w:tc>
        <w:tc>
          <w:tcPr>
            <w:tcW w:w="4990" w:type="dxa"/>
          </w:tcPr>
          <w:p w14:paraId="246931E2" w14:textId="1ADD1292" w:rsidR="00202B0A" w:rsidRPr="00057099" w:rsidRDefault="00202B0A" w:rsidP="00C6258D">
            <w:pPr>
              <w:spacing w:line="240" w:lineRule="exact"/>
            </w:pPr>
            <w:r w:rsidRPr="00057099">
              <w:t xml:space="preserve">volgens </w:t>
            </w:r>
            <w:r w:rsidR="004D7395" w:rsidRPr="00057099">
              <w:t>Bundel AV 2018 WT</w:t>
            </w:r>
            <w:r w:rsidRPr="00057099">
              <w:t>, hoofdstuk 2</w:t>
            </w:r>
          </w:p>
        </w:tc>
      </w:tr>
      <w:tr w:rsidR="00202B0A" w:rsidRPr="00057099" w14:paraId="62B41758" w14:textId="77777777" w:rsidTr="0074037F">
        <w:tc>
          <w:tcPr>
            <w:tcW w:w="3227" w:type="dxa"/>
          </w:tcPr>
          <w:p w14:paraId="389C48C9" w14:textId="77777777" w:rsidR="00202B0A" w:rsidRPr="00057099" w:rsidRDefault="00202B0A" w:rsidP="00C6258D">
            <w:pPr>
              <w:spacing w:line="240" w:lineRule="exact"/>
            </w:pPr>
            <w:r w:rsidRPr="00057099">
              <w:lastRenderedPageBreak/>
              <w:t>Materiaal ondersteuningsconstructies</w:t>
            </w:r>
          </w:p>
        </w:tc>
        <w:tc>
          <w:tcPr>
            <w:tcW w:w="567" w:type="dxa"/>
          </w:tcPr>
          <w:p w14:paraId="72DE50D3" w14:textId="77777777" w:rsidR="00202B0A" w:rsidRPr="00057099" w:rsidRDefault="00202B0A" w:rsidP="00C6258D">
            <w:pPr>
              <w:spacing w:line="240" w:lineRule="exact"/>
              <w:jc w:val="right"/>
            </w:pPr>
          </w:p>
        </w:tc>
        <w:tc>
          <w:tcPr>
            <w:tcW w:w="567" w:type="dxa"/>
          </w:tcPr>
          <w:p w14:paraId="5EA111DF" w14:textId="74F19497" w:rsidR="00202B0A" w:rsidRPr="00057099" w:rsidRDefault="00202B0A" w:rsidP="00C6258D">
            <w:pPr>
              <w:spacing w:line="240" w:lineRule="exact"/>
              <w:jc w:val="right"/>
            </w:pPr>
          </w:p>
        </w:tc>
        <w:tc>
          <w:tcPr>
            <w:tcW w:w="284" w:type="dxa"/>
          </w:tcPr>
          <w:p w14:paraId="64378375" w14:textId="77777777" w:rsidR="00202B0A" w:rsidRPr="00057099" w:rsidRDefault="00202B0A" w:rsidP="00C6258D">
            <w:pPr>
              <w:spacing w:line="240" w:lineRule="exact"/>
            </w:pPr>
            <w:r w:rsidRPr="00057099">
              <w:t>:</w:t>
            </w:r>
          </w:p>
        </w:tc>
        <w:tc>
          <w:tcPr>
            <w:tcW w:w="4990" w:type="dxa"/>
          </w:tcPr>
          <w:p w14:paraId="40BB0B7A" w14:textId="77777777" w:rsidR="00202B0A" w:rsidRPr="00057099" w:rsidRDefault="00202B0A" w:rsidP="00C6258D">
            <w:pPr>
              <w:spacing w:line="240" w:lineRule="exact"/>
            </w:pPr>
            <w:r w:rsidRPr="00057099">
              <w:t>roestvaststaal AISI 304, thermisch verzinkt staal</w:t>
            </w:r>
          </w:p>
        </w:tc>
      </w:tr>
    </w:tbl>
    <w:p w14:paraId="31F06482" w14:textId="77777777" w:rsidR="0081139B" w:rsidRPr="00057099" w:rsidRDefault="0081139B" w:rsidP="0081139B"/>
    <w:p w14:paraId="6E4CAB63" w14:textId="77777777" w:rsidR="0081139B" w:rsidRPr="00057099" w:rsidRDefault="0081139B" w:rsidP="0081139B">
      <w:pPr>
        <w:pStyle w:val="Heading2"/>
        <w:numPr>
          <w:ilvl w:val="1"/>
          <w:numId w:val="19"/>
        </w:numPr>
      </w:pPr>
      <w:r w:rsidRPr="00057099">
        <w:tab/>
      </w:r>
      <w:bookmarkStart w:id="41" w:name="_Toc54965441"/>
      <w:r w:rsidRPr="00057099">
        <w:t>Conservering</w:t>
      </w:r>
      <w:bookmarkEnd w:id="41"/>
    </w:p>
    <w:p w14:paraId="0E57DED8" w14:textId="77777777" w:rsidR="0081139B" w:rsidRPr="00057099" w:rsidRDefault="0081139B" w:rsidP="0081139B">
      <w:r w:rsidRPr="00057099">
        <w:t>Alle genoemde stalen onderdelen conserveren zoals genoemd in de voorschriften.</w:t>
      </w:r>
    </w:p>
    <w:p w14:paraId="5C0CAAE8" w14:textId="77777777" w:rsidR="0081139B" w:rsidRPr="00057099" w:rsidRDefault="0081139B" w:rsidP="0081139B"/>
    <w:p w14:paraId="6D056716" w14:textId="77777777" w:rsidR="0081139B" w:rsidRPr="00057099" w:rsidRDefault="0081139B" w:rsidP="0081139B">
      <w:pPr>
        <w:pStyle w:val="Heading2"/>
        <w:numPr>
          <w:ilvl w:val="1"/>
          <w:numId w:val="19"/>
        </w:numPr>
      </w:pPr>
      <w:r w:rsidRPr="00057099">
        <w:tab/>
      </w:r>
      <w:bookmarkStart w:id="42" w:name="_Toc54965442"/>
      <w:r w:rsidRPr="00057099">
        <w:t>Keuringen en beproevingen</w:t>
      </w:r>
      <w:bookmarkEnd w:id="42"/>
    </w:p>
    <w:p w14:paraId="0350AAE9" w14:textId="77777777" w:rsidR="0081139B" w:rsidRPr="00057099" w:rsidRDefault="0081139B" w:rsidP="0081139B">
      <w:r w:rsidRPr="00057099">
        <w:t>Naast de algemeen gebruikelijke keuringen en beproevingen, zoals genoemd in de technische werkbeschrijving W/E-algemeen, dienen voor dit onderdeel door de aannemer de volgende beproevingen te worden uitgevoerd:</w:t>
      </w:r>
    </w:p>
    <w:p w14:paraId="48B9601F" w14:textId="77777777" w:rsidR="0081139B" w:rsidRPr="00057099" w:rsidRDefault="0081139B" w:rsidP="0081139B"/>
    <w:p w14:paraId="0AA956F1" w14:textId="77777777" w:rsidR="0081139B" w:rsidRPr="00057099" w:rsidRDefault="0081139B" w:rsidP="0081139B">
      <w:r w:rsidRPr="00057099">
        <w:t>Voor de verzending naar de bouwplaats (FAT):</w:t>
      </w:r>
    </w:p>
    <w:p w14:paraId="1D78FF38" w14:textId="77777777" w:rsidR="0081139B" w:rsidRPr="00057099" w:rsidRDefault="0081139B" w:rsidP="0081139B">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w:t>
      </w:r>
    </w:p>
    <w:p w14:paraId="45E3CC81" w14:textId="77777777" w:rsidR="0081139B" w:rsidRPr="00057099" w:rsidRDefault="0081139B" w:rsidP="0081139B"/>
    <w:p w14:paraId="4F293D70" w14:textId="77777777" w:rsidR="0081139B" w:rsidRPr="00057099" w:rsidRDefault="0081139B" w:rsidP="0081139B">
      <w:r w:rsidRPr="00057099">
        <w:t>Na de montage ten behoeve van de oplevering (SAT):</w:t>
      </w:r>
    </w:p>
    <w:p w14:paraId="6E5074D2" w14:textId="77777777" w:rsidR="00725E29" w:rsidRPr="00057099" w:rsidRDefault="00725E29" w:rsidP="00725E29">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 conservering.</w:t>
      </w:r>
    </w:p>
    <w:p w14:paraId="1F9E8E1C" w14:textId="77777777" w:rsidR="00725E29" w:rsidRPr="00057099" w:rsidRDefault="00725E29" w:rsidP="00725E29">
      <w:pPr>
        <w:pStyle w:val="Bullet1"/>
        <w:tabs>
          <w:tab w:val="clear" w:pos="1135"/>
          <w:tab w:val="num" w:pos="426"/>
          <w:tab w:val="num" w:pos="657"/>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Lekdichtheidtest</w:t>
      </w:r>
      <w:proofErr w:type="spellEnd"/>
      <w:r w:rsidRPr="00057099">
        <w:rPr>
          <w:rFonts w:eastAsiaTheme="minorEastAsia" w:cstheme="minorBidi"/>
          <w:noProof w:val="0"/>
          <w:color w:val="00577E" w:themeColor="text1"/>
          <w:sz w:val="20"/>
          <w:lang w:val="nl-NL" w:eastAsia="en-GB"/>
        </w:rPr>
        <w:t xml:space="preserve"> leidingwerk en appendages.</w:t>
      </w:r>
    </w:p>
    <w:p w14:paraId="20BE785A" w14:textId="0A72845D" w:rsidR="00725E29" w:rsidRPr="00057099" w:rsidRDefault="00725E29" w:rsidP="00725E29">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Capaciteitstest debietmeters.</w:t>
      </w:r>
    </w:p>
    <w:p w14:paraId="38579365" w14:textId="77777777" w:rsidR="0081139B" w:rsidRPr="00057099" w:rsidRDefault="0081139B" w:rsidP="00E3627B"/>
    <w:p w14:paraId="66C2D96F" w14:textId="77777777" w:rsidR="00E3627B" w:rsidRPr="00057099" w:rsidRDefault="00E3627B">
      <w:pPr>
        <w:rPr>
          <w:rFonts w:eastAsiaTheme="majorEastAsia" w:cstheme="majorBidi"/>
          <w:b/>
          <w:bCs/>
          <w:caps/>
          <w:color w:val="00577E" w:themeColor="accent1"/>
          <w:sz w:val="28"/>
          <w:szCs w:val="28"/>
        </w:rPr>
      </w:pPr>
      <w:r w:rsidRPr="00057099">
        <w:br w:type="page"/>
      </w:r>
    </w:p>
    <w:p w14:paraId="7629B54A" w14:textId="4B2BB4C5" w:rsidR="00FE15DD" w:rsidRPr="00057099" w:rsidRDefault="00FE15DD" w:rsidP="00FE15DD">
      <w:pPr>
        <w:pStyle w:val="Heading1"/>
      </w:pPr>
      <w:bookmarkStart w:id="43" w:name="_Toc54965443"/>
      <w:r w:rsidRPr="00057099">
        <w:lastRenderedPageBreak/>
        <w:t>Roostergoedinstallatie</w:t>
      </w:r>
      <w:bookmarkEnd w:id="43"/>
    </w:p>
    <w:p w14:paraId="391CDB3C" w14:textId="77777777" w:rsidR="00FE15DD" w:rsidRPr="00057099" w:rsidRDefault="00FE15DD" w:rsidP="00FE15DD">
      <w:pPr>
        <w:pStyle w:val="Heading2"/>
      </w:pPr>
      <w:bookmarkStart w:id="44" w:name="_Toc54965444"/>
      <w:r w:rsidRPr="00057099">
        <w:t>Leveringsomvang</w:t>
      </w:r>
      <w:bookmarkEnd w:id="44"/>
    </w:p>
    <w:p w14:paraId="2313504F" w14:textId="77777777" w:rsidR="00FE15DD" w:rsidRPr="00057099" w:rsidRDefault="00FE15DD" w:rsidP="00FE15DD">
      <w:r w:rsidRPr="00057099">
        <w:t>De leveringsomvang bestaat uit:</w:t>
      </w:r>
    </w:p>
    <w:p w14:paraId="36FCB36D" w14:textId="77777777" w:rsidR="00FE15DD" w:rsidRPr="00057099" w:rsidRDefault="00FE15DD" w:rsidP="00FE15DD">
      <w:pPr>
        <w:pStyle w:val="Bullet1"/>
        <w:numPr>
          <w:ilvl w:val="0"/>
          <w:numId w:val="0"/>
        </w:numPr>
        <w:ind w:left="284" w:hanging="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twee perforatieroosters met;</w:t>
      </w:r>
    </w:p>
    <w:p w14:paraId="177C3671"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het frame;</w:t>
      </w:r>
    </w:p>
    <w:p w14:paraId="1341385D"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aandrijving;</w:t>
      </w:r>
    </w:p>
    <w:p w14:paraId="481BFAD0"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afwerpinrichting;</w:t>
      </w:r>
    </w:p>
    <w:p w14:paraId="7471CBC9"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roostergoedafvoersysteem naar roostergoedwaspers; </w:t>
      </w:r>
    </w:p>
    <w:p w14:paraId="4CA3D023"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reinigingsborstels;</w:t>
      </w:r>
    </w:p>
    <w:p w14:paraId="43749AC4" w14:textId="544C0236"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w:t>
      </w:r>
      <w:r w:rsidR="00725E29" w:rsidRPr="00057099">
        <w:rPr>
          <w:rFonts w:eastAsiaTheme="minorEastAsia" w:cstheme="minorBidi"/>
          <w:noProof w:val="0"/>
          <w:color w:val="00577E" w:themeColor="text1"/>
          <w:sz w:val="20"/>
          <w:lang w:val="nl-NL" w:eastAsia="en-GB"/>
        </w:rPr>
        <w:t>Omkasting</w:t>
      </w:r>
      <w:r w:rsidRPr="00057099">
        <w:rPr>
          <w:rFonts w:eastAsiaTheme="minorEastAsia" w:cstheme="minorBidi"/>
          <w:noProof w:val="0"/>
          <w:color w:val="00577E" w:themeColor="text1"/>
          <w:sz w:val="20"/>
          <w:lang w:val="nl-NL" w:eastAsia="en-GB"/>
        </w:rPr>
        <w:t>;</w:t>
      </w:r>
    </w:p>
    <w:p w14:paraId="6B62390D" w14:textId="02FDB0B5"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afwerking van </w:t>
      </w:r>
      <w:r w:rsidR="00725E29" w:rsidRPr="00057099">
        <w:rPr>
          <w:rFonts w:eastAsiaTheme="minorEastAsia" w:cstheme="minorBidi"/>
          <w:noProof w:val="0"/>
          <w:color w:val="00577E" w:themeColor="text1"/>
          <w:sz w:val="20"/>
          <w:lang w:val="nl-NL" w:eastAsia="en-GB"/>
        </w:rPr>
        <w:t>Omkasting</w:t>
      </w:r>
      <w:r w:rsidRPr="00057099">
        <w:rPr>
          <w:rFonts w:eastAsiaTheme="minorEastAsia" w:cstheme="minorBidi"/>
          <w:noProof w:val="0"/>
          <w:color w:val="00577E" w:themeColor="text1"/>
          <w:sz w:val="20"/>
          <w:lang w:val="nl-NL" w:eastAsia="en-GB"/>
        </w:rPr>
        <w:t xml:space="preserve"> op de afdekking van de goten;</w:t>
      </w:r>
    </w:p>
    <w:p w14:paraId="32339E7C"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afwerking en aansluiting op de afdekking rondom de roosters; </w:t>
      </w:r>
    </w:p>
    <w:p w14:paraId="0153D125"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één roostergoedwaspers inclusief aandrijving;</w:t>
      </w:r>
    </w:p>
    <w:p w14:paraId="078B209B" w14:textId="54E9DF0C"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persleiding;</w:t>
      </w:r>
    </w:p>
    <w:p w14:paraId="55DFF213" w14:textId="2FB12978" w:rsidR="00072C0B" w:rsidRPr="00057099" w:rsidRDefault="00072C0B" w:rsidP="00072C0B">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onderhoudsbordes roostergoedwaspers;</w:t>
      </w:r>
    </w:p>
    <w:p w14:paraId="5BA39923" w14:textId="77777777" w:rsidR="00072C0B" w:rsidRPr="00057099" w:rsidRDefault="00072C0B" w:rsidP="00072C0B">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bordes om sproeiers veilig te kunnen vervangen.</w:t>
      </w:r>
    </w:p>
    <w:p w14:paraId="7F6E9B92"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sproeiwater voorziening met het leidingwerk en appendages;</w:t>
      </w:r>
    </w:p>
    <w:p w14:paraId="51531D65"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tracing en isolatie;</w:t>
      </w:r>
    </w:p>
    <w:p w14:paraId="7C9B9CC1"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appendagekast;</w:t>
      </w:r>
    </w:p>
    <w:p w14:paraId="78D99BFC"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noodafvoer;</w:t>
      </w:r>
    </w:p>
    <w:p w14:paraId="4F4206C3"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mobiele noodverwarming;</w:t>
      </w:r>
    </w:p>
    <w:p w14:paraId="330A3631"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bestanddelen ten behoeve van de elektrotechnische installatie;</w:t>
      </w:r>
    </w:p>
    <w:p w14:paraId="29CDB6FD"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nevenbestanddelen.</w:t>
      </w:r>
    </w:p>
    <w:p w14:paraId="53F1E2CC" w14:textId="77777777" w:rsidR="00FE15DD" w:rsidRPr="00057099" w:rsidRDefault="00FE15DD" w:rsidP="00FE15DD">
      <w:pPr>
        <w:pStyle w:val="Bullet1"/>
        <w:numPr>
          <w:ilvl w:val="0"/>
          <w:numId w:val="0"/>
        </w:numPr>
        <w:ind w:left="284" w:hanging="284"/>
        <w:rPr>
          <w:rFonts w:eastAsiaTheme="minorEastAsia" w:cstheme="minorBidi"/>
          <w:noProof w:val="0"/>
          <w:color w:val="00577E" w:themeColor="text1"/>
          <w:sz w:val="20"/>
          <w:lang w:val="nl-NL" w:eastAsia="en-GB"/>
        </w:rPr>
      </w:pPr>
    </w:p>
    <w:p w14:paraId="0196929E" w14:textId="77777777" w:rsidR="00FE15DD" w:rsidRPr="00057099" w:rsidRDefault="00FE15DD" w:rsidP="00FE15DD">
      <w:r w:rsidRPr="00057099">
        <w:t>In andere hoofdstukken is omschreven:</w:t>
      </w:r>
    </w:p>
    <w:p w14:paraId="08835719" w14:textId="77777777" w:rsidR="00FE15DD" w:rsidRPr="00057099" w:rsidRDefault="00FE15DD" w:rsidP="00FE15DD">
      <w:pPr>
        <w:pStyle w:val="Bullet1"/>
        <w:tabs>
          <w:tab w:val="clear" w:pos="1135"/>
          <w:tab w:val="num" w:pos="426"/>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amoveren bestaande roostergoedinstallatie;</w:t>
      </w:r>
    </w:p>
    <w:p w14:paraId="110CA76F" w14:textId="77777777" w:rsidR="00FE15DD" w:rsidRPr="00057099" w:rsidRDefault="00FE15DD" w:rsidP="00FE15DD">
      <w:pPr>
        <w:pStyle w:val="Bullet1"/>
        <w:numPr>
          <w:ilvl w:val="0"/>
          <w:numId w:val="0"/>
        </w:numPr>
        <w:rPr>
          <w:rFonts w:eastAsiaTheme="minorEastAsia" w:cstheme="minorBidi"/>
          <w:noProof w:val="0"/>
          <w:color w:val="00577E" w:themeColor="text1"/>
          <w:sz w:val="20"/>
          <w:lang w:val="nl-NL" w:eastAsia="en-GB"/>
        </w:rPr>
      </w:pPr>
    </w:p>
    <w:p w14:paraId="2D800453" w14:textId="77777777" w:rsidR="00FE15DD" w:rsidRPr="00057099" w:rsidRDefault="00FE15DD" w:rsidP="00FE15DD">
      <w:pPr>
        <w:pStyle w:val="Heading2"/>
      </w:pPr>
      <w:bookmarkStart w:id="45" w:name="_Toc54965445"/>
      <w:r w:rsidRPr="00057099">
        <w:t>Algemeen</w:t>
      </w:r>
      <w:bookmarkEnd w:id="45"/>
    </w:p>
    <w:p w14:paraId="2332A411" w14:textId="77777777" w:rsidR="00FE15DD" w:rsidRPr="00057099" w:rsidRDefault="00FE15DD" w:rsidP="00FE15DD">
      <w:pPr>
        <w:pStyle w:val="BodyText"/>
      </w:pPr>
      <w:r w:rsidRPr="00057099">
        <w:t xml:space="preserve">De bestaande roostergoedinstallatie dient te worden verwijderd. De nieuwe roostergoedinstallatie in het nieuwe ontvangwerk bestaat uit twee perforatierooster en één roostergoedwaspers. De perforatieroosters en roostergoedwaspers dienen buiten te worden opgesteld in een omkasting. Roostergoed dient opgeslagen te worden in een nieuwe roostergoedcontainer. </w:t>
      </w:r>
    </w:p>
    <w:p w14:paraId="68CCF7B1" w14:textId="77777777" w:rsidR="00FE15DD" w:rsidRPr="00057099" w:rsidRDefault="00FE15DD" w:rsidP="00FE15DD">
      <w:pPr>
        <w:pStyle w:val="BodyText"/>
      </w:pPr>
    </w:p>
    <w:tbl>
      <w:tblPr>
        <w:tblW w:w="8613" w:type="dxa"/>
        <w:tblLayout w:type="fixed"/>
        <w:tblLook w:val="01E0" w:firstRow="1" w:lastRow="1" w:firstColumn="1" w:lastColumn="1" w:noHBand="0" w:noVBand="0"/>
      </w:tblPr>
      <w:tblGrid>
        <w:gridCol w:w="2948"/>
        <w:gridCol w:w="851"/>
        <w:gridCol w:w="284"/>
        <w:gridCol w:w="4530"/>
      </w:tblGrid>
      <w:tr w:rsidR="00FE15DD" w:rsidRPr="00057099" w14:paraId="1910409C" w14:textId="77777777" w:rsidTr="00BD41B6">
        <w:trPr>
          <w:cantSplit/>
        </w:trPr>
        <w:tc>
          <w:tcPr>
            <w:tcW w:w="2948" w:type="dxa"/>
          </w:tcPr>
          <w:p w14:paraId="1A472123" w14:textId="77777777" w:rsidR="00FE15DD" w:rsidRPr="00057099" w:rsidRDefault="00FE15DD" w:rsidP="00BD41B6">
            <w:pPr>
              <w:spacing w:line="240" w:lineRule="exact"/>
            </w:pPr>
            <w:r w:rsidRPr="00057099">
              <w:t>P&amp;ID-nummer</w:t>
            </w:r>
          </w:p>
        </w:tc>
        <w:tc>
          <w:tcPr>
            <w:tcW w:w="851" w:type="dxa"/>
          </w:tcPr>
          <w:p w14:paraId="35CEFB68" w14:textId="77777777" w:rsidR="00FE15DD" w:rsidRPr="00057099" w:rsidRDefault="00FE15DD" w:rsidP="00BD41B6">
            <w:pPr>
              <w:spacing w:line="240" w:lineRule="exact"/>
            </w:pPr>
          </w:p>
        </w:tc>
        <w:tc>
          <w:tcPr>
            <w:tcW w:w="284" w:type="dxa"/>
          </w:tcPr>
          <w:p w14:paraId="608F8764" w14:textId="77777777" w:rsidR="00FE15DD" w:rsidRPr="00057099" w:rsidRDefault="00FE15DD" w:rsidP="00BD41B6">
            <w:pPr>
              <w:spacing w:line="240" w:lineRule="exact"/>
            </w:pPr>
            <w:r w:rsidRPr="00057099">
              <w:t>:</w:t>
            </w:r>
          </w:p>
        </w:tc>
        <w:tc>
          <w:tcPr>
            <w:tcW w:w="4530" w:type="dxa"/>
          </w:tcPr>
          <w:p w14:paraId="7D49F385" w14:textId="77777777" w:rsidR="00FE15DD" w:rsidRPr="00057099" w:rsidRDefault="00FE15DD" w:rsidP="00BD41B6">
            <w:pPr>
              <w:spacing w:line="240" w:lineRule="exact"/>
            </w:pPr>
            <w:r w:rsidRPr="00057099">
              <w:t>NW 3E—710</w:t>
            </w:r>
          </w:p>
        </w:tc>
      </w:tr>
      <w:tr w:rsidR="00FE15DD" w:rsidRPr="00057099" w14:paraId="7FD0B2A7" w14:textId="77777777" w:rsidTr="00BD41B6">
        <w:trPr>
          <w:cantSplit/>
        </w:trPr>
        <w:tc>
          <w:tcPr>
            <w:tcW w:w="2948" w:type="dxa"/>
          </w:tcPr>
          <w:p w14:paraId="1F8B6DED" w14:textId="77777777" w:rsidR="00FE15DD" w:rsidRPr="00057099" w:rsidRDefault="00FE15DD" w:rsidP="00BD41B6">
            <w:r w:rsidRPr="00057099">
              <w:t>positienummer</w:t>
            </w:r>
          </w:p>
        </w:tc>
        <w:tc>
          <w:tcPr>
            <w:tcW w:w="851" w:type="dxa"/>
          </w:tcPr>
          <w:p w14:paraId="4304DAFD" w14:textId="77777777" w:rsidR="00FE15DD" w:rsidRPr="00057099" w:rsidRDefault="00FE15DD" w:rsidP="00BD41B6">
            <w:pPr>
              <w:spacing w:line="240" w:lineRule="exact"/>
            </w:pPr>
          </w:p>
        </w:tc>
        <w:tc>
          <w:tcPr>
            <w:tcW w:w="284" w:type="dxa"/>
          </w:tcPr>
          <w:p w14:paraId="2C51F719" w14:textId="4E23EF2C" w:rsidR="00FE15DD" w:rsidRPr="00057099" w:rsidRDefault="00F2677C" w:rsidP="00BD41B6">
            <w:pPr>
              <w:spacing w:line="240" w:lineRule="exact"/>
            </w:pPr>
            <w:r w:rsidRPr="00057099">
              <w:t>:</w:t>
            </w:r>
          </w:p>
        </w:tc>
        <w:tc>
          <w:tcPr>
            <w:tcW w:w="4530" w:type="dxa"/>
          </w:tcPr>
          <w:p w14:paraId="5F815618" w14:textId="5970B01F" w:rsidR="00FE15DD" w:rsidRPr="00057099" w:rsidRDefault="00FE15DD" w:rsidP="00BD41B6">
            <w:pPr>
              <w:spacing w:line="240" w:lineRule="exact"/>
            </w:pPr>
            <w:r w:rsidRPr="00057099">
              <w:t xml:space="preserve">RV1010 </w:t>
            </w:r>
            <w:r w:rsidR="009834AC" w:rsidRPr="00057099">
              <w:t>/</w:t>
            </w:r>
            <w:r w:rsidRPr="00057099">
              <w:t xml:space="preserve"> RV1020</w:t>
            </w:r>
          </w:p>
        </w:tc>
      </w:tr>
      <w:tr w:rsidR="00F2677C" w:rsidRPr="00057099" w14:paraId="6C0FB330" w14:textId="77777777" w:rsidTr="00BD41B6">
        <w:trPr>
          <w:cantSplit/>
        </w:trPr>
        <w:tc>
          <w:tcPr>
            <w:tcW w:w="2948" w:type="dxa"/>
          </w:tcPr>
          <w:p w14:paraId="045CA29A" w14:textId="2A770FCA" w:rsidR="00F2677C" w:rsidRPr="00057099" w:rsidRDefault="00F2677C" w:rsidP="00BD41B6">
            <w:r w:rsidRPr="00057099">
              <w:t>Tekeningnummer</w:t>
            </w:r>
          </w:p>
        </w:tc>
        <w:tc>
          <w:tcPr>
            <w:tcW w:w="851" w:type="dxa"/>
          </w:tcPr>
          <w:p w14:paraId="70D6B367" w14:textId="77777777" w:rsidR="00F2677C" w:rsidRPr="00057099" w:rsidRDefault="00F2677C" w:rsidP="00BD41B6">
            <w:pPr>
              <w:spacing w:line="240" w:lineRule="exact"/>
            </w:pPr>
          </w:p>
        </w:tc>
        <w:tc>
          <w:tcPr>
            <w:tcW w:w="284" w:type="dxa"/>
          </w:tcPr>
          <w:p w14:paraId="77AD5EDD" w14:textId="34A58D21" w:rsidR="00F2677C" w:rsidRPr="00057099" w:rsidRDefault="00F2677C" w:rsidP="00BD41B6">
            <w:pPr>
              <w:spacing w:line="240" w:lineRule="exact"/>
            </w:pPr>
            <w:r w:rsidRPr="00057099">
              <w:t>:</w:t>
            </w:r>
          </w:p>
        </w:tc>
        <w:tc>
          <w:tcPr>
            <w:tcW w:w="4530" w:type="dxa"/>
          </w:tcPr>
          <w:p w14:paraId="529A6A23" w14:textId="77777777" w:rsidR="00F2677C" w:rsidRPr="00057099" w:rsidRDefault="00F2677C" w:rsidP="00F2677C">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NW-RHD-027-921_11-DR-C-1101</w:t>
            </w:r>
          </w:p>
          <w:p w14:paraId="08E69550" w14:textId="77777777" w:rsidR="00F2677C" w:rsidRPr="00057099" w:rsidRDefault="00F2677C" w:rsidP="00F2677C">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NW-RHD-027-921_11-DR-C-1102</w:t>
            </w:r>
          </w:p>
          <w:p w14:paraId="10FAD450" w14:textId="77777777" w:rsidR="00F2677C" w:rsidRPr="00057099" w:rsidRDefault="00F2677C" w:rsidP="00F2677C">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NW-RHD-027-921_11-DR-C-1103</w:t>
            </w:r>
          </w:p>
          <w:p w14:paraId="511D4C94" w14:textId="77777777" w:rsidR="00F2677C" w:rsidRPr="00057099" w:rsidRDefault="00F2677C" w:rsidP="00BD41B6">
            <w:pPr>
              <w:spacing w:line="240" w:lineRule="exact"/>
            </w:pPr>
          </w:p>
        </w:tc>
      </w:tr>
      <w:tr w:rsidR="00FE15DD" w:rsidRPr="00057099" w14:paraId="35325F41" w14:textId="77777777" w:rsidTr="00BD41B6">
        <w:trPr>
          <w:cantSplit/>
        </w:trPr>
        <w:tc>
          <w:tcPr>
            <w:tcW w:w="2948" w:type="dxa"/>
          </w:tcPr>
          <w:p w14:paraId="0462AC01" w14:textId="77777777" w:rsidR="00FE15DD" w:rsidRPr="00057099" w:rsidRDefault="00FE15DD" w:rsidP="00BD41B6">
            <w:pPr>
              <w:spacing w:line="240" w:lineRule="exact"/>
            </w:pPr>
            <w:r w:rsidRPr="00057099">
              <w:t>opstelling</w:t>
            </w:r>
          </w:p>
        </w:tc>
        <w:tc>
          <w:tcPr>
            <w:tcW w:w="851" w:type="dxa"/>
          </w:tcPr>
          <w:p w14:paraId="586D553D" w14:textId="77777777" w:rsidR="00FE15DD" w:rsidRPr="00057099" w:rsidRDefault="00FE15DD" w:rsidP="00BD41B6">
            <w:pPr>
              <w:spacing w:line="240" w:lineRule="exact"/>
            </w:pPr>
          </w:p>
        </w:tc>
        <w:tc>
          <w:tcPr>
            <w:tcW w:w="284" w:type="dxa"/>
          </w:tcPr>
          <w:p w14:paraId="756BEBCF" w14:textId="77777777" w:rsidR="00FE15DD" w:rsidRPr="00057099" w:rsidRDefault="00FE15DD" w:rsidP="00BD41B6">
            <w:pPr>
              <w:spacing w:line="240" w:lineRule="exact"/>
            </w:pPr>
            <w:r w:rsidRPr="00057099">
              <w:t>:</w:t>
            </w:r>
          </w:p>
        </w:tc>
        <w:tc>
          <w:tcPr>
            <w:tcW w:w="4530" w:type="dxa"/>
          </w:tcPr>
          <w:p w14:paraId="48425E8F" w14:textId="77777777" w:rsidR="00FE15DD" w:rsidRPr="00057099" w:rsidRDefault="00FE15DD" w:rsidP="00BD41B6">
            <w:pPr>
              <w:spacing w:line="240" w:lineRule="exact"/>
            </w:pPr>
            <w:r w:rsidRPr="00057099">
              <w:t>in het ontvangstwerk</w:t>
            </w:r>
          </w:p>
        </w:tc>
      </w:tr>
    </w:tbl>
    <w:p w14:paraId="687D0924" w14:textId="77777777" w:rsidR="00FE15DD" w:rsidRPr="00057099" w:rsidRDefault="00FE15DD" w:rsidP="00FE15DD">
      <w:pPr>
        <w:pStyle w:val="BodyText"/>
      </w:pPr>
    </w:p>
    <w:p w14:paraId="1FD4A3B0" w14:textId="77777777" w:rsidR="00FE15DD" w:rsidRPr="00057099" w:rsidRDefault="00FE15DD" w:rsidP="00FE15DD">
      <w:pPr>
        <w:pStyle w:val="Heading2"/>
      </w:pPr>
      <w:bookmarkStart w:id="46" w:name="_Toc54965446"/>
      <w:r w:rsidRPr="00057099">
        <w:t>Ontwerpgegevens</w:t>
      </w:r>
      <w:bookmarkEnd w:id="46"/>
    </w:p>
    <w:tbl>
      <w:tblPr>
        <w:tblpPr w:leftFromText="141" w:rightFromText="141" w:vertAnchor="text" w:tblpY="1"/>
        <w:tblOverlap w:val="never"/>
        <w:tblW w:w="8619" w:type="dxa"/>
        <w:tblLayout w:type="fixed"/>
        <w:tblLook w:val="01E0" w:firstRow="1" w:lastRow="1" w:firstColumn="1" w:lastColumn="1" w:noHBand="0" w:noVBand="0"/>
      </w:tblPr>
      <w:tblGrid>
        <w:gridCol w:w="2948"/>
        <w:gridCol w:w="851"/>
        <w:gridCol w:w="284"/>
        <w:gridCol w:w="4536"/>
      </w:tblGrid>
      <w:tr w:rsidR="00FE15DD" w:rsidRPr="00057099" w14:paraId="241379E5" w14:textId="77777777" w:rsidTr="00BD41B6">
        <w:tc>
          <w:tcPr>
            <w:tcW w:w="2948" w:type="dxa"/>
          </w:tcPr>
          <w:p w14:paraId="3B986936" w14:textId="77777777" w:rsidR="00FE15DD" w:rsidRPr="00057099" w:rsidRDefault="00FE15DD" w:rsidP="00BD41B6">
            <w:r w:rsidRPr="00057099">
              <w:t>Doel</w:t>
            </w:r>
          </w:p>
        </w:tc>
        <w:tc>
          <w:tcPr>
            <w:tcW w:w="851" w:type="dxa"/>
          </w:tcPr>
          <w:p w14:paraId="61090106" w14:textId="77777777" w:rsidR="00FE15DD" w:rsidRPr="00057099" w:rsidRDefault="00FE15DD" w:rsidP="00BD41B6">
            <w:pPr>
              <w:jc w:val="right"/>
            </w:pPr>
          </w:p>
        </w:tc>
        <w:tc>
          <w:tcPr>
            <w:tcW w:w="284" w:type="dxa"/>
          </w:tcPr>
          <w:p w14:paraId="31793D2A" w14:textId="77777777" w:rsidR="00FE15DD" w:rsidRPr="00057099" w:rsidRDefault="00FE15DD" w:rsidP="00BD41B6">
            <w:r w:rsidRPr="00057099">
              <w:t>:</w:t>
            </w:r>
          </w:p>
        </w:tc>
        <w:tc>
          <w:tcPr>
            <w:tcW w:w="4536" w:type="dxa"/>
          </w:tcPr>
          <w:p w14:paraId="132C4303" w14:textId="77777777" w:rsidR="00FE15DD" w:rsidRPr="00057099" w:rsidRDefault="00FE15DD" w:rsidP="00BD41B6">
            <w:r w:rsidRPr="00057099">
              <w:t>Het verwijderen van roostergoed uit het influent</w:t>
            </w:r>
          </w:p>
        </w:tc>
      </w:tr>
      <w:tr w:rsidR="00FE15DD" w:rsidRPr="00057099" w14:paraId="619BC1C5" w14:textId="77777777" w:rsidTr="00BD41B6">
        <w:tc>
          <w:tcPr>
            <w:tcW w:w="2948" w:type="dxa"/>
          </w:tcPr>
          <w:p w14:paraId="1A381BB0" w14:textId="77777777" w:rsidR="00FE15DD" w:rsidRPr="00057099" w:rsidRDefault="00FE15DD" w:rsidP="00BD41B6">
            <w:r w:rsidRPr="00057099">
              <w:t>Medium</w:t>
            </w:r>
          </w:p>
        </w:tc>
        <w:tc>
          <w:tcPr>
            <w:tcW w:w="851" w:type="dxa"/>
          </w:tcPr>
          <w:p w14:paraId="758AEC13" w14:textId="77777777" w:rsidR="00FE15DD" w:rsidRPr="00057099" w:rsidRDefault="00FE15DD" w:rsidP="00BD41B6">
            <w:pPr>
              <w:jc w:val="right"/>
            </w:pPr>
          </w:p>
        </w:tc>
        <w:tc>
          <w:tcPr>
            <w:tcW w:w="284" w:type="dxa"/>
          </w:tcPr>
          <w:p w14:paraId="6D8F9D7F" w14:textId="77777777" w:rsidR="00FE15DD" w:rsidRPr="00057099" w:rsidRDefault="00FE15DD" w:rsidP="00BD41B6">
            <w:r w:rsidRPr="00057099">
              <w:t>:</w:t>
            </w:r>
          </w:p>
        </w:tc>
        <w:tc>
          <w:tcPr>
            <w:tcW w:w="4536" w:type="dxa"/>
          </w:tcPr>
          <w:p w14:paraId="3999F012" w14:textId="77777777" w:rsidR="00FE15DD" w:rsidRPr="00057099" w:rsidRDefault="00FE15DD" w:rsidP="00BD41B6">
            <w:r w:rsidRPr="00057099">
              <w:t>Onbehandeld influent</w:t>
            </w:r>
          </w:p>
        </w:tc>
      </w:tr>
      <w:tr w:rsidR="00FE15DD" w:rsidRPr="00057099" w14:paraId="20916812" w14:textId="77777777" w:rsidTr="00BD41B6">
        <w:tc>
          <w:tcPr>
            <w:tcW w:w="2948" w:type="dxa"/>
          </w:tcPr>
          <w:p w14:paraId="2F659D9A" w14:textId="77777777" w:rsidR="00FE15DD" w:rsidRPr="00057099" w:rsidRDefault="00FE15DD" w:rsidP="00BD41B6">
            <w:pPr>
              <w:spacing w:line="240" w:lineRule="exact"/>
            </w:pPr>
            <w:r w:rsidRPr="00057099">
              <w:t>Aantal</w:t>
            </w:r>
          </w:p>
        </w:tc>
        <w:tc>
          <w:tcPr>
            <w:tcW w:w="851" w:type="dxa"/>
          </w:tcPr>
          <w:p w14:paraId="685BDA29" w14:textId="77777777" w:rsidR="00FE15DD" w:rsidRPr="00057099" w:rsidRDefault="00FE15DD" w:rsidP="00BD41B6">
            <w:pPr>
              <w:jc w:val="right"/>
            </w:pPr>
            <w:r w:rsidRPr="00057099">
              <w:t>stuks</w:t>
            </w:r>
          </w:p>
        </w:tc>
        <w:tc>
          <w:tcPr>
            <w:tcW w:w="284" w:type="dxa"/>
          </w:tcPr>
          <w:p w14:paraId="26CD4019" w14:textId="77777777" w:rsidR="00FE15DD" w:rsidRPr="00057099" w:rsidRDefault="00FE15DD" w:rsidP="00BD41B6">
            <w:r w:rsidRPr="00057099">
              <w:t>:</w:t>
            </w:r>
          </w:p>
        </w:tc>
        <w:tc>
          <w:tcPr>
            <w:tcW w:w="4536" w:type="dxa"/>
          </w:tcPr>
          <w:p w14:paraId="2B20B375" w14:textId="77777777" w:rsidR="00FE15DD" w:rsidRPr="00057099" w:rsidRDefault="00FE15DD" w:rsidP="00BD41B6">
            <w:r w:rsidRPr="00057099">
              <w:t>2 (1+1)</w:t>
            </w:r>
          </w:p>
        </w:tc>
      </w:tr>
      <w:tr w:rsidR="00FE15DD" w:rsidRPr="00057099" w14:paraId="705CAA10" w14:textId="77777777" w:rsidTr="00BD41B6">
        <w:tc>
          <w:tcPr>
            <w:tcW w:w="2948" w:type="dxa"/>
          </w:tcPr>
          <w:p w14:paraId="055248D8" w14:textId="77777777" w:rsidR="00FE15DD" w:rsidRPr="00057099" w:rsidRDefault="00FE15DD" w:rsidP="00BD41B6">
            <w:pPr>
              <w:spacing w:line="240" w:lineRule="exact"/>
            </w:pPr>
            <w:r w:rsidRPr="00057099">
              <w:lastRenderedPageBreak/>
              <w:t>Capaciteit per rooster</w:t>
            </w:r>
          </w:p>
        </w:tc>
        <w:tc>
          <w:tcPr>
            <w:tcW w:w="851" w:type="dxa"/>
          </w:tcPr>
          <w:p w14:paraId="40C132D4"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4EC7B6DF" w14:textId="77777777" w:rsidR="00FE15DD" w:rsidRPr="00057099" w:rsidRDefault="00FE15DD" w:rsidP="00BD41B6">
            <w:r w:rsidRPr="00057099">
              <w:t>:</w:t>
            </w:r>
          </w:p>
        </w:tc>
        <w:tc>
          <w:tcPr>
            <w:tcW w:w="4536" w:type="dxa"/>
          </w:tcPr>
          <w:p w14:paraId="5EBF6A44" w14:textId="77777777" w:rsidR="00FE15DD" w:rsidRPr="00057099" w:rsidRDefault="00FE15DD" w:rsidP="00BD41B6">
            <w:r w:rsidRPr="00057099">
              <w:t>1.150 (bij ±40% beleggingsgraad)</w:t>
            </w:r>
          </w:p>
        </w:tc>
      </w:tr>
      <w:tr w:rsidR="00FE15DD" w:rsidRPr="00057099" w14:paraId="191D1ED4" w14:textId="77777777" w:rsidTr="00BD41B6">
        <w:tc>
          <w:tcPr>
            <w:tcW w:w="2948" w:type="dxa"/>
          </w:tcPr>
          <w:p w14:paraId="2DF50F37" w14:textId="77777777" w:rsidR="00FE15DD" w:rsidRPr="00057099" w:rsidRDefault="00FE15DD" w:rsidP="00BD41B6">
            <w:pPr>
              <w:spacing w:line="240" w:lineRule="exact"/>
            </w:pPr>
            <w:r w:rsidRPr="00057099">
              <w:t>Opmerking</w:t>
            </w:r>
          </w:p>
        </w:tc>
        <w:tc>
          <w:tcPr>
            <w:tcW w:w="851" w:type="dxa"/>
          </w:tcPr>
          <w:p w14:paraId="2D557DEF" w14:textId="77777777" w:rsidR="00FE15DD" w:rsidRPr="00057099" w:rsidRDefault="00FE15DD" w:rsidP="00BD41B6">
            <w:pPr>
              <w:jc w:val="right"/>
            </w:pPr>
          </w:p>
        </w:tc>
        <w:tc>
          <w:tcPr>
            <w:tcW w:w="284" w:type="dxa"/>
          </w:tcPr>
          <w:p w14:paraId="43CD0234" w14:textId="77777777" w:rsidR="00FE15DD" w:rsidRPr="00057099" w:rsidRDefault="00FE15DD" w:rsidP="00BD41B6">
            <w:r w:rsidRPr="00057099">
              <w:t>:</w:t>
            </w:r>
          </w:p>
        </w:tc>
        <w:tc>
          <w:tcPr>
            <w:tcW w:w="4536" w:type="dxa"/>
          </w:tcPr>
          <w:p w14:paraId="2ADA7090" w14:textId="77777777" w:rsidR="00FE15DD" w:rsidRPr="00057099" w:rsidRDefault="00FE15DD" w:rsidP="00BD41B6">
            <w:r w:rsidRPr="00057099">
              <w:t>Bypass roosters via noodoverlaat</w:t>
            </w:r>
          </w:p>
        </w:tc>
      </w:tr>
      <w:tr w:rsidR="00FE15DD" w:rsidRPr="00057099" w14:paraId="708FDD44" w14:textId="77777777" w:rsidTr="00BD41B6">
        <w:tc>
          <w:tcPr>
            <w:tcW w:w="2948" w:type="dxa"/>
          </w:tcPr>
          <w:p w14:paraId="0D346EAE" w14:textId="77777777" w:rsidR="00FE15DD" w:rsidRPr="00057099" w:rsidRDefault="00FE15DD" w:rsidP="00BD41B6">
            <w:pPr>
              <w:spacing w:line="240" w:lineRule="exact"/>
            </w:pPr>
          </w:p>
        </w:tc>
        <w:tc>
          <w:tcPr>
            <w:tcW w:w="851" w:type="dxa"/>
          </w:tcPr>
          <w:p w14:paraId="2F86BD83" w14:textId="77777777" w:rsidR="00FE15DD" w:rsidRPr="00057099" w:rsidRDefault="00FE15DD" w:rsidP="00BD41B6">
            <w:pPr>
              <w:jc w:val="right"/>
            </w:pPr>
          </w:p>
        </w:tc>
        <w:tc>
          <w:tcPr>
            <w:tcW w:w="284" w:type="dxa"/>
          </w:tcPr>
          <w:p w14:paraId="5F211C2F" w14:textId="77777777" w:rsidR="00FE15DD" w:rsidRPr="00057099" w:rsidRDefault="00FE15DD" w:rsidP="00BD41B6"/>
        </w:tc>
        <w:tc>
          <w:tcPr>
            <w:tcW w:w="4536" w:type="dxa"/>
          </w:tcPr>
          <w:p w14:paraId="14432FDD" w14:textId="77777777" w:rsidR="00FE15DD" w:rsidRPr="00057099" w:rsidRDefault="00FE15DD" w:rsidP="00BD41B6"/>
        </w:tc>
      </w:tr>
      <w:tr w:rsidR="00FE15DD" w:rsidRPr="00057099" w14:paraId="7CC26F4A" w14:textId="77777777" w:rsidTr="00BD41B6">
        <w:tc>
          <w:tcPr>
            <w:tcW w:w="2948" w:type="dxa"/>
          </w:tcPr>
          <w:p w14:paraId="5A286B71" w14:textId="77777777" w:rsidR="00FE15DD" w:rsidRPr="00057099" w:rsidRDefault="00FE15DD" w:rsidP="00BD41B6">
            <w:pPr>
              <w:spacing w:line="240" w:lineRule="exact"/>
            </w:pPr>
            <w:r w:rsidRPr="00057099">
              <w:t>aanvoer totaal / per rooster</w:t>
            </w:r>
          </w:p>
        </w:tc>
        <w:tc>
          <w:tcPr>
            <w:tcW w:w="851" w:type="dxa"/>
          </w:tcPr>
          <w:p w14:paraId="5BAEC410" w14:textId="77777777" w:rsidR="00FE15DD" w:rsidRPr="00057099" w:rsidRDefault="00FE15DD" w:rsidP="00BD41B6">
            <w:pPr>
              <w:jc w:val="right"/>
            </w:pPr>
          </w:p>
        </w:tc>
        <w:tc>
          <w:tcPr>
            <w:tcW w:w="284" w:type="dxa"/>
          </w:tcPr>
          <w:p w14:paraId="5AA476DF" w14:textId="77777777" w:rsidR="00FE15DD" w:rsidRPr="00057099" w:rsidRDefault="00FE15DD" w:rsidP="00BD41B6"/>
        </w:tc>
        <w:tc>
          <w:tcPr>
            <w:tcW w:w="4536" w:type="dxa"/>
          </w:tcPr>
          <w:p w14:paraId="727139C7" w14:textId="77777777" w:rsidR="00FE15DD" w:rsidRPr="00057099" w:rsidRDefault="00FE15DD" w:rsidP="00BD41B6"/>
        </w:tc>
      </w:tr>
      <w:tr w:rsidR="00FE15DD" w:rsidRPr="00057099" w14:paraId="3A8C8F00" w14:textId="77777777" w:rsidTr="00BD41B6">
        <w:tc>
          <w:tcPr>
            <w:tcW w:w="2948" w:type="dxa"/>
          </w:tcPr>
          <w:p w14:paraId="4A346E95" w14:textId="77777777" w:rsidR="00FE15DD" w:rsidRPr="00057099" w:rsidRDefault="00FE15DD" w:rsidP="00BD41B6">
            <w:pPr>
              <w:spacing w:line="240" w:lineRule="exact"/>
            </w:pPr>
            <w:proofErr w:type="spellStart"/>
            <w:r w:rsidRPr="00057099">
              <w:t>dwa</w:t>
            </w:r>
            <w:proofErr w:type="spellEnd"/>
          </w:p>
        </w:tc>
        <w:tc>
          <w:tcPr>
            <w:tcW w:w="851" w:type="dxa"/>
          </w:tcPr>
          <w:p w14:paraId="588317FA"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383BC775" w14:textId="77777777" w:rsidR="00FE15DD" w:rsidRPr="00057099" w:rsidRDefault="00FE15DD" w:rsidP="00BD41B6">
            <w:r w:rsidRPr="00057099">
              <w:t>:</w:t>
            </w:r>
          </w:p>
        </w:tc>
        <w:tc>
          <w:tcPr>
            <w:tcW w:w="4536" w:type="dxa"/>
          </w:tcPr>
          <w:p w14:paraId="685FB416" w14:textId="77777777" w:rsidR="00FE15DD" w:rsidRPr="00057099" w:rsidRDefault="00FE15DD" w:rsidP="00BD41B6">
            <w:r w:rsidRPr="00057099">
              <w:t>450</w:t>
            </w:r>
            <w:r w:rsidRPr="00057099">
              <w:tab/>
            </w:r>
          </w:p>
        </w:tc>
      </w:tr>
      <w:tr w:rsidR="00FE15DD" w:rsidRPr="00057099" w14:paraId="0E0603BE" w14:textId="77777777" w:rsidTr="00BD41B6">
        <w:tc>
          <w:tcPr>
            <w:tcW w:w="2948" w:type="dxa"/>
          </w:tcPr>
          <w:p w14:paraId="3D56D921" w14:textId="77777777" w:rsidR="00FE15DD" w:rsidRPr="00057099" w:rsidRDefault="00FE15DD" w:rsidP="00BD41B6">
            <w:pPr>
              <w:spacing w:line="240" w:lineRule="exact"/>
            </w:pPr>
            <w:proofErr w:type="spellStart"/>
            <w:r w:rsidRPr="00057099">
              <w:t>rwa</w:t>
            </w:r>
            <w:proofErr w:type="spellEnd"/>
          </w:p>
        </w:tc>
        <w:tc>
          <w:tcPr>
            <w:tcW w:w="851" w:type="dxa"/>
          </w:tcPr>
          <w:p w14:paraId="47D49091"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40BAF2C0" w14:textId="77777777" w:rsidR="00FE15DD" w:rsidRPr="00057099" w:rsidRDefault="00FE15DD" w:rsidP="00BD41B6">
            <w:r w:rsidRPr="00057099">
              <w:t>:</w:t>
            </w:r>
          </w:p>
        </w:tc>
        <w:tc>
          <w:tcPr>
            <w:tcW w:w="4536" w:type="dxa"/>
          </w:tcPr>
          <w:p w14:paraId="5EFF950D" w14:textId="77777777" w:rsidR="00FE15DD" w:rsidRPr="00057099" w:rsidRDefault="00FE15DD" w:rsidP="00BD41B6">
            <w:r w:rsidRPr="00057099">
              <w:t>1150</w:t>
            </w:r>
          </w:p>
        </w:tc>
      </w:tr>
      <w:tr w:rsidR="00FE15DD" w:rsidRPr="00057099" w14:paraId="716BFF9F" w14:textId="77777777" w:rsidTr="00BD41B6">
        <w:tc>
          <w:tcPr>
            <w:tcW w:w="2948" w:type="dxa"/>
          </w:tcPr>
          <w:p w14:paraId="17CA58B5" w14:textId="77777777" w:rsidR="00FE15DD" w:rsidRPr="00057099" w:rsidRDefault="00FE15DD" w:rsidP="00BD41B6">
            <w:pPr>
              <w:spacing w:line="240" w:lineRule="exact"/>
            </w:pPr>
            <w:proofErr w:type="spellStart"/>
            <w:r w:rsidRPr="00057099">
              <w:t>rwa</w:t>
            </w:r>
            <w:proofErr w:type="spellEnd"/>
            <w:r w:rsidRPr="00057099">
              <w:t xml:space="preserve"> max.</w:t>
            </w:r>
          </w:p>
        </w:tc>
        <w:tc>
          <w:tcPr>
            <w:tcW w:w="851" w:type="dxa"/>
          </w:tcPr>
          <w:p w14:paraId="48B9D293"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1BD01B6F" w14:textId="77777777" w:rsidR="00FE15DD" w:rsidRPr="00057099" w:rsidRDefault="00FE15DD" w:rsidP="00BD41B6">
            <w:r w:rsidRPr="00057099">
              <w:t>:</w:t>
            </w:r>
          </w:p>
        </w:tc>
        <w:tc>
          <w:tcPr>
            <w:tcW w:w="4536" w:type="dxa"/>
          </w:tcPr>
          <w:p w14:paraId="19B9367C" w14:textId="77777777" w:rsidR="00FE15DD" w:rsidRPr="00057099" w:rsidRDefault="00FE15DD" w:rsidP="00BD41B6">
            <w:r w:rsidRPr="00057099">
              <w:t>1150</w:t>
            </w:r>
          </w:p>
        </w:tc>
      </w:tr>
      <w:tr w:rsidR="00FE15DD" w:rsidRPr="00057099" w14:paraId="0D129651" w14:textId="77777777" w:rsidTr="00BD41B6">
        <w:tc>
          <w:tcPr>
            <w:tcW w:w="2948" w:type="dxa"/>
          </w:tcPr>
          <w:p w14:paraId="573A6907" w14:textId="447AF208" w:rsidR="00FE15DD" w:rsidRPr="00057099" w:rsidRDefault="00FE15DD" w:rsidP="00BD41B6">
            <w:pPr>
              <w:spacing w:line="240" w:lineRule="exact"/>
            </w:pPr>
          </w:p>
        </w:tc>
        <w:tc>
          <w:tcPr>
            <w:tcW w:w="851" w:type="dxa"/>
          </w:tcPr>
          <w:p w14:paraId="76DC0B87" w14:textId="77777777" w:rsidR="00FE15DD" w:rsidRPr="00057099" w:rsidRDefault="00FE15DD" w:rsidP="00BD41B6">
            <w:pPr>
              <w:jc w:val="right"/>
            </w:pPr>
          </w:p>
        </w:tc>
        <w:tc>
          <w:tcPr>
            <w:tcW w:w="284" w:type="dxa"/>
          </w:tcPr>
          <w:p w14:paraId="72B34003" w14:textId="3BA3F7B8" w:rsidR="00FE15DD" w:rsidRPr="00057099" w:rsidRDefault="00FE15DD" w:rsidP="00BD41B6"/>
        </w:tc>
        <w:tc>
          <w:tcPr>
            <w:tcW w:w="4536" w:type="dxa"/>
          </w:tcPr>
          <w:p w14:paraId="11BCA4FF" w14:textId="3F02896E" w:rsidR="00FE15DD" w:rsidRPr="00057099" w:rsidRDefault="00FE15DD" w:rsidP="00BD41B6"/>
        </w:tc>
      </w:tr>
      <w:tr w:rsidR="00FE15DD" w:rsidRPr="00057099" w14:paraId="79D46CA1" w14:textId="77777777" w:rsidTr="00BD41B6">
        <w:tc>
          <w:tcPr>
            <w:tcW w:w="2948" w:type="dxa"/>
          </w:tcPr>
          <w:p w14:paraId="1D1D6670" w14:textId="77777777" w:rsidR="00FE15DD" w:rsidRPr="00057099" w:rsidRDefault="00FE15DD" w:rsidP="00BD41B6">
            <w:pPr>
              <w:spacing w:line="240" w:lineRule="exact"/>
            </w:pPr>
            <w:r w:rsidRPr="00057099">
              <w:t>maximaal verval over rooster</w:t>
            </w:r>
          </w:p>
        </w:tc>
        <w:tc>
          <w:tcPr>
            <w:tcW w:w="851" w:type="dxa"/>
          </w:tcPr>
          <w:p w14:paraId="0BEF9555" w14:textId="77777777" w:rsidR="00FE15DD" w:rsidRPr="00057099" w:rsidRDefault="00FE15DD" w:rsidP="00BD41B6">
            <w:pPr>
              <w:jc w:val="right"/>
            </w:pPr>
            <w:r w:rsidRPr="00057099">
              <w:t>m</w:t>
            </w:r>
          </w:p>
        </w:tc>
        <w:tc>
          <w:tcPr>
            <w:tcW w:w="284" w:type="dxa"/>
          </w:tcPr>
          <w:p w14:paraId="01408BAA" w14:textId="77777777" w:rsidR="00FE15DD" w:rsidRPr="00057099" w:rsidRDefault="00FE15DD" w:rsidP="00BD41B6"/>
        </w:tc>
        <w:tc>
          <w:tcPr>
            <w:tcW w:w="4536" w:type="dxa"/>
          </w:tcPr>
          <w:p w14:paraId="243AAB90" w14:textId="77777777" w:rsidR="00FE15DD" w:rsidRPr="00057099" w:rsidRDefault="00FE15DD" w:rsidP="00BD41B6">
            <w:r w:rsidRPr="00057099">
              <w:t>0,25</w:t>
            </w:r>
          </w:p>
        </w:tc>
      </w:tr>
      <w:tr w:rsidR="00FE15DD" w:rsidRPr="00057099" w14:paraId="14072409" w14:textId="77777777" w:rsidTr="00BD41B6">
        <w:tc>
          <w:tcPr>
            <w:tcW w:w="2948" w:type="dxa"/>
          </w:tcPr>
          <w:p w14:paraId="65586677" w14:textId="77777777" w:rsidR="00FE15DD" w:rsidRPr="00057099" w:rsidRDefault="00FE15DD" w:rsidP="00BD41B6">
            <w:pPr>
              <w:spacing w:line="240" w:lineRule="exact"/>
            </w:pPr>
            <w:proofErr w:type="spellStart"/>
            <w:r w:rsidRPr="00057099">
              <w:t>achterwaterstand</w:t>
            </w:r>
            <w:proofErr w:type="spellEnd"/>
            <w:r w:rsidRPr="00057099">
              <w:t>:</w:t>
            </w:r>
          </w:p>
        </w:tc>
        <w:tc>
          <w:tcPr>
            <w:tcW w:w="851" w:type="dxa"/>
          </w:tcPr>
          <w:p w14:paraId="0B5FE323" w14:textId="77777777" w:rsidR="00FE15DD" w:rsidRPr="00057099" w:rsidRDefault="00FE15DD" w:rsidP="00BD41B6">
            <w:pPr>
              <w:jc w:val="right"/>
            </w:pPr>
          </w:p>
        </w:tc>
        <w:tc>
          <w:tcPr>
            <w:tcW w:w="284" w:type="dxa"/>
          </w:tcPr>
          <w:p w14:paraId="78996B83" w14:textId="77777777" w:rsidR="00FE15DD" w:rsidRPr="00057099" w:rsidRDefault="00FE15DD" w:rsidP="00BD41B6"/>
        </w:tc>
        <w:tc>
          <w:tcPr>
            <w:tcW w:w="4536" w:type="dxa"/>
          </w:tcPr>
          <w:p w14:paraId="30BE6A77" w14:textId="77777777" w:rsidR="00FE15DD" w:rsidRPr="00057099" w:rsidRDefault="00FE15DD" w:rsidP="00BD41B6"/>
        </w:tc>
      </w:tr>
      <w:tr w:rsidR="00FE15DD" w:rsidRPr="00057099" w14:paraId="550E8AD6" w14:textId="77777777" w:rsidTr="00BD41B6">
        <w:tc>
          <w:tcPr>
            <w:tcW w:w="2948" w:type="dxa"/>
          </w:tcPr>
          <w:p w14:paraId="70FE27B6" w14:textId="77777777" w:rsidR="00FE15DD" w:rsidRPr="00057099" w:rsidRDefault="00FE15DD" w:rsidP="00BD41B6">
            <w:pPr>
              <w:spacing w:line="240" w:lineRule="exact"/>
            </w:pPr>
            <w:proofErr w:type="spellStart"/>
            <w:r w:rsidRPr="00057099">
              <w:t>dwa</w:t>
            </w:r>
            <w:proofErr w:type="spellEnd"/>
          </w:p>
        </w:tc>
        <w:tc>
          <w:tcPr>
            <w:tcW w:w="851" w:type="dxa"/>
          </w:tcPr>
          <w:p w14:paraId="61466508" w14:textId="77777777" w:rsidR="00FE15DD" w:rsidRPr="00057099" w:rsidRDefault="00FE15DD" w:rsidP="00BD41B6">
            <w:pPr>
              <w:jc w:val="right"/>
            </w:pPr>
            <w:r w:rsidRPr="00057099">
              <w:t>m NAP</w:t>
            </w:r>
          </w:p>
        </w:tc>
        <w:tc>
          <w:tcPr>
            <w:tcW w:w="284" w:type="dxa"/>
          </w:tcPr>
          <w:p w14:paraId="649EBDBE" w14:textId="77777777" w:rsidR="00FE15DD" w:rsidRPr="00057099" w:rsidRDefault="00FE15DD" w:rsidP="00BD41B6">
            <w:r w:rsidRPr="00057099">
              <w:t>:</w:t>
            </w:r>
          </w:p>
        </w:tc>
        <w:tc>
          <w:tcPr>
            <w:tcW w:w="4536" w:type="dxa"/>
          </w:tcPr>
          <w:p w14:paraId="38E21A0F" w14:textId="77777777" w:rsidR="00FE15DD" w:rsidRPr="00057099" w:rsidRDefault="00FE15DD" w:rsidP="00BD41B6">
            <w:r w:rsidRPr="00057099">
              <w:t>-0,860 (0,14 waterniveau in kanaal)</w:t>
            </w:r>
          </w:p>
        </w:tc>
      </w:tr>
      <w:tr w:rsidR="00FE15DD" w:rsidRPr="00057099" w14:paraId="0E03AF14" w14:textId="77777777" w:rsidTr="00BD41B6">
        <w:tc>
          <w:tcPr>
            <w:tcW w:w="2948" w:type="dxa"/>
          </w:tcPr>
          <w:p w14:paraId="29F12855" w14:textId="77777777" w:rsidR="00FE15DD" w:rsidRPr="00057099" w:rsidRDefault="00FE15DD" w:rsidP="00BD41B6">
            <w:pPr>
              <w:spacing w:line="240" w:lineRule="exact"/>
            </w:pPr>
            <w:proofErr w:type="spellStart"/>
            <w:r w:rsidRPr="00057099">
              <w:t>rwa</w:t>
            </w:r>
            <w:proofErr w:type="spellEnd"/>
          </w:p>
        </w:tc>
        <w:tc>
          <w:tcPr>
            <w:tcW w:w="851" w:type="dxa"/>
          </w:tcPr>
          <w:p w14:paraId="23A510A2" w14:textId="77777777" w:rsidR="00FE15DD" w:rsidRPr="00057099" w:rsidRDefault="00FE15DD" w:rsidP="00BD41B6">
            <w:pPr>
              <w:jc w:val="right"/>
            </w:pPr>
            <w:r w:rsidRPr="00057099">
              <w:t>m NAP</w:t>
            </w:r>
          </w:p>
        </w:tc>
        <w:tc>
          <w:tcPr>
            <w:tcW w:w="284" w:type="dxa"/>
          </w:tcPr>
          <w:p w14:paraId="0E7BE2D5" w14:textId="77777777" w:rsidR="00FE15DD" w:rsidRPr="00057099" w:rsidRDefault="00FE15DD" w:rsidP="00BD41B6">
            <w:r w:rsidRPr="00057099">
              <w:t>:</w:t>
            </w:r>
          </w:p>
        </w:tc>
        <w:tc>
          <w:tcPr>
            <w:tcW w:w="4536" w:type="dxa"/>
          </w:tcPr>
          <w:p w14:paraId="41B9BFE6" w14:textId="77777777" w:rsidR="00FE15DD" w:rsidRPr="00057099" w:rsidRDefault="00FE15DD" w:rsidP="00BD41B6">
            <w:r w:rsidRPr="00057099">
              <w:t>-0,490 (0,51 waterniveau in kanaal)</w:t>
            </w:r>
          </w:p>
        </w:tc>
      </w:tr>
      <w:tr w:rsidR="00FE15DD" w:rsidRPr="00057099" w14:paraId="3C8D9427" w14:textId="77777777" w:rsidTr="00BD41B6">
        <w:tc>
          <w:tcPr>
            <w:tcW w:w="2948" w:type="dxa"/>
          </w:tcPr>
          <w:p w14:paraId="3E60418C" w14:textId="77777777" w:rsidR="00FE15DD" w:rsidRPr="00057099" w:rsidRDefault="00FE15DD" w:rsidP="00BD41B6">
            <w:pPr>
              <w:spacing w:line="240" w:lineRule="exact"/>
            </w:pPr>
            <w:r w:rsidRPr="00057099">
              <w:t>peilen voor rooster:</w:t>
            </w:r>
          </w:p>
        </w:tc>
        <w:tc>
          <w:tcPr>
            <w:tcW w:w="851" w:type="dxa"/>
          </w:tcPr>
          <w:p w14:paraId="0DBF62F1" w14:textId="77777777" w:rsidR="00FE15DD" w:rsidRPr="00057099" w:rsidRDefault="00FE15DD" w:rsidP="00BD41B6">
            <w:pPr>
              <w:jc w:val="right"/>
            </w:pPr>
          </w:p>
        </w:tc>
        <w:tc>
          <w:tcPr>
            <w:tcW w:w="284" w:type="dxa"/>
          </w:tcPr>
          <w:p w14:paraId="02436B2E" w14:textId="77777777" w:rsidR="00FE15DD" w:rsidRPr="00057099" w:rsidRDefault="00FE15DD" w:rsidP="00BD41B6"/>
        </w:tc>
        <w:tc>
          <w:tcPr>
            <w:tcW w:w="4536" w:type="dxa"/>
          </w:tcPr>
          <w:p w14:paraId="6F737CF4" w14:textId="77777777" w:rsidR="00FE15DD" w:rsidRPr="00057099" w:rsidRDefault="00FE15DD" w:rsidP="00BD41B6"/>
        </w:tc>
      </w:tr>
      <w:tr w:rsidR="00FE15DD" w:rsidRPr="00057099" w14:paraId="0300BE1D" w14:textId="77777777" w:rsidTr="00BD41B6">
        <w:tc>
          <w:tcPr>
            <w:tcW w:w="2948" w:type="dxa"/>
          </w:tcPr>
          <w:p w14:paraId="1E798226" w14:textId="77777777" w:rsidR="00FE15DD" w:rsidRPr="00057099" w:rsidRDefault="00FE15DD" w:rsidP="00BD41B6">
            <w:pPr>
              <w:spacing w:line="240" w:lineRule="exact"/>
            </w:pPr>
            <w:proofErr w:type="spellStart"/>
            <w:r w:rsidRPr="00057099">
              <w:t>dwa</w:t>
            </w:r>
            <w:proofErr w:type="spellEnd"/>
          </w:p>
        </w:tc>
        <w:tc>
          <w:tcPr>
            <w:tcW w:w="851" w:type="dxa"/>
          </w:tcPr>
          <w:p w14:paraId="3682A773" w14:textId="77777777" w:rsidR="00FE15DD" w:rsidRPr="00057099" w:rsidRDefault="00FE15DD" w:rsidP="00BD41B6">
            <w:pPr>
              <w:jc w:val="right"/>
            </w:pPr>
            <w:r w:rsidRPr="00057099">
              <w:t>m NAP</w:t>
            </w:r>
          </w:p>
        </w:tc>
        <w:tc>
          <w:tcPr>
            <w:tcW w:w="284" w:type="dxa"/>
          </w:tcPr>
          <w:p w14:paraId="4D5EB0BB" w14:textId="77777777" w:rsidR="00FE15DD" w:rsidRPr="00057099" w:rsidRDefault="00FE15DD" w:rsidP="00BD41B6">
            <w:r w:rsidRPr="00057099">
              <w:t>:</w:t>
            </w:r>
          </w:p>
        </w:tc>
        <w:tc>
          <w:tcPr>
            <w:tcW w:w="4536" w:type="dxa"/>
          </w:tcPr>
          <w:p w14:paraId="44AEDA7D" w14:textId="77777777" w:rsidR="00FE15DD" w:rsidRPr="00057099" w:rsidRDefault="00FE15DD" w:rsidP="00BD41B6">
            <w:r w:rsidRPr="00057099">
              <w:t>-0,610 (0,14 waterniveau in kanaal)</w:t>
            </w:r>
          </w:p>
        </w:tc>
      </w:tr>
      <w:tr w:rsidR="00FE15DD" w:rsidRPr="00057099" w14:paraId="229C851B" w14:textId="77777777" w:rsidTr="00BD41B6">
        <w:tc>
          <w:tcPr>
            <w:tcW w:w="2948" w:type="dxa"/>
          </w:tcPr>
          <w:p w14:paraId="4E8A03B3" w14:textId="77777777" w:rsidR="00FE15DD" w:rsidRPr="00057099" w:rsidRDefault="00FE15DD" w:rsidP="00BD41B6">
            <w:pPr>
              <w:spacing w:line="240" w:lineRule="exact"/>
            </w:pPr>
            <w:proofErr w:type="spellStart"/>
            <w:r w:rsidRPr="00057099">
              <w:t>rwa</w:t>
            </w:r>
            <w:proofErr w:type="spellEnd"/>
          </w:p>
        </w:tc>
        <w:tc>
          <w:tcPr>
            <w:tcW w:w="851" w:type="dxa"/>
          </w:tcPr>
          <w:p w14:paraId="1FBCC778" w14:textId="77777777" w:rsidR="00FE15DD" w:rsidRPr="00057099" w:rsidRDefault="00FE15DD" w:rsidP="00BD41B6">
            <w:pPr>
              <w:jc w:val="right"/>
            </w:pPr>
            <w:r w:rsidRPr="00057099">
              <w:t>m NAP</w:t>
            </w:r>
          </w:p>
        </w:tc>
        <w:tc>
          <w:tcPr>
            <w:tcW w:w="284" w:type="dxa"/>
          </w:tcPr>
          <w:p w14:paraId="283CFE1E" w14:textId="77777777" w:rsidR="00FE15DD" w:rsidRPr="00057099" w:rsidRDefault="00FE15DD" w:rsidP="00BD41B6">
            <w:r w:rsidRPr="00057099">
              <w:t>:</w:t>
            </w:r>
          </w:p>
        </w:tc>
        <w:tc>
          <w:tcPr>
            <w:tcW w:w="4536" w:type="dxa"/>
          </w:tcPr>
          <w:p w14:paraId="46ED8F3A" w14:textId="77777777" w:rsidR="00FE15DD" w:rsidRPr="00057099" w:rsidRDefault="00FE15DD" w:rsidP="00BD41B6">
            <w:r w:rsidRPr="00057099">
              <w:t>-0,240 (0,51 waterniveau in kanaal)</w:t>
            </w:r>
          </w:p>
        </w:tc>
      </w:tr>
      <w:tr w:rsidR="00FE15DD" w:rsidRPr="00057099" w14:paraId="386AB8BB" w14:textId="77777777" w:rsidTr="00BD41B6">
        <w:tc>
          <w:tcPr>
            <w:tcW w:w="2948" w:type="dxa"/>
          </w:tcPr>
          <w:p w14:paraId="69AB18E6" w14:textId="77777777" w:rsidR="00FE15DD" w:rsidRPr="00057099" w:rsidRDefault="00FE15DD" w:rsidP="00BD41B6">
            <w:pPr>
              <w:spacing w:line="240" w:lineRule="exact"/>
            </w:pPr>
            <w:r w:rsidRPr="00057099">
              <w:t>noodoverlaat</w:t>
            </w:r>
          </w:p>
        </w:tc>
        <w:tc>
          <w:tcPr>
            <w:tcW w:w="851" w:type="dxa"/>
          </w:tcPr>
          <w:p w14:paraId="63E72351" w14:textId="77777777" w:rsidR="00FE15DD" w:rsidRPr="00057099" w:rsidRDefault="00FE15DD" w:rsidP="00BD41B6">
            <w:pPr>
              <w:jc w:val="right"/>
            </w:pPr>
            <w:r w:rsidRPr="00057099">
              <w:t>m NAP</w:t>
            </w:r>
          </w:p>
        </w:tc>
        <w:tc>
          <w:tcPr>
            <w:tcW w:w="284" w:type="dxa"/>
          </w:tcPr>
          <w:p w14:paraId="3542CC9E" w14:textId="77777777" w:rsidR="00FE15DD" w:rsidRPr="00057099" w:rsidRDefault="00FE15DD" w:rsidP="00BD41B6">
            <w:r w:rsidRPr="00057099">
              <w:t>:</w:t>
            </w:r>
          </w:p>
        </w:tc>
        <w:tc>
          <w:tcPr>
            <w:tcW w:w="4536" w:type="dxa"/>
          </w:tcPr>
          <w:p w14:paraId="5EB09C58" w14:textId="77777777" w:rsidR="00FE15DD" w:rsidRPr="00057099" w:rsidRDefault="00FE15DD" w:rsidP="00BD41B6">
            <w:r w:rsidRPr="00057099">
              <w:t>0,200</w:t>
            </w:r>
          </w:p>
        </w:tc>
      </w:tr>
      <w:tr w:rsidR="00FE15DD" w:rsidRPr="00057099" w14:paraId="1EF07AFF" w14:textId="77777777" w:rsidTr="00BD41B6">
        <w:tc>
          <w:tcPr>
            <w:tcW w:w="2948" w:type="dxa"/>
          </w:tcPr>
          <w:p w14:paraId="713DB2D3" w14:textId="77777777" w:rsidR="00FE15DD" w:rsidRPr="00057099" w:rsidRDefault="00FE15DD" w:rsidP="00BD41B6">
            <w:pPr>
              <w:spacing w:line="240" w:lineRule="exact"/>
            </w:pPr>
            <w:r w:rsidRPr="00057099">
              <w:t>bodem aanvoer kanaal</w:t>
            </w:r>
          </w:p>
        </w:tc>
        <w:tc>
          <w:tcPr>
            <w:tcW w:w="851" w:type="dxa"/>
          </w:tcPr>
          <w:p w14:paraId="67024123" w14:textId="77777777" w:rsidR="00FE15DD" w:rsidRPr="00057099" w:rsidRDefault="00FE15DD" w:rsidP="00BD41B6">
            <w:pPr>
              <w:jc w:val="right"/>
            </w:pPr>
            <w:r w:rsidRPr="00057099">
              <w:t>m NAP</w:t>
            </w:r>
          </w:p>
        </w:tc>
        <w:tc>
          <w:tcPr>
            <w:tcW w:w="284" w:type="dxa"/>
          </w:tcPr>
          <w:p w14:paraId="5C89B88D" w14:textId="77777777" w:rsidR="00FE15DD" w:rsidRPr="00057099" w:rsidRDefault="00FE15DD" w:rsidP="00BD41B6">
            <w:r w:rsidRPr="00057099">
              <w:t>:</w:t>
            </w:r>
          </w:p>
        </w:tc>
        <w:tc>
          <w:tcPr>
            <w:tcW w:w="4536" w:type="dxa"/>
          </w:tcPr>
          <w:p w14:paraId="2A79D516" w14:textId="77777777" w:rsidR="00FE15DD" w:rsidRPr="00057099" w:rsidRDefault="00FE15DD" w:rsidP="00BD41B6">
            <w:r w:rsidRPr="00057099">
              <w:t>-0,750</w:t>
            </w:r>
          </w:p>
        </w:tc>
      </w:tr>
      <w:tr w:rsidR="00FE15DD" w:rsidRPr="00057099" w14:paraId="2FB5E90E" w14:textId="77777777" w:rsidTr="00BD41B6">
        <w:tc>
          <w:tcPr>
            <w:tcW w:w="2948" w:type="dxa"/>
          </w:tcPr>
          <w:p w14:paraId="0AAB3F7D" w14:textId="77777777" w:rsidR="00FE15DD" w:rsidRPr="00057099" w:rsidRDefault="00FE15DD" w:rsidP="00BD41B6">
            <w:pPr>
              <w:spacing w:line="240" w:lineRule="exact"/>
            </w:pPr>
            <w:r w:rsidRPr="00057099">
              <w:t>bodem afvoer kanaal</w:t>
            </w:r>
          </w:p>
        </w:tc>
        <w:tc>
          <w:tcPr>
            <w:tcW w:w="851" w:type="dxa"/>
          </w:tcPr>
          <w:p w14:paraId="66AF5063" w14:textId="77777777" w:rsidR="00FE15DD" w:rsidRPr="00057099" w:rsidRDefault="00FE15DD" w:rsidP="00BD41B6">
            <w:pPr>
              <w:jc w:val="right"/>
            </w:pPr>
            <w:r w:rsidRPr="00057099">
              <w:t>m NAP</w:t>
            </w:r>
          </w:p>
        </w:tc>
        <w:tc>
          <w:tcPr>
            <w:tcW w:w="284" w:type="dxa"/>
          </w:tcPr>
          <w:p w14:paraId="6EABC5B8" w14:textId="77777777" w:rsidR="00FE15DD" w:rsidRPr="00057099" w:rsidRDefault="00FE15DD" w:rsidP="00BD41B6">
            <w:r w:rsidRPr="00057099">
              <w:t>:</w:t>
            </w:r>
          </w:p>
        </w:tc>
        <w:tc>
          <w:tcPr>
            <w:tcW w:w="4536" w:type="dxa"/>
          </w:tcPr>
          <w:p w14:paraId="4ECD294A" w14:textId="77777777" w:rsidR="00FE15DD" w:rsidRPr="00057099" w:rsidRDefault="00FE15DD" w:rsidP="00BD41B6">
            <w:r w:rsidRPr="00057099">
              <w:t>-1,000</w:t>
            </w:r>
          </w:p>
        </w:tc>
      </w:tr>
      <w:tr w:rsidR="00FE15DD" w:rsidRPr="00057099" w14:paraId="33BA852D" w14:textId="77777777" w:rsidTr="00BD41B6">
        <w:tc>
          <w:tcPr>
            <w:tcW w:w="2948" w:type="dxa"/>
          </w:tcPr>
          <w:p w14:paraId="70BA8A83" w14:textId="77777777" w:rsidR="00FE15DD" w:rsidRPr="00057099" w:rsidRDefault="00FE15DD" w:rsidP="00BD41B6">
            <w:pPr>
              <w:spacing w:line="240" w:lineRule="exact"/>
            </w:pPr>
            <w:r w:rsidRPr="00057099">
              <w:t>dek</w:t>
            </w:r>
          </w:p>
        </w:tc>
        <w:tc>
          <w:tcPr>
            <w:tcW w:w="851" w:type="dxa"/>
          </w:tcPr>
          <w:p w14:paraId="3F60A7EB" w14:textId="77777777" w:rsidR="00FE15DD" w:rsidRPr="00057099" w:rsidRDefault="00FE15DD" w:rsidP="00BD41B6">
            <w:pPr>
              <w:jc w:val="right"/>
            </w:pPr>
            <w:r w:rsidRPr="00057099">
              <w:t>m NAP</w:t>
            </w:r>
          </w:p>
        </w:tc>
        <w:tc>
          <w:tcPr>
            <w:tcW w:w="284" w:type="dxa"/>
          </w:tcPr>
          <w:p w14:paraId="7A16C499" w14:textId="77777777" w:rsidR="00FE15DD" w:rsidRPr="00057099" w:rsidRDefault="00FE15DD" w:rsidP="00BD41B6">
            <w:r w:rsidRPr="00057099">
              <w:t>:</w:t>
            </w:r>
          </w:p>
        </w:tc>
        <w:tc>
          <w:tcPr>
            <w:tcW w:w="4536" w:type="dxa"/>
          </w:tcPr>
          <w:p w14:paraId="568126CE" w14:textId="77777777" w:rsidR="00FE15DD" w:rsidRPr="00057099" w:rsidRDefault="00FE15DD" w:rsidP="00BD41B6">
            <w:r w:rsidRPr="00057099">
              <w:t>0,500</w:t>
            </w:r>
          </w:p>
        </w:tc>
      </w:tr>
      <w:tr w:rsidR="00FE15DD" w:rsidRPr="00057099" w14:paraId="7CBB9BEB" w14:textId="77777777" w:rsidTr="00BD41B6">
        <w:tc>
          <w:tcPr>
            <w:tcW w:w="2948" w:type="dxa"/>
          </w:tcPr>
          <w:p w14:paraId="1593EF1C" w14:textId="53218116" w:rsidR="00FE15DD" w:rsidRPr="00057099" w:rsidRDefault="00FE15DD" w:rsidP="00BD41B6">
            <w:r w:rsidRPr="00057099">
              <w:t xml:space="preserve">geluidbronsterkte </w:t>
            </w:r>
            <w:proofErr w:type="spellStart"/>
            <w:r w:rsidRPr="00057099">
              <w:t>Lwr</w:t>
            </w:r>
            <w:proofErr w:type="spellEnd"/>
            <w:r w:rsidRPr="00057099">
              <w:t xml:space="preserve"> van </w:t>
            </w:r>
            <w:r w:rsidR="00670859" w:rsidRPr="00057099">
              <w:t>installatie</w:t>
            </w:r>
          </w:p>
          <w:p w14:paraId="6748BDE4" w14:textId="77777777" w:rsidR="00FE15DD" w:rsidRPr="00057099" w:rsidRDefault="00FE15DD" w:rsidP="00BD41B6">
            <w:pPr>
              <w:spacing w:line="240" w:lineRule="exact"/>
            </w:pPr>
          </w:p>
        </w:tc>
        <w:tc>
          <w:tcPr>
            <w:tcW w:w="851" w:type="dxa"/>
          </w:tcPr>
          <w:p w14:paraId="6CA9C0EC" w14:textId="77777777" w:rsidR="00FE15DD" w:rsidRPr="00057099" w:rsidRDefault="00FE15DD" w:rsidP="00BD41B6">
            <w:pPr>
              <w:jc w:val="right"/>
            </w:pPr>
            <w:r w:rsidRPr="00057099">
              <w:t>dB(A)</w:t>
            </w:r>
          </w:p>
        </w:tc>
        <w:tc>
          <w:tcPr>
            <w:tcW w:w="284" w:type="dxa"/>
          </w:tcPr>
          <w:p w14:paraId="475B098E" w14:textId="77777777" w:rsidR="00FE15DD" w:rsidRPr="00057099" w:rsidRDefault="00FE15DD" w:rsidP="00BD41B6">
            <w:r w:rsidRPr="00057099">
              <w:t>:</w:t>
            </w:r>
          </w:p>
        </w:tc>
        <w:tc>
          <w:tcPr>
            <w:tcW w:w="4536" w:type="dxa"/>
          </w:tcPr>
          <w:p w14:paraId="0A8A751D" w14:textId="77777777" w:rsidR="00FE15DD" w:rsidRPr="00057099" w:rsidRDefault="00FE15DD" w:rsidP="00BD41B6">
            <w:r w:rsidRPr="00057099">
              <w:t>&lt; 70, in afgemonteerde situatie, gemeten en berekend volgens de handleiding “Meten en rekenen industrielawaai” van 1999.</w:t>
            </w:r>
          </w:p>
        </w:tc>
      </w:tr>
    </w:tbl>
    <w:p w14:paraId="44598407" w14:textId="77777777" w:rsidR="00FE15DD" w:rsidRPr="00057099" w:rsidRDefault="00FE15DD" w:rsidP="00FE15DD">
      <w:pPr>
        <w:pStyle w:val="BodyText"/>
      </w:pPr>
    </w:p>
    <w:p w14:paraId="392ACB8C" w14:textId="77777777" w:rsidR="00FE15DD" w:rsidRPr="00057099" w:rsidRDefault="00FE15DD" w:rsidP="00FE15DD">
      <w:pPr>
        <w:pStyle w:val="Heading2"/>
      </w:pPr>
      <w:bookmarkStart w:id="47" w:name="_Toc54965447"/>
      <w:r w:rsidRPr="00057099">
        <w:t>Roostergoedreiniger</w:t>
      </w:r>
      <w:bookmarkEnd w:id="47"/>
    </w:p>
    <w:tbl>
      <w:tblPr>
        <w:tblpPr w:leftFromText="141" w:rightFromText="141" w:vertAnchor="text" w:tblpY="1"/>
        <w:tblOverlap w:val="never"/>
        <w:tblW w:w="8619" w:type="dxa"/>
        <w:tblLayout w:type="fixed"/>
        <w:tblLook w:val="01E0" w:firstRow="1" w:lastRow="1" w:firstColumn="1" w:lastColumn="1" w:noHBand="0" w:noVBand="0"/>
      </w:tblPr>
      <w:tblGrid>
        <w:gridCol w:w="2948"/>
        <w:gridCol w:w="851"/>
        <w:gridCol w:w="284"/>
        <w:gridCol w:w="4536"/>
      </w:tblGrid>
      <w:tr w:rsidR="00FE15DD" w:rsidRPr="00057099" w14:paraId="13EC5A55" w14:textId="77777777" w:rsidTr="00BD41B6">
        <w:tc>
          <w:tcPr>
            <w:tcW w:w="2948" w:type="dxa"/>
          </w:tcPr>
          <w:p w14:paraId="39CF8CE1" w14:textId="47620215" w:rsidR="00FE15DD" w:rsidRPr="00057099" w:rsidRDefault="009834AC" w:rsidP="00BD41B6">
            <w:r w:rsidRPr="00057099">
              <w:t>Positienummer</w:t>
            </w:r>
          </w:p>
        </w:tc>
        <w:tc>
          <w:tcPr>
            <w:tcW w:w="851" w:type="dxa"/>
          </w:tcPr>
          <w:p w14:paraId="6A5C7777" w14:textId="77777777" w:rsidR="00FE15DD" w:rsidRPr="00057099" w:rsidRDefault="00FE15DD" w:rsidP="00BD41B6">
            <w:pPr>
              <w:jc w:val="right"/>
            </w:pPr>
          </w:p>
        </w:tc>
        <w:tc>
          <w:tcPr>
            <w:tcW w:w="284" w:type="dxa"/>
          </w:tcPr>
          <w:p w14:paraId="7860075D" w14:textId="77777777" w:rsidR="00FE15DD" w:rsidRPr="00057099" w:rsidRDefault="00FE15DD" w:rsidP="00BD41B6">
            <w:r w:rsidRPr="00057099">
              <w:t>:</w:t>
            </w:r>
          </w:p>
        </w:tc>
        <w:tc>
          <w:tcPr>
            <w:tcW w:w="4536" w:type="dxa"/>
          </w:tcPr>
          <w:p w14:paraId="170773A6" w14:textId="350AE435" w:rsidR="00FE15DD" w:rsidRPr="00057099" w:rsidRDefault="009834AC" w:rsidP="00BD41B6">
            <w:r w:rsidRPr="00057099">
              <w:t>RV</w:t>
            </w:r>
            <w:r w:rsidR="00FE15DD" w:rsidRPr="00057099">
              <w:t xml:space="preserve">1010 / </w:t>
            </w:r>
            <w:r w:rsidRPr="00057099">
              <w:t>RV</w:t>
            </w:r>
            <w:r w:rsidR="00FE15DD" w:rsidRPr="00057099">
              <w:t>1020</w:t>
            </w:r>
          </w:p>
        </w:tc>
      </w:tr>
      <w:tr w:rsidR="00FE15DD" w:rsidRPr="00057099" w14:paraId="19A7B8C4" w14:textId="77777777" w:rsidTr="00BD41B6">
        <w:tc>
          <w:tcPr>
            <w:tcW w:w="2948" w:type="dxa"/>
          </w:tcPr>
          <w:p w14:paraId="6D523D1A" w14:textId="77777777" w:rsidR="00FE15DD" w:rsidRPr="00057099" w:rsidRDefault="00FE15DD" w:rsidP="00BD41B6">
            <w:r w:rsidRPr="00057099">
              <w:t>Doel</w:t>
            </w:r>
          </w:p>
        </w:tc>
        <w:tc>
          <w:tcPr>
            <w:tcW w:w="851" w:type="dxa"/>
          </w:tcPr>
          <w:p w14:paraId="06FF0091" w14:textId="77777777" w:rsidR="00FE15DD" w:rsidRPr="00057099" w:rsidRDefault="00FE15DD" w:rsidP="00BD41B6">
            <w:pPr>
              <w:jc w:val="right"/>
            </w:pPr>
          </w:p>
        </w:tc>
        <w:tc>
          <w:tcPr>
            <w:tcW w:w="284" w:type="dxa"/>
          </w:tcPr>
          <w:p w14:paraId="7FC5605C" w14:textId="77777777" w:rsidR="00FE15DD" w:rsidRPr="00057099" w:rsidRDefault="00FE15DD" w:rsidP="00BD41B6">
            <w:r w:rsidRPr="00057099">
              <w:t>:</w:t>
            </w:r>
          </w:p>
        </w:tc>
        <w:tc>
          <w:tcPr>
            <w:tcW w:w="4536" w:type="dxa"/>
          </w:tcPr>
          <w:p w14:paraId="520EB7A3" w14:textId="77777777" w:rsidR="00FE15DD" w:rsidRPr="00057099" w:rsidRDefault="00FE15DD" w:rsidP="00BD41B6">
            <w:r w:rsidRPr="00057099">
              <w:t>Het verwijderen van roostergoed uit het influent</w:t>
            </w:r>
          </w:p>
        </w:tc>
      </w:tr>
      <w:tr w:rsidR="00FE15DD" w:rsidRPr="00057099" w14:paraId="32287B91" w14:textId="77777777" w:rsidTr="00BD41B6">
        <w:tc>
          <w:tcPr>
            <w:tcW w:w="2948" w:type="dxa"/>
          </w:tcPr>
          <w:p w14:paraId="5267F4CB" w14:textId="77777777" w:rsidR="00FE15DD" w:rsidRPr="00057099" w:rsidRDefault="00FE15DD" w:rsidP="00BD41B6">
            <w:pPr>
              <w:spacing w:line="240" w:lineRule="exact"/>
            </w:pPr>
            <w:r w:rsidRPr="00057099">
              <w:t>Aantal</w:t>
            </w:r>
          </w:p>
        </w:tc>
        <w:tc>
          <w:tcPr>
            <w:tcW w:w="851" w:type="dxa"/>
          </w:tcPr>
          <w:p w14:paraId="7926F56C" w14:textId="77777777" w:rsidR="00FE15DD" w:rsidRPr="00057099" w:rsidRDefault="00FE15DD" w:rsidP="00BD41B6">
            <w:pPr>
              <w:jc w:val="right"/>
            </w:pPr>
            <w:r w:rsidRPr="00057099">
              <w:t>stuks</w:t>
            </w:r>
          </w:p>
        </w:tc>
        <w:tc>
          <w:tcPr>
            <w:tcW w:w="284" w:type="dxa"/>
          </w:tcPr>
          <w:p w14:paraId="66A21CBA" w14:textId="77777777" w:rsidR="00FE15DD" w:rsidRPr="00057099" w:rsidRDefault="00FE15DD" w:rsidP="00BD41B6">
            <w:r w:rsidRPr="00057099">
              <w:t>:</w:t>
            </w:r>
          </w:p>
        </w:tc>
        <w:tc>
          <w:tcPr>
            <w:tcW w:w="4536" w:type="dxa"/>
          </w:tcPr>
          <w:p w14:paraId="74350C5F" w14:textId="77777777" w:rsidR="00FE15DD" w:rsidRPr="00057099" w:rsidRDefault="00FE15DD" w:rsidP="00BD41B6">
            <w:r w:rsidRPr="00057099">
              <w:t>2 (1+1)</w:t>
            </w:r>
          </w:p>
        </w:tc>
      </w:tr>
      <w:tr w:rsidR="00FE15DD" w:rsidRPr="00057099" w14:paraId="6A57BE8E" w14:textId="77777777" w:rsidTr="00BD41B6">
        <w:tc>
          <w:tcPr>
            <w:tcW w:w="2948" w:type="dxa"/>
          </w:tcPr>
          <w:p w14:paraId="5619489C" w14:textId="77777777" w:rsidR="00FE15DD" w:rsidRPr="00057099" w:rsidRDefault="00FE15DD" w:rsidP="00BD41B6">
            <w:pPr>
              <w:spacing w:line="240" w:lineRule="exact"/>
            </w:pPr>
            <w:r w:rsidRPr="00057099">
              <w:t>Medium</w:t>
            </w:r>
          </w:p>
        </w:tc>
        <w:tc>
          <w:tcPr>
            <w:tcW w:w="851" w:type="dxa"/>
          </w:tcPr>
          <w:p w14:paraId="230367D5" w14:textId="77777777" w:rsidR="00FE15DD" w:rsidRPr="00057099" w:rsidRDefault="00FE15DD" w:rsidP="00BD41B6">
            <w:pPr>
              <w:jc w:val="right"/>
            </w:pPr>
          </w:p>
        </w:tc>
        <w:tc>
          <w:tcPr>
            <w:tcW w:w="284" w:type="dxa"/>
          </w:tcPr>
          <w:p w14:paraId="54B32414" w14:textId="77777777" w:rsidR="00FE15DD" w:rsidRPr="00057099" w:rsidRDefault="00FE15DD" w:rsidP="00BD41B6">
            <w:r w:rsidRPr="00057099">
              <w:t>:</w:t>
            </w:r>
          </w:p>
        </w:tc>
        <w:tc>
          <w:tcPr>
            <w:tcW w:w="4536" w:type="dxa"/>
          </w:tcPr>
          <w:p w14:paraId="777BFAF7" w14:textId="77777777" w:rsidR="00FE15DD" w:rsidRPr="00057099" w:rsidRDefault="00FE15DD" w:rsidP="00BD41B6">
            <w:r w:rsidRPr="00057099">
              <w:t>Onbehandeld influent</w:t>
            </w:r>
          </w:p>
        </w:tc>
      </w:tr>
      <w:tr w:rsidR="00FE15DD" w:rsidRPr="00057099" w14:paraId="3339D3D4" w14:textId="77777777" w:rsidTr="00BD41B6">
        <w:tc>
          <w:tcPr>
            <w:tcW w:w="2948" w:type="dxa"/>
          </w:tcPr>
          <w:p w14:paraId="43362BEC" w14:textId="77777777" w:rsidR="00FE15DD" w:rsidRPr="00057099" w:rsidRDefault="00FE15DD" w:rsidP="00BD41B6">
            <w:pPr>
              <w:spacing w:line="240" w:lineRule="exact"/>
            </w:pPr>
            <w:r w:rsidRPr="00057099">
              <w:t>Principe</w:t>
            </w:r>
          </w:p>
        </w:tc>
        <w:tc>
          <w:tcPr>
            <w:tcW w:w="851" w:type="dxa"/>
          </w:tcPr>
          <w:p w14:paraId="103FCA83" w14:textId="77777777" w:rsidR="00FE15DD" w:rsidRPr="00057099" w:rsidRDefault="00FE15DD" w:rsidP="00BD41B6">
            <w:pPr>
              <w:jc w:val="right"/>
            </w:pPr>
          </w:p>
        </w:tc>
        <w:tc>
          <w:tcPr>
            <w:tcW w:w="284" w:type="dxa"/>
          </w:tcPr>
          <w:p w14:paraId="7A48CBE4" w14:textId="77777777" w:rsidR="00FE15DD" w:rsidRPr="00057099" w:rsidRDefault="00FE15DD" w:rsidP="00BD41B6">
            <w:r w:rsidRPr="00057099">
              <w:t>:</w:t>
            </w:r>
          </w:p>
        </w:tc>
        <w:tc>
          <w:tcPr>
            <w:tcW w:w="4536" w:type="dxa"/>
          </w:tcPr>
          <w:p w14:paraId="55C2F4E5" w14:textId="77777777" w:rsidR="00FE15DD" w:rsidRPr="00057099" w:rsidRDefault="00FE15DD" w:rsidP="00BD41B6">
            <w:r w:rsidRPr="00057099">
              <w:t>perforatie rooster met borstel en sproeipijpen voor lossen roostergoed</w:t>
            </w:r>
          </w:p>
        </w:tc>
      </w:tr>
      <w:tr w:rsidR="00FE15DD" w:rsidRPr="00057099" w14:paraId="16EB396D" w14:textId="77777777" w:rsidTr="00BD41B6">
        <w:tc>
          <w:tcPr>
            <w:tcW w:w="2948" w:type="dxa"/>
          </w:tcPr>
          <w:p w14:paraId="4C802F4D" w14:textId="77777777" w:rsidR="00FE15DD" w:rsidRPr="00057099" w:rsidRDefault="00FE15DD" w:rsidP="00BD41B6">
            <w:pPr>
              <w:spacing w:line="240" w:lineRule="exact"/>
            </w:pPr>
            <w:r w:rsidRPr="00057099">
              <w:t>Opstellingshoek</w:t>
            </w:r>
          </w:p>
        </w:tc>
        <w:tc>
          <w:tcPr>
            <w:tcW w:w="851" w:type="dxa"/>
          </w:tcPr>
          <w:p w14:paraId="6CA37B28" w14:textId="77777777" w:rsidR="00FE15DD" w:rsidRPr="00057099" w:rsidRDefault="00FE15DD" w:rsidP="00BD41B6">
            <w:pPr>
              <w:jc w:val="right"/>
            </w:pPr>
          </w:p>
        </w:tc>
        <w:tc>
          <w:tcPr>
            <w:tcW w:w="284" w:type="dxa"/>
          </w:tcPr>
          <w:p w14:paraId="56B893BB" w14:textId="77777777" w:rsidR="00FE15DD" w:rsidRPr="00057099" w:rsidRDefault="00FE15DD" w:rsidP="00BD41B6">
            <w:r w:rsidRPr="00057099">
              <w:t>:</w:t>
            </w:r>
          </w:p>
        </w:tc>
        <w:tc>
          <w:tcPr>
            <w:tcW w:w="4536" w:type="dxa"/>
          </w:tcPr>
          <w:p w14:paraId="020863D9" w14:textId="77777777" w:rsidR="00FE15DD" w:rsidRPr="00057099" w:rsidRDefault="00FE15DD" w:rsidP="00BD41B6">
            <w:r w:rsidRPr="00057099">
              <w:t>90 graden</w:t>
            </w:r>
          </w:p>
        </w:tc>
      </w:tr>
      <w:tr w:rsidR="00FE15DD" w:rsidRPr="00057099" w14:paraId="24FDFB94" w14:textId="77777777" w:rsidTr="00BD41B6">
        <w:tc>
          <w:tcPr>
            <w:tcW w:w="2948" w:type="dxa"/>
          </w:tcPr>
          <w:p w14:paraId="5906C9EA" w14:textId="77777777" w:rsidR="00FE15DD" w:rsidRPr="00057099" w:rsidRDefault="00FE15DD" w:rsidP="00BD41B6">
            <w:pPr>
              <w:spacing w:line="240" w:lineRule="exact"/>
            </w:pPr>
            <w:r w:rsidRPr="00057099">
              <w:t>Capaciteit per rooster</w:t>
            </w:r>
          </w:p>
        </w:tc>
        <w:tc>
          <w:tcPr>
            <w:tcW w:w="851" w:type="dxa"/>
          </w:tcPr>
          <w:p w14:paraId="747CF324"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7888A3CF" w14:textId="77777777" w:rsidR="00FE15DD" w:rsidRPr="00057099" w:rsidRDefault="00FE15DD" w:rsidP="00BD41B6">
            <w:r w:rsidRPr="00057099">
              <w:t>:</w:t>
            </w:r>
          </w:p>
        </w:tc>
        <w:tc>
          <w:tcPr>
            <w:tcW w:w="4536" w:type="dxa"/>
          </w:tcPr>
          <w:p w14:paraId="2D014698" w14:textId="77777777" w:rsidR="00FE15DD" w:rsidRPr="00057099" w:rsidRDefault="00FE15DD" w:rsidP="00BD41B6">
            <w:r w:rsidRPr="00057099">
              <w:t>1.150 (bij ±40% beleggingsgraad)</w:t>
            </w:r>
          </w:p>
        </w:tc>
      </w:tr>
      <w:tr w:rsidR="00FE15DD" w:rsidRPr="00057099" w14:paraId="32F4F638" w14:textId="77777777" w:rsidTr="00BD41B6">
        <w:tc>
          <w:tcPr>
            <w:tcW w:w="2948" w:type="dxa"/>
          </w:tcPr>
          <w:p w14:paraId="3EA925BF" w14:textId="77777777" w:rsidR="00FE15DD" w:rsidRPr="00057099" w:rsidRDefault="00FE15DD" w:rsidP="00BD41B6">
            <w:pPr>
              <w:spacing w:line="240" w:lineRule="exact"/>
            </w:pPr>
            <w:r w:rsidRPr="00057099">
              <w:t xml:space="preserve">Perforatie opening </w:t>
            </w:r>
          </w:p>
        </w:tc>
        <w:tc>
          <w:tcPr>
            <w:tcW w:w="851" w:type="dxa"/>
          </w:tcPr>
          <w:p w14:paraId="7A19E713" w14:textId="77777777" w:rsidR="00FE15DD" w:rsidRPr="00057099" w:rsidRDefault="00FE15DD" w:rsidP="00BD41B6">
            <w:pPr>
              <w:jc w:val="right"/>
            </w:pPr>
            <w:r w:rsidRPr="00057099">
              <w:t>mm</w:t>
            </w:r>
          </w:p>
        </w:tc>
        <w:tc>
          <w:tcPr>
            <w:tcW w:w="284" w:type="dxa"/>
          </w:tcPr>
          <w:p w14:paraId="4EC2CA2C" w14:textId="77777777" w:rsidR="00FE15DD" w:rsidRPr="00057099" w:rsidRDefault="00FE15DD" w:rsidP="00BD41B6">
            <w:r w:rsidRPr="00057099">
              <w:t>:</w:t>
            </w:r>
          </w:p>
        </w:tc>
        <w:tc>
          <w:tcPr>
            <w:tcW w:w="4536" w:type="dxa"/>
          </w:tcPr>
          <w:p w14:paraId="21D2E702" w14:textId="77777777" w:rsidR="00FE15DD" w:rsidRPr="00057099" w:rsidRDefault="00FE15DD" w:rsidP="00BD41B6">
            <w:r w:rsidRPr="00057099">
              <w:t xml:space="preserve">Ø 6 </w:t>
            </w:r>
          </w:p>
        </w:tc>
      </w:tr>
      <w:tr w:rsidR="00FE15DD" w:rsidRPr="00057099" w14:paraId="0AE72F44" w14:textId="77777777" w:rsidTr="00BD41B6">
        <w:tc>
          <w:tcPr>
            <w:tcW w:w="2948" w:type="dxa"/>
          </w:tcPr>
          <w:p w14:paraId="7A96888C" w14:textId="77777777" w:rsidR="00FE15DD" w:rsidRPr="00057099" w:rsidRDefault="00FE15DD" w:rsidP="00BD41B6">
            <w:pPr>
              <w:spacing w:line="240" w:lineRule="exact"/>
            </w:pPr>
            <w:r w:rsidRPr="00057099">
              <w:t>Perforatie platen steek</w:t>
            </w:r>
          </w:p>
        </w:tc>
        <w:tc>
          <w:tcPr>
            <w:tcW w:w="851" w:type="dxa"/>
          </w:tcPr>
          <w:p w14:paraId="7C016AA0" w14:textId="77777777" w:rsidR="00FE15DD" w:rsidRPr="00057099" w:rsidRDefault="00FE15DD" w:rsidP="00BD41B6">
            <w:pPr>
              <w:jc w:val="right"/>
            </w:pPr>
            <w:r w:rsidRPr="00057099">
              <w:t>mm</w:t>
            </w:r>
          </w:p>
        </w:tc>
        <w:tc>
          <w:tcPr>
            <w:tcW w:w="284" w:type="dxa"/>
          </w:tcPr>
          <w:p w14:paraId="5D64816C" w14:textId="77777777" w:rsidR="00FE15DD" w:rsidRPr="00057099" w:rsidRDefault="00FE15DD" w:rsidP="00BD41B6">
            <w:r w:rsidRPr="00057099">
              <w:t>:</w:t>
            </w:r>
          </w:p>
        </w:tc>
        <w:tc>
          <w:tcPr>
            <w:tcW w:w="4536" w:type="dxa"/>
          </w:tcPr>
          <w:p w14:paraId="73C5EB77" w14:textId="77777777" w:rsidR="00FE15DD" w:rsidRPr="00057099" w:rsidRDefault="00FE15DD" w:rsidP="00BD41B6">
            <w:r w:rsidRPr="00057099">
              <w:t>135</w:t>
            </w:r>
          </w:p>
        </w:tc>
      </w:tr>
      <w:tr w:rsidR="00FE15DD" w:rsidRPr="00057099" w14:paraId="1C0CA9F6" w14:textId="77777777" w:rsidTr="00BD41B6">
        <w:tc>
          <w:tcPr>
            <w:tcW w:w="2948" w:type="dxa"/>
          </w:tcPr>
          <w:p w14:paraId="620D0111" w14:textId="77777777" w:rsidR="00FE15DD" w:rsidRPr="00057099" w:rsidRDefault="00FE15DD" w:rsidP="00BD41B6">
            <w:pPr>
              <w:spacing w:line="240" w:lineRule="exact"/>
            </w:pPr>
            <w:r w:rsidRPr="00057099">
              <w:t>Screen breedte</w:t>
            </w:r>
          </w:p>
        </w:tc>
        <w:tc>
          <w:tcPr>
            <w:tcW w:w="851" w:type="dxa"/>
          </w:tcPr>
          <w:p w14:paraId="27EEE050" w14:textId="77777777" w:rsidR="00FE15DD" w:rsidRPr="00057099" w:rsidRDefault="00FE15DD" w:rsidP="00BD41B6">
            <w:pPr>
              <w:jc w:val="right"/>
            </w:pPr>
            <w:r w:rsidRPr="00057099">
              <w:t>mm</w:t>
            </w:r>
          </w:p>
        </w:tc>
        <w:tc>
          <w:tcPr>
            <w:tcW w:w="284" w:type="dxa"/>
          </w:tcPr>
          <w:p w14:paraId="12202F90" w14:textId="77777777" w:rsidR="00FE15DD" w:rsidRPr="00057099" w:rsidRDefault="00FE15DD" w:rsidP="00BD41B6">
            <w:r w:rsidRPr="00057099">
              <w:t>:</w:t>
            </w:r>
          </w:p>
        </w:tc>
        <w:tc>
          <w:tcPr>
            <w:tcW w:w="4536" w:type="dxa"/>
          </w:tcPr>
          <w:p w14:paraId="77CD5A43" w14:textId="77777777" w:rsidR="00FE15DD" w:rsidRPr="00057099" w:rsidRDefault="00FE15DD" w:rsidP="00BD41B6">
            <w:r w:rsidRPr="00057099">
              <w:t xml:space="preserve">723 uitwendig </w:t>
            </w:r>
          </w:p>
        </w:tc>
      </w:tr>
      <w:tr w:rsidR="00FE15DD" w:rsidRPr="00057099" w14:paraId="04A69C44" w14:textId="77777777" w:rsidTr="00BD41B6">
        <w:tc>
          <w:tcPr>
            <w:tcW w:w="2948" w:type="dxa"/>
          </w:tcPr>
          <w:p w14:paraId="2CE11251" w14:textId="77777777" w:rsidR="00FE15DD" w:rsidRPr="00057099" w:rsidRDefault="00FE15DD" w:rsidP="00BD41B6">
            <w:pPr>
              <w:spacing w:line="240" w:lineRule="exact"/>
            </w:pPr>
            <w:r w:rsidRPr="00057099">
              <w:t>Paneel lengte</w:t>
            </w:r>
          </w:p>
        </w:tc>
        <w:tc>
          <w:tcPr>
            <w:tcW w:w="851" w:type="dxa"/>
          </w:tcPr>
          <w:p w14:paraId="51887FFF" w14:textId="77777777" w:rsidR="00FE15DD" w:rsidRPr="00057099" w:rsidRDefault="00FE15DD" w:rsidP="00BD41B6">
            <w:pPr>
              <w:jc w:val="right"/>
            </w:pPr>
            <w:r w:rsidRPr="00057099">
              <w:t>mm</w:t>
            </w:r>
          </w:p>
        </w:tc>
        <w:tc>
          <w:tcPr>
            <w:tcW w:w="284" w:type="dxa"/>
          </w:tcPr>
          <w:p w14:paraId="7CA339EB" w14:textId="77777777" w:rsidR="00FE15DD" w:rsidRPr="00057099" w:rsidRDefault="00FE15DD" w:rsidP="00BD41B6">
            <w:r w:rsidRPr="00057099">
              <w:t>:</w:t>
            </w:r>
          </w:p>
        </w:tc>
        <w:tc>
          <w:tcPr>
            <w:tcW w:w="4536" w:type="dxa"/>
          </w:tcPr>
          <w:p w14:paraId="1CF1D5DF" w14:textId="77777777" w:rsidR="00FE15DD" w:rsidRPr="00057099" w:rsidRDefault="00FE15DD" w:rsidP="00BD41B6">
            <w:r w:rsidRPr="00057099">
              <w:t xml:space="preserve">1170 </w:t>
            </w:r>
          </w:p>
        </w:tc>
      </w:tr>
      <w:tr w:rsidR="00FE15DD" w:rsidRPr="00057099" w14:paraId="6E7A23CC" w14:textId="77777777" w:rsidTr="00BD41B6">
        <w:tc>
          <w:tcPr>
            <w:tcW w:w="2948" w:type="dxa"/>
          </w:tcPr>
          <w:p w14:paraId="06C57E6D" w14:textId="77777777" w:rsidR="00FE15DD" w:rsidRPr="00057099" w:rsidRDefault="00FE15DD" w:rsidP="00BD41B6">
            <w:pPr>
              <w:spacing w:line="240" w:lineRule="exact"/>
            </w:pPr>
            <w:r w:rsidRPr="00057099">
              <w:t xml:space="preserve">Machine lengte </w:t>
            </w:r>
          </w:p>
        </w:tc>
        <w:tc>
          <w:tcPr>
            <w:tcW w:w="851" w:type="dxa"/>
          </w:tcPr>
          <w:p w14:paraId="618FC508" w14:textId="77777777" w:rsidR="00FE15DD" w:rsidRPr="00057099" w:rsidRDefault="00FE15DD" w:rsidP="00BD41B6">
            <w:pPr>
              <w:jc w:val="right"/>
            </w:pPr>
            <w:r w:rsidRPr="00057099">
              <w:t>mm</w:t>
            </w:r>
          </w:p>
        </w:tc>
        <w:tc>
          <w:tcPr>
            <w:tcW w:w="284" w:type="dxa"/>
          </w:tcPr>
          <w:p w14:paraId="6386AEE7" w14:textId="77777777" w:rsidR="00FE15DD" w:rsidRPr="00057099" w:rsidRDefault="00FE15DD" w:rsidP="00BD41B6">
            <w:r w:rsidRPr="00057099">
              <w:t>:</w:t>
            </w:r>
          </w:p>
        </w:tc>
        <w:tc>
          <w:tcPr>
            <w:tcW w:w="4536" w:type="dxa"/>
          </w:tcPr>
          <w:p w14:paraId="40F0BC71" w14:textId="77777777" w:rsidR="00FE15DD" w:rsidRPr="00057099" w:rsidRDefault="00FE15DD" w:rsidP="00BD41B6">
            <w:r w:rsidRPr="00057099">
              <w:t xml:space="preserve">1200  </w:t>
            </w:r>
          </w:p>
        </w:tc>
      </w:tr>
      <w:tr w:rsidR="00FE15DD" w:rsidRPr="00057099" w14:paraId="2D7B0EAB" w14:textId="77777777" w:rsidTr="00BD41B6">
        <w:tc>
          <w:tcPr>
            <w:tcW w:w="2948" w:type="dxa"/>
          </w:tcPr>
          <w:p w14:paraId="5EBC46C3" w14:textId="77777777" w:rsidR="00FE15DD" w:rsidRPr="00057099" w:rsidRDefault="00FE15DD" w:rsidP="00BD41B6">
            <w:pPr>
              <w:spacing w:line="240" w:lineRule="exact"/>
            </w:pPr>
            <w:r w:rsidRPr="00057099">
              <w:t>Kanaalbreedte</w:t>
            </w:r>
          </w:p>
        </w:tc>
        <w:tc>
          <w:tcPr>
            <w:tcW w:w="851" w:type="dxa"/>
          </w:tcPr>
          <w:p w14:paraId="77F39834" w14:textId="77777777" w:rsidR="00FE15DD" w:rsidRPr="00057099" w:rsidRDefault="00FE15DD" w:rsidP="00BD41B6">
            <w:pPr>
              <w:jc w:val="right"/>
            </w:pPr>
            <w:r w:rsidRPr="00057099">
              <w:t>mm</w:t>
            </w:r>
          </w:p>
        </w:tc>
        <w:tc>
          <w:tcPr>
            <w:tcW w:w="284" w:type="dxa"/>
          </w:tcPr>
          <w:p w14:paraId="5722FC46" w14:textId="77777777" w:rsidR="00FE15DD" w:rsidRPr="00057099" w:rsidRDefault="00FE15DD" w:rsidP="00BD41B6">
            <w:r w:rsidRPr="00057099">
              <w:t>:</w:t>
            </w:r>
          </w:p>
        </w:tc>
        <w:tc>
          <w:tcPr>
            <w:tcW w:w="4536" w:type="dxa"/>
          </w:tcPr>
          <w:p w14:paraId="7434ED28" w14:textId="5F5F0D9C" w:rsidR="00FE15DD" w:rsidRPr="00057099" w:rsidRDefault="00FE15DD" w:rsidP="00BD41B6">
            <w:r w:rsidRPr="00057099">
              <w:t xml:space="preserve">1200 </w:t>
            </w:r>
          </w:p>
        </w:tc>
      </w:tr>
      <w:tr w:rsidR="00FE15DD" w:rsidRPr="00057099" w14:paraId="10730D1D" w14:textId="77777777" w:rsidTr="00BD41B6">
        <w:tc>
          <w:tcPr>
            <w:tcW w:w="2948" w:type="dxa"/>
          </w:tcPr>
          <w:p w14:paraId="64EE88C4" w14:textId="77777777" w:rsidR="00FE15DD" w:rsidRPr="00057099" w:rsidRDefault="00FE15DD" w:rsidP="00BD41B6">
            <w:pPr>
              <w:spacing w:line="240" w:lineRule="exact"/>
            </w:pPr>
            <w:r w:rsidRPr="00057099">
              <w:t xml:space="preserve">Kanaal hoogte [H] </w:t>
            </w:r>
          </w:p>
        </w:tc>
        <w:tc>
          <w:tcPr>
            <w:tcW w:w="851" w:type="dxa"/>
          </w:tcPr>
          <w:p w14:paraId="2E01AE75" w14:textId="77777777" w:rsidR="00FE15DD" w:rsidRPr="00057099" w:rsidRDefault="00FE15DD" w:rsidP="00BD41B6">
            <w:pPr>
              <w:jc w:val="right"/>
            </w:pPr>
            <w:r w:rsidRPr="00057099">
              <w:t>mm</w:t>
            </w:r>
          </w:p>
        </w:tc>
        <w:tc>
          <w:tcPr>
            <w:tcW w:w="284" w:type="dxa"/>
          </w:tcPr>
          <w:p w14:paraId="118E7D86" w14:textId="77777777" w:rsidR="00FE15DD" w:rsidRPr="00057099" w:rsidRDefault="00FE15DD" w:rsidP="00BD41B6">
            <w:r w:rsidRPr="00057099">
              <w:t>:</w:t>
            </w:r>
          </w:p>
        </w:tc>
        <w:tc>
          <w:tcPr>
            <w:tcW w:w="4536" w:type="dxa"/>
          </w:tcPr>
          <w:p w14:paraId="227227F1" w14:textId="77777777" w:rsidR="00FE15DD" w:rsidRPr="00057099" w:rsidRDefault="00FE15DD" w:rsidP="00BD41B6">
            <w:r w:rsidRPr="00057099">
              <w:t xml:space="preserve">ca. 1500 </w:t>
            </w:r>
          </w:p>
        </w:tc>
      </w:tr>
      <w:tr w:rsidR="00FE15DD" w:rsidRPr="00057099" w14:paraId="17BA023B" w14:textId="77777777" w:rsidTr="00BD41B6">
        <w:tc>
          <w:tcPr>
            <w:tcW w:w="2948" w:type="dxa"/>
          </w:tcPr>
          <w:p w14:paraId="28CACCBB" w14:textId="77777777" w:rsidR="00FE15DD" w:rsidRPr="00057099" w:rsidRDefault="00FE15DD" w:rsidP="00BD41B6">
            <w:pPr>
              <w:spacing w:line="240" w:lineRule="exact"/>
            </w:pPr>
            <w:r w:rsidRPr="00057099">
              <w:t xml:space="preserve">Afstort hoogte [H1] </w:t>
            </w:r>
          </w:p>
        </w:tc>
        <w:tc>
          <w:tcPr>
            <w:tcW w:w="851" w:type="dxa"/>
          </w:tcPr>
          <w:p w14:paraId="071CE872" w14:textId="77777777" w:rsidR="00FE15DD" w:rsidRPr="00057099" w:rsidRDefault="00FE15DD" w:rsidP="00BD41B6">
            <w:pPr>
              <w:jc w:val="right"/>
            </w:pPr>
            <w:r w:rsidRPr="00057099">
              <w:t>mm</w:t>
            </w:r>
          </w:p>
        </w:tc>
        <w:tc>
          <w:tcPr>
            <w:tcW w:w="284" w:type="dxa"/>
          </w:tcPr>
          <w:p w14:paraId="7B0E0DF7" w14:textId="77777777" w:rsidR="00FE15DD" w:rsidRPr="00057099" w:rsidRDefault="00FE15DD" w:rsidP="00BD41B6">
            <w:r w:rsidRPr="00057099">
              <w:t>:</w:t>
            </w:r>
          </w:p>
        </w:tc>
        <w:tc>
          <w:tcPr>
            <w:tcW w:w="4536" w:type="dxa"/>
          </w:tcPr>
          <w:p w14:paraId="653AB18B" w14:textId="77777777" w:rsidR="00FE15DD" w:rsidRPr="00057099" w:rsidRDefault="00FE15DD" w:rsidP="00BD41B6">
            <w:r w:rsidRPr="00057099">
              <w:t xml:space="preserve">2400 (onderzijde goot) </w:t>
            </w:r>
          </w:p>
        </w:tc>
      </w:tr>
      <w:tr w:rsidR="00FE15DD" w:rsidRPr="00057099" w14:paraId="1850D718" w14:textId="77777777" w:rsidTr="00BD41B6">
        <w:tc>
          <w:tcPr>
            <w:tcW w:w="2948" w:type="dxa"/>
          </w:tcPr>
          <w:p w14:paraId="55F45804" w14:textId="77777777" w:rsidR="00FE15DD" w:rsidRPr="00057099" w:rsidRDefault="00FE15DD" w:rsidP="00BD41B6">
            <w:pPr>
              <w:spacing w:line="240" w:lineRule="exact"/>
            </w:pPr>
            <w:r w:rsidRPr="00057099">
              <w:t xml:space="preserve">Machine hoogte totaal </w:t>
            </w:r>
          </w:p>
        </w:tc>
        <w:tc>
          <w:tcPr>
            <w:tcW w:w="851" w:type="dxa"/>
          </w:tcPr>
          <w:p w14:paraId="19E16F57" w14:textId="77777777" w:rsidR="00FE15DD" w:rsidRPr="00057099" w:rsidRDefault="00FE15DD" w:rsidP="00BD41B6">
            <w:pPr>
              <w:jc w:val="right"/>
            </w:pPr>
            <w:r w:rsidRPr="00057099">
              <w:t>mm</w:t>
            </w:r>
          </w:p>
        </w:tc>
        <w:tc>
          <w:tcPr>
            <w:tcW w:w="284" w:type="dxa"/>
          </w:tcPr>
          <w:p w14:paraId="787926EE" w14:textId="77777777" w:rsidR="00FE15DD" w:rsidRPr="00057099" w:rsidRDefault="00FE15DD" w:rsidP="00BD41B6">
            <w:r w:rsidRPr="00057099">
              <w:t>:</w:t>
            </w:r>
          </w:p>
        </w:tc>
        <w:tc>
          <w:tcPr>
            <w:tcW w:w="4536" w:type="dxa"/>
          </w:tcPr>
          <w:p w14:paraId="5AD77FDB" w14:textId="77777777" w:rsidR="00FE15DD" w:rsidRPr="00057099" w:rsidRDefault="00FE15DD" w:rsidP="00BD41B6">
            <w:r w:rsidRPr="00057099">
              <w:t xml:space="preserve">± 4600  </w:t>
            </w:r>
          </w:p>
        </w:tc>
      </w:tr>
      <w:tr w:rsidR="00FE15DD" w:rsidRPr="00057099" w14:paraId="23AEAC79" w14:textId="77777777" w:rsidTr="00BD41B6">
        <w:tc>
          <w:tcPr>
            <w:tcW w:w="2948" w:type="dxa"/>
          </w:tcPr>
          <w:p w14:paraId="705861B9" w14:textId="77777777" w:rsidR="00FE15DD" w:rsidRPr="00057099" w:rsidRDefault="00FE15DD" w:rsidP="00BD41B6">
            <w:pPr>
              <w:spacing w:line="240" w:lineRule="exact"/>
            </w:pPr>
            <w:r w:rsidRPr="00057099">
              <w:t>Hoogte gootbodem</w:t>
            </w:r>
          </w:p>
        </w:tc>
        <w:tc>
          <w:tcPr>
            <w:tcW w:w="851" w:type="dxa"/>
          </w:tcPr>
          <w:p w14:paraId="09A9E448" w14:textId="77777777" w:rsidR="00FE15DD" w:rsidRPr="00057099" w:rsidRDefault="00FE15DD" w:rsidP="00BD41B6">
            <w:pPr>
              <w:jc w:val="right"/>
            </w:pPr>
            <w:r w:rsidRPr="00057099">
              <w:t>mm</w:t>
            </w:r>
          </w:p>
        </w:tc>
        <w:tc>
          <w:tcPr>
            <w:tcW w:w="284" w:type="dxa"/>
          </w:tcPr>
          <w:p w14:paraId="55A74B30" w14:textId="77777777" w:rsidR="00FE15DD" w:rsidRPr="00057099" w:rsidRDefault="00FE15DD" w:rsidP="00BD41B6">
            <w:r w:rsidRPr="00057099">
              <w:t>:</w:t>
            </w:r>
          </w:p>
        </w:tc>
        <w:tc>
          <w:tcPr>
            <w:tcW w:w="4536" w:type="dxa"/>
          </w:tcPr>
          <w:p w14:paraId="0DFC50A6" w14:textId="77777777" w:rsidR="00FE15DD" w:rsidRPr="00057099" w:rsidRDefault="00FE15DD" w:rsidP="00BD41B6">
            <w:r w:rsidRPr="00057099">
              <w:t>-1,0</w:t>
            </w:r>
          </w:p>
        </w:tc>
      </w:tr>
      <w:tr w:rsidR="00FE15DD" w:rsidRPr="00057099" w14:paraId="7CDD3032" w14:textId="77777777" w:rsidTr="00BD41B6">
        <w:tc>
          <w:tcPr>
            <w:tcW w:w="2948" w:type="dxa"/>
          </w:tcPr>
          <w:p w14:paraId="7F1B7253" w14:textId="77777777" w:rsidR="00FE15DD" w:rsidRPr="00057099" w:rsidRDefault="00FE15DD" w:rsidP="00BD41B6">
            <w:pPr>
              <w:spacing w:line="240" w:lineRule="exact"/>
            </w:pPr>
            <w:r w:rsidRPr="00057099">
              <w:t xml:space="preserve">Hoogte </w:t>
            </w:r>
            <w:proofErr w:type="spellStart"/>
            <w:r w:rsidRPr="00057099">
              <w:t>noodoverl</w:t>
            </w:r>
            <w:proofErr w:type="spellEnd"/>
            <w:r w:rsidRPr="00057099">
              <w:t>. (</w:t>
            </w:r>
            <w:proofErr w:type="spellStart"/>
            <w:r w:rsidRPr="00057099">
              <w:t>by-pass</w:t>
            </w:r>
            <w:proofErr w:type="spellEnd"/>
            <w:r w:rsidRPr="00057099">
              <w:t>)</w:t>
            </w:r>
          </w:p>
        </w:tc>
        <w:tc>
          <w:tcPr>
            <w:tcW w:w="851" w:type="dxa"/>
          </w:tcPr>
          <w:p w14:paraId="5AFDC838" w14:textId="77777777" w:rsidR="00FE15DD" w:rsidRPr="00057099" w:rsidRDefault="00FE15DD" w:rsidP="00BD41B6">
            <w:pPr>
              <w:jc w:val="right"/>
            </w:pPr>
            <w:r w:rsidRPr="00057099">
              <w:t>mNAP</w:t>
            </w:r>
          </w:p>
        </w:tc>
        <w:tc>
          <w:tcPr>
            <w:tcW w:w="284" w:type="dxa"/>
          </w:tcPr>
          <w:p w14:paraId="54F7061A" w14:textId="77777777" w:rsidR="00FE15DD" w:rsidRPr="00057099" w:rsidRDefault="00FE15DD" w:rsidP="00BD41B6">
            <w:r w:rsidRPr="00057099">
              <w:t>:</w:t>
            </w:r>
          </w:p>
        </w:tc>
        <w:tc>
          <w:tcPr>
            <w:tcW w:w="4536" w:type="dxa"/>
          </w:tcPr>
          <w:p w14:paraId="23B1F3A8" w14:textId="77777777" w:rsidR="00FE15DD" w:rsidRPr="00057099" w:rsidRDefault="00FE15DD" w:rsidP="00BD41B6">
            <w:r w:rsidRPr="00057099">
              <w:t>0,20</w:t>
            </w:r>
          </w:p>
        </w:tc>
      </w:tr>
      <w:tr w:rsidR="00FE15DD" w:rsidRPr="00057099" w14:paraId="1067F1E9" w14:textId="77777777" w:rsidTr="00BD41B6">
        <w:tc>
          <w:tcPr>
            <w:tcW w:w="2948" w:type="dxa"/>
          </w:tcPr>
          <w:p w14:paraId="4C8EE8E5" w14:textId="77777777" w:rsidR="00FE15DD" w:rsidRPr="00057099" w:rsidRDefault="00FE15DD" w:rsidP="00BD41B6">
            <w:pPr>
              <w:spacing w:line="240" w:lineRule="exact"/>
            </w:pPr>
            <w:r w:rsidRPr="00057099">
              <w:t>Niveaus RWA bij 40% beleggingsgraad</w:t>
            </w:r>
          </w:p>
        </w:tc>
        <w:tc>
          <w:tcPr>
            <w:tcW w:w="851" w:type="dxa"/>
          </w:tcPr>
          <w:p w14:paraId="2189876A" w14:textId="77777777" w:rsidR="00FE15DD" w:rsidRPr="00057099" w:rsidRDefault="00FE15DD" w:rsidP="00BD41B6">
            <w:pPr>
              <w:jc w:val="right"/>
            </w:pPr>
          </w:p>
        </w:tc>
        <w:tc>
          <w:tcPr>
            <w:tcW w:w="284" w:type="dxa"/>
          </w:tcPr>
          <w:p w14:paraId="341CA867" w14:textId="77777777" w:rsidR="00FE15DD" w:rsidRPr="00057099" w:rsidRDefault="00FE15DD" w:rsidP="00BD41B6"/>
        </w:tc>
        <w:tc>
          <w:tcPr>
            <w:tcW w:w="4536" w:type="dxa"/>
          </w:tcPr>
          <w:p w14:paraId="4A75486A" w14:textId="77777777" w:rsidR="00FE15DD" w:rsidRPr="00057099" w:rsidRDefault="00FE15DD" w:rsidP="00BD41B6"/>
        </w:tc>
      </w:tr>
      <w:tr w:rsidR="00FE15DD" w:rsidRPr="00057099" w14:paraId="3396B91E" w14:textId="77777777" w:rsidTr="00BD41B6">
        <w:tc>
          <w:tcPr>
            <w:tcW w:w="2948" w:type="dxa"/>
          </w:tcPr>
          <w:p w14:paraId="7EB84498" w14:textId="77777777" w:rsidR="00FE15DD" w:rsidRPr="00057099" w:rsidRDefault="00FE15DD" w:rsidP="00BD41B6">
            <w:pPr>
              <w:spacing w:line="240" w:lineRule="exact"/>
            </w:pPr>
            <w:r w:rsidRPr="00057099">
              <w:t>Waterniveau voor rooster</w:t>
            </w:r>
          </w:p>
        </w:tc>
        <w:tc>
          <w:tcPr>
            <w:tcW w:w="851" w:type="dxa"/>
          </w:tcPr>
          <w:p w14:paraId="7E2C69F6" w14:textId="77777777" w:rsidR="00FE15DD" w:rsidRPr="00057099" w:rsidRDefault="00FE15DD" w:rsidP="00BD41B6">
            <w:pPr>
              <w:jc w:val="right"/>
            </w:pPr>
            <w:r w:rsidRPr="00057099">
              <w:t>mNAP</w:t>
            </w:r>
          </w:p>
        </w:tc>
        <w:tc>
          <w:tcPr>
            <w:tcW w:w="284" w:type="dxa"/>
          </w:tcPr>
          <w:p w14:paraId="08E9EE31" w14:textId="77777777" w:rsidR="00FE15DD" w:rsidRPr="00057099" w:rsidRDefault="00FE15DD" w:rsidP="00BD41B6">
            <w:r w:rsidRPr="00057099">
              <w:t>:</w:t>
            </w:r>
          </w:p>
        </w:tc>
        <w:tc>
          <w:tcPr>
            <w:tcW w:w="4536" w:type="dxa"/>
          </w:tcPr>
          <w:p w14:paraId="11638FF7" w14:textId="77777777" w:rsidR="00FE15DD" w:rsidRPr="00057099" w:rsidRDefault="00FE15DD" w:rsidP="00BD41B6">
            <w:r w:rsidRPr="00057099">
              <w:t xml:space="preserve">-0,610 / -0,240 </w:t>
            </w:r>
          </w:p>
        </w:tc>
      </w:tr>
      <w:tr w:rsidR="00FE15DD" w:rsidRPr="00057099" w14:paraId="315A7674" w14:textId="77777777" w:rsidTr="00BD41B6">
        <w:tc>
          <w:tcPr>
            <w:tcW w:w="2948" w:type="dxa"/>
          </w:tcPr>
          <w:p w14:paraId="38488B31" w14:textId="77777777" w:rsidR="00FE15DD" w:rsidRPr="00057099" w:rsidRDefault="00FE15DD" w:rsidP="00BD41B6">
            <w:pPr>
              <w:spacing w:line="240" w:lineRule="exact"/>
            </w:pPr>
            <w:r w:rsidRPr="00057099">
              <w:t>Waterniveau achter rooster</w:t>
            </w:r>
          </w:p>
        </w:tc>
        <w:tc>
          <w:tcPr>
            <w:tcW w:w="851" w:type="dxa"/>
          </w:tcPr>
          <w:p w14:paraId="5210A1BA" w14:textId="77777777" w:rsidR="00FE15DD" w:rsidRPr="00057099" w:rsidRDefault="00FE15DD" w:rsidP="00BD41B6">
            <w:pPr>
              <w:jc w:val="right"/>
            </w:pPr>
            <w:r w:rsidRPr="00057099">
              <w:t>mNAP</w:t>
            </w:r>
          </w:p>
        </w:tc>
        <w:tc>
          <w:tcPr>
            <w:tcW w:w="284" w:type="dxa"/>
          </w:tcPr>
          <w:p w14:paraId="63194EFC" w14:textId="77777777" w:rsidR="00FE15DD" w:rsidRPr="00057099" w:rsidRDefault="00FE15DD" w:rsidP="00BD41B6">
            <w:r w:rsidRPr="00057099">
              <w:t>:</w:t>
            </w:r>
          </w:p>
        </w:tc>
        <w:tc>
          <w:tcPr>
            <w:tcW w:w="4536" w:type="dxa"/>
          </w:tcPr>
          <w:p w14:paraId="5CF80165" w14:textId="77777777" w:rsidR="00FE15DD" w:rsidRPr="00057099" w:rsidRDefault="00FE15DD" w:rsidP="00BD41B6">
            <w:r w:rsidRPr="00057099">
              <w:t xml:space="preserve">-0,860 /  -0,490 </w:t>
            </w:r>
          </w:p>
        </w:tc>
      </w:tr>
      <w:tr w:rsidR="00FE15DD" w:rsidRPr="00057099" w14:paraId="62A803B0" w14:textId="77777777" w:rsidTr="00BD41B6">
        <w:tc>
          <w:tcPr>
            <w:tcW w:w="2948" w:type="dxa"/>
          </w:tcPr>
          <w:p w14:paraId="767F1628" w14:textId="77777777" w:rsidR="00FE15DD" w:rsidRPr="00057099" w:rsidRDefault="00FE15DD" w:rsidP="00BD41B6">
            <w:pPr>
              <w:spacing w:line="240" w:lineRule="exact"/>
            </w:pPr>
            <w:r w:rsidRPr="00057099">
              <w:t>Materiaal platen</w:t>
            </w:r>
          </w:p>
        </w:tc>
        <w:tc>
          <w:tcPr>
            <w:tcW w:w="851" w:type="dxa"/>
          </w:tcPr>
          <w:p w14:paraId="0481EA74" w14:textId="77777777" w:rsidR="00FE15DD" w:rsidRPr="00057099" w:rsidRDefault="00FE15DD" w:rsidP="00BD41B6">
            <w:pPr>
              <w:jc w:val="right"/>
            </w:pPr>
          </w:p>
        </w:tc>
        <w:tc>
          <w:tcPr>
            <w:tcW w:w="284" w:type="dxa"/>
          </w:tcPr>
          <w:p w14:paraId="070C299A" w14:textId="77777777" w:rsidR="00FE15DD" w:rsidRPr="00057099" w:rsidRDefault="00FE15DD" w:rsidP="00BD41B6">
            <w:r w:rsidRPr="00057099">
              <w:t>:</w:t>
            </w:r>
          </w:p>
        </w:tc>
        <w:tc>
          <w:tcPr>
            <w:tcW w:w="4536" w:type="dxa"/>
          </w:tcPr>
          <w:p w14:paraId="78A4BB07" w14:textId="5C9A12E8" w:rsidR="00FE15DD" w:rsidRPr="00057099" w:rsidRDefault="000E5359" w:rsidP="00BD41B6">
            <w:r w:rsidRPr="00057099">
              <w:t xml:space="preserve">RVS </w:t>
            </w:r>
            <w:r w:rsidR="00FE15DD" w:rsidRPr="00057099">
              <w:t>AISI 316</w:t>
            </w:r>
          </w:p>
        </w:tc>
      </w:tr>
      <w:tr w:rsidR="00FE15DD" w:rsidRPr="00057099" w14:paraId="2B8AD448" w14:textId="77777777" w:rsidTr="00BD41B6">
        <w:tc>
          <w:tcPr>
            <w:tcW w:w="2948" w:type="dxa"/>
          </w:tcPr>
          <w:p w14:paraId="62A2526C" w14:textId="77777777" w:rsidR="00FE15DD" w:rsidRPr="00057099" w:rsidRDefault="00FE15DD" w:rsidP="00BD41B6">
            <w:pPr>
              <w:spacing w:line="240" w:lineRule="exact"/>
            </w:pPr>
            <w:r w:rsidRPr="00057099">
              <w:t>Materiaal omkasting</w:t>
            </w:r>
          </w:p>
        </w:tc>
        <w:tc>
          <w:tcPr>
            <w:tcW w:w="851" w:type="dxa"/>
          </w:tcPr>
          <w:p w14:paraId="0840F120" w14:textId="77777777" w:rsidR="00FE15DD" w:rsidRPr="00057099" w:rsidRDefault="00FE15DD" w:rsidP="00BD41B6">
            <w:pPr>
              <w:jc w:val="right"/>
            </w:pPr>
          </w:p>
        </w:tc>
        <w:tc>
          <w:tcPr>
            <w:tcW w:w="284" w:type="dxa"/>
          </w:tcPr>
          <w:p w14:paraId="3E6EFDB7" w14:textId="77777777" w:rsidR="00FE15DD" w:rsidRPr="00057099" w:rsidRDefault="00FE15DD" w:rsidP="00BD41B6">
            <w:r w:rsidRPr="00057099">
              <w:t>:</w:t>
            </w:r>
          </w:p>
        </w:tc>
        <w:tc>
          <w:tcPr>
            <w:tcW w:w="4536" w:type="dxa"/>
          </w:tcPr>
          <w:p w14:paraId="43082BF3" w14:textId="1DD42414" w:rsidR="00FE15DD" w:rsidRPr="00057099" w:rsidRDefault="000E5359" w:rsidP="00BD41B6">
            <w:r w:rsidRPr="00057099">
              <w:t xml:space="preserve">RVS </w:t>
            </w:r>
            <w:r w:rsidR="00FE15DD" w:rsidRPr="00057099">
              <w:t>AISI 316</w:t>
            </w:r>
          </w:p>
        </w:tc>
      </w:tr>
      <w:tr w:rsidR="00FE15DD" w:rsidRPr="00057099" w14:paraId="2906804E" w14:textId="77777777" w:rsidTr="00BD41B6">
        <w:tc>
          <w:tcPr>
            <w:tcW w:w="2948" w:type="dxa"/>
          </w:tcPr>
          <w:p w14:paraId="07FEA12E" w14:textId="77777777" w:rsidR="00FE15DD" w:rsidRPr="00057099" w:rsidRDefault="00FE15DD" w:rsidP="00BD41B6">
            <w:pPr>
              <w:spacing w:line="240" w:lineRule="exact"/>
            </w:pPr>
            <w:r w:rsidRPr="00057099">
              <w:t xml:space="preserve">Band snelheid </w:t>
            </w:r>
          </w:p>
        </w:tc>
        <w:tc>
          <w:tcPr>
            <w:tcW w:w="851" w:type="dxa"/>
          </w:tcPr>
          <w:p w14:paraId="4E7A1F14" w14:textId="77777777" w:rsidR="00FE15DD" w:rsidRPr="00057099" w:rsidRDefault="00FE15DD" w:rsidP="00BD41B6">
            <w:pPr>
              <w:jc w:val="right"/>
            </w:pPr>
            <w:r w:rsidRPr="00057099">
              <w:t>m/min</w:t>
            </w:r>
          </w:p>
        </w:tc>
        <w:tc>
          <w:tcPr>
            <w:tcW w:w="284" w:type="dxa"/>
          </w:tcPr>
          <w:p w14:paraId="3E07130A" w14:textId="77777777" w:rsidR="00FE15DD" w:rsidRPr="00057099" w:rsidRDefault="00FE15DD" w:rsidP="00BD41B6">
            <w:r w:rsidRPr="00057099">
              <w:t>:</w:t>
            </w:r>
          </w:p>
        </w:tc>
        <w:tc>
          <w:tcPr>
            <w:tcW w:w="4536" w:type="dxa"/>
          </w:tcPr>
          <w:p w14:paraId="30723921" w14:textId="77777777" w:rsidR="00FE15DD" w:rsidRPr="00057099" w:rsidRDefault="00FE15DD" w:rsidP="00BD41B6">
            <w:r w:rsidRPr="00057099">
              <w:t>ca. 8,0</w:t>
            </w:r>
          </w:p>
        </w:tc>
      </w:tr>
      <w:tr w:rsidR="00FE15DD" w:rsidRPr="00057099" w14:paraId="64D5E8B4" w14:textId="77777777" w:rsidTr="00BD41B6">
        <w:tc>
          <w:tcPr>
            <w:tcW w:w="2948" w:type="dxa"/>
          </w:tcPr>
          <w:p w14:paraId="7974F797" w14:textId="77777777" w:rsidR="00FE15DD" w:rsidRPr="00057099" w:rsidRDefault="00FE15DD" w:rsidP="00BD41B6">
            <w:pPr>
              <w:spacing w:line="240" w:lineRule="exact"/>
            </w:pPr>
            <w:r w:rsidRPr="00057099">
              <w:lastRenderedPageBreak/>
              <w:t xml:space="preserve">Spoelwater verbruik </w:t>
            </w:r>
          </w:p>
        </w:tc>
        <w:tc>
          <w:tcPr>
            <w:tcW w:w="851" w:type="dxa"/>
          </w:tcPr>
          <w:p w14:paraId="174B5218"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3F992E79" w14:textId="77777777" w:rsidR="00FE15DD" w:rsidRPr="00057099" w:rsidRDefault="00FE15DD" w:rsidP="00BD41B6">
            <w:r w:rsidRPr="00057099">
              <w:t>:</w:t>
            </w:r>
          </w:p>
        </w:tc>
        <w:tc>
          <w:tcPr>
            <w:tcW w:w="4536" w:type="dxa"/>
          </w:tcPr>
          <w:p w14:paraId="7298A3EE" w14:textId="77777777" w:rsidR="00FE15DD" w:rsidRPr="00057099" w:rsidRDefault="00FE15DD" w:rsidP="00BD41B6">
            <w:r w:rsidRPr="00057099">
              <w:t xml:space="preserve">± 8,0 </w:t>
            </w:r>
          </w:p>
        </w:tc>
      </w:tr>
      <w:tr w:rsidR="00FE15DD" w:rsidRPr="00057099" w14:paraId="70D01FF6" w14:textId="77777777" w:rsidTr="00BD41B6">
        <w:tc>
          <w:tcPr>
            <w:tcW w:w="2948" w:type="dxa"/>
          </w:tcPr>
          <w:p w14:paraId="7D4D3C58" w14:textId="77777777" w:rsidR="00FE15DD" w:rsidRPr="00057099" w:rsidRDefault="00FE15DD" w:rsidP="00BD41B6">
            <w:pPr>
              <w:spacing w:line="240" w:lineRule="exact"/>
            </w:pPr>
            <w:r w:rsidRPr="00057099">
              <w:t>Spoelwaterdruk</w:t>
            </w:r>
          </w:p>
        </w:tc>
        <w:tc>
          <w:tcPr>
            <w:tcW w:w="851" w:type="dxa"/>
          </w:tcPr>
          <w:p w14:paraId="1710FEF2" w14:textId="77777777" w:rsidR="00FE15DD" w:rsidRPr="00057099" w:rsidRDefault="00FE15DD" w:rsidP="00BD41B6">
            <w:pPr>
              <w:jc w:val="right"/>
            </w:pPr>
            <w:r w:rsidRPr="00057099">
              <w:t>bar</w:t>
            </w:r>
          </w:p>
        </w:tc>
        <w:tc>
          <w:tcPr>
            <w:tcW w:w="284" w:type="dxa"/>
          </w:tcPr>
          <w:p w14:paraId="021150E0" w14:textId="77777777" w:rsidR="00FE15DD" w:rsidRPr="00057099" w:rsidRDefault="00FE15DD" w:rsidP="00BD41B6">
            <w:r w:rsidRPr="00057099">
              <w:t>:</w:t>
            </w:r>
          </w:p>
        </w:tc>
        <w:tc>
          <w:tcPr>
            <w:tcW w:w="4536" w:type="dxa"/>
          </w:tcPr>
          <w:p w14:paraId="6D58555F" w14:textId="77777777" w:rsidR="00FE15DD" w:rsidRPr="00057099" w:rsidRDefault="00FE15DD" w:rsidP="00BD41B6">
            <w:r w:rsidRPr="00057099">
              <w:t>5,0</w:t>
            </w:r>
          </w:p>
        </w:tc>
      </w:tr>
    </w:tbl>
    <w:p w14:paraId="7B671A46" w14:textId="77777777" w:rsidR="00FE15DD" w:rsidRPr="00057099" w:rsidRDefault="00FE15DD" w:rsidP="00FE15DD">
      <w:pPr>
        <w:pStyle w:val="BodyText"/>
      </w:pPr>
    </w:p>
    <w:p w14:paraId="3D67DDA6" w14:textId="77777777" w:rsidR="00FE15DD" w:rsidRPr="00057099" w:rsidRDefault="00FE15DD" w:rsidP="00FE15DD">
      <w:pPr>
        <w:pStyle w:val="BodyText"/>
      </w:pPr>
    </w:p>
    <w:p w14:paraId="54AF0AA3" w14:textId="77777777" w:rsidR="00FE15DD" w:rsidRPr="00057099" w:rsidRDefault="00FE15DD" w:rsidP="00FE15DD">
      <w:pPr>
        <w:pStyle w:val="BodyText"/>
      </w:pPr>
    </w:p>
    <w:p w14:paraId="5A37E72E" w14:textId="77777777" w:rsidR="00FE15DD" w:rsidRPr="00057099" w:rsidRDefault="00FE15DD" w:rsidP="00FE15DD">
      <w:pPr>
        <w:pStyle w:val="BodyText"/>
      </w:pPr>
    </w:p>
    <w:p w14:paraId="2DACB2FE" w14:textId="134D9E87" w:rsidR="00FE15DD" w:rsidRPr="00057099" w:rsidRDefault="00FE15DD" w:rsidP="00FE15DD">
      <w:pPr>
        <w:pStyle w:val="BodyText"/>
      </w:pPr>
    </w:p>
    <w:p w14:paraId="23C74BD4" w14:textId="15A55C52" w:rsidR="00FE15DD" w:rsidRPr="00057099" w:rsidRDefault="00FE15DD" w:rsidP="00FE15DD">
      <w:pPr>
        <w:pStyle w:val="BodyText"/>
      </w:pPr>
    </w:p>
    <w:p w14:paraId="336DE3CE" w14:textId="77777777" w:rsidR="00FE15DD" w:rsidRPr="00057099" w:rsidRDefault="00FE15DD" w:rsidP="006028B5">
      <w:pPr>
        <w:pStyle w:val="Heading3"/>
      </w:pPr>
      <w:r w:rsidRPr="00057099">
        <w:t>Uitvoering</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2EA3B549" w14:textId="77777777" w:rsidTr="00BD41B6">
        <w:trPr>
          <w:cantSplit/>
        </w:trPr>
        <w:tc>
          <w:tcPr>
            <w:tcW w:w="2948" w:type="dxa"/>
          </w:tcPr>
          <w:p w14:paraId="19C92CE8" w14:textId="77777777" w:rsidR="00FE15DD" w:rsidRPr="00057099" w:rsidRDefault="00FE15DD" w:rsidP="00BD41B6">
            <w:r w:rsidRPr="00057099">
              <w:t>algemene uitvoering</w:t>
            </w:r>
          </w:p>
        </w:tc>
        <w:tc>
          <w:tcPr>
            <w:tcW w:w="851" w:type="dxa"/>
          </w:tcPr>
          <w:p w14:paraId="55CC764E" w14:textId="77777777" w:rsidR="00FE15DD" w:rsidRPr="00057099" w:rsidRDefault="00FE15DD" w:rsidP="00BD41B6">
            <w:pPr>
              <w:jc w:val="right"/>
            </w:pPr>
          </w:p>
        </w:tc>
        <w:tc>
          <w:tcPr>
            <w:tcW w:w="284" w:type="dxa"/>
          </w:tcPr>
          <w:p w14:paraId="1FE366C1" w14:textId="77777777" w:rsidR="00FE15DD" w:rsidRPr="00057099" w:rsidRDefault="00FE15DD" w:rsidP="00BD41B6">
            <w:r w:rsidRPr="00057099">
              <w:t>:</w:t>
            </w:r>
          </w:p>
        </w:tc>
        <w:tc>
          <w:tcPr>
            <w:tcW w:w="4536" w:type="dxa"/>
          </w:tcPr>
          <w:p w14:paraId="71E9BA79" w14:textId="7DE18FBB" w:rsidR="00FE15DD" w:rsidRPr="00057099" w:rsidRDefault="00FE15DD" w:rsidP="00BD41B6">
            <w:r w:rsidRPr="00057099">
              <w:t xml:space="preserve">een aangedreven </w:t>
            </w:r>
            <w:proofErr w:type="spellStart"/>
            <w:r w:rsidRPr="00057099">
              <w:t>eindloze</w:t>
            </w:r>
            <w:proofErr w:type="spellEnd"/>
            <w:r w:rsidRPr="00057099">
              <w:t xml:space="preserve"> band met zeefpanelen, gemonteerd in een gelast stalen frame, voorzien van geleidingen, afdichtingen, reinigingssystemen en </w:t>
            </w:r>
            <w:r w:rsidR="00725E29" w:rsidRPr="00057099">
              <w:t>Omkasting</w:t>
            </w:r>
            <w:r w:rsidRPr="00057099">
              <w:t xml:space="preserve"> van demontabele panelen met voldoende inspectie- en onderhoudsluiken</w:t>
            </w:r>
          </w:p>
        </w:tc>
      </w:tr>
      <w:tr w:rsidR="00FE15DD" w:rsidRPr="00057099" w14:paraId="36C82245" w14:textId="77777777" w:rsidTr="00BD41B6">
        <w:tc>
          <w:tcPr>
            <w:tcW w:w="2948" w:type="dxa"/>
          </w:tcPr>
          <w:p w14:paraId="596E78C6" w14:textId="77777777" w:rsidR="00FE15DD" w:rsidRPr="00057099" w:rsidRDefault="00FE15DD" w:rsidP="00BD41B6">
            <w:r w:rsidRPr="00057099">
              <w:t>geleidingen en afdichtingen</w:t>
            </w:r>
          </w:p>
        </w:tc>
        <w:tc>
          <w:tcPr>
            <w:tcW w:w="851" w:type="dxa"/>
          </w:tcPr>
          <w:p w14:paraId="7E1C3A2A" w14:textId="77777777" w:rsidR="00FE15DD" w:rsidRPr="00057099" w:rsidRDefault="00FE15DD" w:rsidP="00BD41B6">
            <w:pPr>
              <w:jc w:val="right"/>
            </w:pPr>
          </w:p>
        </w:tc>
        <w:tc>
          <w:tcPr>
            <w:tcW w:w="284" w:type="dxa"/>
          </w:tcPr>
          <w:p w14:paraId="1BF04F3A" w14:textId="77777777" w:rsidR="00FE15DD" w:rsidRPr="00057099" w:rsidRDefault="00FE15DD" w:rsidP="00BD41B6">
            <w:r w:rsidRPr="00057099">
              <w:t>:</w:t>
            </w:r>
          </w:p>
        </w:tc>
        <w:tc>
          <w:tcPr>
            <w:tcW w:w="4536" w:type="dxa"/>
          </w:tcPr>
          <w:p w14:paraId="6D1C222F" w14:textId="77777777" w:rsidR="00FE15DD" w:rsidRPr="00057099" w:rsidRDefault="00FE15DD" w:rsidP="00BD41B6">
            <w:r w:rsidRPr="00057099">
              <w:t>afdichting garandeert dat delen groter dan 6 mm niet kunnen passeren</w:t>
            </w:r>
          </w:p>
          <w:p w14:paraId="6B58552A" w14:textId="77777777" w:rsidR="00FE15DD" w:rsidRPr="00057099" w:rsidRDefault="00FE15DD" w:rsidP="00BD41B6">
            <w:r w:rsidRPr="00057099">
              <w:t>glijdende geleiding onder water, onderhoudsarm en vrij van aanhechtend vuil</w:t>
            </w:r>
          </w:p>
        </w:tc>
      </w:tr>
      <w:tr w:rsidR="00FE15DD" w:rsidRPr="00057099" w14:paraId="59D51FB2" w14:textId="77777777" w:rsidTr="00BD41B6">
        <w:tc>
          <w:tcPr>
            <w:tcW w:w="2948" w:type="dxa"/>
          </w:tcPr>
          <w:p w14:paraId="36D78E34" w14:textId="77777777" w:rsidR="00FE15DD" w:rsidRPr="00057099" w:rsidRDefault="00FE15DD" w:rsidP="00BD41B6">
            <w:r w:rsidRPr="00057099">
              <w:t>lagers</w:t>
            </w:r>
          </w:p>
        </w:tc>
        <w:tc>
          <w:tcPr>
            <w:tcW w:w="851" w:type="dxa"/>
          </w:tcPr>
          <w:p w14:paraId="06773244" w14:textId="77777777" w:rsidR="00FE15DD" w:rsidRPr="00057099" w:rsidRDefault="00FE15DD" w:rsidP="00BD41B6">
            <w:pPr>
              <w:jc w:val="right"/>
            </w:pPr>
          </w:p>
        </w:tc>
        <w:tc>
          <w:tcPr>
            <w:tcW w:w="284" w:type="dxa"/>
          </w:tcPr>
          <w:p w14:paraId="25D01839" w14:textId="77777777" w:rsidR="00FE15DD" w:rsidRPr="00057099" w:rsidRDefault="00FE15DD" w:rsidP="00BD41B6">
            <w:r w:rsidRPr="00057099">
              <w:t>:</w:t>
            </w:r>
          </w:p>
        </w:tc>
        <w:tc>
          <w:tcPr>
            <w:tcW w:w="4536" w:type="dxa"/>
          </w:tcPr>
          <w:p w14:paraId="3B3DFB0E" w14:textId="77777777" w:rsidR="00FE15DD" w:rsidRPr="00057099" w:rsidRDefault="00FE15DD" w:rsidP="00BD41B6">
            <w:r w:rsidRPr="00057099">
              <w:t>roestvast staal</w:t>
            </w:r>
          </w:p>
          <w:p w14:paraId="53D51257" w14:textId="77777777" w:rsidR="00FE15DD" w:rsidRPr="00057099" w:rsidRDefault="00FE15DD" w:rsidP="00BD41B6">
            <w:r w:rsidRPr="00057099">
              <w:t>goede afdichting</w:t>
            </w:r>
          </w:p>
          <w:p w14:paraId="302D6DAC" w14:textId="77777777" w:rsidR="00FE15DD" w:rsidRPr="00057099" w:rsidRDefault="00FE15DD" w:rsidP="00BD41B6">
            <w:r w:rsidRPr="00057099">
              <w:t>maatregelen nemen om roostergoed weg te houden van de lagers (bijvoorbeeld ring op de as)</w:t>
            </w:r>
          </w:p>
        </w:tc>
      </w:tr>
      <w:tr w:rsidR="00FE15DD" w:rsidRPr="00057099" w14:paraId="2E9F5C88" w14:textId="77777777" w:rsidTr="00BD41B6">
        <w:tc>
          <w:tcPr>
            <w:tcW w:w="2948" w:type="dxa"/>
          </w:tcPr>
          <w:p w14:paraId="602DE30D" w14:textId="77777777" w:rsidR="00FE15DD" w:rsidRPr="00057099" w:rsidRDefault="00FE15DD" w:rsidP="00BD41B6">
            <w:r w:rsidRPr="00057099">
              <w:t>reinigingssysteem</w:t>
            </w:r>
          </w:p>
        </w:tc>
        <w:tc>
          <w:tcPr>
            <w:tcW w:w="851" w:type="dxa"/>
          </w:tcPr>
          <w:p w14:paraId="5B6C5F6F" w14:textId="77777777" w:rsidR="00FE15DD" w:rsidRPr="00057099" w:rsidRDefault="00FE15DD" w:rsidP="00BD41B6">
            <w:pPr>
              <w:jc w:val="right"/>
            </w:pPr>
          </w:p>
        </w:tc>
        <w:tc>
          <w:tcPr>
            <w:tcW w:w="284" w:type="dxa"/>
          </w:tcPr>
          <w:p w14:paraId="67960CDF" w14:textId="77777777" w:rsidR="00FE15DD" w:rsidRPr="00057099" w:rsidRDefault="00FE15DD" w:rsidP="00BD41B6">
            <w:r w:rsidRPr="00057099">
              <w:t>:</w:t>
            </w:r>
          </w:p>
        </w:tc>
        <w:tc>
          <w:tcPr>
            <w:tcW w:w="4536" w:type="dxa"/>
          </w:tcPr>
          <w:p w14:paraId="0278C844" w14:textId="77777777" w:rsidR="00FE15DD" w:rsidRPr="00057099" w:rsidRDefault="00FE15DD" w:rsidP="00BD41B6">
            <w:r w:rsidRPr="00057099">
              <w:t xml:space="preserve">koud water sproeiers, welke het roostergoed afspuiten van de zeefpanelen, richting een afvoersysteem </w:t>
            </w:r>
          </w:p>
          <w:p w14:paraId="6EA798D7" w14:textId="77777777" w:rsidR="00FE15DD" w:rsidRPr="00057099" w:rsidRDefault="00FE15DD" w:rsidP="00BD41B6">
            <w:r w:rsidRPr="00057099">
              <w:t xml:space="preserve">borstel met afstrijker </w:t>
            </w:r>
          </w:p>
        </w:tc>
      </w:tr>
      <w:tr w:rsidR="00FE15DD" w:rsidRPr="00057099" w14:paraId="3D71B463" w14:textId="77777777" w:rsidTr="00BD41B6">
        <w:tc>
          <w:tcPr>
            <w:tcW w:w="2948" w:type="dxa"/>
          </w:tcPr>
          <w:p w14:paraId="32AD9184" w14:textId="77777777" w:rsidR="00FE15DD" w:rsidRPr="00057099" w:rsidRDefault="00FE15DD" w:rsidP="00BD41B6">
            <w:r w:rsidRPr="00057099">
              <w:t>afvoersysteem</w:t>
            </w:r>
          </w:p>
        </w:tc>
        <w:tc>
          <w:tcPr>
            <w:tcW w:w="851" w:type="dxa"/>
          </w:tcPr>
          <w:p w14:paraId="47B45310" w14:textId="77777777" w:rsidR="00FE15DD" w:rsidRPr="00057099" w:rsidRDefault="00FE15DD" w:rsidP="00BD41B6">
            <w:pPr>
              <w:jc w:val="right"/>
            </w:pPr>
          </w:p>
        </w:tc>
        <w:tc>
          <w:tcPr>
            <w:tcW w:w="284" w:type="dxa"/>
          </w:tcPr>
          <w:p w14:paraId="6BE36C0B" w14:textId="77777777" w:rsidR="00FE15DD" w:rsidRPr="00057099" w:rsidRDefault="00FE15DD" w:rsidP="00BD41B6">
            <w:r w:rsidRPr="00057099">
              <w:t>:</w:t>
            </w:r>
          </w:p>
        </w:tc>
        <w:tc>
          <w:tcPr>
            <w:tcW w:w="4536" w:type="dxa"/>
          </w:tcPr>
          <w:p w14:paraId="0EB4DD08" w14:textId="77777777" w:rsidR="00FE15DD" w:rsidRPr="00057099" w:rsidRDefault="00FE15DD" w:rsidP="00BD41B6">
            <w:r w:rsidRPr="00057099">
              <w:t>goot/leidingdiameter ≥250 mm</w:t>
            </w:r>
          </w:p>
          <w:p w14:paraId="4B903946" w14:textId="77777777" w:rsidR="00FE15DD" w:rsidRPr="00057099" w:rsidRDefault="00FE15DD" w:rsidP="00BD41B6">
            <w:r w:rsidRPr="00057099">
              <w:t>opvangtrechter, watergoot, leiding met voldoende ontstoppingspunten</w:t>
            </w:r>
          </w:p>
          <w:p w14:paraId="76F20333" w14:textId="77777777" w:rsidR="00FE15DD" w:rsidRPr="00057099" w:rsidRDefault="00FE15DD" w:rsidP="00BD41B6">
            <w:r w:rsidRPr="00057099">
              <w:t>voert roostergoed, sproei- en transportwater onder afschot naar een roostergoedwaspers</w:t>
            </w:r>
          </w:p>
        </w:tc>
      </w:tr>
      <w:tr w:rsidR="00FE15DD" w:rsidRPr="00057099" w14:paraId="29194FAA" w14:textId="77777777" w:rsidTr="00BD41B6">
        <w:trPr>
          <w:cantSplit/>
        </w:trPr>
        <w:tc>
          <w:tcPr>
            <w:tcW w:w="2948" w:type="dxa"/>
          </w:tcPr>
          <w:p w14:paraId="4E22135B" w14:textId="77777777" w:rsidR="00FE15DD" w:rsidRPr="00057099" w:rsidRDefault="00FE15DD" w:rsidP="00BD41B6">
            <w:r w:rsidRPr="00057099">
              <w:t>materialen:</w:t>
            </w:r>
          </w:p>
        </w:tc>
        <w:tc>
          <w:tcPr>
            <w:tcW w:w="851" w:type="dxa"/>
          </w:tcPr>
          <w:p w14:paraId="0C4D584A" w14:textId="77777777" w:rsidR="00FE15DD" w:rsidRPr="00057099" w:rsidRDefault="00FE15DD" w:rsidP="00BD41B6">
            <w:pPr>
              <w:jc w:val="right"/>
            </w:pPr>
          </w:p>
        </w:tc>
        <w:tc>
          <w:tcPr>
            <w:tcW w:w="284" w:type="dxa"/>
          </w:tcPr>
          <w:p w14:paraId="0E40B447" w14:textId="77777777" w:rsidR="00FE15DD" w:rsidRPr="00057099" w:rsidRDefault="00FE15DD" w:rsidP="00BD41B6">
            <w:r w:rsidRPr="00057099">
              <w:t>:</w:t>
            </w:r>
          </w:p>
        </w:tc>
        <w:tc>
          <w:tcPr>
            <w:tcW w:w="4536" w:type="dxa"/>
          </w:tcPr>
          <w:p w14:paraId="6350AD68" w14:textId="77777777" w:rsidR="00FE15DD" w:rsidRPr="00057099" w:rsidRDefault="00FE15DD" w:rsidP="00BD41B6">
            <w:r w:rsidRPr="00057099">
              <w:t>allen roestvaststaal tenminste AISI 316, voor plaatconstructies AISI 316L. Tenzij hieronder anders vermeld.</w:t>
            </w:r>
          </w:p>
        </w:tc>
      </w:tr>
      <w:tr w:rsidR="00FE15DD" w:rsidRPr="00057099" w14:paraId="4BB78569" w14:textId="77777777" w:rsidTr="00BD41B6">
        <w:trPr>
          <w:cantSplit/>
        </w:trPr>
        <w:tc>
          <w:tcPr>
            <w:tcW w:w="2948" w:type="dxa"/>
          </w:tcPr>
          <w:p w14:paraId="4B120147"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frame</w:t>
            </w:r>
          </w:p>
        </w:tc>
        <w:tc>
          <w:tcPr>
            <w:tcW w:w="851" w:type="dxa"/>
          </w:tcPr>
          <w:p w14:paraId="0CC7D671" w14:textId="77777777" w:rsidR="00FE15DD" w:rsidRPr="00057099" w:rsidRDefault="00FE15DD" w:rsidP="00BD41B6">
            <w:pPr>
              <w:jc w:val="right"/>
            </w:pPr>
          </w:p>
        </w:tc>
        <w:tc>
          <w:tcPr>
            <w:tcW w:w="284" w:type="dxa"/>
          </w:tcPr>
          <w:p w14:paraId="697A51C3" w14:textId="77777777" w:rsidR="00FE15DD" w:rsidRPr="00057099" w:rsidRDefault="00FE15DD" w:rsidP="00BD41B6">
            <w:r w:rsidRPr="00057099">
              <w:t>:</w:t>
            </w:r>
          </w:p>
        </w:tc>
        <w:tc>
          <w:tcPr>
            <w:tcW w:w="4536" w:type="dxa"/>
          </w:tcPr>
          <w:p w14:paraId="149FA632" w14:textId="77777777" w:rsidR="00FE15DD" w:rsidRPr="00057099" w:rsidRDefault="00FE15DD" w:rsidP="00BD41B6">
            <w:pPr>
              <w:tabs>
                <w:tab w:val="left" w:pos="567"/>
              </w:tabs>
            </w:pPr>
            <w:r w:rsidRPr="00057099">
              <w:t xml:space="preserve">staal geconserveerd/roestvaststaal AISI 316L </w:t>
            </w:r>
          </w:p>
        </w:tc>
      </w:tr>
      <w:tr w:rsidR="00FE15DD" w:rsidRPr="00057099" w14:paraId="6433AFA0" w14:textId="77777777" w:rsidTr="00BD41B6">
        <w:tc>
          <w:tcPr>
            <w:tcW w:w="2948" w:type="dxa"/>
          </w:tcPr>
          <w:p w14:paraId="5A85DE4A"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zeefpanelen</w:t>
            </w:r>
          </w:p>
        </w:tc>
        <w:tc>
          <w:tcPr>
            <w:tcW w:w="851" w:type="dxa"/>
          </w:tcPr>
          <w:p w14:paraId="5CADB238" w14:textId="77777777" w:rsidR="00FE15DD" w:rsidRPr="00057099" w:rsidRDefault="00FE15DD" w:rsidP="00BD41B6">
            <w:pPr>
              <w:jc w:val="right"/>
            </w:pPr>
          </w:p>
        </w:tc>
        <w:tc>
          <w:tcPr>
            <w:tcW w:w="284" w:type="dxa"/>
          </w:tcPr>
          <w:p w14:paraId="0E9AF96B" w14:textId="77777777" w:rsidR="00FE15DD" w:rsidRPr="00057099" w:rsidRDefault="00FE15DD" w:rsidP="00BD41B6">
            <w:r w:rsidRPr="00057099">
              <w:t>:</w:t>
            </w:r>
          </w:p>
        </w:tc>
        <w:tc>
          <w:tcPr>
            <w:tcW w:w="4536" w:type="dxa"/>
          </w:tcPr>
          <w:p w14:paraId="6A5F4700" w14:textId="77777777" w:rsidR="00FE15DD" w:rsidRPr="00057099" w:rsidRDefault="00FE15DD" w:rsidP="00BD41B6">
            <w:pPr>
              <w:tabs>
                <w:tab w:val="left" w:pos="567"/>
              </w:tabs>
            </w:pPr>
            <w:r w:rsidRPr="00057099">
              <w:t xml:space="preserve">roestvast staal met kunststof meenemers  </w:t>
            </w:r>
          </w:p>
        </w:tc>
      </w:tr>
      <w:tr w:rsidR="00FE15DD" w:rsidRPr="00057099" w14:paraId="68E116A6" w14:textId="77777777" w:rsidTr="00BD41B6">
        <w:tc>
          <w:tcPr>
            <w:tcW w:w="2948" w:type="dxa"/>
          </w:tcPr>
          <w:p w14:paraId="2DE58B2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scharnierassen</w:t>
            </w:r>
          </w:p>
        </w:tc>
        <w:tc>
          <w:tcPr>
            <w:tcW w:w="851" w:type="dxa"/>
          </w:tcPr>
          <w:p w14:paraId="5A1844F0" w14:textId="77777777" w:rsidR="00FE15DD" w:rsidRPr="00057099" w:rsidRDefault="00FE15DD" w:rsidP="00BD41B6">
            <w:pPr>
              <w:jc w:val="right"/>
            </w:pPr>
          </w:p>
        </w:tc>
        <w:tc>
          <w:tcPr>
            <w:tcW w:w="284" w:type="dxa"/>
          </w:tcPr>
          <w:p w14:paraId="701988FF" w14:textId="77777777" w:rsidR="00FE15DD" w:rsidRPr="00057099" w:rsidRDefault="00FE15DD" w:rsidP="00BD41B6">
            <w:r w:rsidRPr="00057099">
              <w:t>:</w:t>
            </w:r>
          </w:p>
        </w:tc>
        <w:tc>
          <w:tcPr>
            <w:tcW w:w="4536" w:type="dxa"/>
          </w:tcPr>
          <w:p w14:paraId="1EA9885D" w14:textId="77777777" w:rsidR="00FE15DD" w:rsidRPr="00057099" w:rsidRDefault="00FE15DD" w:rsidP="00BD41B6">
            <w:r w:rsidRPr="00057099">
              <w:t>roestvast staal</w:t>
            </w:r>
          </w:p>
        </w:tc>
      </w:tr>
      <w:tr w:rsidR="00FE15DD" w:rsidRPr="00057099" w14:paraId="613A4FCF" w14:textId="77777777" w:rsidTr="00BD41B6">
        <w:tc>
          <w:tcPr>
            <w:tcW w:w="2948" w:type="dxa"/>
          </w:tcPr>
          <w:p w14:paraId="1E2EC75B"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verbindingsketting van de zeefpanelen </w:t>
            </w:r>
          </w:p>
        </w:tc>
        <w:tc>
          <w:tcPr>
            <w:tcW w:w="851" w:type="dxa"/>
          </w:tcPr>
          <w:p w14:paraId="03A2BADD" w14:textId="77777777" w:rsidR="00FE15DD" w:rsidRPr="00057099" w:rsidRDefault="00FE15DD" w:rsidP="00BD41B6">
            <w:pPr>
              <w:jc w:val="right"/>
            </w:pPr>
          </w:p>
        </w:tc>
        <w:tc>
          <w:tcPr>
            <w:tcW w:w="284" w:type="dxa"/>
          </w:tcPr>
          <w:p w14:paraId="14E76ABB" w14:textId="77777777" w:rsidR="00FE15DD" w:rsidRPr="00057099" w:rsidRDefault="00FE15DD" w:rsidP="00BD41B6">
            <w:r w:rsidRPr="00057099">
              <w:t>:</w:t>
            </w:r>
          </w:p>
        </w:tc>
        <w:tc>
          <w:tcPr>
            <w:tcW w:w="4536" w:type="dxa"/>
          </w:tcPr>
          <w:p w14:paraId="0CF6557D" w14:textId="77777777" w:rsidR="00FE15DD" w:rsidRPr="00057099" w:rsidRDefault="00FE15DD" w:rsidP="00BD41B6">
            <w:r w:rsidRPr="00057099">
              <w:t>roestvast staal met looprollen</w:t>
            </w:r>
          </w:p>
        </w:tc>
      </w:tr>
      <w:tr w:rsidR="00FE15DD" w:rsidRPr="00057099" w14:paraId="59E65B40" w14:textId="77777777" w:rsidTr="00BD41B6">
        <w:tc>
          <w:tcPr>
            <w:tcW w:w="2948" w:type="dxa"/>
          </w:tcPr>
          <w:p w14:paraId="1514A945"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omloopwiel</w:t>
            </w:r>
          </w:p>
        </w:tc>
        <w:tc>
          <w:tcPr>
            <w:tcW w:w="851" w:type="dxa"/>
          </w:tcPr>
          <w:p w14:paraId="54AE7336" w14:textId="77777777" w:rsidR="00FE15DD" w:rsidRPr="00057099" w:rsidRDefault="00FE15DD" w:rsidP="00BD41B6">
            <w:pPr>
              <w:jc w:val="right"/>
            </w:pPr>
          </w:p>
        </w:tc>
        <w:tc>
          <w:tcPr>
            <w:tcW w:w="284" w:type="dxa"/>
          </w:tcPr>
          <w:p w14:paraId="4386D2D5" w14:textId="77777777" w:rsidR="00FE15DD" w:rsidRPr="00057099" w:rsidRDefault="00FE15DD" w:rsidP="00BD41B6">
            <w:r w:rsidRPr="00057099">
              <w:t>:</w:t>
            </w:r>
          </w:p>
        </w:tc>
        <w:tc>
          <w:tcPr>
            <w:tcW w:w="4536" w:type="dxa"/>
          </w:tcPr>
          <w:p w14:paraId="265304A8" w14:textId="77777777" w:rsidR="00FE15DD" w:rsidRPr="00057099" w:rsidRDefault="00FE15DD" w:rsidP="00BD41B6">
            <w:r w:rsidRPr="00057099">
              <w:t>roestvast staal</w:t>
            </w:r>
          </w:p>
        </w:tc>
      </w:tr>
      <w:tr w:rsidR="00FE15DD" w:rsidRPr="00057099" w14:paraId="123D98FB" w14:textId="77777777" w:rsidTr="00BD41B6">
        <w:tc>
          <w:tcPr>
            <w:tcW w:w="2948" w:type="dxa"/>
          </w:tcPr>
          <w:p w14:paraId="75478542"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geleidingen</w:t>
            </w:r>
          </w:p>
        </w:tc>
        <w:tc>
          <w:tcPr>
            <w:tcW w:w="851" w:type="dxa"/>
          </w:tcPr>
          <w:p w14:paraId="53D01B1A" w14:textId="77777777" w:rsidR="00FE15DD" w:rsidRPr="00057099" w:rsidRDefault="00FE15DD" w:rsidP="00BD41B6">
            <w:pPr>
              <w:jc w:val="right"/>
            </w:pPr>
          </w:p>
        </w:tc>
        <w:tc>
          <w:tcPr>
            <w:tcW w:w="284" w:type="dxa"/>
          </w:tcPr>
          <w:p w14:paraId="71ACA476" w14:textId="77777777" w:rsidR="00FE15DD" w:rsidRPr="00057099" w:rsidRDefault="00FE15DD" w:rsidP="00BD41B6">
            <w:r w:rsidRPr="00057099">
              <w:t>:</w:t>
            </w:r>
          </w:p>
        </w:tc>
        <w:tc>
          <w:tcPr>
            <w:tcW w:w="4536" w:type="dxa"/>
          </w:tcPr>
          <w:p w14:paraId="072E31EA" w14:textId="77777777" w:rsidR="00FE15DD" w:rsidRPr="00057099" w:rsidRDefault="00FE15DD" w:rsidP="00BD41B6">
            <w:r w:rsidRPr="00057099">
              <w:t>kunststof slijtdelen</w:t>
            </w:r>
          </w:p>
        </w:tc>
      </w:tr>
      <w:tr w:rsidR="00FE15DD" w:rsidRPr="00057099" w14:paraId="1D6CD773" w14:textId="77777777" w:rsidTr="00BD41B6">
        <w:tc>
          <w:tcPr>
            <w:tcW w:w="2948" w:type="dxa"/>
          </w:tcPr>
          <w:p w14:paraId="602286C9"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afvoergoot en leiding</w:t>
            </w:r>
          </w:p>
        </w:tc>
        <w:tc>
          <w:tcPr>
            <w:tcW w:w="851" w:type="dxa"/>
          </w:tcPr>
          <w:p w14:paraId="2799B04D" w14:textId="77777777" w:rsidR="00FE15DD" w:rsidRPr="00057099" w:rsidRDefault="00FE15DD" w:rsidP="00BD41B6">
            <w:pPr>
              <w:jc w:val="right"/>
            </w:pPr>
          </w:p>
        </w:tc>
        <w:tc>
          <w:tcPr>
            <w:tcW w:w="284" w:type="dxa"/>
          </w:tcPr>
          <w:p w14:paraId="4E0D474C" w14:textId="77777777" w:rsidR="00FE15DD" w:rsidRPr="00057099" w:rsidRDefault="00FE15DD" w:rsidP="00BD41B6">
            <w:r w:rsidRPr="00057099">
              <w:t>:</w:t>
            </w:r>
          </w:p>
        </w:tc>
        <w:tc>
          <w:tcPr>
            <w:tcW w:w="4536" w:type="dxa"/>
          </w:tcPr>
          <w:p w14:paraId="6E7519D4" w14:textId="77777777" w:rsidR="00FE15DD" w:rsidRPr="00057099" w:rsidRDefault="00FE15DD" w:rsidP="00BD41B6">
            <w:pPr>
              <w:tabs>
                <w:tab w:val="left" w:pos="567"/>
              </w:tabs>
            </w:pPr>
            <w:r w:rsidRPr="00057099">
              <w:t>roestvast staal AISI 316</w:t>
            </w:r>
          </w:p>
        </w:tc>
      </w:tr>
      <w:tr w:rsidR="00FE15DD" w:rsidRPr="00057099" w14:paraId="0879F1D5" w14:textId="77777777" w:rsidTr="00BD41B6">
        <w:tc>
          <w:tcPr>
            <w:tcW w:w="2948" w:type="dxa"/>
          </w:tcPr>
          <w:p w14:paraId="73920CF3" w14:textId="5153E7E7" w:rsidR="00FE15DD" w:rsidRPr="00057099" w:rsidRDefault="00725E29"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Omkasting</w:t>
            </w:r>
          </w:p>
        </w:tc>
        <w:tc>
          <w:tcPr>
            <w:tcW w:w="851" w:type="dxa"/>
          </w:tcPr>
          <w:p w14:paraId="4507ACA1" w14:textId="77777777" w:rsidR="00FE15DD" w:rsidRPr="00057099" w:rsidRDefault="00FE15DD" w:rsidP="00BD41B6">
            <w:pPr>
              <w:jc w:val="right"/>
            </w:pPr>
          </w:p>
        </w:tc>
        <w:tc>
          <w:tcPr>
            <w:tcW w:w="284" w:type="dxa"/>
          </w:tcPr>
          <w:p w14:paraId="52767B1F" w14:textId="77777777" w:rsidR="00FE15DD" w:rsidRPr="00057099" w:rsidRDefault="00FE15DD" w:rsidP="00BD41B6">
            <w:r w:rsidRPr="00057099">
              <w:t>:</w:t>
            </w:r>
          </w:p>
        </w:tc>
        <w:tc>
          <w:tcPr>
            <w:tcW w:w="4536" w:type="dxa"/>
          </w:tcPr>
          <w:p w14:paraId="265E3DEA" w14:textId="77777777" w:rsidR="00FE15DD" w:rsidRPr="00057099" w:rsidRDefault="00FE15DD" w:rsidP="00BD41B6">
            <w:r w:rsidRPr="00057099">
              <w:t>roestvast staal</w:t>
            </w:r>
          </w:p>
        </w:tc>
      </w:tr>
      <w:tr w:rsidR="00FE15DD" w:rsidRPr="00057099" w14:paraId="0E170961" w14:textId="77777777" w:rsidTr="00BD41B6">
        <w:tc>
          <w:tcPr>
            <w:tcW w:w="2948" w:type="dxa"/>
          </w:tcPr>
          <w:p w14:paraId="493F383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afdichtingen</w:t>
            </w:r>
          </w:p>
        </w:tc>
        <w:tc>
          <w:tcPr>
            <w:tcW w:w="851" w:type="dxa"/>
          </w:tcPr>
          <w:p w14:paraId="195C8CE5" w14:textId="77777777" w:rsidR="00FE15DD" w:rsidRPr="00057099" w:rsidRDefault="00FE15DD" w:rsidP="00BD41B6">
            <w:pPr>
              <w:jc w:val="right"/>
            </w:pPr>
          </w:p>
        </w:tc>
        <w:tc>
          <w:tcPr>
            <w:tcW w:w="284" w:type="dxa"/>
          </w:tcPr>
          <w:p w14:paraId="0E95EAC9" w14:textId="77777777" w:rsidR="00FE15DD" w:rsidRPr="00057099" w:rsidRDefault="00FE15DD" w:rsidP="00BD41B6">
            <w:r w:rsidRPr="00057099">
              <w:t>:</w:t>
            </w:r>
          </w:p>
        </w:tc>
        <w:tc>
          <w:tcPr>
            <w:tcW w:w="4536" w:type="dxa"/>
          </w:tcPr>
          <w:p w14:paraId="285CE056" w14:textId="77777777" w:rsidR="00FE15DD" w:rsidRPr="00057099" w:rsidRDefault="00FE15DD" w:rsidP="00BD41B6">
            <w:r w:rsidRPr="00057099">
              <w:t>neopreen rubberen afdichting, ingeklemd met roestvast stalen strips</w:t>
            </w:r>
          </w:p>
        </w:tc>
      </w:tr>
      <w:tr w:rsidR="00FE15DD" w:rsidRPr="00057099" w14:paraId="1A54910E" w14:textId="77777777" w:rsidTr="00BD41B6">
        <w:tc>
          <w:tcPr>
            <w:tcW w:w="2948" w:type="dxa"/>
          </w:tcPr>
          <w:p w14:paraId="24CF8251"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scharnieren en sluitingen</w:t>
            </w:r>
          </w:p>
        </w:tc>
        <w:tc>
          <w:tcPr>
            <w:tcW w:w="851" w:type="dxa"/>
          </w:tcPr>
          <w:p w14:paraId="47C71A1E" w14:textId="77777777" w:rsidR="00FE15DD" w:rsidRPr="00057099" w:rsidRDefault="00FE15DD" w:rsidP="00BD41B6">
            <w:pPr>
              <w:jc w:val="right"/>
            </w:pPr>
          </w:p>
        </w:tc>
        <w:tc>
          <w:tcPr>
            <w:tcW w:w="284" w:type="dxa"/>
          </w:tcPr>
          <w:p w14:paraId="3C41CFAF" w14:textId="77777777" w:rsidR="00FE15DD" w:rsidRPr="00057099" w:rsidRDefault="00FE15DD" w:rsidP="00BD41B6">
            <w:r w:rsidRPr="00057099">
              <w:t>:</w:t>
            </w:r>
          </w:p>
        </w:tc>
        <w:tc>
          <w:tcPr>
            <w:tcW w:w="4536" w:type="dxa"/>
          </w:tcPr>
          <w:p w14:paraId="43C93DCC" w14:textId="77777777" w:rsidR="00FE15DD" w:rsidRPr="00057099" w:rsidRDefault="00FE15DD" w:rsidP="00BD41B6">
            <w:pPr>
              <w:tabs>
                <w:tab w:val="left" w:pos="567"/>
              </w:tabs>
            </w:pPr>
            <w:r w:rsidRPr="00057099">
              <w:t xml:space="preserve">corrosiebestendig, robuust, </w:t>
            </w:r>
            <w:proofErr w:type="spellStart"/>
            <w:r w:rsidRPr="00057099">
              <w:t>snelsluitingen</w:t>
            </w:r>
            <w:proofErr w:type="spellEnd"/>
          </w:p>
        </w:tc>
      </w:tr>
    </w:tbl>
    <w:p w14:paraId="394D86AD" w14:textId="77777777" w:rsidR="00FE15DD" w:rsidRPr="00057099" w:rsidRDefault="00FE15DD" w:rsidP="00FE15DD"/>
    <w:p w14:paraId="6E34645A" w14:textId="77777777" w:rsidR="00FE15DD" w:rsidRPr="00057099" w:rsidRDefault="00FE15DD" w:rsidP="006028B5">
      <w:pPr>
        <w:pStyle w:val="Heading3"/>
      </w:pPr>
      <w:r w:rsidRPr="00057099">
        <w:lastRenderedPageBreak/>
        <w:t>Bandaandrijving</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306EAC3B" w14:textId="77777777" w:rsidTr="00BD41B6">
        <w:trPr>
          <w:cantSplit/>
        </w:trPr>
        <w:tc>
          <w:tcPr>
            <w:tcW w:w="2948" w:type="dxa"/>
          </w:tcPr>
          <w:p w14:paraId="6AFAB1CD" w14:textId="1AF46336" w:rsidR="00FE15DD" w:rsidRPr="00057099" w:rsidRDefault="009834AC" w:rsidP="00BD41B6">
            <w:r w:rsidRPr="00057099">
              <w:t>Positienummer</w:t>
            </w:r>
          </w:p>
        </w:tc>
        <w:tc>
          <w:tcPr>
            <w:tcW w:w="851" w:type="dxa"/>
          </w:tcPr>
          <w:p w14:paraId="2E83EEE6" w14:textId="77777777" w:rsidR="00FE15DD" w:rsidRPr="00057099" w:rsidRDefault="00FE15DD" w:rsidP="00BD41B6">
            <w:pPr>
              <w:jc w:val="right"/>
            </w:pPr>
          </w:p>
        </w:tc>
        <w:tc>
          <w:tcPr>
            <w:tcW w:w="284" w:type="dxa"/>
          </w:tcPr>
          <w:p w14:paraId="1670B6EA" w14:textId="77777777" w:rsidR="00FE15DD" w:rsidRPr="00057099" w:rsidRDefault="00FE15DD" w:rsidP="00BD41B6">
            <w:r w:rsidRPr="00057099">
              <w:t>:</w:t>
            </w:r>
          </w:p>
        </w:tc>
        <w:tc>
          <w:tcPr>
            <w:tcW w:w="4536" w:type="dxa"/>
          </w:tcPr>
          <w:p w14:paraId="7D25DBD0" w14:textId="2C8EBD60" w:rsidR="00FE15DD" w:rsidRPr="00057099" w:rsidRDefault="009834AC" w:rsidP="00BD41B6">
            <w:r w:rsidRPr="00057099">
              <w:t>MR1010 / MR1020</w:t>
            </w:r>
          </w:p>
        </w:tc>
      </w:tr>
      <w:tr w:rsidR="009834AC" w:rsidRPr="00057099" w14:paraId="44F92F43" w14:textId="77777777" w:rsidTr="00BD41B6">
        <w:trPr>
          <w:cantSplit/>
        </w:trPr>
        <w:tc>
          <w:tcPr>
            <w:tcW w:w="2948" w:type="dxa"/>
          </w:tcPr>
          <w:p w14:paraId="6321442A" w14:textId="7EE68B7B" w:rsidR="009834AC" w:rsidRPr="00057099" w:rsidRDefault="009834AC" w:rsidP="009834AC">
            <w:r w:rsidRPr="00057099">
              <w:t>systeem</w:t>
            </w:r>
          </w:p>
        </w:tc>
        <w:tc>
          <w:tcPr>
            <w:tcW w:w="851" w:type="dxa"/>
          </w:tcPr>
          <w:p w14:paraId="0E40D86D" w14:textId="77777777" w:rsidR="009834AC" w:rsidRPr="00057099" w:rsidRDefault="009834AC" w:rsidP="009834AC">
            <w:pPr>
              <w:jc w:val="right"/>
            </w:pPr>
          </w:p>
        </w:tc>
        <w:tc>
          <w:tcPr>
            <w:tcW w:w="284" w:type="dxa"/>
          </w:tcPr>
          <w:p w14:paraId="68BB86EA" w14:textId="6D81E68A" w:rsidR="009834AC" w:rsidRPr="00057099" w:rsidRDefault="009834AC" w:rsidP="009834AC">
            <w:r w:rsidRPr="00057099">
              <w:t>:</w:t>
            </w:r>
          </w:p>
        </w:tc>
        <w:tc>
          <w:tcPr>
            <w:tcW w:w="4536" w:type="dxa"/>
          </w:tcPr>
          <w:p w14:paraId="7D33BD7C" w14:textId="2F0117AD" w:rsidR="009834AC" w:rsidRPr="00057099" w:rsidRDefault="009834AC" w:rsidP="009834AC">
            <w:r w:rsidRPr="00057099">
              <w:t>opsteek motorreductor</w:t>
            </w:r>
            <w:r w:rsidR="00725E29" w:rsidRPr="00057099">
              <w:t xml:space="preserve"> </w:t>
            </w:r>
            <w:r w:rsidRPr="00057099">
              <w:t>directe aandrijving</w:t>
            </w:r>
          </w:p>
        </w:tc>
      </w:tr>
      <w:tr w:rsidR="009834AC" w:rsidRPr="00057099" w14:paraId="6360EFFA" w14:textId="77777777" w:rsidTr="00BD41B6">
        <w:trPr>
          <w:cantSplit/>
        </w:trPr>
        <w:tc>
          <w:tcPr>
            <w:tcW w:w="2948" w:type="dxa"/>
          </w:tcPr>
          <w:p w14:paraId="20D21C0B" w14:textId="77777777" w:rsidR="009834AC" w:rsidRPr="00057099" w:rsidRDefault="009834AC" w:rsidP="009834AC">
            <w:r w:rsidRPr="00057099">
              <w:t>fabrikaat</w:t>
            </w:r>
          </w:p>
        </w:tc>
        <w:tc>
          <w:tcPr>
            <w:tcW w:w="851" w:type="dxa"/>
          </w:tcPr>
          <w:p w14:paraId="378A85D9" w14:textId="77777777" w:rsidR="009834AC" w:rsidRPr="00057099" w:rsidRDefault="009834AC" w:rsidP="009834AC">
            <w:pPr>
              <w:jc w:val="right"/>
            </w:pPr>
          </w:p>
        </w:tc>
        <w:tc>
          <w:tcPr>
            <w:tcW w:w="284" w:type="dxa"/>
          </w:tcPr>
          <w:p w14:paraId="583DA3FB" w14:textId="77777777" w:rsidR="009834AC" w:rsidRPr="00057099" w:rsidRDefault="009834AC" w:rsidP="009834AC">
            <w:r w:rsidRPr="00057099">
              <w:t>:</w:t>
            </w:r>
          </w:p>
        </w:tc>
        <w:tc>
          <w:tcPr>
            <w:tcW w:w="4536" w:type="dxa"/>
          </w:tcPr>
          <w:p w14:paraId="4FC8BF55" w14:textId="77777777" w:rsidR="009834AC" w:rsidRPr="00057099" w:rsidRDefault="009834AC" w:rsidP="009834AC">
            <w:r w:rsidRPr="00057099">
              <w:t>Nord, SEW, Bauer of gelijkwaardig</w:t>
            </w:r>
          </w:p>
        </w:tc>
      </w:tr>
      <w:tr w:rsidR="009834AC" w:rsidRPr="00057099" w14:paraId="44A84A83" w14:textId="77777777" w:rsidTr="00BD41B6">
        <w:trPr>
          <w:cantSplit/>
        </w:trPr>
        <w:tc>
          <w:tcPr>
            <w:tcW w:w="2948" w:type="dxa"/>
          </w:tcPr>
          <w:p w14:paraId="18E32A55" w14:textId="77777777" w:rsidR="009834AC" w:rsidRPr="00057099" w:rsidRDefault="009834AC" w:rsidP="009834AC">
            <w:r w:rsidRPr="00057099">
              <w:t>type</w:t>
            </w:r>
          </w:p>
        </w:tc>
        <w:tc>
          <w:tcPr>
            <w:tcW w:w="851" w:type="dxa"/>
          </w:tcPr>
          <w:p w14:paraId="5DDBB08E" w14:textId="77777777" w:rsidR="009834AC" w:rsidRPr="00057099" w:rsidRDefault="009834AC" w:rsidP="009834AC">
            <w:pPr>
              <w:jc w:val="right"/>
            </w:pPr>
          </w:p>
        </w:tc>
        <w:tc>
          <w:tcPr>
            <w:tcW w:w="284" w:type="dxa"/>
          </w:tcPr>
          <w:p w14:paraId="501121D5" w14:textId="77777777" w:rsidR="009834AC" w:rsidRPr="00057099" w:rsidRDefault="009834AC" w:rsidP="009834AC">
            <w:r w:rsidRPr="00057099">
              <w:t>:</w:t>
            </w:r>
          </w:p>
        </w:tc>
        <w:tc>
          <w:tcPr>
            <w:tcW w:w="4536" w:type="dxa"/>
          </w:tcPr>
          <w:p w14:paraId="3C4BD7F3" w14:textId="77777777" w:rsidR="009834AC" w:rsidRPr="00057099" w:rsidRDefault="009834AC" w:rsidP="009834AC">
            <w:r w:rsidRPr="00057099">
              <w:t>SEW</w:t>
            </w:r>
          </w:p>
        </w:tc>
      </w:tr>
      <w:tr w:rsidR="009834AC" w:rsidRPr="00057099" w14:paraId="11A02C83" w14:textId="77777777" w:rsidTr="00BD41B6">
        <w:trPr>
          <w:cantSplit/>
        </w:trPr>
        <w:tc>
          <w:tcPr>
            <w:tcW w:w="2948" w:type="dxa"/>
          </w:tcPr>
          <w:p w14:paraId="073F5724" w14:textId="77777777" w:rsidR="009834AC" w:rsidRPr="00057099" w:rsidRDefault="009834AC" w:rsidP="009834AC">
            <w:r w:rsidRPr="00057099">
              <w:t>toerentallen:</w:t>
            </w:r>
          </w:p>
        </w:tc>
        <w:tc>
          <w:tcPr>
            <w:tcW w:w="851" w:type="dxa"/>
          </w:tcPr>
          <w:p w14:paraId="23FEA180" w14:textId="77777777" w:rsidR="009834AC" w:rsidRPr="00057099" w:rsidRDefault="009834AC" w:rsidP="009834AC">
            <w:pPr>
              <w:jc w:val="right"/>
            </w:pPr>
          </w:p>
        </w:tc>
        <w:tc>
          <w:tcPr>
            <w:tcW w:w="284" w:type="dxa"/>
          </w:tcPr>
          <w:p w14:paraId="7A865F6C" w14:textId="77777777" w:rsidR="009834AC" w:rsidRPr="00057099" w:rsidRDefault="009834AC" w:rsidP="009834AC"/>
        </w:tc>
        <w:tc>
          <w:tcPr>
            <w:tcW w:w="4536" w:type="dxa"/>
          </w:tcPr>
          <w:p w14:paraId="1007ADB8" w14:textId="77777777" w:rsidR="009834AC" w:rsidRPr="00057099" w:rsidRDefault="009834AC" w:rsidP="009834AC"/>
        </w:tc>
      </w:tr>
      <w:tr w:rsidR="009834AC" w:rsidRPr="00057099" w14:paraId="27A32B74" w14:textId="77777777" w:rsidTr="00BD41B6">
        <w:tc>
          <w:tcPr>
            <w:tcW w:w="2948" w:type="dxa"/>
          </w:tcPr>
          <w:p w14:paraId="48D847B3" w14:textId="77777777" w:rsidR="009834AC" w:rsidRPr="00057099" w:rsidRDefault="009834AC" w:rsidP="009834AC">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hoog toerental motor</w:t>
            </w:r>
          </w:p>
        </w:tc>
        <w:tc>
          <w:tcPr>
            <w:tcW w:w="851" w:type="dxa"/>
          </w:tcPr>
          <w:p w14:paraId="2C437B04" w14:textId="77777777" w:rsidR="009834AC" w:rsidRPr="00057099" w:rsidRDefault="009834AC" w:rsidP="009834AC">
            <w:pPr>
              <w:jc w:val="right"/>
            </w:pPr>
            <w:r w:rsidRPr="00057099">
              <w:t>min</w:t>
            </w:r>
            <w:r w:rsidRPr="00057099">
              <w:rPr>
                <w:vertAlign w:val="superscript"/>
              </w:rPr>
              <w:noBreakHyphen/>
              <w:t>1</w:t>
            </w:r>
          </w:p>
        </w:tc>
        <w:tc>
          <w:tcPr>
            <w:tcW w:w="284" w:type="dxa"/>
          </w:tcPr>
          <w:p w14:paraId="33D30BE4" w14:textId="77777777" w:rsidR="009834AC" w:rsidRPr="00057099" w:rsidRDefault="009834AC" w:rsidP="009834AC">
            <w:r w:rsidRPr="00057099">
              <w:t>:</w:t>
            </w:r>
          </w:p>
        </w:tc>
        <w:tc>
          <w:tcPr>
            <w:tcW w:w="4536" w:type="dxa"/>
          </w:tcPr>
          <w:p w14:paraId="427BEF96" w14:textId="77777777" w:rsidR="009834AC" w:rsidRPr="00057099" w:rsidRDefault="009834AC" w:rsidP="009834AC">
            <w:pPr>
              <w:tabs>
                <w:tab w:val="left" w:pos="567"/>
              </w:tabs>
            </w:pPr>
            <w:r w:rsidRPr="00057099">
              <w:t>…</w:t>
            </w:r>
          </w:p>
        </w:tc>
      </w:tr>
      <w:tr w:rsidR="009834AC" w:rsidRPr="00057099" w14:paraId="3F082A8D" w14:textId="77777777" w:rsidTr="00BD41B6">
        <w:tc>
          <w:tcPr>
            <w:tcW w:w="2948" w:type="dxa"/>
          </w:tcPr>
          <w:p w14:paraId="39C6D270" w14:textId="77777777" w:rsidR="009834AC" w:rsidRPr="00057099" w:rsidRDefault="009834AC" w:rsidP="009834AC">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laag toerental motor</w:t>
            </w:r>
          </w:p>
        </w:tc>
        <w:tc>
          <w:tcPr>
            <w:tcW w:w="851" w:type="dxa"/>
          </w:tcPr>
          <w:p w14:paraId="1B83EF9A" w14:textId="77777777" w:rsidR="009834AC" w:rsidRPr="00057099" w:rsidRDefault="009834AC" w:rsidP="009834AC">
            <w:pPr>
              <w:jc w:val="right"/>
            </w:pPr>
            <w:r w:rsidRPr="00057099">
              <w:t>min</w:t>
            </w:r>
            <w:r w:rsidRPr="00057099">
              <w:rPr>
                <w:vertAlign w:val="superscript"/>
              </w:rPr>
              <w:noBreakHyphen/>
              <w:t>1</w:t>
            </w:r>
          </w:p>
        </w:tc>
        <w:tc>
          <w:tcPr>
            <w:tcW w:w="284" w:type="dxa"/>
          </w:tcPr>
          <w:p w14:paraId="2F8BA36A" w14:textId="77777777" w:rsidR="009834AC" w:rsidRPr="00057099" w:rsidRDefault="009834AC" w:rsidP="009834AC">
            <w:r w:rsidRPr="00057099">
              <w:t>:</w:t>
            </w:r>
          </w:p>
        </w:tc>
        <w:tc>
          <w:tcPr>
            <w:tcW w:w="4536" w:type="dxa"/>
          </w:tcPr>
          <w:p w14:paraId="1B08E364" w14:textId="77777777" w:rsidR="009834AC" w:rsidRPr="00057099" w:rsidRDefault="009834AC" w:rsidP="009834AC">
            <w:pPr>
              <w:tabs>
                <w:tab w:val="left" w:pos="567"/>
              </w:tabs>
            </w:pPr>
            <w:r w:rsidRPr="00057099">
              <w:t>…</w:t>
            </w:r>
          </w:p>
        </w:tc>
      </w:tr>
      <w:tr w:rsidR="009834AC" w:rsidRPr="00057099" w14:paraId="06643B0B" w14:textId="77777777" w:rsidTr="00BD41B6">
        <w:trPr>
          <w:cantSplit/>
        </w:trPr>
        <w:tc>
          <w:tcPr>
            <w:tcW w:w="2948" w:type="dxa"/>
          </w:tcPr>
          <w:p w14:paraId="3755380B" w14:textId="77777777" w:rsidR="009834AC" w:rsidRPr="00057099" w:rsidRDefault="009834AC" w:rsidP="009834AC">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uitgaande as motorreductor</w:t>
            </w:r>
          </w:p>
        </w:tc>
        <w:tc>
          <w:tcPr>
            <w:tcW w:w="851" w:type="dxa"/>
          </w:tcPr>
          <w:p w14:paraId="5B53C926" w14:textId="77777777" w:rsidR="009834AC" w:rsidRPr="00057099" w:rsidRDefault="009834AC" w:rsidP="009834AC">
            <w:pPr>
              <w:jc w:val="right"/>
            </w:pPr>
            <w:r w:rsidRPr="00057099">
              <w:t>min</w:t>
            </w:r>
            <w:r w:rsidRPr="00057099">
              <w:rPr>
                <w:vertAlign w:val="superscript"/>
              </w:rPr>
              <w:noBreakHyphen/>
              <w:t>1</w:t>
            </w:r>
          </w:p>
        </w:tc>
        <w:tc>
          <w:tcPr>
            <w:tcW w:w="284" w:type="dxa"/>
          </w:tcPr>
          <w:p w14:paraId="385897C3" w14:textId="77777777" w:rsidR="009834AC" w:rsidRPr="00057099" w:rsidRDefault="009834AC" w:rsidP="009834AC">
            <w:r w:rsidRPr="00057099">
              <w:t>:</w:t>
            </w:r>
          </w:p>
        </w:tc>
        <w:tc>
          <w:tcPr>
            <w:tcW w:w="4536" w:type="dxa"/>
          </w:tcPr>
          <w:p w14:paraId="39C2EF54" w14:textId="77777777" w:rsidR="009834AC" w:rsidRPr="00057099" w:rsidRDefault="009834AC" w:rsidP="009834AC">
            <w:pPr>
              <w:tabs>
                <w:tab w:val="left" w:pos="567"/>
              </w:tabs>
            </w:pPr>
            <w:r w:rsidRPr="00057099">
              <w:t>…</w:t>
            </w:r>
          </w:p>
        </w:tc>
      </w:tr>
      <w:tr w:rsidR="009834AC" w:rsidRPr="00057099" w14:paraId="682821A2" w14:textId="77777777" w:rsidTr="00BD41B6">
        <w:tc>
          <w:tcPr>
            <w:tcW w:w="2948" w:type="dxa"/>
          </w:tcPr>
          <w:p w14:paraId="4E39BA16" w14:textId="77777777" w:rsidR="009834AC" w:rsidRPr="00057099" w:rsidRDefault="009834AC" w:rsidP="009834AC">
            <w:r w:rsidRPr="00057099">
              <w:t>maximaal asvermogen</w:t>
            </w:r>
          </w:p>
        </w:tc>
        <w:tc>
          <w:tcPr>
            <w:tcW w:w="851" w:type="dxa"/>
          </w:tcPr>
          <w:p w14:paraId="17A4B476" w14:textId="77777777" w:rsidR="009834AC" w:rsidRPr="00057099" w:rsidRDefault="009834AC" w:rsidP="009834AC">
            <w:pPr>
              <w:jc w:val="right"/>
            </w:pPr>
            <w:r w:rsidRPr="00057099">
              <w:t>kW</w:t>
            </w:r>
          </w:p>
        </w:tc>
        <w:tc>
          <w:tcPr>
            <w:tcW w:w="284" w:type="dxa"/>
          </w:tcPr>
          <w:p w14:paraId="24ABDDDF" w14:textId="77777777" w:rsidR="009834AC" w:rsidRPr="00057099" w:rsidRDefault="009834AC" w:rsidP="009834AC">
            <w:r w:rsidRPr="00057099">
              <w:t>:</w:t>
            </w:r>
          </w:p>
        </w:tc>
        <w:tc>
          <w:tcPr>
            <w:tcW w:w="4536" w:type="dxa"/>
          </w:tcPr>
          <w:p w14:paraId="706B8708" w14:textId="77777777" w:rsidR="009834AC" w:rsidRPr="00057099" w:rsidRDefault="009834AC" w:rsidP="009834AC">
            <w:pPr>
              <w:tabs>
                <w:tab w:val="left" w:pos="567"/>
              </w:tabs>
            </w:pPr>
            <w:r w:rsidRPr="00057099">
              <w:t>0,75</w:t>
            </w:r>
          </w:p>
        </w:tc>
      </w:tr>
      <w:tr w:rsidR="009834AC" w:rsidRPr="00057099" w14:paraId="3A178BD9" w14:textId="77777777" w:rsidTr="00BD41B6">
        <w:trPr>
          <w:cantSplit/>
        </w:trPr>
        <w:tc>
          <w:tcPr>
            <w:tcW w:w="2948" w:type="dxa"/>
          </w:tcPr>
          <w:p w14:paraId="669F3B0F" w14:textId="77777777" w:rsidR="009834AC" w:rsidRPr="00057099" w:rsidRDefault="009834AC" w:rsidP="009834AC">
            <w:r w:rsidRPr="00057099">
              <w:t>geïnstalleerd vermogen</w:t>
            </w:r>
          </w:p>
        </w:tc>
        <w:tc>
          <w:tcPr>
            <w:tcW w:w="851" w:type="dxa"/>
          </w:tcPr>
          <w:p w14:paraId="05A9AE48" w14:textId="77777777" w:rsidR="009834AC" w:rsidRPr="00057099" w:rsidRDefault="009834AC" w:rsidP="009834AC">
            <w:pPr>
              <w:jc w:val="right"/>
            </w:pPr>
            <w:r w:rsidRPr="00057099">
              <w:t>kW</w:t>
            </w:r>
          </w:p>
        </w:tc>
        <w:tc>
          <w:tcPr>
            <w:tcW w:w="284" w:type="dxa"/>
          </w:tcPr>
          <w:p w14:paraId="598FAEFC" w14:textId="77777777" w:rsidR="009834AC" w:rsidRPr="00057099" w:rsidRDefault="009834AC" w:rsidP="009834AC">
            <w:r w:rsidRPr="00057099">
              <w:t>:</w:t>
            </w:r>
          </w:p>
        </w:tc>
        <w:tc>
          <w:tcPr>
            <w:tcW w:w="4536" w:type="dxa"/>
          </w:tcPr>
          <w:p w14:paraId="7838E78A" w14:textId="77777777" w:rsidR="009834AC" w:rsidRPr="00057099" w:rsidRDefault="009834AC" w:rsidP="009834AC">
            <w:pPr>
              <w:tabs>
                <w:tab w:val="left" w:pos="567"/>
              </w:tabs>
            </w:pPr>
            <w:r w:rsidRPr="00057099">
              <w:t>1,1</w:t>
            </w:r>
          </w:p>
        </w:tc>
      </w:tr>
      <w:tr w:rsidR="009834AC" w:rsidRPr="00057099" w14:paraId="26FDDDD5" w14:textId="77777777" w:rsidTr="00BD41B6">
        <w:trPr>
          <w:cantSplit/>
        </w:trPr>
        <w:tc>
          <w:tcPr>
            <w:tcW w:w="2948" w:type="dxa"/>
          </w:tcPr>
          <w:p w14:paraId="345CE145" w14:textId="77777777" w:rsidR="009834AC" w:rsidRPr="00057099" w:rsidRDefault="009834AC" w:rsidP="009834AC">
            <w:r w:rsidRPr="00057099">
              <w:t>spanning</w:t>
            </w:r>
          </w:p>
        </w:tc>
        <w:tc>
          <w:tcPr>
            <w:tcW w:w="851" w:type="dxa"/>
          </w:tcPr>
          <w:p w14:paraId="6A3ADAF2" w14:textId="77777777" w:rsidR="009834AC" w:rsidRPr="00057099" w:rsidRDefault="009834AC" w:rsidP="009834AC">
            <w:pPr>
              <w:jc w:val="right"/>
            </w:pPr>
            <w:r w:rsidRPr="00057099">
              <w:t>V</w:t>
            </w:r>
          </w:p>
        </w:tc>
        <w:tc>
          <w:tcPr>
            <w:tcW w:w="284" w:type="dxa"/>
          </w:tcPr>
          <w:p w14:paraId="6EEE6FAC" w14:textId="77777777" w:rsidR="009834AC" w:rsidRPr="00057099" w:rsidRDefault="009834AC" w:rsidP="009834AC">
            <w:r w:rsidRPr="00057099">
              <w:t>:</w:t>
            </w:r>
          </w:p>
        </w:tc>
        <w:tc>
          <w:tcPr>
            <w:tcW w:w="4536" w:type="dxa"/>
          </w:tcPr>
          <w:p w14:paraId="4C3EF9B1" w14:textId="77777777" w:rsidR="009834AC" w:rsidRPr="00057099" w:rsidRDefault="009834AC" w:rsidP="009834AC">
            <w:r w:rsidRPr="00057099">
              <w:t>3x 400, 50 Hz</w:t>
            </w:r>
          </w:p>
        </w:tc>
      </w:tr>
      <w:tr w:rsidR="009834AC" w:rsidRPr="00057099" w14:paraId="1DF5725F" w14:textId="77777777" w:rsidTr="00BD41B6">
        <w:trPr>
          <w:cantSplit/>
        </w:trPr>
        <w:tc>
          <w:tcPr>
            <w:tcW w:w="2948" w:type="dxa"/>
          </w:tcPr>
          <w:p w14:paraId="743408BF" w14:textId="77777777" w:rsidR="009834AC" w:rsidRPr="00057099" w:rsidRDefault="009834AC" w:rsidP="009834AC">
            <w:r w:rsidRPr="00057099">
              <w:t>nominaalstroom</w:t>
            </w:r>
          </w:p>
        </w:tc>
        <w:tc>
          <w:tcPr>
            <w:tcW w:w="851" w:type="dxa"/>
          </w:tcPr>
          <w:p w14:paraId="0B407576" w14:textId="77777777" w:rsidR="009834AC" w:rsidRPr="00057099" w:rsidRDefault="009834AC" w:rsidP="009834AC">
            <w:pPr>
              <w:jc w:val="right"/>
            </w:pPr>
            <w:r w:rsidRPr="00057099">
              <w:t>A</w:t>
            </w:r>
          </w:p>
        </w:tc>
        <w:tc>
          <w:tcPr>
            <w:tcW w:w="284" w:type="dxa"/>
          </w:tcPr>
          <w:p w14:paraId="42E6DCE6" w14:textId="77777777" w:rsidR="009834AC" w:rsidRPr="00057099" w:rsidRDefault="009834AC" w:rsidP="009834AC">
            <w:r w:rsidRPr="00057099">
              <w:t>:</w:t>
            </w:r>
          </w:p>
        </w:tc>
        <w:tc>
          <w:tcPr>
            <w:tcW w:w="4536" w:type="dxa"/>
          </w:tcPr>
          <w:p w14:paraId="2DB543C4" w14:textId="77777777" w:rsidR="009834AC" w:rsidRPr="00057099" w:rsidRDefault="009834AC" w:rsidP="009834AC"/>
        </w:tc>
      </w:tr>
      <w:tr w:rsidR="009834AC" w:rsidRPr="00057099" w14:paraId="120B4E22" w14:textId="77777777" w:rsidTr="00BD41B6">
        <w:trPr>
          <w:cantSplit/>
        </w:trPr>
        <w:tc>
          <w:tcPr>
            <w:tcW w:w="2948" w:type="dxa"/>
          </w:tcPr>
          <w:p w14:paraId="6C317AE1" w14:textId="77777777" w:rsidR="009834AC" w:rsidRPr="00057099" w:rsidRDefault="009834AC" w:rsidP="009834AC">
            <w:r w:rsidRPr="00057099">
              <w:t>wijze van aanlopen</w:t>
            </w:r>
          </w:p>
        </w:tc>
        <w:tc>
          <w:tcPr>
            <w:tcW w:w="851" w:type="dxa"/>
          </w:tcPr>
          <w:p w14:paraId="4143F7CF" w14:textId="77777777" w:rsidR="009834AC" w:rsidRPr="00057099" w:rsidRDefault="009834AC" w:rsidP="009834AC">
            <w:pPr>
              <w:jc w:val="right"/>
            </w:pPr>
          </w:p>
        </w:tc>
        <w:tc>
          <w:tcPr>
            <w:tcW w:w="284" w:type="dxa"/>
          </w:tcPr>
          <w:p w14:paraId="67869398" w14:textId="77777777" w:rsidR="009834AC" w:rsidRPr="00057099" w:rsidRDefault="009834AC" w:rsidP="009834AC">
            <w:r w:rsidRPr="00057099">
              <w:t>:</w:t>
            </w:r>
          </w:p>
        </w:tc>
        <w:tc>
          <w:tcPr>
            <w:tcW w:w="4536" w:type="dxa"/>
          </w:tcPr>
          <w:p w14:paraId="30D90E6E" w14:textId="77777777" w:rsidR="009834AC" w:rsidRPr="00057099" w:rsidRDefault="009834AC" w:rsidP="009834AC">
            <w:r w:rsidRPr="00057099">
              <w:t>direct</w:t>
            </w:r>
          </w:p>
        </w:tc>
      </w:tr>
      <w:tr w:rsidR="009834AC" w:rsidRPr="00057099" w14:paraId="493FCEEA" w14:textId="77777777" w:rsidTr="00BD41B6">
        <w:tc>
          <w:tcPr>
            <w:tcW w:w="2948" w:type="dxa"/>
          </w:tcPr>
          <w:p w14:paraId="56C11C5B" w14:textId="77777777" w:rsidR="009834AC" w:rsidRPr="00057099" w:rsidRDefault="009834AC" w:rsidP="009834AC">
            <w:r w:rsidRPr="00057099">
              <w:t>regeling toerental</w:t>
            </w:r>
          </w:p>
        </w:tc>
        <w:tc>
          <w:tcPr>
            <w:tcW w:w="851" w:type="dxa"/>
          </w:tcPr>
          <w:p w14:paraId="4969BD21" w14:textId="77777777" w:rsidR="009834AC" w:rsidRPr="00057099" w:rsidRDefault="009834AC" w:rsidP="009834AC">
            <w:pPr>
              <w:jc w:val="right"/>
            </w:pPr>
          </w:p>
        </w:tc>
        <w:tc>
          <w:tcPr>
            <w:tcW w:w="284" w:type="dxa"/>
          </w:tcPr>
          <w:p w14:paraId="78896E4E" w14:textId="77777777" w:rsidR="009834AC" w:rsidRPr="00057099" w:rsidRDefault="009834AC" w:rsidP="009834AC">
            <w:r w:rsidRPr="00057099">
              <w:t>:</w:t>
            </w:r>
          </w:p>
        </w:tc>
        <w:tc>
          <w:tcPr>
            <w:tcW w:w="4536" w:type="dxa"/>
          </w:tcPr>
          <w:p w14:paraId="4B59A5F0" w14:textId="7B03CC89" w:rsidR="009834AC" w:rsidRPr="00057099" w:rsidRDefault="009834AC" w:rsidP="009834AC"/>
        </w:tc>
      </w:tr>
      <w:tr w:rsidR="009834AC" w:rsidRPr="00057099" w14:paraId="4C56AD64" w14:textId="77777777" w:rsidTr="00BD41B6">
        <w:trPr>
          <w:cantSplit/>
        </w:trPr>
        <w:tc>
          <w:tcPr>
            <w:tcW w:w="2948" w:type="dxa"/>
          </w:tcPr>
          <w:p w14:paraId="2FF1C1F9" w14:textId="77777777" w:rsidR="009834AC" w:rsidRPr="00057099" w:rsidRDefault="009834AC" w:rsidP="009834AC">
            <w:r w:rsidRPr="00057099">
              <w:t>isolatieklasse</w:t>
            </w:r>
          </w:p>
        </w:tc>
        <w:tc>
          <w:tcPr>
            <w:tcW w:w="851" w:type="dxa"/>
          </w:tcPr>
          <w:p w14:paraId="68AB3490" w14:textId="77777777" w:rsidR="009834AC" w:rsidRPr="00057099" w:rsidRDefault="009834AC" w:rsidP="009834AC">
            <w:pPr>
              <w:jc w:val="right"/>
            </w:pPr>
          </w:p>
        </w:tc>
        <w:tc>
          <w:tcPr>
            <w:tcW w:w="284" w:type="dxa"/>
          </w:tcPr>
          <w:p w14:paraId="0B0C609E" w14:textId="77777777" w:rsidR="009834AC" w:rsidRPr="00057099" w:rsidRDefault="009834AC" w:rsidP="009834AC">
            <w:r w:rsidRPr="00057099">
              <w:t>:</w:t>
            </w:r>
          </w:p>
        </w:tc>
        <w:tc>
          <w:tcPr>
            <w:tcW w:w="4536" w:type="dxa"/>
          </w:tcPr>
          <w:p w14:paraId="74E33AE1" w14:textId="77777777" w:rsidR="009834AC" w:rsidRPr="00057099" w:rsidRDefault="009834AC" w:rsidP="009834AC">
            <w:r w:rsidRPr="00057099">
              <w:t>F</w:t>
            </w:r>
          </w:p>
        </w:tc>
      </w:tr>
      <w:tr w:rsidR="009834AC" w:rsidRPr="00057099" w14:paraId="05E00081" w14:textId="77777777" w:rsidTr="00BD41B6">
        <w:trPr>
          <w:cantSplit/>
        </w:trPr>
        <w:tc>
          <w:tcPr>
            <w:tcW w:w="2948" w:type="dxa"/>
          </w:tcPr>
          <w:p w14:paraId="3446C5A6" w14:textId="77777777" w:rsidR="009834AC" w:rsidRPr="00057099" w:rsidRDefault="009834AC" w:rsidP="009834AC">
            <w:r w:rsidRPr="00057099">
              <w:t>beschermingsgraad</w:t>
            </w:r>
          </w:p>
        </w:tc>
        <w:tc>
          <w:tcPr>
            <w:tcW w:w="851" w:type="dxa"/>
          </w:tcPr>
          <w:p w14:paraId="1A192F7F" w14:textId="77777777" w:rsidR="009834AC" w:rsidRPr="00057099" w:rsidRDefault="009834AC" w:rsidP="009834AC">
            <w:pPr>
              <w:jc w:val="right"/>
            </w:pPr>
          </w:p>
        </w:tc>
        <w:tc>
          <w:tcPr>
            <w:tcW w:w="284" w:type="dxa"/>
          </w:tcPr>
          <w:p w14:paraId="533FEBD5" w14:textId="77777777" w:rsidR="009834AC" w:rsidRPr="00057099" w:rsidRDefault="009834AC" w:rsidP="009834AC">
            <w:r w:rsidRPr="00057099">
              <w:t>:</w:t>
            </w:r>
          </w:p>
        </w:tc>
        <w:tc>
          <w:tcPr>
            <w:tcW w:w="4536" w:type="dxa"/>
          </w:tcPr>
          <w:p w14:paraId="56473C45" w14:textId="77777777" w:rsidR="009834AC" w:rsidRPr="00057099" w:rsidRDefault="009834AC" w:rsidP="009834AC">
            <w:r w:rsidRPr="00057099">
              <w:t>IP 55</w:t>
            </w:r>
          </w:p>
        </w:tc>
      </w:tr>
      <w:tr w:rsidR="009834AC" w:rsidRPr="00057099" w14:paraId="1A966D30" w14:textId="77777777" w:rsidTr="00BD41B6">
        <w:trPr>
          <w:cantSplit/>
        </w:trPr>
        <w:tc>
          <w:tcPr>
            <w:tcW w:w="2948" w:type="dxa"/>
          </w:tcPr>
          <w:p w14:paraId="7D801BBE" w14:textId="77777777" w:rsidR="009834AC" w:rsidRPr="00057099" w:rsidRDefault="009834AC" w:rsidP="009834AC">
            <w:r w:rsidRPr="00057099">
              <w:t>bedrijfstype</w:t>
            </w:r>
          </w:p>
        </w:tc>
        <w:tc>
          <w:tcPr>
            <w:tcW w:w="851" w:type="dxa"/>
          </w:tcPr>
          <w:p w14:paraId="36B541C8" w14:textId="77777777" w:rsidR="009834AC" w:rsidRPr="00057099" w:rsidRDefault="009834AC" w:rsidP="009834AC">
            <w:pPr>
              <w:jc w:val="right"/>
            </w:pPr>
          </w:p>
        </w:tc>
        <w:tc>
          <w:tcPr>
            <w:tcW w:w="284" w:type="dxa"/>
          </w:tcPr>
          <w:p w14:paraId="62A975F0" w14:textId="77777777" w:rsidR="009834AC" w:rsidRPr="00057099" w:rsidRDefault="009834AC" w:rsidP="009834AC">
            <w:r w:rsidRPr="00057099">
              <w:t>:</w:t>
            </w:r>
          </w:p>
        </w:tc>
        <w:tc>
          <w:tcPr>
            <w:tcW w:w="4536" w:type="dxa"/>
          </w:tcPr>
          <w:p w14:paraId="1A1E61B0" w14:textId="77777777" w:rsidR="009834AC" w:rsidRPr="00057099" w:rsidRDefault="009834AC" w:rsidP="009834AC">
            <w:r w:rsidRPr="00057099">
              <w:t>S1 en S3</w:t>
            </w:r>
          </w:p>
        </w:tc>
      </w:tr>
      <w:tr w:rsidR="009834AC" w:rsidRPr="00057099" w14:paraId="09029B4A" w14:textId="77777777" w:rsidTr="00BD41B6">
        <w:trPr>
          <w:cantSplit/>
        </w:trPr>
        <w:tc>
          <w:tcPr>
            <w:tcW w:w="2948" w:type="dxa"/>
          </w:tcPr>
          <w:p w14:paraId="17E79285" w14:textId="77777777" w:rsidR="009834AC" w:rsidRPr="00057099" w:rsidRDefault="009834AC" w:rsidP="009834AC">
            <w:r w:rsidRPr="00057099">
              <w:t>type smering</w:t>
            </w:r>
          </w:p>
        </w:tc>
        <w:tc>
          <w:tcPr>
            <w:tcW w:w="851" w:type="dxa"/>
          </w:tcPr>
          <w:p w14:paraId="29ECC81E" w14:textId="77777777" w:rsidR="009834AC" w:rsidRPr="00057099" w:rsidRDefault="009834AC" w:rsidP="009834AC">
            <w:pPr>
              <w:jc w:val="right"/>
            </w:pPr>
          </w:p>
        </w:tc>
        <w:tc>
          <w:tcPr>
            <w:tcW w:w="284" w:type="dxa"/>
          </w:tcPr>
          <w:p w14:paraId="7BC5EB88" w14:textId="77777777" w:rsidR="009834AC" w:rsidRPr="00057099" w:rsidRDefault="009834AC" w:rsidP="009834AC">
            <w:r w:rsidRPr="00057099">
              <w:t>:</w:t>
            </w:r>
          </w:p>
        </w:tc>
        <w:tc>
          <w:tcPr>
            <w:tcW w:w="4536" w:type="dxa"/>
          </w:tcPr>
          <w:p w14:paraId="72E9A8EE" w14:textId="77777777" w:rsidR="009834AC" w:rsidRPr="00057099" w:rsidRDefault="009834AC" w:rsidP="009834AC">
            <w:r w:rsidRPr="00057099">
              <w:t>Oliebad en/of vetsmering</w:t>
            </w:r>
          </w:p>
        </w:tc>
      </w:tr>
      <w:tr w:rsidR="009834AC" w:rsidRPr="00057099" w14:paraId="139B80F3" w14:textId="77777777" w:rsidTr="00BD41B6">
        <w:trPr>
          <w:cantSplit/>
        </w:trPr>
        <w:tc>
          <w:tcPr>
            <w:tcW w:w="2948" w:type="dxa"/>
          </w:tcPr>
          <w:p w14:paraId="440C1DDB" w14:textId="77777777" w:rsidR="009834AC" w:rsidRPr="00057099" w:rsidRDefault="009834AC" w:rsidP="009834AC">
            <w:r w:rsidRPr="00057099">
              <w:t>voorzien van</w:t>
            </w:r>
          </w:p>
        </w:tc>
        <w:tc>
          <w:tcPr>
            <w:tcW w:w="851" w:type="dxa"/>
          </w:tcPr>
          <w:p w14:paraId="1FE22856" w14:textId="77777777" w:rsidR="009834AC" w:rsidRPr="00057099" w:rsidRDefault="009834AC" w:rsidP="009834AC">
            <w:pPr>
              <w:jc w:val="right"/>
            </w:pPr>
          </w:p>
        </w:tc>
        <w:tc>
          <w:tcPr>
            <w:tcW w:w="284" w:type="dxa"/>
          </w:tcPr>
          <w:p w14:paraId="4232338C" w14:textId="77777777" w:rsidR="009834AC" w:rsidRPr="00057099" w:rsidRDefault="009834AC" w:rsidP="009834AC">
            <w:r w:rsidRPr="00057099">
              <w:t>:</w:t>
            </w:r>
          </w:p>
        </w:tc>
        <w:tc>
          <w:tcPr>
            <w:tcW w:w="4536" w:type="dxa"/>
          </w:tcPr>
          <w:p w14:paraId="1AF06691" w14:textId="77777777" w:rsidR="009834AC" w:rsidRPr="00057099" w:rsidRDefault="009834AC" w:rsidP="009834AC">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vul- en ontluchtingsopening</w:t>
            </w:r>
          </w:p>
        </w:tc>
      </w:tr>
      <w:tr w:rsidR="009834AC" w:rsidRPr="00057099" w14:paraId="168D4320" w14:textId="77777777" w:rsidTr="00BD41B6">
        <w:trPr>
          <w:cantSplit/>
        </w:trPr>
        <w:tc>
          <w:tcPr>
            <w:tcW w:w="2948" w:type="dxa"/>
          </w:tcPr>
          <w:p w14:paraId="4FAEAD90" w14:textId="77777777" w:rsidR="009834AC" w:rsidRPr="00057099" w:rsidRDefault="009834AC" w:rsidP="009834AC"/>
        </w:tc>
        <w:tc>
          <w:tcPr>
            <w:tcW w:w="851" w:type="dxa"/>
          </w:tcPr>
          <w:p w14:paraId="7B454B7E" w14:textId="77777777" w:rsidR="009834AC" w:rsidRPr="00057099" w:rsidRDefault="009834AC" w:rsidP="009834AC">
            <w:pPr>
              <w:jc w:val="right"/>
            </w:pPr>
          </w:p>
        </w:tc>
        <w:tc>
          <w:tcPr>
            <w:tcW w:w="284" w:type="dxa"/>
          </w:tcPr>
          <w:p w14:paraId="2C6E2D57" w14:textId="77777777" w:rsidR="009834AC" w:rsidRPr="00057099" w:rsidRDefault="009834AC" w:rsidP="009834AC"/>
        </w:tc>
        <w:tc>
          <w:tcPr>
            <w:tcW w:w="4536" w:type="dxa"/>
          </w:tcPr>
          <w:p w14:paraId="19CE3328" w14:textId="77777777" w:rsidR="009834AC" w:rsidRPr="00057099" w:rsidRDefault="009834AC" w:rsidP="009834AC">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oliepeilglas</w:t>
            </w:r>
          </w:p>
        </w:tc>
      </w:tr>
      <w:tr w:rsidR="009834AC" w:rsidRPr="00057099" w14:paraId="63407C60" w14:textId="77777777" w:rsidTr="00BD41B6">
        <w:trPr>
          <w:cantSplit/>
        </w:trPr>
        <w:tc>
          <w:tcPr>
            <w:tcW w:w="2948" w:type="dxa"/>
          </w:tcPr>
          <w:p w14:paraId="4454E1F1" w14:textId="77777777" w:rsidR="009834AC" w:rsidRPr="00057099" w:rsidRDefault="009834AC" w:rsidP="009834AC"/>
        </w:tc>
        <w:tc>
          <w:tcPr>
            <w:tcW w:w="851" w:type="dxa"/>
          </w:tcPr>
          <w:p w14:paraId="076CA0B0" w14:textId="77777777" w:rsidR="009834AC" w:rsidRPr="00057099" w:rsidRDefault="009834AC" w:rsidP="009834AC">
            <w:pPr>
              <w:jc w:val="right"/>
            </w:pPr>
          </w:p>
        </w:tc>
        <w:tc>
          <w:tcPr>
            <w:tcW w:w="284" w:type="dxa"/>
          </w:tcPr>
          <w:p w14:paraId="6D5D3403" w14:textId="77777777" w:rsidR="009834AC" w:rsidRPr="00057099" w:rsidRDefault="009834AC" w:rsidP="009834AC"/>
        </w:tc>
        <w:tc>
          <w:tcPr>
            <w:tcW w:w="4536" w:type="dxa"/>
          </w:tcPr>
          <w:p w14:paraId="2BA13A26" w14:textId="77777777" w:rsidR="009834AC" w:rsidRPr="00057099" w:rsidRDefault="009834AC" w:rsidP="009834AC">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aftapkraan met kogelkraan en slangpilaar</w:t>
            </w:r>
          </w:p>
        </w:tc>
      </w:tr>
      <w:tr w:rsidR="009834AC" w:rsidRPr="00057099" w14:paraId="2DBD084D" w14:textId="77777777" w:rsidTr="00BD41B6">
        <w:trPr>
          <w:cantSplit/>
        </w:trPr>
        <w:tc>
          <w:tcPr>
            <w:tcW w:w="2948" w:type="dxa"/>
          </w:tcPr>
          <w:p w14:paraId="3BF04E09" w14:textId="77777777" w:rsidR="009834AC" w:rsidRPr="00057099" w:rsidRDefault="009834AC" w:rsidP="009834AC">
            <w:r w:rsidRPr="00057099">
              <w:t>L</w:t>
            </w:r>
            <w:r w:rsidRPr="00057099">
              <w:rPr>
                <w:vertAlign w:val="subscript"/>
              </w:rPr>
              <w:t>10h</w:t>
            </w:r>
            <w:r w:rsidRPr="00057099">
              <w:t xml:space="preserve"> levensduur lagers</w:t>
            </w:r>
          </w:p>
        </w:tc>
        <w:tc>
          <w:tcPr>
            <w:tcW w:w="851" w:type="dxa"/>
          </w:tcPr>
          <w:p w14:paraId="0CEE7CF9" w14:textId="77777777" w:rsidR="009834AC" w:rsidRPr="00057099" w:rsidRDefault="009834AC" w:rsidP="009834AC">
            <w:pPr>
              <w:jc w:val="right"/>
            </w:pPr>
            <w:r w:rsidRPr="00057099">
              <w:t>h</w:t>
            </w:r>
          </w:p>
        </w:tc>
        <w:tc>
          <w:tcPr>
            <w:tcW w:w="284" w:type="dxa"/>
          </w:tcPr>
          <w:p w14:paraId="343D1DCC" w14:textId="77777777" w:rsidR="009834AC" w:rsidRPr="00057099" w:rsidRDefault="009834AC" w:rsidP="009834AC">
            <w:r w:rsidRPr="00057099">
              <w:t>:</w:t>
            </w:r>
          </w:p>
        </w:tc>
        <w:tc>
          <w:tcPr>
            <w:tcW w:w="4536" w:type="dxa"/>
          </w:tcPr>
          <w:p w14:paraId="27ACDD93" w14:textId="77777777" w:rsidR="009834AC" w:rsidRPr="00057099" w:rsidRDefault="009834AC" w:rsidP="009834AC">
            <w:r w:rsidRPr="00057099">
              <w:sym w:font="Symbol" w:char="F0B3"/>
            </w:r>
            <w:r w:rsidRPr="00057099">
              <w:t xml:space="preserve"> 50.000</w:t>
            </w:r>
          </w:p>
        </w:tc>
      </w:tr>
      <w:tr w:rsidR="009834AC" w:rsidRPr="00057099" w14:paraId="77B413A7" w14:textId="77777777" w:rsidTr="00BD41B6">
        <w:trPr>
          <w:cantSplit/>
        </w:trPr>
        <w:tc>
          <w:tcPr>
            <w:tcW w:w="2948" w:type="dxa"/>
          </w:tcPr>
          <w:p w14:paraId="47F438C8" w14:textId="77777777" w:rsidR="009834AC" w:rsidRPr="00057099" w:rsidRDefault="009834AC" w:rsidP="009834AC">
            <w:r w:rsidRPr="00057099">
              <w:t>koppeling</w:t>
            </w:r>
          </w:p>
        </w:tc>
        <w:tc>
          <w:tcPr>
            <w:tcW w:w="851" w:type="dxa"/>
          </w:tcPr>
          <w:p w14:paraId="7F331D14" w14:textId="77777777" w:rsidR="009834AC" w:rsidRPr="00057099" w:rsidRDefault="009834AC" w:rsidP="009834AC">
            <w:pPr>
              <w:jc w:val="right"/>
            </w:pPr>
          </w:p>
        </w:tc>
        <w:tc>
          <w:tcPr>
            <w:tcW w:w="284" w:type="dxa"/>
          </w:tcPr>
          <w:p w14:paraId="66EF92F5" w14:textId="77777777" w:rsidR="009834AC" w:rsidRPr="00057099" w:rsidRDefault="009834AC" w:rsidP="009834AC">
            <w:r w:rsidRPr="00057099">
              <w:t>:</w:t>
            </w:r>
          </w:p>
        </w:tc>
        <w:tc>
          <w:tcPr>
            <w:tcW w:w="4536" w:type="dxa"/>
          </w:tcPr>
          <w:p w14:paraId="0FE5A33D" w14:textId="77777777" w:rsidR="009834AC" w:rsidRPr="00057099" w:rsidRDefault="009834AC" w:rsidP="009834AC">
            <w:r w:rsidRPr="00057099">
              <w:t>flexibele koppeling of slipkoppeling ter beoordeling van leverancier</w:t>
            </w:r>
          </w:p>
        </w:tc>
      </w:tr>
      <w:tr w:rsidR="009834AC" w:rsidRPr="00057099" w14:paraId="35A708D8" w14:textId="77777777" w:rsidTr="00BD41B6">
        <w:trPr>
          <w:cantSplit/>
        </w:trPr>
        <w:tc>
          <w:tcPr>
            <w:tcW w:w="2948" w:type="dxa"/>
          </w:tcPr>
          <w:p w14:paraId="5262EC39" w14:textId="77777777" w:rsidR="009834AC" w:rsidRPr="00057099" w:rsidRDefault="009834AC" w:rsidP="009834AC">
            <w:r w:rsidRPr="00057099">
              <w:t>beveiliging</w:t>
            </w:r>
          </w:p>
        </w:tc>
        <w:tc>
          <w:tcPr>
            <w:tcW w:w="851" w:type="dxa"/>
          </w:tcPr>
          <w:p w14:paraId="380D189B" w14:textId="77777777" w:rsidR="009834AC" w:rsidRPr="00057099" w:rsidRDefault="009834AC" w:rsidP="009834AC">
            <w:pPr>
              <w:jc w:val="right"/>
            </w:pPr>
          </w:p>
        </w:tc>
        <w:tc>
          <w:tcPr>
            <w:tcW w:w="284" w:type="dxa"/>
          </w:tcPr>
          <w:p w14:paraId="6975BA3D" w14:textId="77777777" w:rsidR="009834AC" w:rsidRPr="00057099" w:rsidRDefault="009834AC" w:rsidP="009834AC">
            <w:r w:rsidRPr="00057099">
              <w:t>:</w:t>
            </w:r>
          </w:p>
        </w:tc>
        <w:tc>
          <w:tcPr>
            <w:tcW w:w="4536" w:type="dxa"/>
          </w:tcPr>
          <w:p w14:paraId="64769E62" w14:textId="77777777" w:rsidR="009834AC" w:rsidRPr="00057099" w:rsidRDefault="009834AC" w:rsidP="009834AC">
            <w:r w:rsidRPr="00057099">
              <w:t>asbelastingmonitor / koppelbeveiliging ter bewaking van bandbreuk en overbelasting</w:t>
            </w:r>
          </w:p>
        </w:tc>
      </w:tr>
    </w:tbl>
    <w:p w14:paraId="640B07E1" w14:textId="77777777" w:rsidR="00FE15DD" w:rsidRPr="00057099" w:rsidRDefault="00FE15DD" w:rsidP="00FE15DD"/>
    <w:p w14:paraId="163A3289" w14:textId="5BCA9A9B" w:rsidR="00FE15DD" w:rsidRPr="00057099" w:rsidRDefault="00725E29" w:rsidP="006028B5">
      <w:pPr>
        <w:pStyle w:val="Heading3"/>
      </w:pPr>
      <w:r w:rsidRPr="00057099">
        <w:t>Omkasting</w:t>
      </w:r>
      <w:r w:rsidR="00FE15DD" w:rsidRPr="00057099">
        <w:t xml:space="preserve"> roosterreiniger</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7BC7AD9B" w14:textId="77777777" w:rsidTr="00BD41B6">
        <w:trPr>
          <w:cantSplit/>
        </w:trPr>
        <w:tc>
          <w:tcPr>
            <w:tcW w:w="2948" w:type="dxa"/>
          </w:tcPr>
          <w:p w14:paraId="51B1658B" w14:textId="77777777" w:rsidR="00FE15DD" w:rsidRPr="00057099" w:rsidRDefault="00FE15DD" w:rsidP="00BD41B6">
            <w:r w:rsidRPr="00057099">
              <w:t>systeem</w:t>
            </w:r>
          </w:p>
        </w:tc>
        <w:tc>
          <w:tcPr>
            <w:tcW w:w="851" w:type="dxa"/>
          </w:tcPr>
          <w:p w14:paraId="1D91730B" w14:textId="77777777" w:rsidR="00FE15DD" w:rsidRPr="00057099" w:rsidRDefault="00FE15DD" w:rsidP="00BD41B6">
            <w:pPr>
              <w:jc w:val="right"/>
            </w:pPr>
          </w:p>
        </w:tc>
        <w:tc>
          <w:tcPr>
            <w:tcW w:w="284" w:type="dxa"/>
          </w:tcPr>
          <w:p w14:paraId="6FF735E6" w14:textId="77777777" w:rsidR="00FE15DD" w:rsidRPr="00057099" w:rsidRDefault="00FE15DD" w:rsidP="00BD41B6">
            <w:r w:rsidRPr="00057099">
              <w:t>:</w:t>
            </w:r>
          </w:p>
        </w:tc>
        <w:tc>
          <w:tcPr>
            <w:tcW w:w="4536" w:type="dxa"/>
          </w:tcPr>
          <w:p w14:paraId="79DBAEA3" w14:textId="069A0973" w:rsidR="00FE15DD" w:rsidRPr="00057099" w:rsidRDefault="00FE15DD" w:rsidP="00BD41B6">
            <w:r w:rsidRPr="00057099">
              <w:t xml:space="preserve">gesloten </w:t>
            </w:r>
            <w:r w:rsidR="009B2D59" w:rsidRPr="00057099">
              <w:t>o</w:t>
            </w:r>
            <w:r w:rsidR="00725E29" w:rsidRPr="00057099">
              <w:t>mkasting</w:t>
            </w:r>
            <w:r w:rsidRPr="00057099">
              <w:t>, zodanig aangesloten op aansluitende constructiedelen dat bij lichte afzuiging en gesloten luiken geen stankemissie zal plaatsvinden</w:t>
            </w:r>
          </w:p>
        </w:tc>
      </w:tr>
      <w:tr w:rsidR="00FE15DD" w:rsidRPr="00057099" w14:paraId="4F2B9CEA" w14:textId="77777777" w:rsidTr="00BD41B6">
        <w:trPr>
          <w:cantSplit/>
        </w:trPr>
        <w:tc>
          <w:tcPr>
            <w:tcW w:w="2948" w:type="dxa"/>
          </w:tcPr>
          <w:p w14:paraId="365C0008" w14:textId="77777777" w:rsidR="00FE15DD" w:rsidRPr="00057099" w:rsidRDefault="00FE15DD" w:rsidP="00BD41B6">
            <w:r w:rsidRPr="00057099">
              <w:t>Uitvoering algemeen</w:t>
            </w:r>
          </w:p>
        </w:tc>
        <w:tc>
          <w:tcPr>
            <w:tcW w:w="851" w:type="dxa"/>
          </w:tcPr>
          <w:p w14:paraId="0279FBF7" w14:textId="77777777" w:rsidR="00FE15DD" w:rsidRPr="00057099" w:rsidRDefault="00FE15DD" w:rsidP="00BD41B6">
            <w:pPr>
              <w:jc w:val="right"/>
            </w:pPr>
          </w:p>
        </w:tc>
        <w:tc>
          <w:tcPr>
            <w:tcW w:w="284" w:type="dxa"/>
          </w:tcPr>
          <w:p w14:paraId="1CC3EA08" w14:textId="77777777" w:rsidR="00FE15DD" w:rsidRPr="00057099" w:rsidRDefault="00FE15DD" w:rsidP="00BD41B6">
            <w:r w:rsidRPr="00057099">
              <w:t>:</w:t>
            </w:r>
          </w:p>
        </w:tc>
        <w:tc>
          <w:tcPr>
            <w:tcW w:w="4536" w:type="dxa"/>
          </w:tcPr>
          <w:p w14:paraId="22F5EA56" w14:textId="230B3016" w:rsidR="00FE15DD" w:rsidRPr="00057099" w:rsidRDefault="00FE15DD" w:rsidP="00BD41B6">
            <w:r w:rsidRPr="00057099">
              <w:t xml:space="preserve">opgebouwd uit demontabele panelen voorzien van voldoende inspectie- en onderhoudsluiken en kijkvensters. </w:t>
            </w:r>
            <w:r w:rsidR="00751A8D" w:rsidRPr="00057099">
              <w:t>Indien luiken boven 1,8m van het dek dient een aluminium onderhoudsbordes te worden aangebracht.</w:t>
            </w:r>
          </w:p>
        </w:tc>
      </w:tr>
      <w:tr w:rsidR="00FE15DD" w:rsidRPr="00057099" w14:paraId="1228289B" w14:textId="77777777" w:rsidTr="00BD41B6">
        <w:tc>
          <w:tcPr>
            <w:tcW w:w="2948" w:type="dxa"/>
          </w:tcPr>
          <w:p w14:paraId="572F9546" w14:textId="5E692BC9" w:rsidR="00FE15DD" w:rsidRPr="00057099" w:rsidRDefault="00FE15DD" w:rsidP="00BD41B6">
            <w:r w:rsidRPr="00057099">
              <w:t xml:space="preserve">demontabele panelen </w:t>
            </w:r>
            <w:r w:rsidR="00725E29" w:rsidRPr="00057099">
              <w:t>Omkasting</w:t>
            </w:r>
          </w:p>
        </w:tc>
        <w:tc>
          <w:tcPr>
            <w:tcW w:w="851" w:type="dxa"/>
          </w:tcPr>
          <w:p w14:paraId="577E7738" w14:textId="77777777" w:rsidR="00FE15DD" w:rsidRPr="00057099" w:rsidRDefault="00FE15DD" w:rsidP="00BD41B6">
            <w:pPr>
              <w:jc w:val="right"/>
            </w:pPr>
          </w:p>
        </w:tc>
        <w:tc>
          <w:tcPr>
            <w:tcW w:w="284" w:type="dxa"/>
          </w:tcPr>
          <w:p w14:paraId="29B0828D" w14:textId="77777777" w:rsidR="00FE15DD" w:rsidRPr="00057099" w:rsidRDefault="00FE15DD" w:rsidP="00BD41B6">
            <w:r w:rsidRPr="00057099">
              <w:t>:</w:t>
            </w:r>
          </w:p>
        </w:tc>
        <w:tc>
          <w:tcPr>
            <w:tcW w:w="4536" w:type="dxa"/>
          </w:tcPr>
          <w:p w14:paraId="738D2194"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t.b.v. bereikbaarheid van onderdelen bij ‘groot onderhoud’ </w:t>
            </w:r>
          </w:p>
          <w:p w14:paraId="084E1A1D" w14:textId="77777777" w:rsidR="00FE15DD" w:rsidRPr="00057099" w:rsidRDefault="00FE15DD" w:rsidP="00BD41B6">
            <w:pPr>
              <w:pStyle w:val="Bullet1"/>
              <w:tabs>
                <w:tab w:val="clear" w:pos="1135"/>
                <w:tab w:val="num" w:pos="360"/>
                <w:tab w:val="num" w:pos="426"/>
              </w:tabs>
              <w:ind w:left="360" w:hanging="360"/>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platen, gebout op het machineframe dat boven de goot en afdekking uitsteekt </w:t>
            </w:r>
          </w:p>
          <w:p w14:paraId="374C7B04" w14:textId="77777777" w:rsidR="00FE15DD" w:rsidRPr="00057099" w:rsidRDefault="00FE15DD" w:rsidP="00BD41B6">
            <w:pPr>
              <w:pStyle w:val="Bullet1"/>
              <w:tabs>
                <w:tab w:val="clear" w:pos="1135"/>
                <w:tab w:val="num" w:pos="360"/>
                <w:tab w:val="num" w:pos="426"/>
              </w:tabs>
              <w:ind w:left="360" w:hanging="360"/>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voorzien van voldoende inspectie- en ‘eerstelijns’ onderhoudsluiken</w:t>
            </w:r>
          </w:p>
          <w:p w14:paraId="0C180FF0" w14:textId="77777777" w:rsidR="00FE15DD" w:rsidRPr="00057099" w:rsidRDefault="00FE15DD" w:rsidP="00BD41B6">
            <w:pPr>
              <w:pStyle w:val="Bullet1"/>
              <w:tabs>
                <w:tab w:val="clear" w:pos="1135"/>
                <w:tab w:val="num" w:pos="360"/>
                <w:tab w:val="num" w:pos="426"/>
              </w:tabs>
              <w:ind w:left="360" w:hanging="360"/>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met neopreen flappen nagenoeg luchtdicht afwerken op de afdekking van de goten </w:t>
            </w:r>
          </w:p>
        </w:tc>
      </w:tr>
      <w:tr w:rsidR="00FE15DD" w:rsidRPr="00057099" w14:paraId="61789675" w14:textId="77777777" w:rsidTr="00BD41B6">
        <w:tc>
          <w:tcPr>
            <w:tcW w:w="2948" w:type="dxa"/>
          </w:tcPr>
          <w:p w14:paraId="29AA818D" w14:textId="77777777" w:rsidR="00FE15DD" w:rsidRPr="00057099" w:rsidRDefault="00FE15DD" w:rsidP="00BD41B6">
            <w:r w:rsidRPr="00057099">
              <w:lastRenderedPageBreak/>
              <w:t>inspectie- en onderhoudsluiken</w:t>
            </w:r>
          </w:p>
        </w:tc>
        <w:tc>
          <w:tcPr>
            <w:tcW w:w="851" w:type="dxa"/>
          </w:tcPr>
          <w:p w14:paraId="0D38BD64" w14:textId="77777777" w:rsidR="00FE15DD" w:rsidRPr="00057099" w:rsidRDefault="00FE15DD" w:rsidP="00BD41B6">
            <w:pPr>
              <w:jc w:val="right"/>
            </w:pPr>
          </w:p>
        </w:tc>
        <w:tc>
          <w:tcPr>
            <w:tcW w:w="284" w:type="dxa"/>
          </w:tcPr>
          <w:p w14:paraId="54C65D86" w14:textId="77777777" w:rsidR="00FE15DD" w:rsidRPr="00057099" w:rsidRDefault="00FE15DD" w:rsidP="00BD41B6">
            <w:r w:rsidRPr="00057099">
              <w:t>:</w:t>
            </w:r>
          </w:p>
        </w:tc>
        <w:tc>
          <w:tcPr>
            <w:tcW w:w="4536" w:type="dxa"/>
          </w:tcPr>
          <w:p w14:paraId="58FEC05C"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scharnierend, voorzien van handgrepen, robuuste </w:t>
            </w:r>
            <w:proofErr w:type="spellStart"/>
            <w:r w:rsidRPr="00057099">
              <w:rPr>
                <w:rFonts w:eastAsiaTheme="minorEastAsia" w:cstheme="minorBidi"/>
                <w:noProof w:val="0"/>
                <w:color w:val="00577E" w:themeColor="text1"/>
                <w:sz w:val="20"/>
                <w:lang w:val="nl-NL" w:eastAsia="en-GB"/>
              </w:rPr>
              <w:t>snelsluitingen</w:t>
            </w:r>
            <w:proofErr w:type="spellEnd"/>
            <w:r w:rsidRPr="00057099">
              <w:rPr>
                <w:rFonts w:eastAsiaTheme="minorEastAsia" w:cstheme="minorBidi"/>
                <w:noProof w:val="0"/>
                <w:color w:val="00577E" w:themeColor="text1"/>
                <w:sz w:val="20"/>
                <w:lang w:val="nl-NL" w:eastAsia="en-GB"/>
              </w:rPr>
              <w:t xml:space="preserve"> en pakking </w:t>
            </w:r>
          </w:p>
          <w:p w14:paraId="40266BBA" w14:textId="03C1A1E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vlakliggend met binnenzijde </w:t>
            </w:r>
            <w:r w:rsidR="00725E29" w:rsidRPr="00057099">
              <w:rPr>
                <w:rFonts w:eastAsiaTheme="minorEastAsia" w:cstheme="minorBidi"/>
                <w:noProof w:val="0"/>
                <w:color w:val="00577E" w:themeColor="text1"/>
                <w:sz w:val="20"/>
                <w:lang w:val="nl-NL" w:eastAsia="en-GB"/>
              </w:rPr>
              <w:t>Omkasting</w:t>
            </w:r>
            <w:r w:rsidRPr="00057099">
              <w:rPr>
                <w:rFonts w:eastAsiaTheme="minorEastAsia" w:cstheme="minorBidi"/>
                <w:noProof w:val="0"/>
                <w:color w:val="00577E" w:themeColor="text1"/>
                <w:sz w:val="20"/>
                <w:lang w:val="nl-NL" w:eastAsia="en-GB"/>
              </w:rPr>
              <w:t xml:space="preserve"> ter voorkoming van vuil dat op de luikrand gaat liggen </w:t>
            </w:r>
          </w:p>
          <w:p w14:paraId="1CFFA466"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roestvast staal luik en hand en sluitwerk </w:t>
            </w:r>
          </w:p>
          <w:p w14:paraId="1652B121"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een luik, tenminste 300 x 200 mm aan kant waar zeefpanelen stijgen </w:t>
            </w:r>
          </w:p>
          <w:p w14:paraId="7D61EAD1"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een luik, tenminste 300 x 200 mm aan kant waar zeefpanelen dalen </w:t>
            </w:r>
          </w:p>
          <w:p w14:paraId="307A5E1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een luik na de omlooprol en boven de spoelinrichting, tenminste 150 mm breed en lengte over volle breedte van de machine, transparant </w:t>
            </w:r>
          </w:p>
        </w:tc>
      </w:tr>
      <w:tr w:rsidR="00FE15DD" w:rsidRPr="00057099" w14:paraId="6C9419E2" w14:textId="77777777" w:rsidTr="00BD41B6">
        <w:tc>
          <w:tcPr>
            <w:tcW w:w="2948" w:type="dxa"/>
          </w:tcPr>
          <w:p w14:paraId="6A30FB3D" w14:textId="77777777" w:rsidR="00FE15DD" w:rsidRPr="00057099" w:rsidRDefault="00FE15DD" w:rsidP="00BD41B6">
            <w:r w:rsidRPr="00057099">
              <w:t>kijkvensters</w:t>
            </w:r>
          </w:p>
        </w:tc>
        <w:tc>
          <w:tcPr>
            <w:tcW w:w="851" w:type="dxa"/>
          </w:tcPr>
          <w:p w14:paraId="74235336" w14:textId="77777777" w:rsidR="00FE15DD" w:rsidRPr="00057099" w:rsidRDefault="00FE15DD" w:rsidP="00BD41B6">
            <w:pPr>
              <w:jc w:val="right"/>
            </w:pPr>
          </w:p>
        </w:tc>
        <w:tc>
          <w:tcPr>
            <w:tcW w:w="284" w:type="dxa"/>
          </w:tcPr>
          <w:p w14:paraId="0A3C28B8" w14:textId="77777777" w:rsidR="00FE15DD" w:rsidRPr="00057099" w:rsidRDefault="00FE15DD" w:rsidP="00BD41B6">
            <w:r w:rsidRPr="00057099">
              <w:t>:</w:t>
            </w:r>
          </w:p>
        </w:tc>
        <w:tc>
          <w:tcPr>
            <w:tcW w:w="4536" w:type="dxa"/>
          </w:tcPr>
          <w:p w14:paraId="40F2D61D"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gebout </w:t>
            </w:r>
          </w:p>
          <w:p w14:paraId="3F0CE403"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twee vensters, tenminste DN150 mm bij de borstel, transparant, een sproeier op het kijkglas richten, tegenover elkaar </w:t>
            </w:r>
          </w:p>
        </w:tc>
      </w:tr>
      <w:tr w:rsidR="00FE15DD" w:rsidRPr="00057099" w14:paraId="64E4A822" w14:textId="77777777" w:rsidTr="00BD41B6">
        <w:trPr>
          <w:cantSplit/>
        </w:trPr>
        <w:tc>
          <w:tcPr>
            <w:tcW w:w="2948" w:type="dxa"/>
          </w:tcPr>
          <w:p w14:paraId="08B1E84B" w14:textId="77777777" w:rsidR="00FE15DD" w:rsidRPr="00057099" w:rsidRDefault="00FE15DD" w:rsidP="00BD41B6">
            <w:r w:rsidRPr="00057099">
              <w:t>materiaal:</w:t>
            </w:r>
          </w:p>
        </w:tc>
        <w:tc>
          <w:tcPr>
            <w:tcW w:w="851" w:type="dxa"/>
          </w:tcPr>
          <w:p w14:paraId="2C293C05" w14:textId="77777777" w:rsidR="00FE15DD" w:rsidRPr="00057099" w:rsidRDefault="00FE15DD" w:rsidP="00BD41B6">
            <w:pPr>
              <w:jc w:val="right"/>
            </w:pPr>
          </w:p>
        </w:tc>
        <w:tc>
          <w:tcPr>
            <w:tcW w:w="284" w:type="dxa"/>
          </w:tcPr>
          <w:p w14:paraId="44F05D30" w14:textId="77777777" w:rsidR="00FE15DD" w:rsidRPr="00057099" w:rsidRDefault="00FE15DD" w:rsidP="00BD41B6"/>
        </w:tc>
        <w:tc>
          <w:tcPr>
            <w:tcW w:w="4536" w:type="dxa"/>
          </w:tcPr>
          <w:p w14:paraId="5433DE51" w14:textId="77777777" w:rsidR="00FE15DD" w:rsidRPr="00057099" w:rsidRDefault="00FE15DD" w:rsidP="00BD41B6"/>
        </w:tc>
      </w:tr>
      <w:tr w:rsidR="00FE15DD" w:rsidRPr="00057099" w14:paraId="4B1EE7BF" w14:textId="77777777" w:rsidTr="00BD41B6">
        <w:trPr>
          <w:cantSplit/>
        </w:trPr>
        <w:tc>
          <w:tcPr>
            <w:tcW w:w="2948" w:type="dxa"/>
          </w:tcPr>
          <w:p w14:paraId="331310F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demontabele panelen</w:t>
            </w:r>
          </w:p>
        </w:tc>
        <w:tc>
          <w:tcPr>
            <w:tcW w:w="851" w:type="dxa"/>
          </w:tcPr>
          <w:p w14:paraId="7D7ED427" w14:textId="77777777" w:rsidR="00FE15DD" w:rsidRPr="00057099" w:rsidRDefault="00FE15DD" w:rsidP="00BD41B6">
            <w:pPr>
              <w:jc w:val="right"/>
            </w:pPr>
          </w:p>
        </w:tc>
        <w:tc>
          <w:tcPr>
            <w:tcW w:w="284" w:type="dxa"/>
          </w:tcPr>
          <w:p w14:paraId="059DE91D" w14:textId="77777777" w:rsidR="00FE15DD" w:rsidRPr="00057099" w:rsidRDefault="00FE15DD" w:rsidP="00BD41B6">
            <w:r w:rsidRPr="00057099">
              <w:t>:</w:t>
            </w:r>
          </w:p>
        </w:tc>
        <w:tc>
          <w:tcPr>
            <w:tcW w:w="4536" w:type="dxa"/>
          </w:tcPr>
          <w:p w14:paraId="1604A447" w14:textId="77777777" w:rsidR="00FE15DD" w:rsidRPr="00057099" w:rsidRDefault="00FE15DD" w:rsidP="00BD41B6">
            <w:r w:rsidRPr="00057099">
              <w:t>kunststof of roestvaststaal</w:t>
            </w:r>
          </w:p>
        </w:tc>
      </w:tr>
      <w:tr w:rsidR="00FE15DD" w:rsidRPr="00057099" w14:paraId="1D6EFB11" w14:textId="77777777" w:rsidTr="00BD41B6">
        <w:trPr>
          <w:cantSplit/>
        </w:trPr>
        <w:tc>
          <w:tcPr>
            <w:tcW w:w="2948" w:type="dxa"/>
          </w:tcPr>
          <w:p w14:paraId="7BAD6DD0"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inspectieluiken</w:t>
            </w:r>
          </w:p>
        </w:tc>
        <w:tc>
          <w:tcPr>
            <w:tcW w:w="851" w:type="dxa"/>
          </w:tcPr>
          <w:p w14:paraId="475AC630" w14:textId="77777777" w:rsidR="00FE15DD" w:rsidRPr="00057099" w:rsidRDefault="00FE15DD" w:rsidP="00BD41B6">
            <w:pPr>
              <w:jc w:val="right"/>
            </w:pPr>
          </w:p>
        </w:tc>
        <w:tc>
          <w:tcPr>
            <w:tcW w:w="284" w:type="dxa"/>
          </w:tcPr>
          <w:p w14:paraId="00720292" w14:textId="77777777" w:rsidR="00FE15DD" w:rsidRPr="00057099" w:rsidRDefault="00FE15DD" w:rsidP="00BD41B6">
            <w:r w:rsidRPr="00057099">
              <w:t>:</w:t>
            </w:r>
          </w:p>
        </w:tc>
        <w:tc>
          <w:tcPr>
            <w:tcW w:w="4536" w:type="dxa"/>
          </w:tcPr>
          <w:p w14:paraId="30D95A6E" w14:textId="77777777" w:rsidR="00FE15DD" w:rsidRPr="00057099" w:rsidRDefault="00FE15DD" w:rsidP="00BD41B6">
            <w:r w:rsidRPr="00057099">
              <w:t xml:space="preserve">kunststof of roestvaststaal </w:t>
            </w:r>
          </w:p>
        </w:tc>
      </w:tr>
      <w:tr w:rsidR="00FE15DD" w:rsidRPr="00057099" w14:paraId="1DE2A3C9" w14:textId="77777777" w:rsidTr="00BD41B6">
        <w:trPr>
          <w:cantSplit/>
        </w:trPr>
        <w:tc>
          <w:tcPr>
            <w:tcW w:w="2948" w:type="dxa"/>
          </w:tcPr>
          <w:p w14:paraId="45A276A2"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kijkvensters</w:t>
            </w:r>
          </w:p>
        </w:tc>
        <w:tc>
          <w:tcPr>
            <w:tcW w:w="851" w:type="dxa"/>
          </w:tcPr>
          <w:p w14:paraId="04ADF092" w14:textId="77777777" w:rsidR="00FE15DD" w:rsidRPr="00057099" w:rsidRDefault="00FE15DD" w:rsidP="00BD41B6">
            <w:pPr>
              <w:jc w:val="right"/>
            </w:pPr>
          </w:p>
        </w:tc>
        <w:tc>
          <w:tcPr>
            <w:tcW w:w="284" w:type="dxa"/>
          </w:tcPr>
          <w:p w14:paraId="1FF2C664" w14:textId="77777777" w:rsidR="00FE15DD" w:rsidRPr="00057099" w:rsidRDefault="00FE15DD" w:rsidP="00BD41B6">
            <w:r w:rsidRPr="00057099">
              <w:t>:</w:t>
            </w:r>
          </w:p>
        </w:tc>
        <w:tc>
          <w:tcPr>
            <w:tcW w:w="4536" w:type="dxa"/>
          </w:tcPr>
          <w:p w14:paraId="3FB1AA64" w14:textId="77777777" w:rsidR="00FE15DD" w:rsidRPr="00057099" w:rsidRDefault="00FE15DD" w:rsidP="00BD41B6">
            <w:r w:rsidRPr="00057099">
              <w:t xml:space="preserve">veiligheidsglas; roestvast stalen inklemming </w:t>
            </w:r>
          </w:p>
        </w:tc>
      </w:tr>
      <w:tr w:rsidR="00FE15DD" w:rsidRPr="00057099" w14:paraId="1E06EB50" w14:textId="77777777" w:rsidTr="00BD41B6">
        <w:trPr>
          <w:cantSplit/>
        </w:trPr>
        <w:tc>
          <w:tcPr>
            <w:tcW w:w="2948" w:type="dxa"/>
          </w:tcPr>
          <w:p w14:paraId="1AB20740" w14:textId="77777777" w:rsidR="00FE15DD" w:rsidRPr="00057099" w:rsidRDefault="00FE15DD" w:rsidP="00BD41B6">
            <w:r w:rsidRPr="00057099">
              <w:t>luchttoevoer</w:t>
            </w:r>
          </w:p>
        </w:tc>
        <w:tc>
          <w:tcPr>
            <w:tcW w:w="851" w:type="dxa"/>
          </w:tcPr>
          <w:p w14:paraId="3ACCE2B0" w14:textId="77777777" w:rsidR="00FE15DD" w:rsidRPr="00057099" w:rsidRDefault="00FE15DD" w:rsidP="00BD41B6">
            <w:pPr>
              <w:jc w:val="right"/>
            </w:pPr>
          </w:p>
        </w:tc>
        <w:tc>
          <w:tcPr>
            <w:tcW w:w="284" w:type="dxa"/>
          </w:tcPr>
          <w:p w14:paraId="61215BDE" w14:textId="77777777" w:rsidR="00FE15DD" w:rsidRPr="00057099" w:rsidRDefault="00FE15DD" w:rsidP="00BD41B6">
            <w:r w:rsidRPr="00057099">
              <w:t>:</w:t>
            </w:r>
          </w:p>
        </w:tc>
        <w:tc>
          <w:tcPr>
            <w:tcW w:w="4536" w:type="dxa"/>
          </w:tcPr>
          <w:p w14:paraId="57CE3CFF" w14:textId="77777777" w:rsidR="00FE15DD" w:rsidRPr="00057099" w:rsidRDefault="00FE15DD" w:rsidP="00BD41B6">
            <w:r w:rsidRPr="00057099">
              <w:t>rooster voorzien van een luchttoevoerklep en een bochtstuk ter voorkoming van regeninslag.</w:t>
            </w:r>
          </w:p>
        </w:tc>
      </w:tr>
      <w:tr w:rsidR="00FE15DD" w:rsidRPr="00057099" w14:paraId="07A3696E" w14:textId="77777777" w:rsidTr="00BD41B6">
        <w:trPr>
          <w:cantSplit/>
        </w:trPr>
        <w:tc>
          <w:tcPr>
            <w:tcW w:w="2948" w:type="dxa"/>
          </w:tcPr>
          <w:p w14:paraId="0A7E2C64" w14:textId="77777777" w:rsidR="00FE15DD" w:rsidRPr="00057099" w:rsidRDefault="00FE15DD" w:rsidP="00BD41B6">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aansluitflens</w:t>
            </w:r>
          </w:p>
        </w:tc>
        <w:tc>
          <w:tcPr>
            <w:tcW w:w="851" w:type="dxa"/>
          </w:tcPr>
          <w:p w14:paraId="2579A104" w14:textId="77777777" w:rsidR="00FE15DD" w:rsidRPr="00057099" w:rsidRDefault="00FE15DD" w:rsidP="00BD41B6">
            <w:pPr>
              <w:jc w:val="right"/>
            </w:pPr>
            <w:r w:rsidRPr="00057099">
              <w:t>mm</w:t>
            </w:r>
          </w:p>
        </w:tc>
        <w:tc>
          <w:tcPr>
            <w:tcW w:w="284" w:type="dxa"/>
          </w:tcPr>
          <w:p w14:paraId="4622E221" w14:textId="77777777" w:rsidR="00FE15DD" w:rsidRPr="00057099" w:rsidRDefault="00FE15DD" w:rsidP="00BD41B6">
            <w:r w:rsidRPr="00057099">
              <w:t>:</w:t>
            </w:r>
          </w:p>
        </w:tc>
        <w:tc>
          <w:tcPr>
            <w:tcW w:w="4536" w:type="dxa"/>
          </w:tcPr>
          <w:p w14:paraId="4349F75C" w14:textId="77777777" w:rsidR="00FE15DD" w:rsidRPr="00057099" w:rsidRDefault="00FE15DD" w:rsidP="00BD41B6">
            <w:r w:rsidRPr="00057099">
              <w:t>DN80</w:t>
            </w:r>
          </w:p>
        </w:tc>
      </w:tr>
    </w:tbl>
    <w:p w14:paraId="23104EBF" w14:textId="77777777" w:rsidR="00FE15DD" w:rsidRPr="00057099" w:rsidRDefault="00FE15DD" w:rsidP="00FE15DD"/>
    <w:p w14:paraId="43A9A830" w14:textId="46DAE5E1" w:rsidR="00FE15DD" w:rsidRPr="00057099" w:rsidRDefault="00FE15DD" w:rsidP="00FE15DD">
      <w:proofErr w:type="gramStart"/>
      <w:r w:rsidRPr="00057099">
        <w:t>Tevens</w:t>
      </w:r>
      <w:proofErr w:type="gramEnd"/>
      <w:r w:rsidRPr="00057099">
        <w:t xml:space="preserve"> het perforatierooster luchtdicht </w:t>
      </w:r>
      <w:r w:rsidR="00751A8D" w:rsidRPr="00057099">
        <w:t>aansluiten op afdekking roostergoedkanaal</w:t>
      </w:r>
      <w:r w:rsidRPr="00057099">
        <w:t>.</w:t>
      </w:r>
    </w:p>
    <w:p w14:paraId="5EA6191F" w14:textId="77777777" w:rsidR="00FE15DD" w:rsidRPr="00057099" w:rsidRDefault="00FE15DD" w:rsidP="00FE15DD"/>
    <w:p w14:paraId="251E9261" w14:textId="77777777" w:rsidR="00FE15DD" w:rsidRPr="00057099" w:rsidRDefault="00FE15DD" w:rsidP="006028B5">
      <w:pPr>
        <w:pStyle w:val="Heading3"/>
      </w:pPr>
      <w:r w:rsidRPr="00057099">
        <w:t>Borstel</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71EA2639" w14:textId="77777777" w:rsidTr="00BD41B6">
        <w:trPr>
          <w:cantSplit/>
        </w:trPr>
        <w:tc>
          <w:tcPr>
            <w:tcW w:w="2948" w:type="dxa"/>
          </w:tcPr>
          <w:p w14:paraId="20E25E18" w14:textId="77777777" w:rsidR="00FE15DD" w:rsidRPr="00057099" w:rsidRDefault="00FE15DD" w:rsidP="00BD41B6">
            <w:r w:rsidRPr="00057099">
              <w:t>positienummer</w:t>
            </w:r>
          </w:p>
        </w:tc>
        <w:tc>
          <w:tcPr>
            <w:tcW w:w="851" w:type="dxa"/>
          </w:tcPr>
          <w:p w14:paraId="274083CE" w14:textId="77777777" w:rsidR="00FE15DD" w:rsidRPr="00057099" w:rsidRDefault="00FE15DD" w:rsidP="00BD41B6">
            <w:pPr>
              <w:jc w:val="right"/>
            </w:pPr>
          </w:p>
        </w:tc>
        <w:tc>
          <w:tcPr>
            <w:tcW w:w="284" w:type="dxa"/>
          </w:tcPr>
          <w:p w14:paraId="710D3B71" w14:textId="77777777" w:rsidR="00FE15DD" w:rsidRPr="00057099" w:rsidRDefault="00FE15DD" w:rsidP="00BD41B6">
            <w:r w:rsidRPr="00057099">
              <w:t>:</w:t>
            </w:r>
          </w:p>
        </w:tc>
        <w:tc>
          <w:tcPr>
            <w:tcW w:w="4536" w:type="dxa"/>
          </w:tcPr>
          <w:p w14:paraId="23AE5471" w14:textId="1716E419" w:rsidR="00FE15DD" w:rsidRPr="00057099" w:rsidRDefault="009834AC" w:rsidP="00BD41B6">
            <w:r w:rsidRPr="00057099">
              <w:t>MR1011</w:t>
            </w:r>
          </w:p>
        </w:tc>
      </w:tr>
      <w:tr w:rsidR="00FE15DD" w:rsidRPr="00057099" w14:paraId="232E58C4" w14:textId="77777777" w:rsidTr="00BD41B6">
        <w:trPr>
          <w:cantSplit/>
        </w:trPr>
        <w:tc>
          <w:tcPr>
            <w:tcW w:w="2948" w:type="dxa"/>
          </w:tcPr>
          <w:p w14:paraId="3EC95B3C" w14:textId="77777777" w:rsidR="00FE15DD" w:rsidRPr="00057099" w:rsidRDefault="00FE15DD" w:rsidP="00BD41B6">
            <w:r w:rsidRPr="00057099">
              <w:t>systeem</w:t>
            </w:r>
          </w:p>
        </w:tc>
        <w:tc>
          <w:tcPr>
            <w:tcW w:w="851" w:type="dxa"/>
          </w:tcPr>
          <w:p w14:paraId="4DBDD075" w14:textId="77777777" w:rsidR="00FE15DD" w:rsidRPr="00057099" w:rsidRDefault="00FE15DD" w:rsidP="00BD41B6">
            <w:pPr>
              <w:jc w:val="right"/>
            </w:pPr>
          </w:p>
        </w:tc>
        <w:tc>
          <w:tcPr>
            <w:tcW w:w="284" w:type="dxa"/>
          </w:tcPr>
          <w:p w14:paraId="05F2F32C" w14:textId="77777777" w:rsidR="00FE15DD" w:rsidRPr="00057099" w:rsidRDefault="00FE15DD" w:rsidP="00BD41B6">
            <w:r w:rsidRPr="00057099">
              <w:t>:</w:t>
            </w:r>
          </w:p>
        </w:tc>
        <w:tc>
          <w:tcPr>
            <w:tcW w:w="4536" w:type="dxa"/>
          </w:tcPr>
          <w:p w14:paraId="54678A38" w14:textId="77777777" w:rsidR="00FE15DD" w:rsidRPr="00057099" w:rsidRDefault="00FE15DD" w:rsidP="00BD41B6">
            <w:r w:rsidRPr="00057099">
              <w:t>horizontale as met nastelbare en uitwisselbare borstels</w:t>
            </w:r>
          </w:p>
        </w:tc>
      </w:tr>
      <w:tr w:rsidR="00FE15DD" w:rsidRPr="00057099" w14:paraId="23DF92BF" w14:textId="77777777" w:rsidTr="00BD41B6">
        <w:tc>
          <w:tcPr>
            <w:tcW w:w="2948" w:type="dxa"/>
          </w:tcPr>
          <w:p w14:paraId="4410298D" w14:textId="77777777" w:rsidR="00FE15DD" w:rsidRPr="00057099" w:rsidRDefault="00FE15DD" w:rsidP="00BD41B6">
            <w:r w:rsidRPr="00057099">
              <w:t>borstel</w:t>
            </w:r>
          </w:p>
        </w:tc>
        <w:tc>
          <w:tcPr>
            <w:tcW w:w="851" w:type="dxa"/>
          </w:tcPr>
          <w:p w14:paraId="3B16D19A" w14:textId="77777777" w:rsidR="00FE15DD" w:rsidRPr="00057099" w:rsidRDefault="00FE15DD" w:rsidP="00BD41B6">
            <w:pPr>
              <w:jc w:val="right"/>
            </w:pPr>
          </w:p>
        </w:tc>
        <w:tc>
          <w:tcPr>
            <w:tcW w:w="284" w:type="dxa"/>
          </w:tcPr>
          <w:p w14:paraId="7573D071" w14:textId="77777777" w:rsidR="00FE15DD" w:rsidRPr="00057099" w:rsidRDefault="00FE15DD" w:rsidP="00BD41B6">
            <w:r w:rsidRPr="00057099">
              <w:t>:</w:t>
            </w:r>
          </w:p>
        </w:tc>
        <w:tc>
          <w:tcPr>
            <w:tcW w:w="4536" w:type="dxa"/>
          </w:tcPr>
          <w:p w14:paraId="77107489"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verwisselbare segmenten </w:t>
            </w:r>
          </w:p>
          <w:p w14:paraId="4D53A4C7"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slijtvaste kunststof ‘borstelharen’ </w:t>
            </w:r>
          </w:p>
          <w:p w14:paraId="1CE54D9F"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nauwkeurig en eenvoudig nastelbare </w:t>
            </w:r>
            <w:proofErr w:type="spellStart"/>
            <w:r w:rsidRPr="00057099">
              <w:rPr>
                <w:rFonts w:eastAsiaTheme="minorEastAsia" w:cstheme="minorBidi"/>
                <w:noProof w:val="0"/>
                <w:color w:val="00577E" w:themeColor="text1"/>
                <w:sz w:val="20"/>
                <w:lang w:val="nl-NL" w:eastAsia="en-GB"/>
              </w:rPr>
              <w:t>borstelas</w:t>
            </w:r>
            <w:proofErr w:type="spellEnd"/>
            <w:r w:rsidRPr="00057099">
              <w:rPr>
                <w:rFonts w:eastAsiaTheme="minorEastAsia" w:cstheme="minorBidi"/>
                <w:noProof w:val="0"/>
                <w:color w:val="00577E" w:themeColor="text1"/>
                <w:sz w:val="20"/>
                <w:lang w:val="nl-NL" w:eastAsia="en-GB"/>
              </w:rPr>
              <w:t xml:space="preserve"> </w:t>
            </w:r>
          </w:p>
        </w:tc>
      </w:tr>
      <w:tr w:rsidR="00FE15DD" w:rsidRPr="00057099" w14:paraId="3693075E" w14:textId="77777777" w:rsidTr="00BD41B6">
        <w:trPr>
          <w:cantSplit/>
        </w:trPr>
        <w:tc>
          <w:tcPr>
            <w:tcW w:w="2948" w:type="dxa"/>
          </w:tcPr>
          <w:p w14:paraId="530D75E3" w14:textId="77777777" w:rsidR="00FE15DD" w:rsidRPr="00057099" w:rsidRDefault="00FE15DD" w:rsidP="00BD41B6">
            <w:proofErr w:type="spellStart"/>
            <w:r w:rsidRPr="00057099">
              <w:t>standtijd</w:t>
            </w:r>
            <w:proofErr w:type="spellEnd"/>
            <w:r w:rsidRPr="00057099">
              <w:t xml:space="preserve"> borstel</w:t>
            </w:r>
          </w:p>
        </w:tc>
        <w:tc>
          <w:tcPr>
            <w:tcW w:w="851" w:type="dxa"/>
          </w:tcPr>
          <w:p w14:paraId="467070C3" w14:textId="77777777" w:rsidR="00FE15DD" w:rsidRPr="00057099" w:rsidRDefault="00FE15DD" w:rsidP="00BD41B6">
            <w:pPr>
              <w:jc w:val="right"/>
            </w:pPr>
          </w:p>
        </w:tc>
        <w:tc>
          <w:tcPr>
            <w:tcW w:w="284" w:type="dxa"/>
          </w:tcPr>
          <w:p w14:paraId="62A2C6E0" w14:textId="77777777" w:rsidR="00FE15DD" w:rsidRPr="00057099" w:rsidRDefault="00FE15DD" w:rsidP="00BD41B6">
            <w:r w:rsidRPr="00057099">
              <w:t>:</w:t>
            </w:r>
          </w:p>
        </w:tc>
        <w:tc>
          <w:tcPr>
            <w:tcW w:w="4536" w:type="dxa"/>
          </w:tcPr>
          <w:p w14:paraId="19B457A5" w14:textId="77777777" w:rsidR="00FE15DD" w:rsidRPr="00057099" w:rsidRDefault="00FE15DD" w:rsidP="00BD41B6">
            <w:r w:rsidRPr="00057099">
              <w:t xml:space="preserve">                   (tenminste 5.000 bedrijfsuren)</w:t>
            </w:r>
          </w:p>
        </w:tc>
      </w:tr>
      <w:tr w:rsidR="00FE15DD" w:rsidRPr="00057099" w14:paraId="4BCBAB5F" w14:textId="77777777" w:rsidTr="00BD41B6">
        <w:trPr>
          <w:cantSplit/>
        </w:trPr>
        <w:tc>
          <w:tcPr>
            <w:tcW w:w="2948" w:type="dxa"/>
          </w:tcPr>
          <w:p w14:paraId="418E845B" w14:textId="77777777" w:rsidR="00FE15DD" w:rsidRPr="00057099" w:rsidRDefault="00FE15DD" w:rsidP="00BD41B6">
            <w:r w:rsidRPr="00057099">
              <w:t>positie</w:t>
            </w:r>
          </w:p>
        </w:tc>
        <w:tc>
          <w:tcPr>
            <w:tcW w:w="851" w:type="dxa"/>
          </w:tcPr>
          <w:p w14:paraId="13785D6B" w14:textId="77777777" w:rsidR="00FE15DD" w:rsidRPr="00057099" w:rsidRDefault="00FE15DD" w:rsidP="00BD41B6">
            <w:pPr>
              <w:jc w:val="right"/>
            </w:pPr>
          </w:p>
        </w:tc>
        <w:tc>
          <w:tcPr>
            <w:tcW w:w="284" w:type="dxa"/>
          </w:tcPr>
          <w:p w14:paraId="0BA49ADB" w14:textId="77777777" w:rsidR="00FE15DD" w:rsidRPr="00057099" w:rsidRDefault="00FE15DD" w:rsidP="00BD41B6">
            <w:r w:rsidRPr="00057099">
              <w:t>:</w:t>
            </w:r>
          </w:p>
        </w:tc>
        <w:tc>
          <w:tcPr>
            <w:tcW w:w="4536" w:type="dxa"/>
          </w:tcPr>
          <w:p w14:paraId="44D573E3" w14:textId="77777777" w:rsidR="00FE15DD" w:rsidRPr="00057099" w:rsidRDefault="00FE15DD" w:rsidP="00BD41B6">
            <w:r w:rsidRPr="00057099">
              <w:t>aan binnenzijde perforatierooster om zeefpanelen te reinigen</w:t>
            </w:r>
          </w:p>
        </w:tc>
      </w:tr>
      <w:tr w:rsidR="00FE15DD" w:rsidRPr="00057099" w14:paraId="7262C343" w14:textId="77777777" w:rsidTr="00BD41B6">
        <w:tc>
          <w:tcPr>
            <w:tcW w:w="2948" w:type="dxa"/>
          </w:tcPr>
          <w:p w14:paraId="5F7A4888" w14:textId="77777777" w:rsidR="00FE15DD" w:rsidRPr="00057099" w:rsidRDefault="00FE15DD" w:rsidP="00BD41B6">
            <w:r w:rsidRPr="00057099">
              <w:t>afstrijker</w:t>
            </w:r>
          </w:p>
        </w:tc>
        <w:tc>
          <w:tcPr>
            <w:tcW w:w="851" w:type="dxa"/>
          </w:tcPr>
          <w:p w14:paraId="713D6E42" w14:textId="77777777" w:rsidR="00FE15DD" w:rsidRPr="00057099" w:rsidRDefault="00FE15DD" w:rsidP="00BD41B6">
            <w:pPr>
              <w:jc w:val="right"/>
            </w:pPr>
          </w:p>
        </w:tc>
        <w:tc>
          <w:tcPr>
            <w:tcW w:w="284" w:type="dxa"/>
          </w:tcPr>
          <w:p w14:paraId="5CBBC68C" w14:textId="77777777" w:rsidR="00FE15DD" w:rsidRPr="00057099" w:rsidRDefault="00FE15DD" w:rsidP="00BD41B6">
            <w:r w:rsidRPr="00057099">
              <w:t>:</w:t>
            </w:r>
          </w:p>
        </w:tc>
        <w:tc>
          <w:tcPr>
            <w:tcW w:w="4536" w:type="dxa"/>
          </w:tcPr>
          <w:p w14:paraId="2ABCCA5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roestvast stalen plaat</w:t>
            </w:r>
          </w:p>
          <w:p w14:paraId="27AB5182"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afstrijkrand verstevigd met aangelaste pijp ter voorkoming van invreten borstelharen</w:t>
            </w:r>
          </w:p>
        </w:tc>
      </w:tr>
      <w:tr w:rsidR="00FE15DD" w:rsidRPr="00057099" w14:paraId="0ED8E9A8" w14:textId="77777777" w:rsidTr="00BD41B6">
        <w:trPr>
          <w:cantSplit/>
        </w:trPr>
        <w:tc>
          <w:tcPr>
            <w:tcW w:w="2948" w:type="dxa"/>
          </w:tcPr>
          <w:p w14:paraId="51E9D5C7" w14:textId="77777777" w:rsidR="00FE15DD" w:rsidRPr="00057099" w:rsidRDefault="00FE15DD" w:rsidP="00BD41B6">
            <w:r w:rsidRPr="00057099">
              <w:t>aandrijving:</w:t>
            </w:r>
          </w:p>
        </w:tc>
        <w:tc>
          <w:tcPr>
            <w:tcW w:w="851" w:type="dxa"/>
          </w:tcPr>
          <w:p w14:paraId="12BB17A0" w14:textId="77777777" w:rsidR="00FE15DD" w:rsidRPr="00057099" w:rsidRDefault="00FE15DD" w:rsidP="00BD41B6">
            <w:pPr>
              <w:jc w:val="right"/>
            </w:pPr>
          </w:p>
        </w:tc>
        <w:tc>
          <w:tcPr>
            <w:tcW w:w="284" w:type="dxa"/>
          </w:tcPr>
          <w:p w14:paraId="2E8610EB" w14:textId="77777777" w:rsidR="00FE15DD" w:rsidRPr="00057099" w:rsidRDefault="00FE15DD" w:rsidP="00BD41B6"/>
        </w:tc>
        <w:tc>
          <w:tcPr>
            <w:tcW w:w="4536" w:type="dxa"/>
          </w:tcPr>
          <w:p w14:paraId="6843DF43" w14:textId="77777777" w:rsidR="00FE15DD" w:rsidRPr="00057099" w:rsidRDefault="00FE15DD" w:rsidP="00BD41B6"/>
        </w:tc>
      </w:tr>
      <w:tr w:rsidR="00FE15DD" w:rsidRPr="00057099" w14:paraId="0A626282" w14:textId="77777777" w:rsidTr="00BD41B6">
        <w:trPr>
          <w:cantSplit/>
        </w:trPr>
        <w:tc>
          <w:tcPr>
            <w:tcW w:w="2948" w:type="dxa"/>
          </w:tcPr>
          <w:p w14:paraId="32887D1E"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systeem</w:t>
            </w:r>
          </w:p>
        </w:tc>
        <w:tc>
          <w:tcPr>
            <w:tcW w:w="851" w:type="dxa"/>
          </w:tcPr>
          <w:p w14:paraId="3934AC62" w14:textId="77777777" w:rsidR="00FE15DD" w:rsidRPr="00057099" w:rsidRDefault="00FE15DD" w:rsidP="00BD41B6">
            <w:pPr>
              <w:jc w:val="right"/>
            </w:pPr>
          </w:p>
        </w:tc>
        <w:tc>
          <w:tcPr>
            <w:tcW w:w="284" w:type="dxa"/>
          </w:tcPr>
          <w:p w14:paraId="34C60631" w14:textId="77777777" w:rsidR="00FE15DD" w:rsidRPr="00057099" w:rsidRDefault="00FE15DD" w:rsidP="00BD41B6">
            <w:r w:rsidRPr="00057099">
              <w:t>:</w:t>
            </w:r>
          </w:p>
        </w:tc>
        <w:tc>
          <w:tcPr>
            <w:tcW w:w="4536" w:type="dxa"/>
          </w:tcPr>
          <w:p w14:paraId="2BE8506E" w14:textId="77777777" w:rsidR="00FE15DD" w:rsidRPr="00057099" w:rsidRDefault="00FE15DD" w:rsidP="00BD41B6">
            <w:r w:rsidRPr="00057099">
              <w:t>eigen motorreductor, middels loop/wachttijd regeling vanuit extern besturingssysteem naar behoefte in te schakelen, aanvullend en ondersteunend voor reiniging met sproeisysteem</w:t>
            </w:r>
          </w:p>
        </w:tc>
      </w:tr>
      <w:tr w:rsidR="00FE15DD" w:rsidRPr="00057099" w14:paraId="783FA9CB" w14:textId="77777777" w:rsidTr="00BD41B6">
        <w:trPr>
          <w:cantSplit/>
        </w:trPr>
        <w:tc>
          <w:tcPr>
            <w:tcW w:w="2948" w:type="dxa"/>
          </w:tcPr>
          <w:p w14:paraId="7B69C0D5"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lastRenderedPageBreak/>
              <w:t>toerental</w:t>
            </w:r>
          </w:p>
        </w:tc>
        <w:tc>
          <w:tcPr>
            <w:tcW w:w="851" w:type="dxa"/>
          </w:tcPr>
          <w:p w14:paraId="2317A0A5" w14:textId="77777777" w:rsidR="00FE15DD" w:rsidRPr="00057099" w:rsidRDefault="00FE15DD" w:rsidP="00BD41B6">
            <w:pPr>
              <w:jc w:val="right"/>
            </w:pPr>
            <w:r w:rsidRPr="00057099">
              <w:t>rpm</w:t>
            </w:r>
          </w:p>
        </w:tc>
        <w:tc>
          <w:tcPr>
            <w:tcW w:w="284" w:type="dxa"/>
          </w:tcPr>
          <w:p w14:paraId="5C7A97C1" w14:textId="77777777" w:rsidR="00FE15DD" w:rsidRPr="00057099" w:rsidRDefault="00FE15DD" w:rsidP="00BD41B6">
            <w:r w:rsidRPr="00057099">
              <w:t>:</w:t>
            </w:r>
          </w:p>
        </w:tc>
        <w:tc>
          <w:tcPr>
            <w:tcW w:w="4536" w:type="dxa"/>
          </w:tcPr>
          <w:p w14:paraId="661CC1B2" w14:textId="77777777" w:rsidR="00FE15DD" w:rsidRPr="00057099" w:rsidRDefault="00FE15DD" w:rsidP="00BD41B6"/>
        </w:tc>
      </w:tr>
      <w:tr w:rsidR="00FE15DD" w:rsidRPr="00057099" w14:paraId="173363B9" w14:textId="77777777" w:rsidTr="00BD41B6">
        <w:trPr>
          <w:cantSplit/>
        </w:trPr>
        <w:tc>
          <w:tcPr>
            <w:tcW w:w="2948" w:type="dxa"/>
          </w:tcPr>
          <w:p w14:paraId="3D61D2AC"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geïnstalleerd vermogen</w:t>
            </w:r>
          </w:p>
        </w:tc>
        <w:tc>
          <w:tcPr>
            <w:tcW w:w="851" w:type="dxa"/>
          </w:tcPr>
          <w:p w14:paraId="6CDBE91F" w14:textId="77777777" w:rsidR="00FE15DD" w:rsidRPr="00057099" w:rsidRDefault="00FE15DD" w:rsidP="00BD41B6">
            <w:pPr>
              <w:jc w:val="right"/>
            </w:pPr>
            <w:r w:rsidRPr="00057099">
              <w:t>kW</w:t>
            </w:r>
          </w:p>
        </w:tc>
        <w:tc>
          <w:tcPr>
            <w:tcW w:w="284" w:type="dxa"/>
          </w:tcPr>
          <w:p w14:paraId="4B8B45E5" w14:textId="77777777" w:rsidR="00FE15DD" w:rsidRPr="00057099" w:rsidRDefault="00FE15DD" w:rsidP="00BD41B6">
            <w:r w:rsidRPr="00057099">
              <w:t>:</w:t>
            </w:r>
          </w:p>
        </w:tc>
        <w:tc>
          <w:tcPr>
            <w:tcW w:w="4536" w:type="dxa"/>
          </w:tcPr>
          <w:p w14:paraId="390530F1" w14:textId="77777777" w:rsidR="00FE15DD" w:rsidRPr="00057099" w:rsidRDefault="00FE15DD" w:rsidP="00BD41B6">
            <w:r w:rsidRPr="00057099">
              <w:t>0,37</w:t>
            </w:r>
          </w:p>
        </w:tc>
      </w:tr>
      <w:tr w:rsidR="00FE15DD" w:rsidRPr="00057099" w14:paraId="66482E09" w14:textId="77777777" w:rsidTr="00BD41B6">
        <w:trPr>
          <w:cantSplit/>
        </w:trPr>
        <w:tc>
          <w:tcPr>
            <w:tcW w:w="2948" w:type="dxa"/>
          </w:tcPr>
          <w:p w14:paraId="29855F57"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spanning</w:t>
            </w:r>
          </w:p>
        </w:tc>
        <w:tc>
          <w:tcPr>
            <w:tcW w:w="851" w:type="dxa"/>
          </w:tcPr>
          <w:p w14:paraId="7CA749BE" w14:textId="77777777" w:rsidR="00FE15DD" w:rsidRPr="00057099" w:rsidRDefault="00FE15DD" w:rsidP="00BD41B6">
            <w:pPr>
              <w:jc w:val="right"/>
            </w:pPr>
            <w:r w:rsidRPr="00057099">
              <w:t>V, Hz</w:t>
            </w:r>
          </w:p>
        </w:tc>
        <w:tc>
          <w:tcPr>
            <w:tcW w:w="284" w:type="dxa"/>
          </w:tcPr>
          <w:p w14:paraId="38C5069E" w14:textId="77777777" w:rsidR="00FE15DD" w:rsidRPr="00057099" w:rsidRDefault="00FE15DD" w:rsidP="00BD41B6">
            <w:r w:rsidRPr="00057099">
              <w:t>:</w:t>
            </w:r>
          </w:p>
        </w:tc>
        <w:tc>
          <w:tcPr>
            <w:tcW w:w="4536" w:type="dxa"/>
          </w:tcPr>
          <w:p w14:paraId="799BBA54" w14:textId="77777777" w:rsidR="00FE15DD" w:rsidRPr="00057099" w:rsidRDefault="00FE15DD" w:rsidP="00BD41B6">
            <w:r w:rsidRPr="00057099">
              <w:t>400, 50</w:t>
            </w:r>
          </w:p>
        </w:tc>
      </w:tr>
      <w:tr w:rsidR="00FE15DD" w:rsidRPr="00057099" w14:paraId="6F4EB818" w14:textId="77777777" w:rsidTr="00BD41B6">
        <w:trPr>
          <w:cantSplit/>
        </w:trPr>
        <w:tc>
          <w:tcPr>
            <w:tcW w:w="2948" w:type="dxa"/>
          </w:tcPr>
          <w:p w14:paraId="7A1B037B"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wijze van aanlopen</w:t>
            </w:r>
          </w:p>
        </w:tc>
        <w:tc>
          <w:tcPr>
            <w:tcW w:w="851" w:type="dxa"/>
          </w:tcPr>
          <w:p w14:paraId="79617B51" w14:textId="77777777" w:rsidR="00FE15DD" w:rsidRPr="00057099" w:rsidRDefault="00FE15DD" w:rsidP="00BD41B6">
            <w:pPr>
              <w:jc w:val="right"/>
            </w:pPr>
          </w:p>
        </w:tc>
        <w:tc>
          <w:tcPr>
            <w:tcW w:w="284" w:type="dxa"/>
          </w:tcPr>
          <w:p w14:paraId="2BC4D986" w14:textId="77777777" w:rsidR="00FE15DD" w:rsidRPr="00057099" w:rsidRDefault="00FE15DD" w:rsidP="00BD41B6">
            <w:r w:rsidRPr="00057099">
              <w:t>:</w:t>
            </w:r>
          </w:p>
        </w:tc>
        <w:tc>
          <w:tcPr>
            <w:tcW w:w="4536" w:type="dxa"/>
          </w:tcPr>
          <w:p w14:paraId="39D9B056" w14:textId="77777777" w:rsidR="00FE15DD" w:rsidRPr="00057099" w:rsidRDefault="00FE15DD" w:rsidP="00BD41B6">
            <w:r w:rsidRPr="00057099">
              <w:t>direct</w:t>
            </w:r>
          </w:p>
        </w:tc>
      </w:tr>
      <w:tr w:rsidR="00FE15DD" w:rsidRPr="00057099" w14:paraId="3F9858E6" w14:textId="77777777" w:rsidTr="00BD41B6">
        <w:trPr>
          <w:cantSplit/>
        </w:trPr>
        <w:tc>
          <w:tcPr>
            <w:tcW w:w="2948" w:type="dxa"/>
          </w:tcPr>
          <w:p w14:paraId="39F95D4A"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regeling toerental</w:t>
            </w:r>
          </w:p>
        </w:tc>
        <w:tc>
          <w:tcPr>
            <w:tcW w:w="851" w:type="dxa"/>
          </w:tcPr>
          <w:p w14:paraId="2E7CC15E" w14:textId="77777777" w:rsidR="00FE15DD" w:rsidRPr="00057099" w:rsidRDefault="00FE15DD" w:rsidP="00BD41B6">
            <w:pPr>
              <w:jc w:val="right"/>
            </w:pPr>
          </w:p>
        </w:tc>
        <w:tc>
          <w:tcPr>
            <w:tcW w:w="284" w:type="dxa"/>
          </w:tcPr>
          <w:p w14:paraId="0312F2B1" w14:textId="77777777" w:rsidR="00FE15DD" w:rsidRPr="00057099" w:rsidRDefault="00FE15DD" w:rsidP="00BD41B6">
            <w:r w:rsidRPr="00057099">
              <w:t>:</w:t>
            </w:r>
          </w:p>
        </w:tc>
        <w:tc>
          <w:tcPr>
            <w:tcW w:w="4536" w:type="dxa"/>
          </w:tcPr>
          <w:p w14:paraId="08F524FB" w14:textId="77777777" w:rsidR="00FE15DD" w:rsidRPr="00057099" w:rsidRDefault="00FE15DD" w:rsidP="00BD41B6">
            <w:r w:rsidRPr="00057099">
              <w:t>Geen</w:t>
            </w:r>
          </w:p>
        </w:tc>
      </w:tr>
      <w:tr w:rsidR="00FE15DD" w:rsidRPr="00057099" w14:paraId="3555C670" w14:textId="77777777" w:rsidTr="00BD41B6">
        <w:trPr>
          <w:cantSplit/>
        </w:trPr>
        <w:tc>
          <w:tcPr>
            <w:tcW w:w="2948" w:type="dxa"/>
          </w:tcPr>
          <w:p w14:paraId="5297445D"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isolatieklasse</w:t>
            </w:r>
          </w:p>
        </w:tc>
        <w:tc>
          <w:tcPr>
            <w:tcW w:w="851" w:type="dxa"/>
          </w:tcPr>
          <w:p w14:paraId="10268605" w14:textId="77777777" w:rsidR="00FE15DD" w:rsidRPr="00057099" w:rsidRDefault="00FE15DD" w:rsidP="00BD41B6">
            <w:pPr>
              <w:jc w:val="right"/>
            </w:pPr>
          </w:p>
        </w:tc>
        <w:tc>
          <w:tcPr>
            <w:tcW w:w="284" w:type="dxa"/>
          </w:tcPr>
          <w:p w14:paraId="30F02650" w14:textId="77777777" w:rsidR="00FE15DD" w:rsidRPr="00057099" w:rsidRDefault="00FE15DD" w:rsidP="00BD41B6">
            <w:r w:rsidRPr="00057099">
              <w:t>:</w:t>
            </w:r>
          </w:p>
        </w:tc>
        <w:tc>
          <w:tcPr>
            <w:tcW w:w="4536" w:type="dxa"/>
          </w:tcPr>
          <w:p w14:paraId="07FAA342" w14:textId="77777777" w:rsidR="00FE15DD" w:rsidRPr="00057099" w:rsidRDefault="00FE15DD" w:rsidP="00BD41B6">
            <w:r w:rsidRPr="00057099">
              <w:t>F</w:t>
            </w:r>
          </w:p>
        </w:tc>
      </w:tr>
      <w:tr w:rsidR="00FE15DD" w:rsidRPr="00057099" w14:paraId="45834F68" w14:textId="77777777" w:rsidTr="00BD41B6">
        <w:trPr>
          <w:cantSplit/>
        </w:trPr>
        <w:tc>
          <w:tcPr>
            <w:tcW w:w="2948" w:type="dxa"/>
          </w:tcPr>
          <w:p w14:paraId="36AA77A7"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beschermingsgraad</w:t>
            </w:r>
          </w:p>
        </w:tc>
        <w:tc>
          <w:tcPr>
            <w:tcW w:w="851" w:type="dxa"/>
          </w:tcPr>
          <w:p w14:paraId="44BD07A7" w14:textId="77777777" w:rsidR="00FE15DD" w:rsidRPr="00057099" w:rsidRDefault="00FE15DD" w:rsidP="00BD41B6">
            <w:pPr>
              <w:jc w:val="right"/>
            </w:pPr>
          </w:p>
        </w:tc>
        <w:tc>
          <w:tcPr>
            <w:tcW w:w="284" w:type="dxa"/>
          </w:tcPr>
          <w:p w14:paraId="22DB5E2C" w14:textId="77777777" w:rsidR="00FE15DD" w:rsidRPr="00057099" w:rsidRDefault="00FE15DD" w:rsidP="00BD41B6">
            <w:r w:rsidRPr="00057099">
              <w:t>:</w:t>
            </w:r>
          </w:p>
        </w:tc>
        <w:tc>
          <w:tcPr>
            <w:tcW w:w="4536" w:type="dxa"/>
          </w:tcPr>
          <w:p w14:paraId="54B882EB" w14:textId="77777777" w:rsidR="00FE15DD" w:rsidRPr="00057099" w:rsidRDefault="00FE15DD" w:rsidP="00BD41B6">
            <w:r w:rsidRPr="00057099">
              <w:t>IP55</w:t>
            </w:r>
          </w:p>
        </w:tc>
      </w:tr>
      <w:tr w:rsidR="00FE15DD" w:rsidRPr="00057099" w14:paraId="4E36E0C2" w14:textId="77777777" w:rsidTr="00BD41B6">
        <w:trPr>
          <w:cantSplit/>
        </w:trPr>
        <w:tc>
          <w:tcPr>
            <w:tcW w:w="2948" w:type="dxa"/>
          </w:tcPr>
          <w:p w14:paraId="598A210C"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bedrijfstype</w:t>
            </w:r>
          </w:p>
        </w:tc>
        <w:tc>
          <w:tcPr>
            <w:tcW w:w="851" w:type="dxa"/>
          </w:tcPr>
          <w:p w14:paraId="2322A227" w14:textId="77777777" w:rsidR="00FE15DD" w:rsidRPr="00057099" w:rsidRDefault="00FE15DD" w:rsidP="00BD41B6">
            <w:pPr>
              <w:jc w:val="right"/>
            </w:pPr>
          </w:p>
        </w:tc>
        <w:tc>
          <w:tcPr>
            <w:tcW w:w="284" w:type="dxa"/>
          </w:tcPr>
          <w:p w14:paraId="02B36F04" w14:textId="77777777" w:rsidR="00FE15DD" w:rsidRPr="00057099" w:rsidRDefault="00FE15DD" w:rsidP="00BD41B6">
            <w:r w:rsidRPr="00057099">
              <w:t>:</w:t>
            </w:r>
          </w:p>
        </w:tc>
        <w:tc>
          <w:tcPr>
            <w:tcW w:w="4536" w:type="dxa"/>
          </w:tcPr>
          <w:p w14:paraId="38B68C73" w14:textId="77777777" w:rsidR="00FE15DD" w:rsidRPr="00057099" w:rsidRDefault="00FE15DD" w:rsidP="00BD41B6">
            <w:r w:rsidRPr="00057099">
              <w:t>S1 en S3</w:t>
            </w:r>
          </w:p>
        </w:tc>
      </w:tr>
      <w:tr w:rsidR="00FE15DD" w:rsidRPr="00057099" w14:paraId="480F249C" w14:textId="77777777" w:rsidTr="00BD41B6">
        <w:trPr>
          <w:cantSplit/>
        </w:trPr>
        <w:tc>
          <w:tcPr>
            <w:tcW w:w="2948" w:type="dxa"/>
          </w:tcPr>
          <w:p w14:paraId="2A59602C"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type smering</w:t>
            </w:r>
          </w:p>
        </w:tc>
        <w:tc>
          <w:tcPr>
            <w:tcW w:w="851" w:type="dxa"/>
          </w:tcPr>
          <w:p w14:paraId="41CB4ED4" w14:textId="77777777" w:rsidR="00FE15DD" w:rsidRPr="00057099" w:rsidRDefault="00FE15DD" w:rsidP="00BD41B6">
            <w:pPr>
              <w:jc w:val="right"/>
            </w:pPr>
          </w:p>
        </w:tc>
        <w:tc>
          <w:tcPr>
            <w:tcW w:w="284" w:type="dxa"/>
          </w:tcPr>
          <w:p w14:paraId="2F9BE280" w14:textId="77777777" w:rsidR="00FE15DD" w:rsidRPr="00057099" w:rsidRDefault="00FE15DD" w:rsidP="00BD41B6"/>
        </w:tc>
        <w:tc>
          <w:tcPr>
            <w:tcW w:w="4536" w:type="dxa"/>
          </w:tcPr>
          <w:p w14:paraId="0A4D06EB" w14:textId="77777777" w:rsidR="00FE15DD" w:rsidRPr="00057099" w:rsidRDefault="00FE15DD" w:rsidP="00BD41B6">
            <w:r w:rsidRPr="00057099">
              <w:t>oliebad en/of vetsmering</w:t>
            </w:r>
          </w:p>
        </w:tc>
      </w:tr>
      <w:tr w:rsidR="00FE15DD" w:rsidRPr="00057099" w14:paraId="25418B57" w14:textId="77777777" w:rsidTr="00BD41B6">
        <w:trPr>
          <w:cantSplit/>
        </w:trPr>
        <w:tc>
          <w:tcPr>
            <w:tcW w:w="2948" w:type="dxa"/>
          </w:tcPr>
          <w:p w14:paraId="07FC5A34"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toebehoren</w:t>
            </w:r>
          </w:p>
        </w:tc>
        <w:tc>
          <w:tcPr>
            <w:tcW w:w="851" w:type="dxa"/>
          </w:tcPr>
          <w:p w14:paraId="771D3515" w14:textId="77777777" w:rsidR="00FE15DD" w:rsidRPr="00057099" w:rsidRDefault="00FE15DD" w:rsidP="00BD41B6">
            <w:pPr>
              <w:jc w:val="right"/>
            </w:pPr>
          </w:p>
        </w:tc>
        <w:tc>
          <w:tcPr>
            <w:tcW w:w="284" w:type="dxa"/>
          </w:tcPr>
          <w:p w14:paraId="368A6FAC" w14:textId="77777777" w:rsidR="00FE15DD" w:rsidRPr="00057099" w:rsidRDefault="00FE15DD" w:rsidP="00BD41B6">
            <w:r w:rsidRPr="00057099">
              <w:t>:</w:t>
            </w:r>
          </w:p>
        </w:tc>
        <w:tc>
          <w:tcPr>
            <w:tcW w:w="4536" w:type="dxa"/>
          </w:tcPr>
          <w:p w14:paraId="77EAFBDD"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vul- en ontluchtingsopening</w:t>
            </w:r>
          </w:p>
          <w:p w14:paraId="0CCD3A16"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oliepeilglas</w:t>
            </w:r>
          </w:p>
          <w:p w14:paraId="383A0794" w14:textId="77777777" w:rsidR="00FE15DD" w:rsidRPr="00057099" w:rsidRDefault="00FE15DD" w:rsidP="00BD41B6">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aftapkraan met kogelkraan en slangpilaar</w:t>
            </w:r>
          </w:p>
        </w:tc>
      </w:tr>
      <w:tr w:rsidR="00FE15DD" w:rsidRPr="00057099" w14:paraId="14552894" w14:textId="77777777" w:rsidTr="00BD41B6">
        <w:trPr>
          <w:cantSplit/>
        </w:trPr>
        <w:tc>
          <w:tcPr>
            <w:tcW w:w="2948" w:type="dxa"/>
          </w:tcPr>
          <w:p w14:paraId="5E8B4286" w14:textId="77777777" w:rsidR="00FE15DD" w:rsidRPr="00057099" w:rsidRDefault="00FE15DD" w:rsidP="00BD41B6">
            <w:r w:rsidRPr="00057099">
              <w:t>materiaal:</w:t>
            </w:r>
          </w:p>
        </w:tc>
        <w:tc>
          <w:tcPr>
            <w:tcW w:w="851" w:type="dxa"/>
          </w:tcPr>
          <w:p w14:paraId="1F83F82E" w14:textId="77777777" w:rsidR="00FE15DD" w:rsidRPr="00057099" w:rsidRDefault="00FE15DD" w:rsidP="00BD41B6">
            <w:pPr>
              <w:jc w:val="right"/>
            </w:pPr>
          </w:p>
        </w:tc>
        <w:tc>
          <w:tcPr>
            <w:tcW w:w="284" w:type="dxa"/>
          </w:tcPr>
          <w:p w14:paraId="24D4CCF6" w14:textId="77777777" w:rsidR="00FE15DD" w:rsidRPr="00057099" w:rsidRDefault="00FE15DD" w:rsidP="00BD41B6"/>
        </w:tc>
        <w:tc>
          <w:tcPr>
            <w:tcW w:w="4536" w:type="dxa"/>
          </w:tcPr>
          <w:p w14:paraId="12C7C174" w14:textId="77777777" w:rsidR="00FE15DD" w:rsidRPr="00057099" w:rsidRDefault="00FE15DD" w:rsidP="00BD41B6"/>
        </w:tc>
      </w:tr>
      <w:tr w:rsidR="00FE15DD" w:rsidRPr="00057099" w14:paraId="6144D3D0" w14:textId="77777777" w:rsidTr="00BD41B6">
        <w:trPr>
          <w:cantSplit/>
        </w:trPr>
        <w:tc>
          <w:tcPr>
            <w:tcW w:w="2948" w:type="dxa"/>
          </w:tcPr>
          <w:p w14:paraId="22027A67"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as en armen</w:t>
            </w:r>
          </w:p>
        </w:tc>
        <w:tc>
          <w:tcPr>
            <w:tcW w:w="851" w:type="dxa"/>
          </w:tcPr>
          <w:p w14:paraId="541E8394" w14:textId="77777777" w:rsidR="00FE15DD" w:rsidRPr="00057099" w:rsidRDefault="00FE15DD" w:rsidP="00BD41B6">
            <w:pPr>
              <w:jc w:val="right"/>
            </w:pPr>
          </w:p>
        </w:tc>
        <w:tc>
          <w:tcPr>
            <w:tcW w:w="284" w:type="dxa"/>
          </w:tcPr>
          <w:p w14:paraId="31AAAD84" w14:textId="77777777" w:rsidR="00FE15DD" w:rsidRPr="00057099" w:rsidRDefault="00FE15DD" w:rsidP="00BD41B6">
            <w:r w:rsidRPr="00057099">
              <w:t>:</w:t>
            </w:r>
          </w:p>
        </w:tc>
        <w:tc>
          <w:tcPr>
            <w:tcW w:w="4536" w:type="dxa"/>
          </w:tcPr>
          <w:p w14:paraId="7BCF783E" w14:textId="77777777" w:rsidR="00FE15DD" w:rsidRPr="00057099" w:rsidRDefault="00FE15DD" w:rsidP="00BD41B6">
            <w:r w:rsidRPr="00057099">
              <w:t>roestvast staal</w:t>
            </w:r>
          </w:p>
        </w:tc>
      </w:tr>
      <w:tr w:rsidR="00FE15DD" w:rsidRPr="00057099" w14:paraId="0D9070D2" w14:textId="77777777" w:rsidTr="00BD41B6">
        <w:trPr>
          <w:cantSplit/>
        </w:trPr>
        <w:tc>
          <w:tcPr>
            <w:tcW w:w="2948" w:type="dxa"/>
          </w:tcPr>
          <w:p w14:paraId="287EC4FB"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borstel</w:t>
            </w:r>
          </w:p>
        </w:tc>
        <w:tc>
          <w:tcPr>
            <w:tcW w:w="851" w:type="dxa"/>
          </w:tcPr>
          <w:p w14:paraId="225792AC" w14:textId="77777777" w:rsidR="00FE15DD" w:rsidRPr="00057099" w:rsidRDefault="00FE15DD" w:rsidP="00BD41B6">
            <w:pPr>
              <w:jc w:val="right"/>
            </w:pPr>
          </w:p>
        </w:tc>
        <w:tc>
          <w:tcPr>
            <w:tcW w:w="284" w:type="dxa"/>
          </w:tcPr>
          <w:p w14:paraId="14A2A0E3" w14:textId="77777777" w:rsidR="00FE15DD" w:rsidRPr="00057099" w:rsidRDefault="00FE15DD" w:rsidP="00BD41B6">
            <w:r w:rsidRPr="00057099">
              <w:t>:</w:t>
            </w:r>
          </w:p>
        </w:tc>
        <w:tc>
          <w:tcPr>
            <w:tcW w:w="4536" w:type="dxa"/>
          </w:tcPr>
          <w:p w14:paraId="3E02D41F" w14:textId="77777777" w:rsidR="00FE15DD" w:rsidRPr="00057099" w:rsidRDefault="00FE15DD" w:rsidP="00BD41B6">
            <w:r w:rsidRPr="00057099">
              <w:t>kunststof, uitwisselbaar, slijtvast borstelharen, bestand tegen warm sproeiwater</w:t>
            </w:r>
          </w:p>
        </w:tc>
      </w:tr>
    </w:tbl>
    <w:p w14:paraId="7944EDAB" w14:textId="77777777" w:rsidR="00FE15DD" w:rsidRPr="00057099" w:rsidRDefault="00FE15DD" w:rsidP="00FE15DD"/>
    <w:p w14:paraId="645EC0F7" w14:textId="77777777" w:rsidR="00FE15DD" w:rsidRPr="00057099" w:rsidRDefault="00FE15DD" w:rsidP="006028B5">
      <w:pPr>
        <w:pStyle w:val="Heading3"/>
      </w:pPr>
      <w:r w:rsidRPr="00057099">
        <w:t>Roostergoedafvoersysteem</w:t>
      </w:r>
    </w:p>
    <w:tbl>
      <w:tblPr>
        <w:tblW w:w="8619" w:type="dxa"/>
        <w:tblLayout w:type="fixed"/>
        <w:tblLook w:val="01E0" w:firstRow="1" w:lastRow="1" w:firstColumn="1" w:lastColumn="1" w:noHBand="0" w:noVBand="0"/>
      </w:tblPr>
      <w:tblGrid>
        <w:gridCol w:w="2948"/>
        <w:gridCol w:w="851"/>
        <w:gridCol w:w="284"/>
        <w:gridCol w:w="4536"/>
      </w:tblGrid>
      <w:tr w:rsidR="00FE15DD" w:rsidRPr="00057099" w14:paraId="41EFFAAC" w14:textId="77777777" w:rsidTr="00BD41B6">
        <w:tc>
          <w:tcPr>
            <w:tcW w:w="2948" w:type="dxa"/>
          </w:tcPr>
          <w:p w14:paraId="221DA9B6" w14:textId="77777777" w:rsidR="00FE15DD" w:rsidRPr="00057099" w:rsidRDefault="00FE15DD" w:rsidP="00BD41B6">
            <w:r w:rsidRPr="00057099">
              <w:t>systeem</w:t>
            </w:r>
          </w:p>
        </w:tc>
        <w:tc>
          <w:tcPr>
            <w:tcW w:w="851" w:type="dxa"/>
          </w:tcPr>
          <w:p w14:paraId="670466C2" w14:textId="77777777" w:rsidR="00FE15DD" w:rsidRPr="00057099" w:rsidRDefault="00FE15DD" w:rsidP="00BD41B6">
            <w:pPr>
              <w:jc w:val="right"/>
            </w:pPr>
          </w:p>
        </w:tc>
        <w:tc>
          <w:tcPr>
            <w:tcW w:w="284" w:type="dxa"/>
          </w:tcPr>
          <w:p w14:paraId="2EE710CC" w14:textId="77777777" w:rsidR="00FE15DD" w:rsidRPr="00057099" w:rsidRDefault="00FE15DD" w:rsidP="00BD41B6">
            <w:r w:rsidRPr="00057099">
              <w:t>:</w:t>
            </w:r>
          </w:p>
        </w:tc>
        <w:tc>
          <w:tcPr>
            <w:tcW w:w="4536" w:type="dxa"/>
          </w:tcPr>
          <w:p w14:paraId="717C204C" w14:textId="77777777" w:rsidR="00FE15DD" w:rsidRPr="00057099" w:rsidRDefault="00FE15DD" w:rsidP="00BD41B6">
            <w:r w:rsidRPr="00057099">
              <w:t>afvoergoot, open in de machine, gesloten pijp tussen rooster en ontvangende roostergoedwaspers</w:t>
            </w:r>
          </w:p>
        </w:tc>
      </w:tr>
      <w:tr w:rsidR="00FE15DD" w:rsidRPr="00057099" w14:paraId="18A1315A" w14:textId="77777777" w:rsidTr="00BD41B6">
        <w:tc>
          <w:tcPr>
            <w:tcW w:w="2948" w:type="dxa"/>
          </w:tcPr>
          <w:p w14:paraId="2E706417" w14:textId="77777777" w:rsidR="00FE15DD" w:rsidRPr="00057099" w:rsidRDefault="00FE15DD" w:rsidP="00BD41B6">
            <w:r w:rsidRPr="00057099">
              <w:t>verbindingen</w:t>
            </w:r>
          </w:p>
        </w:tc>
        <w:tc>
          <w:tcPr>
            <w:tcW w:w="851" w:type="dxa"/>
          </w:tcPr>
          <w:p w14:paraId="28BC8466" w14:textId="77777777" w:rsidR="00FE15DD" w:rsidRPr="00057099" w:rsidRDefault="00FE15DD" w:rsidP="00BD41B6">
            <w:pPr>
              <w:jc w:val="right"/>
            </w:pPr>
          </w:p>
        </w:tc>
        <w:tc>
          <w:tcPr>
            <w:tcW w:w="284" w:type="dxa"/>
          </w:tcPr>
          <w:p w14:paraId="632FFFD0" w14:textId="77777777" w:rsidR="00FE15DD" w:rsidRPr="00057099" w:rsidRDefault="00FE15DD" w:rsidP="00BD41B6">
            <w:r w:rsidRPr="00057099">
              <w:t>:</w:t>
            </w:r>
          </w:p>
        </w:tc>
        <w:tc>
          <w:tcPr>
            <w:tcW w:w="4536" w:type="dxa"/>
          </w:tcPr>
          <w:p w14:paraId="4375C8B2" w14:textId="77777777" w:rsidR="00FE15DD" w:rsidRPr="00057099" w:rsidRDefault="00FE15DD" w:rsidP="00BD41B6">
            <w:r w:rsidRPr="00057099">
              <w:t>flenzen, inwendig vrij van obstakels en richels</w:t>
            </w:r>
          </w:p>
        </w:tc>
      </w:tr>
      <w:tr w:rsidR="00FE15DD" w:rsidRPr="00057099" w14:paraId="662AB3E7" w14:textId="77777777" w:rsidTr="00BD41B6">
        <w:tc>
          <w:tcPr>
            <w:tcW w:w="2948" w:type="dxa"/>
          </w:tcPr>
          <w:p w14:paraId="7AEF179E" w14:textId="77777777" w:rsidR="00FE15DD" w:rsidRPr="00057099" w:rsidRDefault="00FE15DD" w:rsidP="00BD41B6">
            <w:r w:rsidRPr="00057099">
              <w:t>noodafvoer</w:t>
            </w:r>
          </w:p>
        </w:tc>
        <w:tc>
          <w:tcPr>
            <w:tcW w:w="851" w:type="dxa"/>
          </w:tcPr>
          <w:p w14:paraId="416A0501" w14:textId="77777777" w:rsidR="00FE15DD" w:rsidRPr="00057099" w:rsidRDefault="00FE15DD" w:rsidP="00BD41B6">
            <w:pPr>
              <w:jc w:val="right"/>
            </w:pPr>
          </w:p>
        </w:tc>
        <w:tc>
          <w:tcPr>
            <w:tcW w:w="284" w:type="dxa"/>
          </w:tcPr>
          <w:p w14:paraId="1B4ED3E7" w14:textId="77777777" w:rsidR="00FE15DD" w:rsidRPr="00057099" w:rsidRDefault="00FE15DD" w:rsidP="00BD41B6">
            <w:r w:rsidRPr="00057099">
              <w:t>:</w:t>
            </w:r>
          </w:p>
        </w:tc>
        <w:tc>
          <w:tcPr>
            <w:tcW w:w="4536" w:type="dxa"/>
          </w:tcPr>
          <w:p w14:paraId="3A2404E8" w14:textId="77777777" w:rsidR="00FE15DD" w:rsidRPr="00057099" w:rsidRDefault="00FE15DD" w:rsidP="00BD41B6">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als roostergoedwaspers niet beschikbaar is </w:t>
            </w:r>
          </w:p>
          <w:p w14:paraId="12DD16C5"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handmatig in bedrijf nemen </w:t>
            </w:r>
          </w:p>
          <w:p w14:paraId="46BF38EA"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flenstubelure</w:t>
            </w:r>
            <w:proofErr w:type="spellEnd"/>
            <w:r w:rsidRPr="00057099">
              <w:rPr>
                <w:rFonts w:eastAsiaTheme="minorEastAsia" w:cstheme="minorBidi"/>
                <w:noProof w:val="0"/>
                <w:color w:val="00577E" w:themeColor="text1"/>
                <w:sz w:val="20"/>
                <w:lang w:val="nl-NL" w:eastAsia="en-GB"/>
              </w:rPr>
              <w:t xml:space="preserve"> aan onderzijde roostergoedafvoergoot</w:t>
            </w:r>
          </w:p>
          <w:p w14:paraId="30F74F70"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blindplaat met uitvullichaam t.b.v. gladde bodem voor reguliere roostergoedafvoer </w:t>
            </w:r>
          </w:p>
          <w:p w14:paraId="1AAF3AC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stortkoker met flens voor bevestiging aan noodafvoer, uitmondend in vast gemonteerde afvoerbuis tot boven de (nood)opstelplaats voor de rolcontainer </w:t>
            </w:r>
          </w:p>
          <w:p w14:paraId="4F6EBBE2"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afvoerbuis DN250 vanaf bordes tot boven (nood)opstelplaats voor de rolcontainer </w:t>
            </w:r>
          </w:p>
        </w:tc>
      </w:tr>
      <w:tr w:rsidR="00FE15DD" w:rsidRPr="00057099" w14:paraId="5B5AB4EE" w14:textId="77777777" w:rsidTr="00BD41B6">
        <w:tc>
          <w:tcPr>
            <w:tcW w:w="2948" w:type="dxa"/>
          </w:tcPr>
          <w:p w14:paraId="0F4486DA" w14:textId="77777777" w:rsidR="00FE15DD" w:rsidRPr="00057099" w:rsidRDefault="00FE15DD" w:rsidP="00BD41B6">
            <w:r w:rsidRPr="00057099">
              <w:t>materiaal:</w:t>
            </w:r>
          </w:p>
        </w:tc>
        <w:tc>
          <w:tcPr>
            <w:tcW w:w="851" w:type="dxa"/>
          </w:tcPr>
          <w:p w14:paraId="52F61C2E" w14:textId="77777777" w:rsidR="00FE15DD" w:rsidRPr="00057099" w:rsidRDefault="00FE15DD" w:rsidP="00BD41B6">
            <w:pPr>
              <w:jc w:val="right"/>
            </w:pPr>
          </w:p>
        </w:tc>
        <w:tc>
          <w:tcPr>
            <w:tcW w:w="284" w:type="dxa"/>
          </w:tcPr>
          <w:p w14:paraId="46A3F963" w14:textId="77777777" w:rsidR="00FE15DD" w:rsidRPr="00057099" w:rsidRDefault="00FE15DD" w:rsidP="00BD41B6"/>
        </w:tc>
        <w:tc>
          <w:tcPr>
            <w:tcW w:w="4536" w:type="dxa"/>
          </w:tcPr>
          <w:p w14:paraId="1BA31B4A" w14:textId="77777777" w:rsidR="00FE15DD" w:rsidRPr="00057099" w:rsidRDefault="00FE15DD" w:rsidP="00BD41B6"/>
        </w:tc>
      </w:tr>
      <w:tr w:rsidR="00FE15DD" w:rsidRPr="00057099" w14:paraId="2463ACC0" w14:textId="77777777" w:rsidTr="00BD41B6">
        <w:tc>
          <w:tcPr>
            <w:tcW w:w="2948" w:type="dxa"/>
          </w:tcPr>
          <w:p w14:paraId="41DC0081"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goten en leidingen</w:t>
            </w:r>
          </w:p>
        </w:tc>
        <w:tc>
          <w:tcPr>
            <w:tcW w:w="851" w:type="dxa"/>
          </w:tcPr>
          <w:p w14:paraId="300C19E0" w14:textId="77777777" w:rsidR="00FE15DD" w:rsidRPr="00057099" w:rsidRDefault="00FE15DD" w:rsidP="00BD41B6">
            <w:pPr>
              <w:jc w:val="right"/>
            </w:pPr>
          </w:p>
        </w:tc>
        <w:tc>
          <w:tcPr>
            <w:tcW w:w="284" w:type="dxa"/>
          </w:tcPr>
          <w:p w14:paraId="5B496504" w14:textId="77777777" w:rsidR="00FE15DD" w:rsidRPr="00057099" w:rsidRDefault="00FE15DD" w:rsidP="00BD41B6">
            <w:r w:rsidRPr="00057099">
              <w:t>:</w:t>
            </w:r>
          </w:p>
        </w:tc>
        <w:tc>
          <w:tcPr>
            <w:tcW w:w="4536" w:type="dxa"/>
          </w:tcPr>
          <w:p w14:paraId="29B51E99" w14:textId="77777777" w:rsidR="00FE15DD" w:rsidRPr="00057099" w:rsidRDefault="00FE15DD" w:rsidP="00BD41B6">
            <w:r w:rsidRPr="00057099">
              <w:t>roestvaststaal</w:t>
            </w:r>
          </w:p>
        </w:tc>
      </w:tr>
      <w:tr w:rsidR="00FE15DD" w:rsidRPr="00057099" w14:paraId="00CE77D6" w14:textId="77777777" w:rsidTr="00BD41B6">
        <w:tc>
          <w:tcPr>
            <w:tcW w:w="2948" w:type="dxa"/>
          </w:tcPr>
          <w:p w14:paraId="1EE6FB13"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ondersteuningen</w:t>
            </w:r>
          </w:p>
        </w:tc>
        <w:tc>
          <w:tcPr>
            <w:tcW w:w="851" w:type="dxa"/>
          </w:tcPr>
          <w:p w14:paraId="1E3AB9A8" w14:textId="77777777" w:rsidR="00FE15DD" w:rsidRPr="00057099" w:rsidRDefault="00FE15DD" w:rsidP="00BD41B6">
            <w:pPr>
              <w:jc w:val="right"/>
            </w:pPr>
          </w:p>
        </w:tc>
        <w:tc>
          <w:tcPr>
            <w:tcW w:w="284" w:type="dxa"/>
          </w:tcPr>
          <w:p w14:paraId="4DF12CE2" w14:textId="77777777" w:rsidR="00FE15DD" w:rsidRPr="00057099" w:rsidRDefault="00FE15DD" w:rsidP="00BD41B6">
            <w:r w:rsidRPr="00057099">
              <w:t>:</w:t>
            </w:r>
          </w:p>
        </w:tc>
        <w:tc>
          <w:tcPr>
            <w:tcW w:w="4536" w:type="dxa"/>
          </w:tcPr>
          <w:p w14:paraId="3853C58D" w14:textId="77777777" w:rsidR="00FE15DD" w:rsidRPr="00057099" w:rsidRDefault="00FE15DD" w:rsidP="00BD41B6">
            <w:r w:rsidRPr="00057099">
              <w:t>roestvaststaal</w:t>
            </w:r>
          </w:p>
        </w:tc>
      </w:tr>
      <w:tr w:rsidR="00FE15DD" w:rsidRPr="00057099" w14:paraId="37A1381F" w14:textId="77777777" w:rsidTr="00BD41B6">
        <w:tc>
          <w:tcPr>
            <w:tcW w:w="2948" w:type="dxa"/>
          </w:tcPr>
          <w:p w14:paraId="0BD7F66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toebehoren</w:t>
            </w:r>
          </w:p>
        </w:tc>
        <w:tc>
          <w:tcPr>
            <w:tcW w:w="851" w:type="dxa"/>
          </w:tcPr>
          <w:p w14:paraId="7714A6F5" w14:textId="77777777" w:rsidR="00FE15DD" w:rsidRPr="00057099" w:rsidRDefault="00FE15DD" w:rsidP="00BD41B6">
            <w:pPr>
              <w:jc w:val="right"/>
            </w:pPr>
          </w:p>
        </w:tc>
        <w:tc>
          <w:tcPr>
            <w:tcW w:w="284" w:type="dxa"/>
          </w:tcPr>
          <w:p w14:paraId="6E55ECAA" w14:textId="77777777" w:rsidR="00FE15DD" w:rsidRPr="00057099" w:rsidRDefault="00FE15DD" w:rsidP="00BD41B6">
            <w:r w:rsidRPr="00057099">
              <w:t>:</w:t>
            </w:r>
          </w:p>
        </w:tc>
        <w:tc>
          <w:tcPr>
            <w:tcW w:w="4536" w:type="dxa"/>
          </w:tcPr>
          <w:p w14:paraId="71652E51" w14:textId="77777777" w:rsidR="00FE15DD" w:rsidRPr="00057099" w:rsidRDefault="00FE15DD" w:rsidP="00BD41B6">
            <w:pPr>
              <w:pStyle w:val="Bullet1"/>
              <w:tabs>
                <w:tab w:val="clear" w:pos="1135"/>
                <w:tab w:val="num" w:pos="360"/>
                <w:tab w:val="num" w:pos="426"/>
              </w:tabs>
              <w:ind w:left="360" w:hanging="360"/>
              <w:rPr>
                <w:lang w:val="nl-NL"/>
              </w:rPr>
            </w:pPr>
            <w:r w:rsidRPr="00057099">
              <w:rPr>
                <w:rFonts w:eastAsiaTheme="minorEastAsia" w:cstheme="minorBidi"/>
                <w:noProof w:val="0"/>
                <w:color w:val="00577E" w:themeColor="text1"/>
                <w:sz w:val="20"/>
                <w:lang w:val="nl-NL" w:eastAsia="en-GB"/>
              </w:rPr>
              <w:t>toevoersysteem transportwater (zie leidingwerk en appendages)</w:t>
            </w:r>
          </w:p>
          <w:p w14:paraId="51AEBD4E" w14:textId="77777777" w:rsidR="00FE15DD" w:rsidRPr="00057099" w:rsidRDefault="00FE15DD" w:rsidP="00BD41B6">
            <w:pPr>
              <w:pStyle w:val="Bullet1"/>
              <w:tabs>
                <w:tab w:val="clear" w:pos="1135"/>
                <w:tab w:val="num" w:pos="360"/>
                <w:tab w:val="num" w:pos="426"/>
              </w:tabs>
              <w:ind w:left="360" w:hanging="360"/>
              <w:rPr>
                <w:lang w:val="nl-NL"/>
              </w:rPr>
            </w:pPr>
            <w:r w:rsidRPr="00057099">
              <w:rPr>
                <w:rFonts w:eastAsiaTheme="minorEastAsia" w:cstheme="minorBidi"/>
                <w:noProof w:val="0"/>
                <w:color w:val="00577E" w:themeColor="text1"/>
                <w:sz w:val="20"/>
                <w:lang w:val="nl-NL" w:eastAsia="en-GB"/>
              </w:rPr>
              <w:t>ontstoppingsdeksels</w:t>
            </w:r>
          </w:p>
        </w:tc>
      </w:tr>
    </w:tbl>
    <w:p w14:paraId="3EF2CE7C" w14:textId="77777777" w:rsidR="00FE15DD" w:rsidRPr="00057099" w:rsidRDefault="00FE15DD" w:rsidP="00FE15DD"/>
    <w:p w14:paraId="03E840FE" w14:textId="77777777" w:rsidR="00FE15DD" w:rsidRPr="00057099" w:rsidRDefault="00FE15DD" w:rsidP="006028B5">
      <w:pPr>
        <w:pStyle w:val="Heading3"/>
      </w:pPr>
      <w:r w:rsidRPr="00057099">
        <w:t>Sproeivoorziening</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508A007C" w14:textId="77777777" w:rsidTr="00BD41B6">
        <w:trPr>
          <w:cantSplit/>
        </w:trPr>
        <w:tc>
          <w:tcPr>
            <w:tcW w:w="2948" w:type="dxa"/>
          </w:tcPr>
          <w:p w14:paraId="001210DE" w14:textId="77777777" w:rsidR="00FE15DD" w:rsidRPr="00057099" w:rsidRDefault="00FE15DD" w:rsidP="00BD41B6">
            <w:r w:rsidRPr="00057099">
              <w:t xml:space="preserve">doel </w:t>
            </w:r>
          </w:p>
        </w:tc>
        <w:tc>
          <w:tcPr>
            <w:tcW w:w="851" w:type="dxa"/>
          </w:tcPr>
          <w:p w14:paraId="501DB7CA" w14:textId="77777777" w:rsidR="00FE15DD" w:rsidRPr="00057099" w:rsidRDefault="00FE15DD" w:rsidP="00BD41B6">
            <w:pPr>
              <w:jc w:val="right"/>
            </w:pPr>
          </w:p>
        </w:tc>
        <w:tc>
          <w:tcPr>
            <w:tcW w:w="284" w:type="dxa"/>
          </w:tcPr>
          <w:p w14:paraId="1F20A17E" w14:textId="77777777" w:rsidR="00FE15DD" w:rsidRPr="00057099" w:rsidRDefault="00FE15DD" w:rsidP="00BD41B6">
            <w:r w:rsidRPr="00057099">
              <w:t>:</w:t>
            </w:r>
          </w:p>
        </w:tc>
        <w:tc>
          <w:tcPr>
            <w:tcW w:w="4536" w:type="dxa"/>
          </w:tcPr>
          <w:p w14:paraId="41E02F79" w14:textId="77777777" w:rsidR="00FE15DD" w:rsidRPr="00057099" w:rsidRDefault="00FE15DD" w:rsidP="00BD41B6">
            <w:r w:rsidRPr="00057099">
              <w:t xml:space="preserve">het reinigen van de roostergoedinstallatie </w:t>
            </w:r>
          </w:p>
        </w:tc>
      </w:tr>
      <w:tr w:rsidR="00FE15DD" w:rsidRPr="00057099" w14:paraId="26658CBC" w14:textId="77777777" w:rsidTr="00BD41B6">
        <w:trPr>
          <w:cantSplit/>
        </w:trPr>
        <w:tc>
          <w:tcPr>
            <w:tcW w:w="2948" w:type="dxa"/>
          </w:tcPr>
          <w:p w14:paraId="5941727B" w14:textId="77777777" w:rsidR="00FE15DD" w:rsidRPr="00057099" w:rsidRDefault="00FE15DD" w:rsidP="00BD41B6">
            <w:r w:rsidRPr="00057099">
              <w:t>leveringsomvang</w:t>
            </w:r>
          </w:p>
        </w:tc>
        <w:tc>
          <w:tcPr>
            <w:tcW w:w="851" w:type="dxa"/>
          </w:tcPr>
          <w:p w14:paraId="3ED1C5EE" w14:textId="77777777" w:rsidR="00FE15DD" w:rsidRPr="00057099" w:rsidRDefault="00FE15DD" w:rsidP="00BD41B6">
            <w:pPr>
              <w:jc w:val="right"/>
            </w:pPr>
          </w:p>
        </w:tc>
        <w:tc>
          <w:tcPr>
            <w:tcW w:w="284" w:type="dxa"/>
          </w:tcPr>
          <w:p w14:paraId="10A30EDC" w14:textId="77777777" w:rsidR="00FE15DD" w:rsidRPr="00057099" w:rsidRDefault="00FE15DD" w:rsidP="00BD41B6">
            <w:r w:rsidRPr="00057099">
              <w:t>:</w:t>
            </w:r>
          </w:p>
        </w:tc>
        <w:tc>
          <w:tcPr>
            <w:tcW w:w="4536" w:type="dxa"/>
          </w:tcPr>
          <w:p w14:paraId="5A7DC7C4"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sproeiers</w:t>
            </w:r>
          </w:p>
        </w:tc>
      </w:tr>
      <w:tr w:rsidR="00FE15DD" w:rsidRPr="00057099" w14:paraId="4F1F9856" w14:textId="77777777" w:rsidTr="00BD41B6">
        <w:trPr>
          <w:cantSplit/>
        </w:trPr>
        <w:tc>
          <w:tcPr>
            <w:tcW w:w="2948" w:type="dxa"/>
          </w:tcPr>
          <w:p w14:paraId="20D4DCAB" w14:textId="77777777" w:rsidR="00FE15DD" w:rsidRPr="00057099" w:rsidRDefault="00FE15DD" w:rsidP="00BD41B6"/>
        </w:tc>
        <w:tc>
          <w:tcPr>
            <w:tcW w:w="851" w:type="dxa"/>
          </w:tcPr>
          <w:p w14:paraId="212253D4" w14:textId="77777777" w:rsidR="00FE15DD" w:rsidRPr="00057099" w:rsidRDefault="00FE15DD" w:rsidP="00BD41B6">
            <w:pPr>
              <w:jc w:val="right"/>
            </w:pPr>
          </w:p>
        </w:tc>
        <w:tc>
          <w:tcPr>
            <w:tcW w:w="284" w:type="dxa"/>
          </w:tcPr>
          <w:p w14:paraId="3CF6BF56" w14:textId="77777777" w:rsidR="00FE15DD" w:rsidRPr="00057099" w:rsidRDefault="00FE15DD" w:rsidP="00BD41B6"/>
        </w:tc>
        <w:tc>
          <w:tcPr>
            <w:tcW w:w="4536" w:type="dxa"/>
          </w:tcPr>
          <w:p w14:paraId="61171F7B"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leidingwerk en appendages en instrumenten</w:t>
            </w:r>
          </w:p>
        </w:tc>
      </w:tr>
      <w:tr w:rsidR="00FE15DD" w:rsidRPr="00057099" w14:paraId="7F69390F" w14:textId="77777777" w:rsidTr="00BD41B6">
        <w:trPr>
          <w:cantSplit/>
        </w:trPr>
        <w:tc>
          <w:tcPr>
            <w:tcW w:w="2948" w:type="dxa"/>
          </w:tcPr>
          <w:p w14:paraId="0A23EF3E" w14:textId="77777777" w:rsidR="00FE15DD" w:rsidRPr="00057099" w:rsidRDefault="00FE15DD" w:rsidP="00BD41B6"/>
        </w:tc>
        <w:tc>
          <w:tcPr>
            <w:tcW w:w="851" w:type="dxa"/>
          </w:tcPr>
          <w:p w14:paraId="1F9DC264" w14:textId="77777777" w:rsidR="00FE15DD" w:rsidRPr="00057099" w:rsidRDefault="00FE15DD" w:rsidP="00BD41B6">
            <w:pPr>
              <w:jc w:val="right"/>
            </w:pPr>
          </w:p>
        </w:tc>
        <w:tc>
          <w:tcPr>
            <w:tcW w:w="284" w:type="dxa"/>
          </w:tcPr>
          <w:p w14:paraId="023737E5" w14:textId="77777777" w:rsidR="00FE15DD" w:rsidRPr="00057099" w:rsidRDefault="00FE15DD" w:rsidP="00BD41B6"/>
        </w:tc>
        <w:tc>
          <w:tcPr>
            <w:tcW w:w="4536" w:type="dxa"/>
          </w:tcPr>
          <w:p w14:paraId="1B67FD32"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spoelwaterpomp (indien noodzakelijk) </w:t>
            </w:r>
          </w:p>
        </w:tc>
      </w:tr>
      <w:tr w:rsidR="00FE15DD" w:rsidRPr="00057099" w14:paraId="0C841981" w14:textId="77777777" w:rsidTr="00BD41B6">
        <w:trPr>
          <w:cantSplit/>
        </w:trPr>
        <w:tc>
          <w:tcPr>
            <w:tcW w:w="2948" w:type="dxa"/>
          </w:tcPr>
          <w:p w14:paraId="02BEF9C0" w14:textId="77777777" w:rsidR="00FE15DD" w:rsidRPr="00057099" w:rsidRDefault="00FE15DD" w:rsidP="00BD41B6"/>
        </w:tc>
        <w:tc>
          <w:tcPr>
            <w:tcW w:w="851" w:type="dxa"/>
          </w:tcPr>
          <w:p w14:paraId="737FF39E" w14:textId="77777777" w:rsidR="00FE15DD" w:rsidRPr="00057099" w:rsidRDefault="00FE15DD" w:rsidP="00BD41B6">
            <w:pPr>
              <w:jc w:val="right"/>
            </w:pPr>
          </w:p>
        </w:tc>
        <w:tc>
          <w:tcPr>
            <w:tcW w:w="284" w:type="dxa"/>
          </w:tcPr>
          <w:p w14:paraId="0EB1EF70" w14:textId="77777777" w:rsidR="00FE15DD" w:rsidRPr="00057099" w:rsidRDefault="00FE15DD" w:rsidP="00BD41B6"/>
        </w:tc>
        <w:tc>
          <w:tcPr>
            <w:tcW w:w="4536" w:type="dxa"/>
          </w:tcPr>
          <w:p w14:paraId="5B3B499E" w14:textId="77777777" w:rsidR="00FE15DD" w:rsidRPr="00057099" w:rsidRDefault="00FE15DD" w:rsidP="00BD41B6">
            <w:pPr>
              <w:pStyle w:val="Bullet1"/>
              <w:numPr>
                <w:ilvl w:val="0"/>
                <w:numId w:val="0"/>
              </w:numPr>
              <w:rPr>
                <w:rFonts w:eastAsiaTheme="minorEastAsia" w:cstheme="minorBidi"/>
                <w:noProof w:val="0"/>
                <w:color w:val="00577E" w:themeColor="text1"/>
                <w:sz w:val="20"/>
                <w:lang w:val="nl-NL" w:eastAsia="en-GB"/>
              </w:rPr>
            </w:pPr>
          </w:p>
        </w:tc>
      </w:tr>
      <w:tr w:rsidR="00FE15DD" w:rsidRPr="00057099" w14:paraId="49C257EB" w14:textId="77777777" w:rsidTr="00BD41B6">
        <w:tc>
          <w:tcPr>
            <w:tcW w:w="2948" w:type="dxa"/>
          </w:tcPr>
          <w:p w14:paraId="42D31AF1" w14:textId="77777777" w:rsidR="00FE15DD" w:rsidRPr="00057099" w:rsidRDefault="00FE15DD" w:rsidP="00BD41B6">
            <w:r w:rsidRPr="00057099">
              <w:t>sproeiwater: (koud)</w:t>
            </w:r>
          </w:p>
        </w:tc>
        <w:tc>
          <w:tcPr>
            <w:tcW w:w="851" w:type="dxa"/>
          </w:tcPr>
          <w:p w14:paraId="37BD686B" w14:textId="77777777" w:rsidR="00FE15DD" w:rsidRPr="00057099" w:rsidRDefault="00FE15DD" w:rsidP="00BD41B6">
            <w:pPr>
              <w:jc w:val="right"/>
            </w:pPr>
          </w:p>
        </w:tc>
        <w:tc>
          <w:tcPr>
            <w:tcW w:w="284" w:type="dxa"/>
          </w:tcPr>
          <w:p w14:paraId="785B94AE" w14:textId="77777777" w:rsidR="00FE15DD" w:rsidRPr="00057099" w:rsidRDefault="00FE15DD" w:rsidP="00BD41B6"/>
        </w:tc>
        <w:tc>
          <w:tcPr>
            <w:tcW w:w="4536" w:type="dxa"/>
          </w:tcPr>
          <w:p w14:paraId="6C63BFCF" w14:textId="77777777" w:rsidR="00FE15DD" w:rsidRPr="00057099" w:rsidRDefault="00FE15DD" w:rsidP="00BD41B6"/>
        </w:tc>
      </w:tr>
      <w:tr w:rsidR="00FE15DD" w:rsidRPr="00057099" w14:paraId="56C39850" w14:textId="77777777" w:rsidTr="00BD41B6">
        <w:trPr>
          <w:cantSplit/>
        </w:trPr>
        <w:tc>
          <w:tcPr>
            <w:tcW w:w="2948" w:type="dxa"/>
          </w:tcPr>
          <w:p w14:paraId="3FB3A59E" w14:textId="05CEB163"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w:t>
            </w:r>
            <w:r w:rsidR="00B44F82" w:rsidRPr="00057099">
              <w:rPr>
                <w:rFonts w:eastAsiaTheme="minorEastAsia" w:cstheme="minorBidi"/>
                <w:noProof w:val="0"/>
                <w:color w:val="00577E" w:themeColor="text1"/>
                <w:sz w:val="20"/>
                <w:lang w:val="nl-NL" w:eastAsia="en-GB"/>
              </w:rPr>
              <w:t>r</w:t>
            </w:r>
            <w:r w:rsidRPr="00057099">
              <w:rPr>
                <w:rFonts w:eastAsiaTheme="minorEastAsia" w:cstheme="minorBidi"/>
                <w:noProof w:val="0"/>
                <w:color w:val="00577E" w:themeColor="text1"/>
                <w:sz w:val="20"/>
                <w:lang w:val="nl-NL" w:eastAsia="en-GB"/>
              </w:rPr>
              <w:t xml:space="preserve">oei medium </w:t>
            </w:r>
          </w:p>
        </w:tc>
        <w:tc>
          <w:tcPr>
            <w:tcW w:w="851" w:type="dxa"/>
          </w:tcPr>
          <w:p w14:paraId="69E570AB" w14:textId="77777777" w:rsidR="00FE15DD" w:rsidRPr="00057099" w:rsidRDefault="00FE15DD" w:rsidP="00BD41B6">
            <w:pPr>
              <w:jc w:val="right"/>
            </w:pPr>
          </w:p>
        </w:tc>
        <w:tc>
          <w:tcPr>
            <w:tcW w:w="284" w:type="dxa"/>
          </w:tcPr>
          <w:p w14:paraId="22203AE5" w14:textId="77777777" w:rsidR="00FE15DD" w:rsidRPr="00057099" w:rsidRDefault="00FE15DD" w:rsidP="00BD41B6">
            <w:r w:rsidRPr="00057099">
              <w:t>:</w:t>
            </w:r>
          </w:p>
        </w:tc>
        <w:tc>
          <w:tcPr>
            <w:tcW w:w="4536" w:type="dxa"/>
          </w:tcPr>
          <w:p w14:paraId="498036D0" w14:textId="77777777" w:rsidR="00FE15DD" w:rsidRPr="00057099" w:rsidRDefault="00FE15DD" w:rsidP="00BD41B6">
            <w:r w:rsidRPr="00057099">
              <w:t>bedrijfswater (gefilterd effluent, &lt;100 micron)</w:t>
            </w:r>
          </w:p>
        </w:tc>
      </w:tr>
      <w:tr w:rsidR="00FE15DD" w:rsidRPr="00057099" w14:paraId="385D3148" w14:textId="77777777" w:rsidTr="00BD41B6">
        <w:trPr>
          <w:cantSplit/>
        </w:trPr>
        <w:tc>
          <w:tcPr>
            <w:tcW w:w="2948" w:type="dxa"/>
          </w:tcPr>
          <w:p w14:paraId="28B70B3B"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spoelwaterverbruik</w:t>
            </w:r>
          </w:p>
        </w:tc>
        <w:tc>
          <w:tcPr>
            <w:tcW w:w="851" w:type="dxa"/>
          </w:tcPr>
          <w:p w14:paraId="1136ABEE"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796E8699" w14:textId="77777777" w:rsidR="00FE15DD" w:rsidRPr="00057099" w:rsidRDefault="00FE15DD" w:rsidP="00BD41B6">
            <w:r w:rsidRPr="00057099">
              <w:t>:</w:t>
            </w:r>
          </w:p>
        </w:tc>
        <w:tc>
          <w:tcPr>
            <w:tcW w:w="4536" w:type="dxa"/>
          </w:tcPr>
          <w:p w14:paraId="202EA42E" w14:textId="77777777" w:rsidR="00FE15DD" w:rsidRPr="00057099" w:rsidRDefault="00FE15DD" w:rsidP="00BD41B6">
            <w:r w:rsidRPr="00057099">
              <w:t>20</w:t>
            </w:r>
          </w:p>
        </w:tc>
      </w:tr>
      <w:tr w:rsidR="00FE15DD" w:rsidRPr="00057099" w14:paraId="6BDAE314" w14:textId="77777777" w:rsidTr="00BD41B6">
        <w:trPr>
          <w:cantSplit/>
        </w:trPr>
        <w:tc>
          <w:tcPr>
            <w:tcW w:w="2948" w:type="dxa"/>
          </w:tcPr>
          <w:p w14:paraId="6A387650"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beschikbare spoelwaterdruk</w:t>
            </w:r>
          </w:p>
        </w:tc>
        <w:tc>
          <w:tcPr>
            <w:tcW w:w="851" w:type="dxa"/>
          </w:tcPr>
          <w:p w14:paraId="131FCF21" w14:textId="77777777" w:rsidR="00FE15DD" w:rsidRPr="00057099" w:rsidRDefault="00FE15DD" w:rsidP="00BD41B6">
            <w:pPr>
              <w:jc w:val="right"/>
            </w:pPr>
            <w:r w:rsidRPr="00057099">
              <w:t>kPa</w:t>
            </w:r>
          </w:p>
        </w:tc>
        <w:tc>
          <w:tcPr>
            <w:tcW w:w="284" w:type="dxa"/>
          </w:tcPr>
          <w:p w14:paraId="4659E653" w14:textId="77777777" w:rsidR="00FE15DD" w:rsidRPr="00057099" w:rsidRDefault="00FE15DD" w:rsidP="00BD41B6">
            <w:r w:rsidRPr="00057099">
              <w:t>:</w:t>
            </w:r>
          </w:p>
        </w:tc>
        <w:tc>
          <w:tcPr>
            <w:tcW w:w="4536" w:type="dxa"/>
          </w:tcPr>
          <w:p w14:paraId="01E5E6FB" w14:textId="2A4D9A1F" w:rsidR="00FE15DD" w:rsidRPr="00057099" w:rsidRDefault="00FE15DD" w:rsidP="00BD41B6">
            <w:r w:rsidRPr="00057099">
              <w:t>500</w:t>
            </w:r>
          </w:p>
        </w:tc>
      </w:tr>
      <w:tr w:rsidR="00FE15DD" w:rsidRPr="00057099" w14:paraId="56798CEE" w14:textId="77777777" w:rsidTr="00BD41B6">
        <w:trPr>
          <w:cantSplit/>
        </w:trPr>
        <w:tc>
          <w:tcPr>
            <w:tcW w:w="2948" w:type="dxa"/>
          </w:tcPr>
          <w:p w14:paraId="47466370"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spoelwaterdruk</w:t>
            </w:r>
          </w:p>
        </w:tc>
        <w:tc>
          <w:tcPr>
            <w:tcW w:w="851" w:type="dxa"/>
          </w:tcPr>
          <w:p w14:paraId="7261A31D" w14:textId="77777777" w:rsidR="00FE15DD" w:rsidRPr="00057099" w:rsidRDefault="00FE15DD" w:rsidP="00BD41B6">
            <w:pPr>
              <w:jc w:val="right"/>
            </w:pPr>
            <w:r w:rsidRPr="00057099">
              <w:t>kPa</w:t>
            </w:r>
          </w:p>
        </w:tc>
        <w:tc>
          <w:tcPr>
            <w:tcW w:w="284" w:type="dxa"/>
          </w:tcPr>
          <w:p w14:paraId="26BB912A" w14:textId="77777777" w:rsidR="00FE15DD" w:rsidRPr="00057099" w:rsidRDefault="00FE15DD" w:rsidP="00BD41B6">
            <w:r w:rsidRPr="00057099">
              <w:t>:</w:t>
            </w:r>
          </w:p>
        </w:tc>
        <w:tc>
          <w:tcPr>
            <w:tcW w:w="4536" w:type="dxa"/>
          </w:tcPr>
          <w:p w14:paraId="04BCB507" w14:textId="77777777" w:rsidR="00FE15DD" w:rsidRPr="00057099" w:rsidRDefault="00FE15DD" w:rsidP="00BD41B6"/>
        </w:tc>
      </w:tr>
    </w:tbl>
    <w:p w14:paraId="102079EE" w14:textId="77777777" w:rsidR="00FE15DD" w:rsidRPr="00057099" w:rsidRDefault="00FE15DD" w:rsidP="00FE15DD"/>
    <w:p w14:paraId="48F24F6A" w14:textId="77777777" w:rsidR="00FE15DD" w:rsidRPr="00057099" w:rsidRDefault="00FE15DD" w:rsidP="006028B5">
      <w:pPr>
        <w:pStyle w:val="Heading3"/>
      </w:pPr>
      <w:r w:rsidRPr="00057099">
        <w:t>Sproeiers</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5EF4B496" w14:textId="77777777" w:rsidTr="00BD41B6">
        <w:trPr>
          <w:cantSplit/>
        </w:trPr>
        <w:tc>
          <w:tcPr>
            <w:tcW w:w="2948" w:type="dxa"/>
          </w:tcPr>
          <w:p w14:paraId="12DD78F1" w14:textId="77777777" w:rsidR="00FE15DD" w:rsidRPr="00057099" w:rsidRDefault="00FE15DD" w:rsidP="00BD41B6">
            <w:r w:rsidRPr="00057099">
              <w:t>positie sproeiers</w:t>
            </w:r>
          </w:p>
        </w:tc>
        <w:tc>
          <w:tcPr>
            <w:tcW w:w="851" w:type="dxa"/>
          </w:tcPr>
          <w:p w14:paraId="55756A73" w14:textId="77777777" w:rsidR="00FE15DD" w:rsidRPr="00057099" w:rsidRDefault="00FE15DD" w:rsidP="00BD41B6">
            <w:pPr>
              <w:jc w:val="right"/>
            </w:pPr>
          </w:p>
        </w:tc>
        <w:tc>
          <w:tcPr>
            <w:tcW w:w="284" w:type="dxa"/>
          </w:tcPr>
          <w:p w14:paraId="1481A0C3" w14:textId="77777777" w:rsidR="00FE15DD" w:rsidRPr="00057099" w:rsidRDefault="00FE15DD" w:rsidP="00BD41B6">
            <w:r w:rsidRPr="00057099">
              <w:t>:</w:t>
            </w:r>
          </w:p>
        </w:tc>
        <w:tc>
          <w:tcPr>
            <w:tcW w:w="4536" w:type="dxa"/>
          </w:tcPr>
          <w:p w14:paraId="4C010A4B"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aan binnenzijde perforatierooster om het rooster te reinigen</w:t>
            </w:r>
          </w:p>
        </w:tc>
      </w:tr>
      <w:tr w:rsidR="00FE15DD" w:rsidRPr="00057099" w14:paraId="571A31E0" w14:textId="77777777" w:rsidTr="00BD41B6">
        <w:trPr>
          <w:cantSplit/>
        </w:trPr>
        <w:tc>
          <w:tcPr>
            <w:tcW w:w="2948" w:type="dxa"/>
          </w:tcPr>
          <w:p w14:paraId="6CC0DA6C" w14:textId="77777777" w:rsidR="00FE15DD" w:rsidRPr="00057099" w:rsidRDefault="00FE15DD" w:rsidP="00BD41B6"/>
        </w:tc>
        <w:tc>
          <w:tcPr>
            <w:tcW w:w="851" w:type="dxa"/>
          </w:tcPr>
          <w:p w14:paraId="3D884BB5" w14:textId="77777777" w:rsidR="00FE15DD" w:rsidRPr="00057099" w:rsidRDefault="00FE15DD" w:rsidP="00BD41B6">
            <w:pPr>
              <w:jc w:val="right"/>
            </w:pPr>
          </w:p>
        </w:tc>
        <w:tc>
          <w:tcPr>
            <w:tcW w:w="284" w:type="dxa"/>
          </w:tcPr>
          <w:p w14:paraId="30CD3CF1" w14:textId="77777777" w:rsidR="00FE15DD" w:rsidRPr="00057099" w:rsidRDefault="00FE15DD" w:rsidP="00BD41B6"/>
        </w:tc>
        <w:tc>
          <w:tcPr>
            <w:tcW w:w="4536" w:type="dxa"/>
          </w:tcPr>
          <w:p w14:paraId="4CA7A964"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bij afvoertrechter om de steile wanden schoon te spuiten</w:t>
            </w:r>
          </w:p>
        </w:tc>
      </w:tr>
      <w:tr w:rsidR="00FE15DD" w:rsidRPr="00057099" w14:paraId="54C9E76A" w14:textId="77777777" w:rsidTr="00BD41B6">
        <w:trPr>
          <w:cantSplit/>
        </w:trPr>
        <w:tc>
          <w:tcPr>
            <w:tcW w:w="2948" w:type="dxa"/>
          </w:tcPr>
          <w:p w14:paraId="22F84255" w14:textId="77777777" w:rsidR="00FE15DD" w:rsidRPr="00057099" w:rsidRDefault="00FE15DD" w:rsidP="00BD41B6"/>
        </w:tc>
        <w:tc>
          <w:tcPr>
            <w:tcW w:w="851" w:type="dxa"/>
          </w:tcPr>
          <w:p w14:paraId="29157632" w14:textId="77777777" w:rsidR="00FE15DD" w:rsidRPr="00057099" w:rsidRDefault="00FE15DD" w:rsidP="00BD41B6">
            <w:pPr>
              <w:jc w:val="right"/>
            </w:pPr>
          </w:p>
        </w:tc>
        <w:tc>
          <w:tcPr>
            <w:tcW w:w="284" w:type="dxa"/>
          </w:tcPr>
          <w:p w14:paraId="3764224C" w14:textId="77777777" w:rsidR="00FE15DD" w:rsidRPr="00057099" w:rsidRDefault="00FE15DD" w:rsidP="00BD41B6"/>
        </w:tc>
        <w:tc>
          <w:tcPr>
            <w:tcW w:w="4536" w:type="dxa"/>
          </w:tcPr>
          <w:p w14:paraId="1784980D"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bij </w:t>
            </w:r>
            <w:proofErr w:type="spellStart"/>
            <w:r w:rsidRPr="00057099">
              <w:rPr>
                <w:rFonts w:eastAsiaTheme="minorEastAsia" w:cstheme="minorBidi"/>
                <w:noProof w:val="0"/>
                <w:color w:val="00577E" w:themeColor="text1"/>
                <w:sz w:val="20"/>
                <w:lang w:val="nl-NL" w:eastAsia="en-GB"/>
              </w:rPr>
              <w:t>lekwateropvangbak</w:t>
            </w:r>
            <w:proofErr w:type="spellEnd"/>
            <w:r w:rsidRPr="00057099">
              <w:rPr>
                <w:rFonts w:eastAsiaTheme="minorEastAsia" w:cstheme="minorBidi"/>
                <w:noProof w:val="0"/>
                <w:color w:val="00577E" w:themeColor="text1"/>
                <w:sz w:val="20"/>
                <w:lang w:val="nl-NL" w:eastAsia="en-GB"/>
              </w:rPr>
              <w:t xml:space="preserve"> van de roostergoedpers om de bak schoon te spuiten</w:t>
            </w:r>
          </w:p>
        </w:tc>
      </w:tr>
      <w:tr w:rsidR="00FE15DD" w:rsidRPr="00057099" w14:paraId="2F8A7E3A" w14:textId="77777777" w:rsidTr="00BD41B6">
        <w:tc>
          <w:tcPr>
            <w:tcW w:w="2948" w:type="dxa"/>
          </w:tcPr>
          <w:p w14:paraId="60BFAC4A" w14:textId="77777777" w:rsidR="00FE15DD" w:rsidRPr="00057099" w:rsidRDefault="00FE15DD" w:rsidP="00BD41B6">
            <w:r w:rsidRPr="00057099">
              <w:t>sproeiers</w:t>
            </w:r>
          </w:p>
        </w:tc>
        <w:tc>
          <w:tcPr>
            <w:tcW w:w="851" w:type="dxa"/>
          </w:tcPr>
          <w:p w14:paraId="34418A78" w14:textId="77777777" w:rsidR="00FE15DD" w:rsidRPr="00057099" w:rsidRDefault="00FE15DD" w:rsidP="00BD41B6">
            <w:pPr>
              <w:jc w:val="right"/>
            </w:pPr>
          </w:p>
        </w:tc>
        <w:tc>
          <w:tcPr>
            <w:tcW w:w="284" w:type="dxa"/>
          </w:tcPr>
          <w:p w14:paraId="5169F389" w14:textId="77777777" w:rsidR="00FE15DD" w:rsidRPr="00057099" w:rsidRDefault="00FE15DD" w:rsidP="00BD41B6">
            <w:r w:rsidRPr="00057099">
              <w:t>:</w:t>
            </w:r>
          </w:p>
        </w:tc>
        <w:tc>
          <w:tcPr>
            <w:tcW w:w="4536" w:type="dxa"/>
          </w:tcPr>
          <w:p w14:paraId="68B0B5B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verstoppingsvrij type </w:t>
            </w:r>
          </w:p>
          <w:p w14:paraId="5E3843B6"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corrosiebestendig, slijtvast</w:t>
            </w:r>
          </w:p>
        </w:tc>
      </w:tr>
      <w:tr w:rsidR="00FE15DD" w:rsidRPr="00057099" w14:paraId="6ABA2F86" w14:textId="77777777" w:rsidTr="00BD41B6">
        <w:trPr>
          <w:cantSplit/>
        </w:trPr>
        <w:tc>
          <w:tcPr>
            <w:tcW w:w="2948" w:type="dxa"/>
          </w:tcPr>
          <w:p w14:paraId="6F193A21" w14:textId="77777777" w:rsidR="00FE15DD" w:rsidRPr="00057099" w:rsidRDefault="00FE15DD" w:rsidP="00BD41B6">
            <w:r w:rsidRPr="00057099">
              <w:t>nozzles</w:t>
            </w:r>
          </w:p>
        </w:tc>
        <w:tc>
          <w:tcPr>
            <w:tcW w:w="851" w:type="dxa"/>
          </w:tcPr>
          <w:p w14:paraId="35D7F3A2" w14:textId="77777777" w:rsidR="00FE15DD" w:rsidRPr="00057099" w:rsidRDefault="00FE15DD" w:rsidP="00BD41B6">
            <w:pPr>
              <w:jc w:val="right"/>
            </w:pPr>
          </w:p>
        </w:tc>
        <w:tc>
          <w:tcPr>
            <w:tcW w:w="284" w:type="dxa"/>
          </w:tcPr>
          <w:p w14:paraId="38AA5A34" w14:textId="77777777" w:rsidR="00FE15DD" w:rsidRPr="00057099" w:rsidRDefault="00FE15DD" w:rsidP="00BD41B6">
            <w:r w:rsidRPr="00057099">
              <w:t>:</w:t>
            </w:r>
          </w:p>
        </w:tc>
        <w:tc>
          <w:tcPr>
            <w:tcW w:w="4536" w:type="dxa"/>
          </w:tcPr>
          <w:p w14:paraId="7A535A3F" w14:textId="77777777" w:rsidR="00FE15DD" w:rsidRPr="00057099" w:rsidRDefault="00FE15DD" w:rsidP="00BD41B6">
            <w:r w:rsidRPr="00057099">
              <w:t>roestvaststaal AISI 316 of kunststof, uitwisselbaar</w:t>
            </w:r>
          </w:p>
        </w:tc>
      </w:tr>
    </w:tbl>
    <w:p w14:paraId="03BE25A3" w14:textId="46667CB6" w:rsidR="00FE15DD" w:rsidRPr="00057099" w:rsidRDefault="00FE15DD" w:rsidP="00FE15DD"/>
    <w:p w14:paraId="663D032E" w14:textId="77777777" w:rsidR="00EA7A8D" w:rsidRPr="00057099" w:rsidRDefault="00EA7A8D" w:rsidP="00EA7A8D">
      <w:pPr>
        <w:pStyle w:val="Heading3"/>
      </w:pPr>
      <w:r w:rsidRPr="00057099">
        <w:t>Vetsmeerapparaat</w:t>
      </w:r>
    </w:p>
    <w:tbl>
      <w:tblPr>
        <w:tblW w:w="0" w:type="auto"/>
        <w:tblLayout w:type="fixed"/>
        <w:tblLook w:val="01E0" w:firstRow="1" w:lastRow="1" w:firstColumn="1" w:lastColumn="1" w:noHBand="0" w:noVBand="0"/>
      </w:tblPr>
      <w:tblGrid>
        <w:gridCol w:w="2948"/>
        <w:gridCol w:w="851"/>
        <w:gridCol w:w="284"/>
        <w:gridCol w:w="4536"/>
      </w:tblGrid>
      <w:tr w:rsidR="00EA7A8D" w:rsidRPr="00057099" w14:paraId="0B8C8DD5" w14:textId="77777777" w:rsidTr="00063377">
        <w:tc>
          <w:tcPr>
            <w:tcW w:w="2948" w:type="dxa"/>
          </w:tcPr>
          <w:p w14:paraId="4DAFF15A" w14:textId="77777777" w:rsidR="00EA7A8D" w:rsidRPr="00057099" w:rsidRDefault="00EA7A8D" w:rsidP="00063377">
            <w:r w:rsidRPr="00057099">
              <w:t>positienummer</w:t>
            </w:r>
          </w:p>
        </w:tc>
        <w:tc>
          <w:tcPr>
            <w:tcW w:w="851" w:type="dxa"/>
          </w:tcPr>
          <w:p w14:paraId="71CADAEA" w14:textId="77777777" w:rsidR="00EA7A8D" w:rsidRPr="00057099" w:rsidRDefault="00EA7A8D" w:rsidP="00063377">
            <w:pPr>
              <w:jc w:val="right"/>
            </w:pPr>
          </w:p>
        </w:tc>
        <w:tc>
          <w:tcPr>
            <w:tcW w:w="284" w:type="dxa"/>
          </w:tcPr>
          <w:p w14:paraId="0E3D3F51" w14:textId="77777777" w:rsidR="00EA7A8D" w:rsidRPr="00057099" w:rsidRDefault="00EA7A8D" w:rsidP="00063377">
            <w:r w:rsidRPr="00057099">
              <w:t>:</w:t>
            </w:r>
          </w:p>
        </w:tc>
        <w:tc>
          <w:tcPr>
            <w:tcW w:w="4536" w:type="dxa"/>
          </w:tcPr>
          <w:p w14:paraId="5EB2C716" w14:textId="77777777" w:rsidR="00EA7A8D" w:rsidRPr="00057099" w:rsidRDefault="00EA7A8D" w:rsidP="00063377">
            <w:r w:rsidRPr="00057099">
              <w:t>VA1030 en VA1050</w:t>
            </w:r>
          </w:p>
        </w:tc>
      </w:tr>
      <w:tr w:rsidR="00EA7A8D" w:rsidRPr="00057099" w14:paraId="6999FAFD" w14:textId="77777777" w:rsidTr="00063377">
        <w:tc>
          <w:tcPr>
            <w:tcW w:w="2948" w:type="dxa"/>
          </w:tcPr>
          <w:p w14:paraId="2A29DB01" w14:textId="77777777" w:rsidR="00EA7A8D" w:rsidRPr="00057099" w:rsidRDefault="00EA7A8D" w:rsidP="00063377">
            <w:r w:rsidRPr="00057099">
              <w:t>doel</w:t>
            </w:r>
          </w:p>
        </w:tc>
        <w:tc>
          <w:tcPr>
            <w:tcW w:w="851" w:type="dxa"/>
          </w:tcPr>
          <w:p w14:paraId="22C378CD" w14:textId="77777777" w:rsidR="00EA7A8D" w:rsidRPr="00057099" w:rsidRDefault="00EA7A8D" w:rsidP="00063377">
            <w:pPr>
              <w:jc w:val="right"/>
            </w:pPr>
          </w:p>
        </w:tc>
        <w:tc>
          <w:tcPr>
            <w:tcW w:w="284" w:type="dxa"/>
          </w:tcPr>
          <w:p w14:paraId="3FFE163B" w14:textId="77777777" w:rsidR="00EA7A8D" w:rsidRPr="00057099" w:rsidRDefault="00EA7A8D" w:rsidP="00063377"/>
        </w:tc>
        <w:tc>
          <w:tcPr>
            <w:tcW w:w="4536" w:type="dxa"/>
          </w:tcPr>
          <w:p w14:paraId="11A7B366" w14:textId="77777777" w:rsidR="00EA7A8D" w:rsidRPr="00057099" w:rsidRDefault="00EA7A8D" w:rsidP="00063377">
            <w:r w:rsidRPr="00057099">
              <w:t>het voorzien van vetsmering van de lagers van de roostergoedreiniger</w:t>
            </w:r>
          </w:p>
        </w:tc>
      </w:tr>
      <w:tr w:rsidR="00EA7A8D" w:rsidRPr="00057099" w14:paraId="6C6F4E93" w14:textId="77777777" w:rsidTr="00063377">
        <w:tc>
          <w:tcPr>
            <w:tcW w:w="2948" w:type="dxa"/>
          </w:tcPr>
          <w:p w14:paraId="533E98D2" w14:textId="77777777" w:rsidR="00EA7A8D" w:rsidRPr="00057099" w:rsidRDefault="00EA7A8D" w:rsidP="00063377">
            <w:r w:rsidRPr="00057099">
              <w:t>opstelling</w:t>
            </w:r>
          </w:p>
        </w:tc>
        <w:tc>
          <w:tcPr>
            <w:tcW w:w="851" w:type="dxa"/>
          </w:tcPr>
          <w:p w14:paraId="2379931F" w14:textId="77777777" w:rsidR="00EA7A8D" w:rsidRPr="00057099" w:rsidRDefault="00EA7A8D" w:rsidP="00063377">
            <w:pPr>
              <w:jc w:val="right"/>
            </w:pPr>
          </w:p>
        </w:tc>
        <w:tc>
          <w:tcPr>
            <w:tcW w:w="284" w:type="dxa"/>
          </w:tcPr>
          <w:p w14:paraId="0A0DD625" w14:textId="77777777" w:rsidR="00EA7A8D" w:rsidRPr="00057099" w:rsidRDefault="00EA7A8D" w:rsidP="00063377">
            <w:r w:rsidRPr="00057099">
              <w:t>:</w:t>
            </w:r>
          </w:p>
        </w:tc>
        <w:tc>
          <w:tcPr>
            <w:tcW w:w="4536" w:type="dxa"/>
          </w:tcPr>
          <w:p w14:paraId="4FDD00AA" w14:textId="77777777" w:rsidR="00EA7A8D" w:rsidRPr="00057099" w:rsidRDefault="00EA7A8D" w:rsidP="00063377">
            <w:r w:rsidRPr="00057099">
              <w:t>nabij roosters</w:t>
            </w:r>
          </w:p>
        </w:tc>
      </w:tr>
      <w:tr w:rsidR="00EA7A8D" w:rsidRPr="00057099" w14:paraId="3D57831F" w14:textId="77777777" w:rsidTr="00063377">
        <w:tc>
          <w:tcPr>
            <w:tcW w:w="2948" w:type="dxa"/>
          </w:tcPr>
          <w:p w14:paraId="05264EEC" w14:textId="77777777" w:rsidR="00EA7A8D" w:rsidRPr="00057099" w:rsidRDefault="00EA7A8D" w:rsidP="00063377">
            <w:r w:rsidRPr="00057099">
              <w:t>systeem</w:t>
            </w:r>
          </w:p>
        </w:tc>
        <w:tc>
          <w:tcPr>
            <w:tcW w:w="851" w:type="dxa"/>
          </w:tcPr>
          <w:p w14:paraId="29AE6E68" w14:textId="77777777" w:rsidR="00EA7A8D" w:rsidRPr="00057099" w:rsidRDefault="00EA7A8D" w:rsidP="00063377">
            <w:pPr>
              <w:jc w:val="right"/>
            </w:pPr>
          </w:p>
        </w:tc>
        <w:tc>
          <w:tcPr>
            <w:tcW w:w="284" w:type="dxa"/>
          </w:tcPr>
          <w:p w14:paraId="23CE47E0" w14:textId="77777777" w:rsidR="00EA7A8D" w:rsidRPr="00057099" w:rsidRDefault="00EA7A8D" w:rsidP="00063377">
            <w:r w:rsidRPr="00057099">
              <w:t>:</w:t>
            </w:r>
          </w:p>
        </w:tc>
        <w:tc>
          <w:tcPr>
            <w:tcW w:w="4536" w:type="dxa"/>
          </w:tcPr>
          <w:p w14:paraId="3BA829C7" w14:textId="77777777" w:rsidR="00EA7A8D" w:rsidRPr="00057099" w:rsidRDefault="00EA7A8D" w:rsidP="00063377">
            <w:proofErr w:type="spellStart"/>
            <w:r w:rsidRPr="00057099">
              <w:t>vetpomp</w:t>
            </w:r>
            <w:proofErr w:type="spellEnd"/>
            <w:r w:rsidRPr="00057099">
              <w:t>, elektrisch gedreven, geschikt voor buitenopstelling</w:t>
            </w:r>
          </w:p>
        </w:tc>
      </w:tr>
      <w:tr w:rsidR="00EA7A8D" w:rsidRPr="00057099" w14:paraId="5A6B69FA" w14:textId="77777777" w:rsidTr="00063377">
        <w:tc>
          <w:tcPr>
            <w:tcW w:w="2948" w:type="dxa"/>
          </w:tcPr>
          <w:p w14:paraId="614E0F35" w14:textId="77777777" w:rsidR="00EA7A8D" w:rsidRPr="00057099" w:rsidRDefault="00EA7A8D" w:rsidP="00063377">
            <w:r w:rsidRPr="00057099">
              <w:t xml:space="preserve">fabricaat </w:t>
            </w:r>
          </w:p>
        </w:tc>
        <w:tc>
          <w:tcPr>
            <w:tcW w:w="851" w:type="dxa"/>
          </w:tcPr>
          <w:p w14:paraId="0AAA4105" w14:textId="77777777" w:rsidR="00EA7A8D" w:rsidRPr="00057099" w:rsidRDefault="00EA7A8D" w:rsidP="00063377">
            <w:pPr>
              <w:jc w:val="right"/>
            </w:pPr>
          </w:p>
        </w:tc>
        <w:tc>
          <w:tcPr>
            <w:tcW w:w="284" w:type="dxa"/>
          </w:tcPr>
          <w:p w14:paraId="408D0B59" w14:textId="77777777" w:rsidR="00EA7A8D" w:rsidRPr="00057099" w:rsidRDefault="00EA7A8D" w:rsidP="00063377">
            <w:r w:rsidRPr="00057099">
              <w:t>:</w:t>
            </w:r>
          </w:p>
        </w:tc>
        <w:tc>
          <w:tcPr>
            <w:tcW w:w="4536" w:type="dxa"/>
          </w:tcPr>
          <w:p w14:paraId="7DF92773" w14:textId="77777777" w:rsidR="00EA7A8D" w:rsidRPr="00057099" w:rsidRDefault="00EA7A8D" w:rsidP="00063377">
            <w:proofErr w:type="spellStart"/>
            <w:r w:rsidRPr="00057099">
              <w:t>Ambi</w:t>
            </w:r>
            <w:proofErr w:type="spellEnd"/>
            <w:r w:rsidRPr="00057099">
              <w:t xml:space="preserve"> of gelijkwaardig</w:t>
            </w:r>
          </w:p>
        </w:tc>
      </w:tr>
      <w:tr w:rsidR="00EA7A8D" w:rsidRPr="00057099" w14:paraId="029FEB02" w14:textId="77777777" w:rsidTr="00063377">
        <w:tc>
          <w:tcPr>
            <w:tcW w:w="2948" w:type="dxa"/>
          </w:tcPr>
          <w:p w14:paraId="65CD77C1" w14:textId="77777777" w:rsidR="00EA7A8D" w:rsidRPr="00057099" w:rsidRDefault="00EA7A8D" w:rsidP="00063377">
            <w:r w:rsidRPr="00057099">
              <w:t>inhoud vetreservoir</w:t>
            </w:r>
          </w:p>
        </w:tc>
        <w:tc>
          <w:tcPr>
            <w:tcW w:w="851" w:type="dxa"/>
          </w:tcPr>
          <w:p w14:paraId="16782273" w14:textId="77777777" w:rsidR="00EA7A8D" w:rsidRPr="00057099" w:rsidRDefault="00EA7A8D" w:rsidP="00063377">
            <w:pPr>
              <w:jc w:val="right"/>
            </w:pPr>
          </w:p>
        </w:tc>
        <w:tc>
          <w:tcPr>
            <w:tcW w:w="284" w:type="dxa"/>
          </w:tcPr>
          <w:p w14:paraId="19CE4882" w14:textId="77777777" w:rsidR="00EA7A8D" w:rsidRPr="00057099" w:rsidRDefault="00EA7A8D" w:rsidP="00063377">
            <w:r w:rsidRPr="00057099">
              <w:t>:</w:t>
            </w:r>
          </w:p>
        </w:tc>
        <w:tc>
          <w:tcPr>
            <w:tcW w:w="4536" w:type="dxa"/>
          </w:tcPr>
          <w:p w14:paraId="19C05595" w14:textId="77777777" w:rsidR="00EA7A8D" w:rsidRPr="00057099" w:rsidRDefault="00EA7A8D" w:rsidP="00063377">
            <w:r w:rsidRPr="00057099">
              <w:t>minimaal voor 1 maand smering</w:t>
            </w:r>
          </w:p>
        </w:tc>
      </w:tr>
      <w:tr w:rsidR="00EA7A8D" w:rsidRPr="00057099" w14:paraId="79CB79F0" w14:textId="77777777" w:rsidTr="00063377">
        <w:tc>
          <w:tcPr>
            <w:tcW w:w="2948" w:type="dxa"/>
          </w:tcPr>
          <w:p w14:paraId="4C074FD7" w14:textId="77777777" w:rsidR="00EA7A8D" w:rsidRPr="00057099" w:rsidRDefault="00EA7A8D" w:rsidP="00063377">
            <w:r w:rsidRPr="00057099">
              <w:t xml:space="preserve">capaciteit </w:t>
            </w:r>
            <w:proofErr w:type="spellStart"/>
            <w:r w:rsidRPr="00057099">
              <w:t>vetpomp</w:t>
            </w:r>
            <w:proofErr w:type="spellEnd"/>
          </w:p>
        </w:tc>
        <w:tc>
          <w:tcPr>
            <w:tcW w:w="851" w:type="dxa"/>
          </w:tcPr>
          <w:p w14:paraId="4F8EDA13" w14:textId="77777777" w:rsidR="00EA7A8D" w:rsidRPr="00057099" w:rsidRDefault="00EA7A8D" w:rsidP="00063377">
            <w:pPr>
              <w:jc w:val="right"/>
            </w:pPr>
          </w:p>
        </w:tc>
        <w:tc>
          <w:tcPr>
            <w:tcW w:w="284" w:type="dxa"/>
          </w:tcPr>
          <w:p w14:paraId="3650FC1F" w14:textId="77777777" w:rsidR="00EA7A8D" w:rsidRPr="00057099" w:rsidRDefault="00EA7A8D" w:rsidP="00063377">
            <w:r w:rsidRPr="00057099">
              <w:t>:</w:t>
            </w:r>
          </w:p>
        </w:tc>
        <w:tc>
          <w:tcPr>
            <w:tcW w:w="4536" w:type="dxa"/>
          </w:tcPr>
          <w:p w14:paraId="5BE4F658" w14:textId="77777777" w:rsidR="00EA7A8D" w:rsidRPr="00057099" w:rsidRDefault="00EA7A8D" w:rsidP="00063377">
            <w:r w:rsidRPr="00057099">
              <w:t>instelbaar</w:t>
            </w:r>
          </w:p>
        </w:tc>
      </w:tr>
      <w:tr w:rsidR="00EA7A8D" w:rsidRPr="00057099" w14:paraId="0D445301" w14:textId="77777777" w:rsidTr="00063377">
        <w:tc>
          <w:tcPr>
            <w:tcW w:w="2948" w:type="dxa"/>
          </w:tcPr>
          <w:p w14:paraId="0E11E294" w14:textId="77777777" w:rsidR="00EA7A8D" w:rsidRPr="00057099" w:rsidRDefault="00EA7A8D" w:rsidP="00063377">
            <w:r w:rsidRPr="00057099">
              <w:t>materiaal vetleiding</w:t>
            </w:r>
          </w:p>
        </w:tc>
        <w:tc>
          <w:tcPr>
            <w:tcW w:w="851" w:type="dxa"/>
          </w:tcPr>
          <w:p w14:paraId="5F2DFAF1" w14:textId="77777777" w:rsidR="00EA7A8D" w:rsidRPr="00057099" w:rsidRDefault="00EA7A8D" w:rsidP="00063377">
            <w:pPr>
              <w:jc w:val="right"/>
            </w:pPr>
          </w:p>
        </w:tc>
        <w:tc>
          <w:tcPr>
            <w:tcW w:w="284" w:type="dxa"/>
          </w:tcPr>
          <w:p w14:paraId="0200CBB7" w14:textId="77777777" w:rsidR="00EA7A8D" w:rsidRPr="00057099" w:rsidRDefault="00EA7A8D" w:rsidP="00063377">
            <w:r w:rsidRPr="00057099">
              <w:t>:</w:t>
            </w:r>
          </w:p>
        </w:tc>
        <w:tc>
          <w:tcPr>
            <w:tcW w:w="4536" w:type="dxa"/>
          </w:tcPr>
          <w:p w14:paraId="7393EEFD" w14:textId="77777777" w:rsidR="00EA7A8D" w:rsidRPr="00057099" w:rsidRDefault="00EA7A8D" w:rsidP="00063377">
            <w:r w:rsidRPr="00057099">
              <w:t>RVS AISI 316</w:t>
            </w:r>
          </w:p>
        </w:tc>
      </w:tr>
      <w:tr w:rsidR="00EA7A8D" w:rsidRPr="00057099" w14:paraId="088F9CE2" w14:textId="77777777" w:rsidTr="00063377">
        <w:tc>
          <w:tcPr>
            <w:tcW w:w="2948" w:type="dxa"/>
          </w:tcPr>
          <w:p w14:paraId="113117EC" w14:textId="77777777" w:rsidR="00EA7A8D" w:rsidRPr="00057099" w:rsidRDefault="00EA7A8D" w:rsidP="00063377">
            <w:r w:rsidRPr="00057099">
              <w:t>voorzieningen</w:t>
            </w:r>
          </w:p>
        </w:tc>
        <w:tc>
          <w:tcPr>
            <w:tcW w:w="851" w:type="dxa"/>
          </w:tcPr>
          <w:p w14:paraId="236F61F2" w14:textId="77777777" w:rsidR="00EA7A8D" w:rsidRPr="00057099" w:rsidRDefault="00EA7A8D" w:rsidP="00063377">
            <w:pPr>
              <w:jc w:val="right"/>
            </w:pPr>
          </w:p>
        </w:tc>
        <w:tc>
          <w:tcPr>
            <w:tcW w:w="284" w:type="dxa"/>
          </w:tcPr>
          <w:p w14:paraId="030D5703" w14:textId="77777777" w:rsidR="00EA7A8D" w:rsidRPr="00057099" w:rsidRDefault="00EA7A8D" w:rsidP="00063377">
            <w:r w:rsidRPr="00057099">
              <w:t>:</w:t>
            </w:r>
          </w:p>
        </w:tc>
        <w:tc>
          <w:tcPr>
            <w:tcW w:w="4536" w:type="dxa"/>
          </w:tcPr>
          <w:p w14:paraId="31CFB641" w14:textId="77777777" w:rsidR="00EA7A8D" w:rsidRPr="00057099" w:rsidRDefault="00EA7A8D" w:rsidP="00063377">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vetreservoir</w:t>
            </w:r>
          </w:p>
        </w:tc>
      </w:tr>
      <w:tr w:rsidR="00EA7A8D" w:rsidRPr="00057099" w14:paraId="4C5CAE5D" w14:textId="77777777" w:rsidTr="00063377">
        <w:tc>
          <w:tcPr>
            <w:tcW w:w="2948" w:type="dxa"/>
          </w:tcPr>
          <w:p w14:paraId="0882363D" w14:textId="77777777" w:rsidR="00EA7A8D" w:rsidRPr="00057099" w:rsidRDefault="00EA7A8D" w:rsidP="00063377"/>
        </w:tc>
        <w:tc>
          <w:tcPr>
            <w:tcW w:w="851" w:type="dxa"/>
          </w:tcPr>
          <w:p w14:paraId="0667751E" w14:textId="77777777" w:rsidR="00EA7A8D" w:rsidRPr="00057099" w:rsidRDefault="00EA7A8D" w:rsidP="00063377">
            <w:pPr>
              <w:jc w:val="right"/>
            </w:pPr>
          </w:p>
        </w:tc>
        <w:tc>
          <w:tcPr>
            <w:tcW w:w="284" w:type="dxa"/>
          </w:tcPr>
          <w:p w14:paraId="4A04A0CB" w14:textId="77777777" w:rsidR="00EA7A8D" w:rsidRPr="00057099" w:rsidRDefault="00EA7A8D" w:rsidP="00063377"/>
        </w:tc>
        <w:tc>
          <w:tcPr>
            <w:tcW w:w="4536" w:type="dxa"/>
          </w:tcPr>
          <w:p w14:paraId="2E995B9F" w14:textId="77777777" w:rsidR="00EA7A8D" w:rsidRPr="00057099" w:rsidRDefault="00EA7A8D" w:rsidP="00063377">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indicatie vulling vetreservoir </w:t>
            </w:r>
          </w:p>
        </w:tc>
      </w:tr>
      <w:tr w:rsidR="00EA7A8D" w:rsidRPr="00057099" w14:paraId="387DFF6D" w14:textId="77777777" w:rsidTr="00063377">
        <w:tc>
          <w:tcPr>
            <w:tcW w:w="2948" w:type="dxa"/>
          </w:tcPr>
          <w:p w14:paraId="1A9A0A31" w14:textId="77777777" w:rsidR="00EA7A8D" w:rsidRPr="00057099" w:rsidRDefault="00EA7A8D" w:rsidP="00063377"/>
        </w:tc>
        <w:tc>
          <w:tcPr>
            <w:tcW w:w="851" w:type="dxa"/>
          </w:tcPr>
          <w:p w14:paraId="2285BC90" w14:textId="77777777" w:rsidR="00EA7A8D" w:rsidRPr="00057099" w:rsidRDefault="00EA7A8D" w:rsidP="00063377">
            <w:pPr>
              <w:jc w:val="right"/>
            </w:pPr>
          </w:p>
        </w:tc>
        <w:tc>
          <w:tcPr>
            <w:tcW w:w="284" w:type="dxa"/>
          </w:tcPr>
          <w:p w14:paraId="7F9FB414" w14:textId="77777777" w:rsidR="00EA7A8D" w:rsidRPr="00057099" w:rsidRDefault="00EA7A8D" w:rsidP="00063377"/>
        </w:tc>
        <w:tc>
          <w:tcPr>
            <w:tcW w:w="4536" w:type="dxa"/>
          </w:tcPr>
          <w:p w14:paraId="2CCC6651" w14:textId="77777777" w:rsidR="00EA7A8D" w:rsidRPr="00057099" w:rsidRDefault="00EA7A8D" w:rsidP="00063377">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(verzamel) storingssignaal</w:t>
            </w:r>
          </w:p>
        </w:tc>
      </w:tr>
    </w:tbl>
    <w:p w14:paraId="54BCD5CF" w14:textId="77777777" w:rsidR="00EA7A8D" w:rsidRPr="00057099" w:rsidRDefault="00EA7A8D" w:rsidP="00EA7A8D">
      <w:pPr>
        <w:pStyle w:val="BodyText"/>
      </w:pPr>
    </w:p>
    <w:p w14:paraId="1DB2014C" w14:textId="77777777" w:rsidR="00EA7A8D" w:rsidRPr="00057099" w:rsidRDefault="00EA7A8D" w:rsidP="00FE15DD"/>
    <w:p w14:paraId="30B69EA8" w14:textId="77777777" w:rsidR="00FE15DD" w:rsidRPr="00057099" w:rsidRDefault="00FE15DD" w:rsidP="006028B5">
      <w:pPr>
        <w:pStyle w:val="Heading3"/>
      </w:pPr>
      <w:bookmarkStart w:id="48" w:name="_Ref263859019"/>
      <w:r w:rsidRPr="00057099">
        <w:lastRenderedPageBreak/>
        <w:t>Leidingwerk en appendages</w:t>
      </w:r>
      <w:bookmarkEnd w:id="48"/>
    </w:p>
    <w:tbl>
      <w:tblPr>
        <w:tblW w:w="8619" w:type="dxa"/>
        <w:tblLayout w:type="fixed"/>
        <w:tblLook w:val="01E0" w:firstRow="1" w:lastRow="1" w:firstColumn="1" w:lastColumn="1" w:noHBand="0" w:noVBand="0"/>
      </w:tblPr>
      <w:tblGrid>
        <w:gridCol w:w="2948"/>
        <w:gridCol w:w="851"/>
        <w:gridCol w:w="284"/>
        <w:gridCol w:w="4530"/>
        <w:gridCol w:w="6"/>
      </w:tblGrid>
      <w:tr w:rsidR="00FE15DD" w:rsidRPr="00057099" w14:paraId="7B3B7870" w14:textId="77777777" w:rsidTr="00BD41B6">
        <w:trPr>
          <w:cantSplit/>
        </w:trPr>
        <w:tc>
          <w:tcPr>
            <w:tcW w:w="2948" w:type="dxa"/>
          </w:tcPr>
          <w:p w14:paraId="68F14E99" w14:textId="77777777" w:rsidR="00FE15DD" w:rsidRPr="00057099" w:rsidRDefault="00FE15DD" w:rsidP="00BD41B6">
            <w:r w:rsidRPr="00057099">
              <w:t>leveringsomvang</w:t>
            </w:r>
          </w:p>
        </w:tc>
        <w:tc>
          <w:tcPr>
            <w:tcW w:w="851" w:type="dxa"/>
          </w:tcPr>
          <w:p w14:paraId="0C612CEF" w14:textId="77777777" w:rsidR="00FE15DD" w:rsidRPr="00057099" w:rsidRDefault="00FE15DD" w:rsidP="00BD41B6">
            <w:pPr>
              <w:jc w:val="right"/>
            </w:pPr>
          </w:p>
        </w:tc>
        <w:tc>
          <w:tcPr>
            <w:tcW w:w="284" w:type="dxa"/>
          </w:tcPr>
          <w:p w14:paraId="07058F24" w14:textId="77777777" w:rsidR="00FE15DD" w:rsidRPr="00057099" w:rsidRDefault="00FE15DD" w:rsidP="00BD41B6">
            <w:r w:rsidRPr="00057099">
              <w:t>:</w:t>
            </w:r>
          </w:p>
        </w:tc>
        <w:tc>
          <w:tcPr>
            <w:tcW w:w="4536" w:type="dxa"/>
            <w:gridSpan w:val="2"/>
          </w:tcPr>
          <w:p w14:paraId="7B510209"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zoals aangegeven op de P&amp;ID’s, lijsten,  tekeningen en zoals hierna vermeld</w:t>
            </w:r>
          </w:p>
          <w:p w14:paraId="6DC808AE" w14:textId="366CD344"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bedrijfswater vanaf terreinleiding (maaiveld, inclusief overgangskoppeling) t/m paneel in appendage </w:t>
            </w:r>
            <w:r w:rsidR="00725E29" w:rsidRPr="00057099">
              <w:rPr>
                <w:rFonts w:eastAsiaTheme="minorEastAsia" w:cstheme="minorBidi"/>
                <w:noProof w:val="0"/>
                <w:color w:val="00577E" w:themeColor="text1"/>
                <w:sz w:val="20"/>
                <w:lang w:val="nl-NL" w:eastAsia="en-GB"/>
              </w:rPr>
              <w:t>Omkasting</w:t>
            </w:r>
            <w:r w:rsidRPr="00057099">
              <w:rPr>
                <w:rFonts w:eastAsiaTheme="minorEastAsia" w:cstheme="minorBidi"/>
                <w:noProof w:val="0"/>
                <w:color w:val="00577E" w:themeColor="text1"/>
                <w:sz w:val="20"/>
                <w:lang w:val="nl-NL" w:eastAsia="en-GB"/>
              </w:rPr>
              <w:t xml:space="preserve"> </w:t>
            </w:r>
          </w:p>
          <w:p w14:paraId="1AFA7B92"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sproei- en spoelwaterleidingen naar toepassingsplaatsen voor de roosters </w:t>
            </w:r>
          </w:p>
          <w:p w14:paraId="16635187"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tracing en isolatie van leidingen en appendages </w:t>
            </w:r>
          </w:p>
        </w:tc>
      </w:tr>
      <w:tr w:rsidR="00FE15DD" w:rsidRPr="00057099" w14:paraId="2E1C3D05" w14:textId="77777777" w:rsidTr="00BD41B6">
        <w:tc>
          <w:tcPr>
            <w:tcW w:w="2948" w:type="dxa"/>
          </w:tcPr>
          <w:p w14:paraId="33885D12" w14:textId="77777777" w:rsidR="00FE15DD" w:rsidRPr="00057099" w:rsidRDefault="00FE15DD" w:rsidP="00BD41B6">
            <w:r w:rsidRPr="00057099">
              <w:t>diameters</w:t>
            </w:r>
          </w:p>
        </w:tc>
        <w:tc>
          <w:tcPr>
            <w:tcW w:w="851" w:type="dxa"/>
          </w:tcPr>
          <w:p w14:paraId="11674319" w14:textId="77777777" w:rsidR="00FE15DD" w:rsidRPr="00057099" w:rsidRDefault="00FE15DD" w:rsidP="00BD41B6">
            <w:pPr>
              <w:jc w:val="right"/>
            </w:pPr>
          </w:p>
        </w:tc>
        <w:tc>
          <w:tcPr>
            <w:tcW w:w="284" w:type="dxa"/>
          </w:tcPr>
          <w:p w14:paraId="4185DB77" w14:textId="77777777" w:rsidR="00FE15DD" w:rsidRPr="00057099" w:rsidRDefault="00FE15DD" w:rsidP="00BD41B6">
            <w:r w:rsidRPr="00057099">
              <w:t>:</w:t>
            </w:r>
          </w:p>
        </w:tc>
        <w:tc>
          <w:tcPr>
            <w:tcW w:w="4536" w:type="dxa"/>
            <w:gridSpan w:val="2"/>
          </w:tcPr>
          <w:p w14:paraId="474145B6" w14:textId="77777777" w:rsidR="00FE15DD" w:rsidRPr="00057099" w:rsidRDefault="00FE15DD" w:rsidP="00BD41B6">
            <w:r w:rsidRPr="00057099">
              <w:t>zie P&amp;ID en lijsten</w:t>
            </w:r>
          </w:p>
        </w:tc>
      </w:tr>
      <w:tr w:rsidR="00FE15DD" w:rsidRPr="00057099" w14:paraId="453F47C2" w14:textId="77777777" w:rsidTr="00BD41B6">
        <w:tc>
          <w:tcPr>
            <w:tcW w:w="2948" w:type="dxa"/>
          </w:tcPr>
          <w:p w14:paraId="0C5DC3DC" w14:textId="77777777" w:rsidR="00FE15DD" w:rsidRPr="00057099" w:rsidRDefault="00FE15DD" w:rsidP="00BD41B6">
            <w:r w:rsidRPr="00057099">
              <w:t>drukklasse</w:t>
            </w:r>
          </w:p>
        </w:tc>
        <w:tc>
          <w:tcPr>
            <w:tcW w:w="851" w:type="dxa"/>
          </w:tcPr>
          <w:p w14:paraId="042F76A3" w14:textId="77777777" w:rsidR="00FE15DD" w:rsidRPr="00057099" w:rsidRDefault="00FE15DD" w:rsidP="00BD41B6">
            <w:pPr>
              <w:jc w:val="right"/>
            </w:pPr>
            <w:r w:rsidRPr="00057099">
              <w:t>bar</w:t>
            </w:r>
          </w:p>
        </w:tc>
        <w:tc>
          <w:tcPr>
            <w:tcW w:w="284" w:type="dxa"/>
          </w:tcPr>
          <w:p w14:paraId="2BE70908" w14:textId="77777777" w:rsidR="00FE15DD" w:rsidRPr="00057099" w:rsidRDefault="00FE15DD" w:rsidP="00BD41B6">
            <w:r w:rsidRPr="00057099">
              <w:t>:</w:t>
            </w:r>
          </w:p>
        </w:tc>
        <w:tc>
          <w:tcPr>
            <w:tcW w:w="4536" w:type="dxa"/>
            <w:gridSpan w:val="2"/>
          </w:tcPr>
          <w:p w14:paraId="59524C20" w14:textId="77777777" w:rsidR="00FE15DD" w:rsidRPr="00057099" w:rsidRDefault="00FE15DD" w:rsidP="00BD41B6">
            <w:r w:rsidRPr="00057099">
              <w:t>PN10</w:t>
            </w:r>
          </w:p>
        </w:tc>
      </w:tr>
      <w:tr w:rsidR="00FE15DD" w:rsidRPr="00057099" w14:paraId="0DD329D8" w14:textId="77777777" w:rsidTr="00BD41B6">
        <w:tc>
          <w:tcPr>
            <w:tcW w:w="2948" w:type="dxa"/>
          </w:tcPr>
          <w:p w14:paraId="27B0B90A" w14:textId="77777777" w:rsidR="00FE15DD" w:rsidRPr="00057099" w:rsidRDefault="00FE15DD" w:rsidP="00BD41B6">
            <w:r w:rsidRPr="00057099">
              <w:t>verbindingen</w:t>
            </w:r>
          </w:p>
        </w:tc>
        <w:tc>
          <w:tcPr>
            <w:tcW w:w="851" w:type="dxa"/>
          </w:tcPr>
          <w:p w14:paraId="41B78D20" w14:textId="77777777" w:rsidR="00FE15DD" w:rsidRPr="00057099" w:rsidRDefault="00FE15DD" w:rsidP="00BD41B6">
            <w:pPr>
              <w:jc w:val="right"/>
            </w:pPr>
          </w:p>
        </w:tc>
        <w:tc>
          <w:tcPr>
            <w:tcW w:w="284" w:type="dxa"/>
          </w:tcPr>
          <w:p w14:paraId="39ADCBF5" w14:textId="77777777" w:rsidR="00FE15DD" w:rsidRPr="00057099" w:rsidRDefault="00FE15DD" w:rsidP="00BD41B6">
            <w:r w:rsidRPr="00057099">
              <w:t>:</w:t>
            </w:r>
          </w:p>
        </w:tc>
        <w:tc>
          <w:tcPr>
            <w:tcW w:w="4536" w:type="dxa"/>
            <w:gridSpan w:val="2"/>
          </w:tcPr>
          <w:p w14:paraId="5B764CD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≥DN50 met flenzen</w:t>
            </w:r>
          </w:p>
          <w:p w14:paraId="646EE850"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&lt;DN50 fitten</w:t>
            </w:r>
          </w:p>
        </w:tc>
      </w:tr>
      <w:tr w:rsidR="00FE15DD" w:rsidRPr="00057099" w14:paraId="65B1A38E" w14:textId="77777777" w:rsidTr="00BD41B6">
        <w:tc>
          <w:tcPr>
            <w:tcW w:w="2948" w:type="dxa"/>
          </w:tcPr>
          <w:p w14:paraId="78F902B5" w14:textId="77777777" w:rsidR="00FE15DD" w:rsidRPr="00057099" w:rsidRDefault="00FE15DD" w:rsidP="00BD41B6">
            <w:r w:rsidRPr="00057099">
              <w:t>conservering</w:t>
            </w:r>
          </w:p>
        </w:tc>
        <w:tc>
          <w:tcPr>
            <w:tcW w:w="851" w:type="dxa"/>
          </w:tcPr>
          <w:p w14:paraId="03E9BF49" w14:textId="77777777" w:rsidR="00FE15DD" w:rsidRPr="00057099" w:rsidRDefault="00FE15DD" w:rsidP="00BD41B6">
            <w:pPr>
              <w:jc w:val="right"/>
            </w:pPr>
          </w:p>
        </w:tc>
        <w:tc>
          <w:tcPr>
            <w:tcW w:w="284" w:type="dxa"/>
          </w:tcPr>
          <w:p w14:paraId="395C0BCB" w14:textId="77777777" w:rsidR="00FE15DD" w:rsidRPr="00057099" w:rsidRDefault="00FE15DD" w:rsidP="00BD41B6">
            <w:r w:rsidRPr="00057099">
              <w:t>:</w:t>
            </w:r>
          </w:p>
        </w:tc>
        <w:tc>
          <w:tcPr>
            <w:tcW w:w="4536" w:type="dxa"/>
            <w:gridSpan w:val="2"/>
          </w:tcPr>
          <w:p w14:paraId="1B3D2E09"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volgens conserveringsschema</w:t>
            </w:r>
          </w:p>
          <w:p w14:paraId="151BC71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 en uitwendig</w:t>
            </w:r>
          </w:p>
        </w:tc>
      </w:tr>
      <w:tr w:rsidR="00FE15DD" w:rsidRPr="00057099" w14:paraId="24F5E605" w14:textId="77777777" w:rsidTr="00BD41B6">
        <w:tc>
          <w:tcPr>
            <w:tcW w:w="2948" w:type="dxa"/>
          </w:tcPr>
          <w:p w14:paraId="6ADC757F" w14:textId="77777777" w:rsidR="00FE15DD" w:rsidRPr="00057099" w:rsidRDefault="00FE15DD" w:rsidP="00BD41B6">
            <w:r w:rsidRPr="00057099">
              <w:t>leidingondersteuningen</w:t>
            </w:r>
          </w:p>
        </w:tc>
        <w:tc>
          <w:tcPr>
            <w:tcW w:w="851" w:type="dxa"/>
          </w:tcPr>
          <w:p w14:paraId="26946D18" w14:textId="77777777" w:rsidR="00FE15DD" w:rsidRPr="00057099" w:rsidRDefault="00FE15DD" w:rsidP="00BD41B6">
            <w:pPr>
              <w:jc w:val="right"/>
            </w:pPr>
          </w:p>
        </w:tc>
        <w:tc>
          <w:tcPr>
            <w:tcW w:w="284" w:type="dxa"/>
          </w:tcPr>
          <w:p w14:paraId="2729F12F" w14:textId="77777777" w:rsidR="00FE15DD" w:rsidRPr="00057099" w:rsidRDefault="00FE15DD" w:rsidP="00BD41B6">
            <w:r w:rsidRPr="00057099">
              <w:t>:</w:t>
            </w:r>
          </w:p>
        </w:tc>
        <w:tc>
          <w:tcPr>
            <w:tcW w:w="4536" w:type="dxa"/>
            <w:gridSpan w:val="2"/>
          </w:tcPr>
          <w:p w14:paraId="0F166C26"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thermisch verzinkt staal</w:t>
            </w:r>
          </w:p>
          <w:p w14:paraId="6A3F99A3"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leidingen isoleren van de draagbeugels door middel van rubber pakking (neopreen)</w:t>
            </w:r>
          </w:p>
        </w:tc>
      </w:tr>
      <w:tr w:rsidR="00FE15DD" w:rsidRPr="00057099" w14:paraId="00585099" w14:textId="77777777" w:rsidTr="00BD41B6">
        <w:trPr>
          <w:gridAfter w:val="1"/>
          <w:wAfter w:w="6" w:type="dxa"/>
          <w:cantSplit/>
        </w:trPr>
        <w:tc>
          <w:tcPr>
            <w:tcW w:w="2948" w:type="dxa"/>
          </w:tcPr>
          <w:p w14:paraId="77AEBA28" w14:textId="77777777" w:rsidR="00FE15DD" w:rsidRPr="00057099" w:rsidRDefault="00FE15DD" w:rsidP="00BD41B6">
            <w:r w:rsidRPr="00057099">
              <w:t>Materiaal sproeiwaterleiding</w:t>
            </w:r>
          </w:p>
        </w:tc>
        <w:tc>
          <w:tcPr>
            <w:tcW w:w="851" w:type="dxa"/>
          </w:tcPr>
          <w:p w14:paraId="05287A55" w14:textId="77777777" w:rsidR="00FE15DD" w:rsidRPr="00057099" w:rsidRDefault="00FE15DD" w:rsidP="00BD41B6">
            <w:pPr>
              <w:jc w:val="right"/>
            </w:pPr>
          </w:p>
        </w:tc>
        <w:tc>
          <w:tcPr>
            <w:tcW w:w="284" w:type="dxa"/>
          </w:tcPr>
          <w:p w14:paraId="7CE9D4A2" w14:textId="77777777" w:rsidR="00FE15DD" w:rsidRPr="00057099" w:rsidRDefault="00FE15DD" w:rsidP="00BD41B6">
            <w:r w:rsidRPr="00057099">
              <w:t>:</w:t>
            </w:r>
          </w:p>
        </w:tc>
        <w:tc>
          <w:tcPr>
            <w:tcW w:w="4530" w:type="dxa"/>
          </w:tcPr>
          <w:p w14:paraId="318F4F2D" w14:textId="07F1A1F6"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in terrein en door besloten en natte ruimten: </w:t>
            </w:r>
            <w:r w:rsidR="00C17561" w:rsidRPr="00057099">
              <w:rPr>
                <w:rFonts w:eastAsiaTheme="minorEastAsia" w:cstheme="minorBidi"/>
                <w:noProof w:val="0"/>
                <w:color w:val="00577E" w:themeColor="text1"/>
                <w:sz w:val="20"/>
                <w:lang w:val="nl-NL" w:eastAsia="en-GB"/>
              </w:rPr>
              <w:t>HDPE</w:t>
            </w:r>
          </w:p>
          <w:p w14:paraId="61DD42CB" w14:textId="77777777" w:rsidR="00FE15DD" w:rsidRPr="00057099" w:rsidRDefault="00FE15DD" w:rsidP="00BD41B6">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droge binnenruimte: /roestvast staal AISI 304L /thermisch verzinkt staal</w:t>
            </w:r>
          </w:p>
        </w:tc>
      </w:tr>
      <w:tr w:rsidR="00FE15DD" w:rsidRPr="00057099" w14:paraId="3331B9A4" w14:textId="77777777" w:rsidTr="00BD41B6">
        <w:trPr>
          <w:gridAfter w:val="1"/>
          <w:wAfter w:w="6" w:type="dxa"/>
          <w:cantSplit/>
        </w:trPr>
        <w:tc>
          <w:tcPr>
            <w:tcW w:w="2948" w:type="dxa"/>
          </w:tcPr>
          <w:p w14:paraId="5718B1CE" w14:textId="77777777" w:rsidR="00FE15DD" w:rsidRPr="00057099" w:rsidRDefault="00FE15DD" w:rsidP="00BD41B6">
            <w:r w:rsidRPr="00057099">
              <w:t>Materiaal in te storten delen</w:t>
            </w:r>
          </w:p>
        </w:tc>
        <w:tc>
          <w:tcPr>
            <w:tcW w:w="851" w:type="dxa"/>
          </w:tcPr>
          <w:p w14:paraId="696A1CD4" w14:textId="77777777" w:rsidR="00FE15DD" w:rsidRPr="00057099" w:rsidRDefault="00FE15DD" w:rsidP="00BD41B6">
            <w:pPr>
              <w:jc w:val="right"/>
            </w:pPr>
          </w:p>
        </w:tc>
        <w:tc>
          <w:tcPr>
            <w:tcW w:w="284" w:type="dxa"/>
          </w:tcPr>
          <w:p w14:paraId="26E0D5F2" w14:textId="77777777" w:rsidR="00FE15DD" w:rsidRPr="00057099" w:rsidRDefault="00FE15DD" w:rsidP="00BD41B6"/>
        </w:tc>
        <w:tc>
          <w:tcPr>
            <w:tcW w:w="4530" w:type="dxa"/>
          </w:tcPr>
          <w:p w14:paraId="1A7C7218" w14:textId="77777777" w:rsidR="00FE15DD" w:rsidRPr="00057099" w:rsidRDefault="00FE15DD" w:rsidP="00BD41B6">
            <w:r w:rsidRPr="00057099">
              <w:t>/PP /PVC (67% kringloop) /mantelbuis met CSD pluggen</w:t>
            </w:r>
          </w:p>
        </w:tc>
      </w:tr>
      <w:tr w:rsidR="00FE15DD" w:rsidRPr="00057099" w14:paraId="4E901EBB" w14:textId="77777777" w:rsidTr="00BD41B6">
        <w:trPr>
          <w:gridAfter w:val="1"/>
          <w:wAfter w:w="6" w:type="dxa"/>
          <w:cantSplit/>
        </w:trPr>
        <w:tc>
          <w:tcPr>
            <w:tcW w:w="2948" w:type="dxa"/>
          </w:tcPr>
          <w:p w14:paraId="15ABA7E4" w14:textId="77777777" w:rsidR="00FE15DD" w:rsidRPr="00057099" w:rsidRDefault="00FE15DD" w:rsidP="00BD41B6">
            <w:r w:rsidRPr="00057099">
              <w:t>aansluiting</w:t>
            </w:r>
          </w:p>
        </w:tc>
        <w:tc>
          <w:tcPr>
            <w:tcW w:w="851" w:type="dxa"/>
          </w:tcPr>
          <w:p w14:paraId="75548B19" w14:textId="77777777" w:rsidR="00FE15DD" w:rsidRPr="00057099" w:rsidRDefault="00FE15DD" w:rsidP="00BD41B6">
            <w:pPr>
              <w:jc w:val="right"/>
            </w:pPr>
          </w:p>
        </w:tc>
        <w:tc>
          <w:tcPr>
            <w:tcW w:w="284" w:type="dxa"/>
          </w:tcPr>
          <w:p w14:paraId="476943E7" w14:textId="77777777" w:rsidR="00FE15DD" w:rsidRPr="00057099" w:rsidRDefault="00FE15DD" w:rsidP="00BD41B6">
            <w:r w:rsidRPr="00057099">
              <w:t>:</w:t>
            </w:r>
          </w:p>
        </w:tc>
        <w:tc>
          <w:tcPr>
            <w:tcW w:w="4530" w:type="dxa"/>
          </w:tcPr>
          <w:p w14:paraId="2C5EDEA5" w14:textId="77777777" w:rsidR="00FE15DD" w:rsidRPr="00057099" w:rsidRDefault="00FE15DD" w:rsidP="00BD41B6">
            <w:r w:rsidRPr="00057099">
              <w:t>met afsluiter en aftap</w:t>
            </w:r>
          </w:p>
        </w:tc>
      </w:tr>
      <w:tr w:rsidR="00FE15DD" w:rsidRPr="00057099" w14:paraId="790C10F0" w14:textId="77777777" w:rsidTr="00BD41B6">
        <w:trPr>
          <w:gridAfter w:val="1"/>
          <w:wAfter w:w="6" w:type="dxa"/>
          <w:cantSplit/>
        </w:trPr>
        <w:tc>
          <w:tcPr>
            <w:tcW w:w="2948" w:type="dxa"/>
          </w:tcPr>
          <w:p w14:paraId="09F7CE05" w14:textId="77777777" w:rsidR="00FE15DD" w:rsidRPr="00057099" w:rsidRDefault="00FE15DD" w:rsidP="00BD41B6">
            <w:r w:rsidRPr="00057099">
              <w:t>nevenbestanddelen</w:t>
            </w:r>
          </w:p>
        </w:tc>
        <w:tc>
          <w:tcPr>
            <w:tcW w:w="851" w:type="dxa"/>
          </w:tcPr>
          <w:p w14:paraId="02A74061" w14:textId="77777777" w:rsidR="00FE15DD" w:rsidRPr="00057099" w:rsidRDefault="00FE15DD" w:rsidP="00BD41B6">
            <w:pPr>
              <w:jc w:val="right"/>
            </w:pPr>
          </w:p>
        </w:tc>
        <w:tc>
          <w:tcPr>
            <w:tcW w:w="284" w:type="dxa"/>
          </w:tcPr>
          <w:p w14:paraId="655D834E" w14:textId="77777777" w:rsidR="00FE15DD" w:rsidRPr="00057099" w:rsidRDefault="00FE15DD" w:rsidP="00BD41B6">
            <w:r w:rsidRPr="00057099">
              <w:t>:</w:t>
            </w:r>
          </w:p>
        </w:tc>
        <w:tc>
          <w:tcPr>
            <w:tcW w:w="4530" w:type="dxa"/>
          </w:tcPr>
          <w:p w14:paraId="4F833EC6" w14:textId="77777777" w:rsidR="00FE15DD" w:rsidRPr="00057099" w:rsidRDefault="00FE15DD" w:rsidP="00BD41B6">
            <w:r w:rsidRPr="00057099">
              <w:t>in elke aftakking moet worden opgenomen:</w:t>
            </w:r>
          </w:p>
        </w:tc>
      </w:tr>
      <w:tr w:rsidR="00FE15DD" w:rsidRPr="00057099" w14:paraId="51E9DF34" w14:textId="77777777" w:rsidTr="00BD41B6">
        <w:trPr>
          <w:gridAfter w:val="1"/>
          <w:wAfter w:w="6" w:type="dxa"/>
          <w:cantSplit/>
        </w:trPr>
        <w:tc>
          <w:tcPr>
            <w:tcW w:w="2948" w:type="dxa"/>
          </w:tcPr>
          <w:p w14:paraId="5EF2AD50" w14:textId="77777777" w:rsidR="00FE15DD" w:rsidRPr="00057099" w:rsidRDefault="00FE15DD" w:rsidP="00BD41B6"/>
        </w:tc>
        <w:tc>
          <w:tcPr>
            <w:tcW w:w="851" w:type="dxa"/>
          </w:tcPr>
          <w:p w14:paraId="1EEFC615" w14:textId="77777777" w:rsidR="00FE15DD" w:rsidRPr="00057099" w:rsidRDefault="00FE15DD" w:rsidP="00BD41B6">
            <w:pPr>
              <w:jc w:val="right"/>
            </w:pPr>
          </w:p>
        </w:tc>
        <w:tc>
          <w:tcPr>
            <w:tcW w:w="284" w:type="dxa"/>
          </w:tcPr>
          <w:p w14:paraId="6F8EDC4F" w14:textId="77777777" w:rsidR="00FE15DD" w:rsidRPr="00057099" w:rsidRDefault="00FE15DD" w:rsidP="00BD41B6"/>
        </w:tc>
        <w:tc>
          <w:tcPr>
            <w:tcW w:w="4530" w:type="dxa"/>
          </w:tcPr>
          <w:p w14:paraId="56A6A3E1"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kogelkraan</w:t>
            </w:r>
          </w:p>
        </w:tc>
      </w:tr>
      <w:tr w:rsidR="00FE15DD" w:rsidRPr="00057099" w14:paraId="335243C4" w14:textId="77777777" w:rsidTr="00BD41B6">
        <w:trPr>
          <w:gridAfter w:val="1"/>
          <w:wAfter w:w="6" w:type="dxa"/>
          <w:cantSplit/>
        </w:trPr>
        <w:tc>
          <w:tcPr>
            <w:tcW w:w="2948" w:type="dxa"/>
          </w:tcPr>
          <w:p w14:paraId="1424C062" w14:textId="77777777" w:rsidR="00FE15DD" w:rsidRPr="00057099" w:rsidRDefault="00FE15DD" w:rsidP="00BD41B6"/>
        </w:tc>
        <w:tc>
          <w:tcPr>
            <w:tcW w:w="851" w:type="dxa"/>
          </w:tcPr>
          <w:p w14:paraId="60F5380E" w14:textId="77777777" w:rsidR="00FE15DD" w:rsidRPr="00057099" w:rsidRDefault="00FE15DD" w:rsidP="00BD41B6">
            <w:pPr>
              <w:jc w:val="right"/>
            </w:pPr>
          </w:p>
        </w:tc>
        <w:tc>
          <w:tcPr>
            <w:tcW w:w="284" w:type="dxa"/>
          </w:tcPr>
          <w:p w14:paraId="3A7463BA" w14:textId="77777777" w:rsidR="00FE15DD" w:rsidRPr="00057099" w:rsidRDefault="00FE15DD" w:rsidP="00BD41B6"/>
        </w:tc>
        <w:tc>
          <w:tcPr>
            <w:tcW w:w="4530" w:type="dxa"/>
          </w:tcPr>
          <w:p w14:paraId="1E22ACF7"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magneetafsluiter</w:t>
            </w:r>
          </w:p>
        </w:tc>
      </w:tr>
      <w:tr w:rsidR="00FE15DD" w:rsidRPr="00057099" w14:paraId="27E0CAC8" w14:textId="77777777" w:rsidTr="00BD41B6">
        <w:trPr>
          <w:gridAfter w:val="1"/>
          <w:wAfter w:w="6" w:type="dxa"/>
          <w:cantSplit/>
        </w:trPr>
        <w:tc>
          <w:tcPr>
            <w:tcW w:w="2948" w:type="dxa"/>
          </w:tcPr>
          <w:p w14:paraId="16809AF7" w14:textId="77777777" w:rsidR="00FE15DD" w:rsidRPr="00057099" w:rsidRDefault="00FE15DD" w:rsidP="00BD41B6"/>
        </w:tc>
        <w:tc>
          <w:tcPr>
            <w:tcW w:w="851" w:type="dxa"/>
          </w:tcPr>
          <w:p w14:paraId="5EC5B27F" w14:textId="77777777" w:rsidR="00FE15DD" w:rsidRPr="00057099" w:rsidRDefault="00FE15DD" w:rsidP="00BD41B6">
            <w:pPr>
              <w:jc w:val="right"/>
            </w:pPr>
          </w:p>
        </w:tc>
        <w:tc>
          <w:tcPr>
            <w:tcW w:w="284" w:type="dxa"/>
          </w:tcPr>
          <w:p w14:paraId="615D97E3" w14:textId="77777777" w:rsidR="00FE15DD" w:rsidRPr="00057099" w:rsidRDefault="00FE15DD" w:rsidP="00BD41B6"/>
        </w:tc>
        <w:tc>
          <w:tcPr>
            <w:tcW w:w="4530" w:type="dxa"/>
          </w:tcPr>
          <w:p w14:paraId="5E98D2EE"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reduceerventiel</w:t>
            </w:r>
          </w:p>
        </w:tc>
      </w:tr>
    </w:tbl>
    <w:p w14:paraId="75D017B8" w14:textId="77777777" w:rsidR="00FE15DD" w:rsidRPr="00057099" w:rsidRDefault="00FE15DD" w:rsidP="005B35B1">
      <w:pPr>
        <w:pStyle w:val="Heading4"/>
        <w:numPr>
          <w:ilvl w:val="3"/>
          <w:numId w:val="19"/>
        </w:numPr>
      </w:pPr>
      <w:r w:rsidRPr="00057099">
        <w:t>afsluiter bedrijfswater</w:t>
      </w:r>
    </w:p>
    <w:tbl>
      <w:tblPr>
        <w:tblW w:w="8619" w:type="dxa"/>
        <w:tblLayout w:type="fixed"/>
        <w:tblLook w:val="01E0" w:firstRow="1" w:lastRow="1" w:firstColumn="1" w:lastColumn="1" w:noHBand="0" w:noVBand="0"/>
      </w:tblPr>
      <w:tblGrid>
        <w:gridCol w:w="2948"/>
        <w:gridCol w:w="851"/>
        <w:gridCol w:w="284"/>
        <w:gridCol w:w="4536"/>
      </w:tblGrid>
      <w:tr w:rsidR="00FE15DD" w:rsidRPr="00057099" w14:paraId="303016EA" w14:textId="77777777" w:rsidTr="00BD41B6">
        <w:tc>
          <w:tcPr>
            <w:tcW w:w="2948" w:type="dxa"/>
          </w:tcPr>
          <w:p w14:paraId="4B2AEF78" w14:textId="77777777" w:rsidR="00FE15DD" w:rsidRPr="00057099" w:rsidRDefault="00FE15DD" w:rsidP="00BD41B6">
            <w:r w:rsidRPr="00057099">
              <w:t>systeem</w:t>
            </w:r>
          </w:p>
        </w:tc>
        <w:tc>
          <w:tcPr>
            <w:tcW w:w="851" w:type="dxa"/>
          </w:tcPr>
          <w:p w14:paraId="4931B1B9" w14:textId="77777777" w:rsidR="00FE15DD" w:rsidRPr="00057099" w:rsidRDefault="00FE15DD" w:rsidP="00BD41B6">
            <w:pPr>
              <w:jc w:val="right"/>
            </w:pPr>
          </w:p>
        </w:tc>
        <w:tc>
          <w:tcPr>
            <w:tcW w:w="284" w:type="dxa"/>
          </w:tcPr>
          <w:p w14:paraId="127BEBF6" w14:textId="77777777" w:rsidR="00FE15DD" w:rsidRPr="00057099" w:rsidRDefault="00FE15DD" w:rsidP="00BD41B6">
            <w:r w:rsidRPr="00057099">
              <w:t>:</w:t>
            </w:r>
          </w:p>
        </w:tc>
        <w:tc>
          <w:tcPr>
            <w:tcW w:w="4536" w:type="dxa"/>
          </w:tcPr>
          <w:p w14:paraId="37180978" w14:textId="77777777" w:rsidR="00FE15DD" w:rsidRPr="00057099" w:rsidRDefault="00FE15DD" w:rsidP="00BD41B6">
            <w:r w:rsidRPr="00057099">
              <w:t>eendelige kogelkraan, volle doorlaat</w:t>
            </w:r>
          </w:p>
        </w:tc>
      </w:tr>
      <w:tr w:rsidR="00FE15DD" w:rsidRPr="00057099" w14:paraId="28F9A92A" w14:textId="77777777" w:rsidTr="00BD41B6">
        <w:tc>
          <w:tcPr>
            <w:tcW w:w="2948" w:type="dxa"/>
          </w:tcPr>
          <w:p w14:paraId="3FEBCC13" w14:textId="77777777" w:rsidR="00FE15DD" w:rsidRPr="00057099" w:rsidRDefault="00FE15DD" w:rsidP="00BD41B6">
            <w:r w:rsidRPr="00057099">
              <w:t>fabrikaat</w:t>
            </w:r>
          </w:p>
        </w:tc>
        <w:tc>
          <w:tcPr>
            <w:tcW w:w="851" w:type="dxa"/>
          </w:tcPr>
          <w:p w14:paraId="5400D02A" w14:textId="77777777" w:rsidR="00FE15DD" w:rsidRPr="00057099" w:rsidRDefault="00FE15DD" w:rsidP="00BD41B6">
            <w:pPr>
              <w:jc w:val="right"/>
            </w:pPr>
          </w:p>
        </w:tc>
        <w:tc>
          <w:tcPr>
            <w:tcW w:w="284" w:type="dxa"/>
          </w:tcPr>
          <w:p w14:paraId="3E3EBE3D" w14:textId="77777777" w:rsidR="00FE15DD" w:rsidRPr="00057099" w:rsidRDefault="00FE15DD" w:rsidP="00BD41B6">
            <w:r w:rsidRPr="00057099">
              <w:t>:</w:t>
            </w:r>
          </w:p>
        </w:tc>
        <w:tc>
          <w:tcPr>
            <w:tcW w:w="4536" w:type="dxa"/>
          </w:tcPr>
          <w:p w14:paraId="081501FB" w14:textId="77777777" w:rsidR="00FE15DD" w:rsidRPr="00057099" w:rsidRDefault="00FE15DD" w:rsidP="00BD41B6"/>
        </w:tc>
      </w:tr>
      <w:tr w:rsidR="00FE15DD" w:rsidRPr="00057099" w14:paraId="21F02827" w14:textId="77777777" w:rsidTr="00BD41B6">
        <w:tc>
          <w:tcPr>
            <w:tcW w:w="2948" w:type="dxa"/>
          </w:tcPr>
          <w:p w14:paraId="0CDB85D4" w14:textId="77777777" w:rsidR="00FE15DD" w:rsidRPr="00057099" w:rsidRDefault="00FE15DD" w:rsidP="00BD41B6">
            <w:r w:rsidRPr="00057099">
              <w:t>type</w:t>
            </w:r>
          </w:p>
        </w:tc>
        <w:tc>
          <w:tcPr>
            <w:tcW w:w="851" w:type="dxa"/>
          </w:tcPr>
          <w:p w14:paraId="5CA9DA20" w14:textId="77777777" w:rsidR="00FE15DD" w:rsidRPr="00057099" w:rsidRDefault="00FE15DD" w:rsidP="00BD41B6">
            <w:pPr>
              <w:jc w:val="right"/>
            </w:pPr>
          </w:p>
        </w:tc>
        <w:tc>
          <w:tcPr>
            <w:tcW w:w="284" w:type="dxa"/>
          </w:tcPr>
          <w:p w14:paraId="7B21DBBB" w14:textId="77777777" w:rsidR="00FE15DD" w:rsidRPr="00057099" w:rsidRDefault="00FE15DD" w:rsidP="00BD41B6">
            <w:r w:rsidRPr="00057099">
              <w:t>:</w:t>
            </w:r>
          </w:p>
        </w:tc>
        <w:tc>
          <w:tcPr>
            <w:tcW w:w="4536" w:type="dxa"/>
          </w:tcPr>
          <w:p w14:paraId="5CF79A88" w14:textId="77777777" w:rsidR="00FE15DD" w:rsidRPr="00057099" w:rsidRDefault="00FE15DD" w:rsidP="00BD41B6"/>
        </w:tc>
      </w:tr>
      <w:tr w:rsidR="00FE15DD" w:rsidRPr="00057099" w14:paraId="2E9856B2" w14:textId="77777777" w:rsidTr="00BD41B6">
        <w:tc>
          <w:tcPr>
            <w:tcW w:w="2948" w:type="dxa"/>
          </w:tcPr>
          <w:p w14:paraId="1541245B" w14:textId="77777777" w:rsidR="00FE15DD" w:rsidRPr="00057099" w:rsidRDefault="00FE15DD" w:rsidP="00BD41B6">
            <w:r w:rsidRPr="00057099">
              <w:t>materiaal</w:t>
            </w:r>
          </w:p>
        </w:tc>
        <w:tc>
          <w:tcPr>
            <w:tcW w:w="851" w:type="dxa"/>
          </w:tcPr>
          <w:p w14:paraId="7F1C75C5" w14:textId="77777777" w:rsidR="00FE15DD" w:rsidRPr="00057099" w:rsidRDefault="00FE15DD" w:rsidP="00BD41B6">
            <w:pPr>
              <w:jc w:val="right"/>
            </w:pPr>
          </w:p>
        </w:tc>
        <w:tc>
          <w:tcPr>
            <w:tcW w:w="284" w:type="dxa"/>
          </w:tcPr>
          <w:p w14:paraId="01DF080C" w14:textId="77777777" w:rsidR="00FE15DD" w:rsidRPr="00057099" w:rsidRDefault="00FE15DD" w:rsidP="00BD41B6">
            <w:r w:rsidRPr="00057099">
              <w:t>:</w:t>
            </w:r>
          </w:p>
        </w:tc>
        <w:tc>
          <w:tcPr>
            <w:tcW w:w="4536" w:type="dxa"/>
          </w:tcPr>
          <w:p w14:paraId="6444630A" w14:textId="77777777" w:rsidR="00FE15DD" w:rsidRPr="00057099" w:rsidRDefault="00FE15DD" w:rsidP="00BD41B6">
            <w:r w:rsidRPr="00057099">
              <w:t>roestvast staal AISI 304</w:t>
            </w:r>
          </w:p>
        </w:tc>
      </w:tr>
      <w:tr w:rsidR="00FE15DD" w:rsidRPr="00057099" w14:paraId="32BF488B" w14:textId="77777777" w:rsidTr="00BD41B6">
        <w:tc>
          <w:tcPr>
            <w:tcW w:w="2948" w:type="dxa"/>
          </w:tcPr>
          <w:p w14:paraId="2542AFE6" w14:textId="77777777" w:rsidR="00FE15DD" w:rsidRPr="00057099" w:rsidRDefault="00FE15DD" w:rsidP="00BD41B6">
            <w:r w:rsidRPr="00057099">
              <w:t>aantal / diameter</w:t>
            </w:r>
          </w:p>
        </w:tc>
        <w:tc>
          <w:tcPr>
            <w:tcW w:w="851" w:type="dxa"/>
          </w:tcPr>
          <w:p w14:paraId="0A62DE1A" w14:textId="77777777" w:rsidR="00FE15DD" w:rsidRPr="00057099" w:rsidRDefault="00FE15DD" w:rsidP="00BD41B6">
            <w:pPr>
              <w:jc w:val="right"/>
            </w:pPr>
          </w:p>
        </w:tc>
        <w:tc>
          <w:tcPr>
            <w:tcW w:w="284" w:type="dxa"/>
          </w:tcPr>
          <w:p w14:paraId="0DEF533B" w14:textId="77777777" w:rsidR="00FE15DD" w:rsidRPr="00057099" w:rsidRDefault="00FE15DD" w:rsidP="00BD41B6">
            <w:r w:rsidRPr="00057099">
              <w:t>:</w:t>
            </w:r>
          </w:p>
        </w:tc>
        <w:tc>
          <w:tcPr>
            <w:tcW w:w="4536" w:type="dxa"/>
          </w:tcPr>
          <w:p w14:paraId="3158B25C" w14:textId="77777777" w:rsidR="00FE15DD" w:rsidRPr="00057099" w:rsidRDefault="00FE15DD" w:rsidP="00BD41B6">
            <w:r w:rsidRPr="00057099">
              <w:t>zie P&amp;ID en lijsten</w:t>
            </w:r>
          </w:p>
        </w:tc>
      </w:tr>
      <w:tr w:rsidR="00FE15DD" w:rsidRPr="00057099" w14:paraId="67200CB5" w14:textId="77777777" w:rsidTr="00BD41B6">
        <w:tc>
          <w:tcPr>
            <w:tcW w:w="2948" w:type="dxa"/>
          </w:tcPr>
          <w:p w14:paraId="6F4EBD28" w14:textId="77777777" w:rsidR="00FE15DD" w:rsidRPr="00057099" w:rsidRDefault="00FE15DD" w:rsidP="00BD41B6">
            <w:r w:rsidRPr="00057099">
              <w:t>bediening</w:t>
            </w:r>
          </w:p>
        </w:tc>
        <w:tc>
          <w:tcPr>
            <w:tcW w:w="851" w:type="dxa"/>
          </w:tcPr>
          <w:p w14:paraId="3ABB9E5E" w14:textId="77777777" w:rsidR="00FE15DD" w:rsidRPr="00057099" w:rsidRDefault="00FE15DD" w:rsidP="00BD41B6">
            <w:pPr>
              <w:jc w:val="right"/>
            </w:pPr>
          </w:p>
        </w:tc>
        <w:tc>
          <w:tcPr>
            <w:tcW w:w="284" w:type="dxa"/>
          </w:tcPr>
          <w:p w14:paraId="4AB75949" w14:textId="77777777" w:rsidR="00FE15DD" w:rsidRPr="00057099" w:rsidRDefault="00FE15DD" w:rsidP="00BD41B6">
            <w:r w:rsidRPr="00057099">
              <w:t>:</w:t>
            </w:r>
          </w:p>
        </w:tc>
        <w:tc>
          <w:tcPr>
            <w:tcW w:w="4536" w:type="dxa"/>
          </w:tcPr>
          <w:p w14:paraId="76E916E3" w14:textId="77777777" w:rsidR="00FE15DD" w:rsidRPr="00057099" w:rsidRDefault="00FE15DD" w:rsidP="00BD41B6">
            <w:r w:rsidRPr="00057099">
              <w:t>Hand</w:t>
            </w:r>
          </w:p>
        </w:tc>
      </w:tr>
      <w:tr w:rsidR="00FE15DD" w:rsidRPr="00057099" w14:paraId="7F58BE03" w14:textId="77777777" w:rsidTr="00BD41B6">
        <w:tc>
          <w:tcPr>
            <w:tcW w:w="2948" w:type="dxa"/>
          </w:tcPr>
          <w:p w14:paraId="53945A8A" w14:textId="77777777" w:rsidR="00FE15DD" w:rsidRPr="00057099" w:rsidRDefault="00FE15DD" w:rsidP="00BD41B6">
            <w:r w:rsidRPr="00057099">
              <w:t>toebehoren</w:t>
            </w:r>
          </w:p>
        </w:tc>
        <w:tc>
          <w:tcPr>
            <w:tcW w:w="851" w:type="dxa"/>
          </w:tcPr>
          <w:p w14:paraId="7D62315A" w14:textId="77777777" w:rsidR="00FE15DD" w:rsidRPr="00057099" w:rsidRDefault="00FE15DD" w:rsidP="00BD41B6">
            <w:pPr>
              <w:jc w:val="right"/>
            </w:pPr>
          </w:p>
        </w:tc>
        <w:tc>
          <w:tcPr>
            <w:tcW w:w="284" w:type="dxa"/>
          </w:tcPr>
          <w:p w14:paraId="3B0C4601" w14:textId="77777777" w:rsidR="00FE15DD" w:rsidRPr="00057099" w:rsidRDefault="00FE15DD" w:rsidP="00BD41B6">
            <w:r w:rsidRPr="00057099">
              <w:t>:</w:t>
            </w:r>
          </w:p>
        </w:tc>
        <w:tc>
          <w:tcPr>
            <w:tcW w:w="4536" w:type="dxa"/>
          </w:tcPr>
          <w:p w14:paraId="60E65506" w14:textId="77777777" w:rsidR="00FE15DD" w:rsidRPr="00057099" w:rsidRDefault="00FE15DD" w:rsidP="00BD41B6"/>
        </w:tc>
      </w:tr>
    </w:tbl>
    <w:p w14:paraId="0A7E7C71" w14:textId="77777777" w:rsidR="00FE15DD" w:rsidRPr="00057099" w:rsidRDefault="00FE15DD" w:rsidP="005B35B1">
      <w:pPr>
        <w:pStyle w:val="Heading4"/>
        <w:numPr>
          <w:ilvl w:val="3"/>
          <w:numId w:val="19"/>
        </w:numPr>
      </w:pPr>
      <w:proofErr w:type="spellStart"/>
      <w:r w:rsidRPr="00057099">
        <w:t>drukreduceer</w:t>
      </w:r>
      <w:proofErr w:type="spellEnd"/>
      <w:r w:rsidRPr="00057099">
        <w:t xml:space="preserve"> </w:t>
      </w:r>
    </w:p>
    <w:tbl>
      <w:tblPr>
        <w:tblW w:w="8613" w:type="dxa"/>
        <w:tblLayout w:type="fixed"/>
        <w:tblLook w:val="01E0" w:firstRow="1" w:lastRow="1" w:firstColumn="1" w:lastColumn="1" w:noHBand="0" w:noVBand="0"/>
      </w:tblPr>
      <w:tblGrid>
        <w:gridCol w:w="2948"/>
        <w:gridCol w:w="851"/>
        <w:gridCol w:w="284"/>
        <w:gridCol w:w="4530"/>
      </w:tblGrid>
      <w:tr w:rsidR="00FE15DD" w:rsidRPr="00057099" w14:paraId="58E73343" w14:textId="77777777" w:rsidTr="00BD41B6">
        <w:trPr>
          <w:cantSplit/>
        </w:trPr>
        <w:tc>
          <w:tcPr>
            <w:tcW w:w="2948" w:type="dxa"/>
          </w:tcPr>
          <w:p w14:paraId="3178BE90" w14:textId="77777777" w:rsidR="00FE15DD" w:rsidRPr="00057099" w:rsidRDefault="00FE15DD" w:rsidP="00BD41B6">
            <w:r w:rsidRPr="00057099">
              <w:t>systeem</w:t>
            </w:r>
          </w:p>
        </w:tc>
        <w:tc>
          <w:tcPr>
            <w:tcW w:w="851" w:type="dxa"/>
          </w:tcPr>
          <w:p w14:paraId="0033670B" w14:textId="77777777" w:rsidR="00FE15DD" w:rsidRPr="00057099" w:rsidRDefault="00FE15DD" w:rsidP="00BD41B6">
            <w:pPr>
              <w:jc w:val="right"/>
            </w:pPr>
          </w:p>
        </w:tc>
        <w:tc>
          <w:tcPr>
            <w:tcW w:w="284" w:type="dxa"/>
          </w:tcPr>
          <w:p w14:paraId="4F04C479" w14:textId="77777777" w:rsidR="00FE15DD" w:rsidRPr="00057099" w:rsidRDefault="00FE15DD" w:rsidP="00BD41B6">
            <w:r w:rsidRPr="00057099">
              <w:t>:</w:t>
            </w:r>
          </w:p>
        </w:tc>
        <w:tc>
          <w:tcPr>
            <w:tcW w:w="4530" w:type="dxa"/>
          </w:tcPr>
          <w:p w14:paraId="04F227A2" w14:textId="77777777" w:rsidR="00FE15DD" w:rsidRPr="00057099" w:rsidRDefault="00FE15DD" w:rsidP="00BD41B6">
            <w:r w:rsidRPr="00057099">
              <w:t>veerbelast regelmembraan</w:t>
            </w:r>
          </w:p>
        </w:tc>
      </w:tr>
      <w:tr w:rsidR="00FE15DD" w:rsidRPr="00057099" w14:paraId="3827D05E" w14:textId="77777777" w:rsidTr="00BD41B6">
        <w:trPr>
          <w:cantSplit/>
        </w:trPr>
        <w:tc>
          <w:tcPr>
            <w:tcW w:w="2948" w:type="dxa"/>
          </w:tcPr>
          <w:p w14:paraId="38A68122" w14:textId="77777777" w:rsidR="00FE15DD" w:rsidRPr="00057099" w:rsidRDefault="00FE15DD" w:rsidP="00BD41B6">
            <w:r w:rsidRPr="00057099">
              <w:t>fabrikaat</w:t>
            </w:r>
          </w:p>
        </w:tc>
        <w:tc>
          <w:tcPr>
            <w:tcW w:w="851" w:type="dxa"/>
          </w:tcPr>
          <w:p w14:paraId="66B4CF7D" w14:textId="77777777" w:rsidR="00FE15DD" w:rsidRPr="00057099" w:rsidRDefault="00FE15DD" w:rsidP="00BD41B6">
            <w:pPr>
              <w:jc w:val="right"/>
            </w:pPr>
          </w:p>
        </w:tc>
        <w:tc>
          <w:tcPr>
            <w:tcW w:w="284" w:type="dxa"/>
          </w:tcPr>
          <w:p w14:paraId="4188DBF5" w14:textId="77777777" w:rsidR="00FE15DD" w:rsidRPr="00057099" w:rsidRDefault="00FE15DD" w:rsidP="00BD41B6">
            <w:r w:rsidRPr="00057099">
              <w:t>:</w:t>
            </w:r>
          </w:p>
        </w:tc>
        <w:tc>
          <w:tcPr>
            <w:tcW w:w="4530" w:type="dxa"/>
          </w:tcPr>
          <w:p w14:paraId="3A6B0EE9" w14:textId="77777777" w:rsidR="00FE15DD" w:rsidRPr="00057099" w:rsidRDefault="00FE15DD" w:rsidP="00BD41B6"/>
        </w:tc>
      </w:tr>
      <w:tr w:rsidR="00FE15DD" w:rsidRPr="00057099" w14:paraId="6D0F016E" w14:textId="77777777" w:rsidTr="00BD41B6">
        <w:trPr>
          <w:cantSplit/>
        </w:trPr>
        <w:tc>
          <w:tcPr>
            <w:tcW w:w="2948" w:type="dxa"/>
          </w:tcPr>
          <w:p w14:paraId="6A718A2D" w14:textId="77777777" w:rsidR="00FE15DD" w:rsidRPr="00057099" w:rsidRDefault="00FE15DD" w:rsidP="00BD41B6">
            <w:r w:rsidRPr="00057099">
              <w:t>type</w:t>
            </w:r>
          </w:p>
        </w:tc>
        <w:tc>
          <w:tcPr>
            <w:tcW w:w="851" w:type="dxa"/>
          </w:tcPr>
          <w:p w14:paraId="20CECCFF" w14:textId="77777777" w:rsidR="00FE15DD" w:rsidRPr="00057099" w:rsidRDefault="00FE15DD" w:rsidP="00BD41B6">
            <w:pPr>
              <w:jc w:val="right"/>
            </w:pPr>
          </w:p>
        </w:tc>
        <w:tc>
          <w:tcPr>
            <w:tcW w:w="284" w:type="dxa"/>
          </w:tcPr>
          <w:p w14:paraId="389B14A6" w14:textId="77777777" w:rsidR="00FE15DD" w:rsidRPr="00057099" w:rsidRDefault="00FE15DD" w:rsidP="00BD41B6">
            <w:r w:rsidRPr="00057099">
              <w:t>:</w:t>
            </w:r>
          </w:p>
        </w:tc>
        <w:tc>
          <w:tcPr>
            <w:tcW w:w="4530" w:type="dxa"/>
          </w:tcPr>
          <w:p w14:paraId="3073FF1E" w14:textId="77777777" w:rsidR="00FE15DD" w:rsidRPr="00057099" w:rsidRDefault="00FE15DD" w:rsidP="00BD41B6"/>
        </w:tc>
      </w:tr>
      <w:tr w:rsidR="00FE15DD" w:rsidRPr="00057099" w14:paraId="4BFBAE07" w14:textId="77777777" w:rsidTr="00BD41B6">
        <w:trPr>
          <w:cantSplit/>
        </w:trPr>
        <w:tc>
          <w:tcPr>
            <w:tcW w:w="2948" w:type="dxa"/>
          </w:tcPr>
          <w:p w14:paraId="73B6C980" w14:textId="77777777" w:rsidR="00FE15DD" w:rsidRPr="00057099" w:rsidRDefault="00FE15DD" w:rsidP="00BD41B6">
            <w:r w:rsidRPr="00057099">
              <w:t>capaciteit</w:t>
            </w:r>
          </w:p>
        </w:tc>
        <w:tc>
          <w:tcPr>
            <w:tcW w:w="851" w:type="dxa"/>
          </w:tcPr>
          <w:p w14:paraId="465D2D1C"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7F985D84" w14:textId="77777777" w:rsidR="00FE15DD" w:rsidRPr="00057099" w:rsidRDefault="00FE15DD" w:rsidP="00BD41B6">
            <w:r w:rsidRPr="00057099">
              <w:t>:</w:t>
            </w:r>
          </w:p>
        </w:tc>
        <w:tc>
          <w:tcPr>
            <w:tcW w:w="4530" w:type="dxa"/>
          </w:tcPr>
          <w:p w14:paraId="134882B3" w14:textId="77777777" w:rsidR="00FE15DD" w:rsidRPr="00057099" w:rsidRDefault="00FE15DD" w:rsidP="00BD41B6">
            <w:r w:rsidRPr="00057099">
              <w:t>…………..    t.b.v. sproeiers:</w:t>
            </w:r>
          </w:p>
          <w:p w14:paraId="5FCAB650" w14:textId="77777777" w:rsidR="00FE15DD" w:rsidRPr="00057099" w:rsidRDefault="00FE15DD" w:rsidP="00BD41B6">
            <w:r w:rsidRPr="00057099">
              <w:t xml:space="preserve">…………..    t.b.v. transportgoot: </w:t>
            </w:r>
          </w:p>
          <w:p w14:paraId="7EC0F81F" w14:textId="77777777" w:rsidR="00FE15DD" w:rsidRPr="00057099" w:rsidRDefault="00FE15DD" w:rsidP="00BD41B6">
            <w:r w:rsidRPr="00057099">
              <w:t>(door leverancier te bepalen)</w:t>
            </w:r>
          </w:p>
        </w:tc>
      </w:tr>
      <w:tr w:rsidR="00FE15DD" w:rsidRPr="00057099" w14:paraId="56C6C0D1" w14:textId="77777777" w:rsidTr="00BD41B6">
        <w:trPr>
          <w:cantSplit/>
        </w:trPr>
        <w:tc>
          <w:tcPr>
            <w:tcW w:w="2948" w:type="dxa"/>
          </w:tcPr>
          <w:p w14:paraId="11502A9F" w14:textId="77777777" w:rsidR="00FE15DD" w:rsidRPr="00057099" w:rsidRDefault="00FE15DD" w:rsidP="00BD41B6">
            <w:r w:rsidRPr="00057099">
              <w:t>materiaal</w:t>
            </w:r>
          </w:p>
        </w:tc>
        <w:tc>
          <w:tcPr>
            <w:tcW w:w="851" w:type="dxa"/>
          </w:tcPr>
          <w:p w14:paraId="4B7FD4B3" w14:textId="77777777" w:rsidR="00FE15DD" w:rsidRPr="00057099" w:rsidRDefault="00FE15DD" w:rsidP="00BD41B6">
            <w:pPr>
              <w:jc w:val="right"/>
            </w:pPr>
          </w:p>
        </w:tc>
        <w:tc>
          <w:tcPr>
            <w:tcW w:w="284" w:type="dxa"/>
          </w:tcPr>
          <w:p w14:paraId="020FC70D" w14:textId="77777777" w:rsidR="00FE15DD" w:rsidRPr="00057099" w:rsidRDefault="00FE15DD" w:rsidP="00BD41B6">
            <w:r w:rsidRPr="00057099">
              <w:t>:</w:t>
            </w:r>
          </w:p>
        </w:tc>
        <w:tc>
          <w:tcPr>
            <w:tcW w:w="4530" w:type="dxa"/>
          </w:tcPr>
          <w:p w14:paraId="3253E00A" w14:textId="77777777" w:rsidR="00FE15DD" w:rsidRPr="00057099" w:rsidRDefault="00FE15DD" w:rsidP="00BD41B6">
            <w:r w:rsidRPr="00057099">
              <w:t>roestvast staal AISI 304</w:t>
            </w:r>
          </w:p>
        </w:tc>
      </w:tr>
      <w:tr w:rsidR="00FE15DD" w:rsidRPr="00057099" w14:paraId="16D06924" w14:textId="77777777" w:rsidTr="00BD41B6">
        <w:trPr>
          <w:cantSplit/>
        </w:trPr>
        <w:tc>
          <w:tcPr>
            <w:tcW w:w="2948" w:type="dxa"/>
          </w:tcPr>
          <w:p w14:paraId="21DFF2F6" w14:textId="77777777" w:rsidR="00FE15DD" w:rsidRPr="00057099" w:rsidRDefault="00FE15DD" w:rsidP="00BD41B6">
            <w:r w:rsidRPr="00057099">
              <w:t>aantal / diameter</w:t>
            </w:r>
          </w:p>
        </w:tc>
        <w:tc>
          <w:tcPr>
            <w:tcW w:w="851" w:type="dxa"/>
          </w:tcPr>
          <w:p w14:paraId="27788376" w14:textId="77777777" w:rsidR="00FE15DD" w:rsidRPr="00057099" w:rsidRDefault="00FE15DD" w:rsidP="00BD41B6">
            <w:pPr>
              <w:jc w:val="right"/>
            </w:pPr>
          </w:p>
        </w:tc>
        <w:tc>
          <w:tcPr>
            <w:tcW w:w="284" w:type="dxa"/>
          </w:tcPr>
          <w:p w14:paraId="55581344" w14:textId="77777777" w:rsidR="00FE15DD" w:rsidRPr="00057099" w:rsidRDefault="00FE15DD" w:rsidP="00BD41B6">
            <w:r w:rsidRPr="00057099">
              <w:t>:</w:t>
            </w:r>
          </w:p>
        </w:tc>
        <w:tc>
          <w:tcPr>
            <w:tcW w:w="4530" w:type="dxa"/>
          </w:tcPr>
          <w:p w14:paraId="2EE809E5" w14:textId="77777777" w:rsidR="00FE15DD" w:rsidRPr="00057099" w:rsidRDefault="00FE15DD" w:rsidP="00BD41B6">
            <w:r w:rsidRPr="00057099">
              <w:t>zie P&amp;ID en lijsten</w:t>
            </w:r>
          </w:p>
        </w:tc>
      </w:tr>
      <w:tr w:rsidR="00FE15DD" w:rsidRPr="00057099" w14:paraId="37498105" w14:textId="77777777" w:rsidTr="00BD41B6">
        <w:trPr>
          <w:cantSplit/>
        </w:trPr>
        <w:tc>
          <w:tcPr>
            <w:tcW w:w="2948" w:type="dxa"/>
          </w:tcPr>
          <w:p w14:paraId="545E407A" w14:textId="77777777" w:rsidR="00FE15DD" w:rsidRPr="00057099" w:rsidRDefault="00FE15DD" w:rsidP="00BD41B6">
            <w:r w:rsidRPr="00057099">
              <w:lastRenderedPageBreak/>
              <w:t>bediening</w:t>
            </w:r>
          </w:p>
        </w:tc>
        <w:tc>
          <w:tcPr>
            <w:tcW w:w="851" w:type="dxa"/>
          </w:tcPr>
          <w:p w14:paraId="3EDC5D37" w14:textId="77777777" w:rsidR="00FE15DD" w:rsidRPr="00057099" w:rsidRDefault="00FE15DD" w:rsidP="00BD41B6">
            <w:pPr>
              <w:jc w:val="right"/>
            </w:pPr>
          </w:p>
        </w:tc>
        <w:tc>
          <w:tcPr>
            <w:tcW w:w="284" w:type="dxa"/>
          </w:tcPr>
          <w:p w14:paraId="26F0D91B" w14:textId="77777777" w:rsidR="00FE15DD" w:rsidRPr="00057099" w:rsidRDefault="00FE15DD" w:rsidP="00BD41B6">
            <w:r w:rsidRPr="00057099">
              <w:t>:</w:t>
            </w:r>
          </w:p>
        </w:tc>
        <w:tc>
          <w:tcPr>
            <w:tcW w:w="4530" w:type="dxa"/>
          </w:tcPr>
          <w:p w14:paraId="00C59749" w14:textId="77777777" w:rsidR="00FE15DD" w:rsidRPr="00057099" w:rsidRDefault="00FE15DD" w:rsidP="00BD41B6">
            <w:r w:rsidRPr="00057099">
              <w:t>veer</w:t>
            </w:r>
          </w:p>
        </w:tc>
      </w:tr>
      <w:tr w:rsidR="00FE15DD" w:rsidRPr="00057099" w14:paraId="3160C894" w14:textId="77777777" w:rsidTr="00BD41B6">
        <w:trPr>
          <w:cantSplit/>
        </w:trPr>
        <w:tc>
          <w:tcPr>
            <w:tcW w:w="2948" w:type="dxa"/>
          </w:tcPr>
          <w:p w14:paraId="19E76AD2" w14:textId="77777777" w:rsidR="00FE15DD" w:rsidRPr="00057099" w:rsidRDefault="00FE15DD" w:rsidP="00BD41B6">
            <w:r w:rsidRPr="00057099">
              <w:t>toebehoren</w:t>
            </w:r>
          </w:p>
        </w:tc>
        <w:tc>
          <w:tcPr>
            <w:tcW w:w="851" w:type="dxa"/>
          </w:tcPr>
          <w:p w14:paraId="5DF9BC99" w14:textId="77777777" w:rsidR="00FE15DD" w:rsidRPr="00057099" w:rsidRDefault="00FE15DD" w:rsidP="00BD41B6">
            <w:pPr>
              <w:jc w:val="right"/>
            </w:pPr>
          </w:p>
        </w:tc>
        <w:tc>
          <w:tcPr>
            <w:tcW w:w="284" w:type="dxa"/>
          </w:tcPr>
          <w:p w14:paraId="50C53045" w14:textId="77777777" w:rsidR="00FE15DD" w:rsidRPr="00057099" w:rsidRDefault="00FE15DD" w:rsidP="00BD41B6">
            <w:r w:rsidRPr="00057099">
              <w:t>:</w:t>
            </w:r>
          </w:p>
        </w:tc>
        <w:tc>
          <w:tcPr>
            <w:tcW w:w="4530" w:type="dxa"/>
          </w:tcPr>
          <w:p w14:paraId="37D9961E" w14:textId="77777777" w:rsidR="00FE15DD" w:rsidRPr="00057099" w:rsidRDefault="00FE15DD" w:rsidP="00BD41B6">
            <w:r w:rsidRPr="00057099">
              <w:t>manometer voor instellen druk</w:t>
            </w:r>
          </w:p>
        </w:tc>
      </w:tr>
    </w:tbl>
    <w:p w14:paraId="68FB9AC6" w14:textId="77777777" w:rsidR="00FE15DD" w:rsidRPr="00057099" w:rsidRDefault="00FE15DD" w:rsidP="005B35B1">
      <w:pPr>
        <w:pStyle w:val="Heading4"/>
        <w:numPr>
          <w:ilvl w:val="3"/>
          <w:numId w:val="19"/>
        </w:numPr>
      </w:pPr>
      <w:r w:rsidRPr="00057099">
        <w:t>flow indicator/schakelaar</w:t>
      </w:r>
    </w:p>
    <w:tbl>
      <w:tblPr>
        <w:tblW w:w="8619" w:type="dxa"/>
        <w:tblLayout w:type="fixed"/>
        <w:tblLook w:val="01E0" w:firstRow="1" w:lastRow="1" w:firstColumn="1" w:lastColumn="1" w:noHBand="0" w:noVBand="0"/>
      </w:tblPr>
      <w:tblGrid>
        <w:gridCol w:w="2948"/>
        <w:gridCol w:w="851"/>
        <w:gridCol w:w="284"/>
        <w:gridCol w:w="4536"/>
      </w:tblGrid>
      <w:tr w:rsidR="00FE15DD" w:rsidRPr="00057099" w14:paraId="7AA0B395" w14:textId="77777777" w:rsidTr="00BD41B6">
        <w:tc>
          <w:tcPr>
            <w:tcW w:w="2948" w:type="dxa"/>
          </w:tcPr>
          <w:p w14:paraId="176D82F0" w14:textId="77777777" w:rsidR="00FE15DD" w:rsidRPr="00057099" w:rsidRDefault="00FE15DD" w:rsidP="00BD41B6">
            <w:r w:rsidRPr="00057099">
              <w:t>systeem</w:t>
            </w:r>
          </w:p>
        </w:tc>
        <w:tc>
          <w:tcPr>
            <w:tcW w:w="851" w:type="dxa"/>
          </w:tcPr>
          <w:p w14:paraId="5F44DEF8" w14:textId="77777777" w:rsidR="00FE15DD" w:rsidRPr="00057099" w:rsidRDefault="00FE15DD" w:rsidP="00BD41B6">
            <w:pPr>
              <w:jc w:val="right"/>
            </w:pPr>
          </w:p>
        </w:tc>
        <w:tc>
          <w:tcPr>
            <w:tcW w:w="284" w:type="dxa"/>
          </w:tcPr>
          <w:p w14:paraId="702AA941" w14:textId="77777777" w:rsidR="00FE15DD" w:rsidRPr="00057099" w:rsidRDefault="00FE15DD" w:rsidP="00BD41B6">
            <w:r w:rsidRPr="00057099">
              <w:t>:</w:t>
            </w:r>
          </w:p>
        </w:tc>
        <w:tc>
          <w:tcPr>
            <w:tcW w:w="4536" w:type="dxa"/>
          </w:tcPr>
          <w:p w14:paraId="2FAC28A9" w14:textId="77777777" w:rsidR="00FE15DD" w:rsidRPr="00057099" w:rsidRDefault="00FE15DD" w:rsidP="00BD41B6">
            <w:r w:rsidRPr="00057099">
              <w:t>transparante verticale meetbuis met drijflichaam en variabele doorlaat</w:t>
            </w:r>
          </w:p>
        </w:tc>
      </w:tr>
      <w:tr w:rsidR="00FE15DD" w:rsidRPr="00057099" w14:paraId="1EAC85E9" w14:textId="77777777" w:rsidTr="00BD41B6">
        <w:tc>
          <w:tcPr>
            <w:tcW w:w="2948" w:type="dxa"/>
          </w:tcPr>
          <w:p w14:paraId="02165351" w14:textId="77777777" w:rsidR="00FE15DD" w:rsidRPr="00057099" w:rsidRDefault="00FE15DD" w:rsidP="00BD41B6">
            <w:r w:rsidRPr="00057099">
              <w:t>fabrikaat</w:t>
            </w:r>
          </w:p>
        </w:tc>
        <w:tc>
          <w:tcPr>
            <w:tcW w:w="851" w:type="dxa"/>
          </w:tcPr>
          <w:p w14:paraId="2D870B64" w14:textId="77777777" w:rsidR="00FE15DD" w:rsidRPr="00057099" w:rsidRDefault="00FE15DD" w:rsidP="00BD41B6">
            <w:pPr>
              <w:jc w:val="right"/>
            </w:pPr>
          </w:p>
        </w:tc>
        <w:tc>
          <w:tcPr>
            <w:tcW w:w="284" w:type="dxa"/>
          </w:tcPr>
          <w:p w14:paraId="30CCC151" w14:textId="77777777" w:rsidR="00FE15DD" w:rsidRPr="00057099" w:rsidRDefault="00FE15DD" w:rsidP="00BD41B6">
            <w:r w:rsidRPr="00057099">
              <w:t>:</w:t>
            </w:r>
          </w:p>
        </w:tc>
        <w:tc>
          <w:tcPr>
            <w:tcW w:w="4536" w:type="dxa"/>
          </w:tcPr>
          <w:p w14:paraId="3A20FD91" w14:textId="77777777" w:rsidR="00FE15DD" w:rsidRPr="00057099" w:rsidRDefault="00FE15DD" w:rsidP="00BD41B6"/>
        </w:tc>
      </w:tr>
      <w:tr w:rsidR="00FE15DD" w:rsidRPr="00057099" w14:paraId="6FAE5DBA" w14:textId="77777777" w:rsidTr="00BD41B6">
        <w:tc>
          <w:tcPr>
            <w:tcW w:w="2948" w:type="dxa"/>
          </w:tcPr>
          <w:p w14:paraId="5B99F424" w14:textId="77777777" w:rsidR="00FE15DD" w:rsidRPr="00057099" w:rsidRDefault="00FE15DD" w:rsidP="00BD41B6">
            <w:r w:rsidRPr="00057099">
              <w:t>type</w:t>
            </w:r>
          </w:p>
        </w:tc>
        <w:tc>
          <w:tcPr>
            <w:tcW w:w="851" w:type="dxa"/>
          </w:tcPr>
          <w:p w14:paraId="3C37E145" w14:textId="77777777" w:rsidR="00FE15DD" w:rsidRPr="00057099" w:rsidRDefault="00FE15DD" w:rsidP="00BD41B6">
            <w:pPr>
              <w:jc w:val="right"/>
            </w:pPr>
          </w:p>
        </w:tc>
        <w:tc>
          <w:tcPr>
            <w:tcW w:w="284" w:type="dxa"/>
          </w:tcPr>
          <w:p w14:paraId="46C9E5E3" w14:textId="77777777" w:rsidR="00FE15DD" w:rsidRPr="00057099" w:rsidRDefault="00FE15DD" w:rsidP="00BD41B6">
            <w:r w:rsidRPr="00057099">
              <w:t>:</w:t>
            </w:r>
          </w:p>
        </w:tc>
        <w:tc>
          <w:tcPr>
            <w:tcW w:w="4536" w:type="dxa"/>
          </w:tcPr>
          <w:p w14:paraId="4A851CCA" w14:textId="77777777" w:rsidR="00FE15DD" w:rsidRPr="00057099" w:rsidRDefault="00FE15DD" w:rsidP="00BD41B6"/>
        </w:tc>
      </w:tr>
      <w:tr w:rsidR="00FE15DD" w:rsidRPr="00057099" w14:paraId="7939EE54" w14:textId="77777777" w:rsidTr="00BD41B6">
        <w:tc>
          <w:tcPr>
            <w:tcW w:w="2948" w:type="dxa"/>
          </w:tcPr>
          <w:p w14:paraId="0F4E9B70" w14:textId="77777777" w:rsidR="00FE15DD" w:rsidRPr="00057099" w:rsidRDefault="00FE15DD" w:rsidP="00BD41B6">
            <w:r w:rsidRPr="00057099">
              <w:t>materiaal</w:t>
            </w:r>
          </w:p>
        </w:tc>
        <w:tc>
          <w:tcPr>
            <w:tcW w:w="851" w:type="dxa"/>
          </w:tcPr>
          <w:p w14:paraId="55ADDCB2" w14:textId="77777777" w:rsidR="00FE15DD" w:rsidRPr="00057099" w:rsidRDefault="00FE15DD" w:rsidP="00BD41B6">
            <w:pPr>
              <w:jc w:val="right"/>
            </w:pPr>
          </w:p>
        </w:tc>
        <w:tc>
          <w:tcPr>
            <w:tcW w:w="284" w:type="dxa"/>
          </w:tcPr>
          <w:p w14:paraId="09F87DAC" w14:textId="77777777" w:rsidR="00FE15DD" w:rsidRPr="00057099" w:rsidRDefault="00FE15DD" w:rsidP="00BD41B6">
            <w:r w:rsidRPr="00057099">
              <w:t>:</w:t>
            </w:r>
          </w:p>
        </w:tc>
        <w:tc>
          <w:tcPr>
            <w:tcW w:w="4536" w:type="dxa"/>
          </w:tcPr>
          <w:p w14:paraId="1CF9DD45"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meetbuis transparant</w:t>
            </w:r>
          </w:p>
          <w:p w14:paraId="38AA52DE"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houder roestvast staal AISI 304</w:t>
            </w:r>
          </w:p>
        </w:tc>
      </w:tr>
      <w:tr w:rsidR="00FE15DD" w:rsidRPr="00057099" w14:paraId="6FD25F81" w14:textId="77777777" w:rsidTr="00BD41B6">
        <w:tc>
          <w:tcPr>
            <w:tcW w:w="2948" w:type="dxa"/>
          </w:tcPr>
          <w:p w14:paraId="3E790AFF" w14:textId="77777777" w:rsidR="00FE15DD" w:rsidRPr="00057099" w:rsidRDefault="00FE15DD" w:rsidP="00BD41B6">
            <w:r w:rsidRPr="00057099">
              <w:t>aantal / diameter</w:t>
            </w:r>
          </w:p>
        </w:tc>
        <w:tc>
          <w:tcPr>
            <w:tcW w:w="851" w:type="dxa"/>
          </w:tcPr>
          <w:p w14:paraId="44A7A37D" w14:textId="77777777" w:rsidR="00FE15DD" w:rsidRPr="00057099" w:rsidRDefault="00FE15DD" w:rsidP="00BD41B6">
            <w:pPr>
              <w:jc w:val="right"/>
            </w:pPr>
          </w:p>
        </w:tc>
        <w:tc>
          <w:tcPr>
            <w:tcW w:w="284" w:type="dxa"/>
          </w:tcPr>
          <w:p w14:paraId="6E37DDDB" w14:textId="77777777" w:rsidR="00FE15DD" w:rsidRPr="00057099" w:rsidRDefault="00FE15DD" w:rsidP="00BD41B6">
            <w:r w:rsidRPr="00057099">
              <w:t>:</w:t>
            </w:r>
          </w:p>
        </w:tc>
        <w:tc>
          <w:tcPr>
            <w:tcW w:w="4536" w:type="dxa"/>
          </w:tcPr>
          <w:p w14:paraId="70470687" w14:textId="77777777" w:rsidR="00FE15DD" w:rsidRPr="00057099" w:rsidRDefault="00FE15DD" w:rsidP="00BD41B6">
            <w:r w:rsidRPr="00057099">
              <w:t>zie P&amp;ID en lijsten</w:t>
            </w:r>
          </w:p>
        </w:tc>
      </w:tr>
      <w:tr w:rsidR="00FE15DD" w:rsidRPr="00057099" w14:paraId="24893FF5" w14:textId="77777777" w:rsidTr="00BD41B6">
        <w:tc>
          <w:tcPr>
            <w:tcW w:w="2948" w:type="dxa"/>
          </w:tcPr>
          <w:p w14:paraId="74A6B871" w14:textId="77777777" w:rsidR="00FE15DD" w:rsidRPr="00057099" w:rsidRDefault="00FE15DD" w:rsidP="00BD41B6">
            <w:r w:rsidRPr="00057099">
              <w:t>toebehoren bij FISA</w:t>
            </w:r>
          </w:p>
        </w:tc>
        <w:tc>
          <w:tcPr>
            <w:tcW w:w="851" w:type="dxa"/>
          </w:tcPr>
          <w:p w14:paraId="3AFECC80" w14:textId="77777777" w:rsidR="00FE15DD" w:rsidRPr="00057099" w:rsidRDefault="00FE15DD" w:rsidP="00BD41B6">
            <w:pPr>
              <w:jc w:val="right"/>
            </w:pPr>
          </w:p>
        </w:tc>
        <w:tc>
          <w:tcPr>
            <w:tcW w:w="284" w:type="dxa"/>
          </w:tcPr>
          <w:p w14:paraId="5BF8114E" w14:textId="77777777" w:rsidR="00FE15DD" w:rsidRPr="00057099" w:rsidRDefault="00FE15DD" w:rsidP="00BD41B6">
            <w:r w:rsidRPr="00057099">
              <w:t>:</w:t>
            </w:r>
          </w:p>
        </w:tc>
        <w:tc>
          <w:tcPr>
            <w:tcW w:w="4536" w:type="dxa"/>
          </w:tcPr>
          <w:p w14:paraId="56BCD020" w14:textId="77777777" w:rsidR="00FE15DD" w:rsidRPr="00057099" w:rsidRDefault="00FE15DD" w:rsidP="00BD41B6">
            <w:r w:rsidRPr="00057099">
              <w:t>flow schakelaar, signalering bij onderschrijden minimum flow</w:t>
            </w:r>
          </w:p>
        </w:tc>
      </w:tr>
    </w:tbl>
    <w:p w14:paraId="406755CC" w14:textId="77777777" w:rsidR="00FE15DD" w:rsidRPr="00057099" w:rsidRDefault="00FE15DD" w:rsidP="005B35B1">
      <w:pPr>
        <w:pStyle w:val="Heading4"/>
        <w:numPr>
          <w:ilvl w:val="3"/>
          <w:numId w:val="19"/>
        </w:numPr>
      </w:pPr>
      <w:r w:rsidRPr="00057099">
        <w:t>magneetventiel</w:t>
      </w:r>
    </w:p>
    <w:tbl>
      <w:tblPr>
        <w:tblW w:w="8619" w:type="dxa"/>
        <w:tblLayout w:type="fixed"/>
        <w:tblLook w:val="01E0" w:firstRow="1" w:lastRow="1" w:firstColumn="1" w:lastColumn="1" w:noHBand="0" w:noVBand="0"/>
      </w:tblPr>
      <w:tblGrid>
        <w:gridCol w:w="2948"/>
        <w:gridCol w:w="851"/>
        <w:gridCol w:w="284"/>
        <w:gridCol w:w="4536"/>
      </w:tblGrid>
      <w:tr w:rsidR="00FE15DD" w:rsidRPr="00057099" w14:paraId="22D6067E" w14:textId="77777777" w:rsidTr="00BD41B6">
        <w:tc>
          <w:tcPr>
            <w:tcW w:w="2948" w:type="dxa"/>
          </w:tcPr>
          <w:p w14:paraId="57534B00"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systeem</w:t>
            </w:r>
          </w:p>
        </w:tc>
        <w:tc>
          <w:tcPr>
            <w:tcW w:w="851" w:type="dxa"/>
          </w:tcPr>
          <w:p w14:paraId="31711B50" w14:textId="77777777" w:rsidR="00FE15DD" w:rsidRPr="00057099" w:rsidRDefault="00FE15DD" w:rsidP="00BD41B6">
            <w:pPr>
              <w:jc w:val="right"/>
            </w:pPr>
          </w:p>
        </w:tc>
        <w:tc>
          <w:tcPr>
            <w:tcW w:w="284" w:type="dxa"/>
          </w:tcPr>
          <w:p w14:paraId="5B319D82" w14:textId="77777777" w:rsidR="00FE15DD" w:rsidRPr="00057099" w:rsidRDefault="00FE15DD" w:rsidP="00BD41B6">
            <w:r w:rsidRPr="00057099">
              <w:t>:</w:t>
            </w:r>
          </w:p>
        </w:tc>
        <w:tc>
          <w:tcPr>
            <w:tcW w:w="4536" w:type="dxa"/>
          </w:tcPr>
          <w:p w14:paraId="19746F14" w14:textId="77777777" w:rsidR="00FE15DD" w:rsidRPr="00057099" w:rsidRDefault="00FE15DD" w:rsidP="00BD41B6">
            <w:r w:rsidRPr="00057099">
              <w:t>opgebouwd 3/2 ventiel, veerretour</w:t>
            </w:r>
          </w:p>
        </w:tc>
      </w:tr>
      <w:tr w:rsidR="00FE15DD" w:rsidRPr="00057099" w14:paraId="42DF2AC9" w14:textId="77777777" w:rsidTr="00BD41B6">
        <w:tc>
          <w:tcPr>
            <w:tcW w:w="2948" w:type="dxa"/>
          </w:tcPr>
          <w:p w14:paraId="07C3DA6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fabrikaat</w:t>
            </w:r>
          </w:p>
        </w:tc>
        <w:tc>
          <w:tcPr>
            <w:tcW w:w="851" w:type="dxa"/>
          </w:tcPr>
          <w:p w14:paraId="7F9E77F5" w14:textId="77777777" w:rsidR="00FE15DD" w:rsidRPr="00057099" w:rsidRDefault="00FE15DD" w:rsidP="00BD41B6">
            <w:pPr>
              <w:jc w:val="right"/>
            </w:pPr>
          </w:p>
        </w:tc>
        <w:tc>
          <w:tcPr>
            <w:tcW w:w="284" w:type="dxa"/>
          </w:tcPr>
          <w:p w14:paraId="7D6CEA56" w14:textId="77777777" w:rsidR="00FE15DD" w:rsidRPr="00057099" w:rsidRDefault="00FE15DD" w:rsidP="00BD41B6">
            <w:r w:rsidRPr="00057099">
              <w:t>:</w:t>
            </w:r>
          </w:p>
        </w:tc>
        <w:tc>
          <w:tcPr>
            <w:tcW w:w="4536" w:type="dxa"/>
          </w:tcPr>
          <w:p w14:paraId="5666DAA7" w14:textId="77777777" w:rsidR="00FE15DD" w:rsidRPr="00057099" w:rsidRDefault="00FE15DD" w:rsidP="00BD41B6">
            <w:r w:rsidRPr="00057099">
              <w:t>standaard voor verbruiker</w:t>
            </w:r>
          </w:p>
        </w:tc>
      </w:tr>
      <w:tr w:rsidR="00FE15DD" w:rsidRPr="00057099" w14:paraId="4F403D1E" w14:textId="77777777" w:rsidTr="00BD41B6">
        <w:tc>
          <w:tcPr>
            <w:tcW w:w="2948" w:type="dxa"/>
          </w:tcPr>
          <w:p w14:paraId="06792D00"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type</w:t>
            </w:r>
          </w:p>
        </w:tc>
        <w:tc>
          <w:tcPr>
            <w:tcW w:w="851" w:type="dxa"/>
          </w:tcPr>
          <w:p w14:paraId="71C01384" w14:textId="77777777" w:rsidR="00FE15DD" w:rsidRPr="00057099" w:rsidRDefault="00FE15DD" w:rsidP="00BD41B6">
            <w:pPr>
              <w:jc w:val="right"/>
            </w:pPr>
          </w:p>
        </w:tc>
        <w:tc>
          <w:tcPr>
            <w:tcW w:w="284" w:type="dxa"/>
          </w:tcPr>
          <w:p w14:paraId="70B9A9D5" w14:textId="77777777" w:rsidR="00FE15DD" w:rsidRPr="00057099" w:rsidRDefault="00FE15DD" w:rsidP="00BD41B6">
            <w:r w:rsidRPr="00057099">
              <w:t>:</w:t>
            </w:r>
          </w:p>
        </w:tc>
        <w:tc>
          <w:tcPr>
            <w:tcW w:w="4536" w:type="dxa"/>
          </w:tcPr>
          <w:p w14:paraId="1DB54C63" w14:textId="77777777" w:rsidR="00FE15DD" w:rsidRPr="00057099" w:rsidRDefault="00FE15DD" w:rsidP="00BD41B6"/>
        </w:tc>
      </w:tr>
      <w:tr w:rsidR="00FE15DD" w:rsidRPr="00057099" w14:paraId="478C9AF2" w14:textId="77777777" w:rsidTr="00BD41B6">
        <w:tc>
          <w:tcPr>
            <w:tcW w:w="2948" w:type="dxa"/>
          </w:tcPr>
          <w:p w14:paraId="6E7588DA"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materiaal</w:t>
            </w:r>
          </w:p>
        </w:tc>
        <w:tc>
          <w:tcPr>
            <w:tcW w:w="851" w:type="dxa"/>
          </w:tcPr>
          <w:p w14:paraId="2E10150C" w14:textId="77777777" w:rsidR="00FE15DD" w:rsidRPr="00057099" w:rsidRDefault="00FE15DD" w:rsidP="00BD41B6">
            <w:pPr>
              <w:jc w:val="right"/>
            </w:pPr>
          </w:p>
        </w:tc>
        <w:tc>
          <w:tcPr>
            <w:tcW w:w="284" w:type="dxa"/>
          </w:tcPr>
          <w:p w14:paraId="3A043EF5" w14:textId="77777777" w:rsidR="00FE15DD" w:rsidRPr="00057099" w:rsidRDefault="00FE15DD" w:rsidP="00BD41B6">
            <w:r w:rsidRPr="00057099">
              <w:t>:</w:t>
            </w:r>
          </w:p>
        </w:tc>
        <w:tc>
          <w:tcPr>
            <w:tcW w:w="4536" w:type="dxa"/>
          </w:tcPr>
          <w:p w14:paraId="4FF00F6D" w14:textId="77777777" w:rsidR="00FE15DD" w:rsidRPr="00057099" w:rsidRDefault="00FE15DD" w:rsidP="00BD41B6">
            <w:r w:rsidRPr="00057099">
              <w:t>roestvast staal AISI 304</w:t>
            </w:r>
          </w:p>
        </w:tc>
      </w:tr>
      <w:tr w:rsidR="00FE15DD" w:rsidRPr="00057099" w14:paraId="604CDDF0" w14:textId="77777777" w:rsidTr="00BD41B6">
        <w:tc>
          <w:tcPr>
            <w:tcW w:w="2948" w:type="dxa"/>
          </w:tcPr>
          <w:p w14:paraId="7821014A"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diameter</w:t>
            </w:r>
          </w:p>
        </w:tc>
        <w:tc>
          <w:tcPr>
            <w:tcW w:w="851" w:type="dxa"/>
          </w:tcPr>
          <w:p w14:paraId="253B69BF" w14:textId="77777777" w:rsidR="00FE15DD" w:rsidRPr="00057099" w:rsidRDefault="00FE15DD" w:rsidP="00BD41B6">
            <w:pPr>
              <w:jc w:val="right"/>
            </w:pPr>
          </w:p>
        </w:tc>
        <w:tc>
          <w:tcPr>
            <w:tcW w:w="284" w:type="dxa"/>
          </w:tcPr>
          <w:p w14:paraId="73549395" w14:textId="77777777" w:rsidR="00FE15DD" w:rsidRPr="00057099" w:rsidRDefault="00FE15DD" w:rsidP="00BD41B6">
            <w:r w:rsidRPr="00057099">
              <w:t>:</w:t>
            </w:r>
          </w:p>
        </w:tc>
        <w:tc>
          <w:tcPr>
            <w:tcW w:w="4536" w:type="dxa"/>
          </w:tcPr>
          <w:p w14:paraId="0EAEBB1C" w14:textId="77777777" w:rsidR="00FE15DD" w:rsidRPr="00057099" w:rsidRDefault="00FE15DD" w:rsidP="00BD41B6">
            <w:r w:rsidRPr="00057099">
              <w:t>afstemmen op verbruiker</w:t>
            </w:r>
          </w:p>
        </w:tc>
      </w:tr>
      <w:tr w:rsidR="00FE15DD" w:rsidRPr="00057099" w14:paraId="1F4C6CD9" w14:textId="77777777" w:rsidTr="00BD41B6">
        <w:tc>
          <w:tcPr>
            <w:tcW w:w="2948" w:type="dxa"/>
          </w:tcPr>
          <w:p w14:paraId="7FEB25F0"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aantal</w:t>
            </w:r>
          </w:p>
        </w:tc>
        <w:tc>
          <w:tcPr>
            <w:tcW w:w="851" w:type="dxa"/>
          </w:tcPr>
          <w:p w14:paraId="7B1B5BA6" w14:textId="77777777" w:rsidR="00FE15DD" w:rsidRPr="00057099" w:rsidRDefault="00FE15DD" w:rsidP="00BD41B6">
            <w:pPr>
              <w:jc w:val="right"/>
            </w:pPr>
          </w:p>
        </w:tc>
        <w:tc>
          <w:tcPr>
            <w:tcW w:w="284" w:type="dxa"/>
          </w:tcPr>
          <w:p w14:paraId="6397EC0F" w14:textId="77777777" w:rsidR="00FE15DD" w:rsidRPr="00057099" w:rsidRDefault="00FE15DD" w:rsidP="00BD41B6">
            <w:r w:rsidRPr="00057099">
              <w:t>:</w:t>
            </w:r>
          </w:p>
        </w:tc>
        <w:tc>
          <w:tcPr>
            <w:tcW w:w="4536" w:type="dxa"/>
          </w:tcPr>
          <w:p w14:paraId="5647E5EC" w14:textId="77777777" w:rsidR="00FE15DD" w:rsidRPr="00057099" w:rsidRDefault="00FE15DD" w:rsidP="00BD41B6">
            <w:r w:rsidRPr="00057099">
              <w:t>per verbruiker, zie P&amp;ID en lijsten</w:t>
            </w:r>
          </w:p>
        </w:tc>
      </w:tr>
      <w:tr w:rsidR="00FE15DD" w:rsidRPr="00057099" w14:paraId="79939EC2" w14:textId="77777777" w:rsidTr="00BD41B6">
        <w:tc>
          <w:tcPr>
            <w:tcW w:w="2948" w:type="dxa"/>
          </w:tcPr>
          <w:p w14:paraId="51F879B4"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bediening</w:t>
            </w:r>
          </w:p>
        </w:tc>
        <w:tc>
          <w:tcPr>
            <w:tcW w:w="851" w:type="dxa"/>
          </w:tcPr>
          <w:p w14:paraId="4461C30F" w14:textId="77777777" w:rsidR="00FE15DD" w:rsidRPr="00057099" w:rsidRDefault="00FE15DD" w:rsidP="00BD41B6">
            <w:pPr>
              <w:jc w:val="right"/>
            </w:pPr>
          </w:p>
        </w:tc>
        <w:tc>
          <w:tcPr>
            <w:tcW w:w="284" w:type="dxa"/>
          </w:tcPr>
          <w:p w14:paraId="7584FA07" w14:textId="77777777" w:rsidR="00FE15DD" w:rsidRPr="00057099" w:rsidRDefault="00FE15DD" w:rsidP="00BD41B6">
            <w:r w:rsidRPr="00057099">
              <w:t>:</w:t>
            </w:r>
          </w:p>
        </w:tc>
        <w:tc>
          <w:tcPr>
            <w:tcW w:w="4536" w:type="dxa"/>
          </w:tcPr>
          <w:p w14:paraId="0978C7BF" w14:textId="77777777" w:rsidR="00FE15DD" w:rsidRPr="00057099" w:rsidRDefault="00FE15DD" w:rsidP="00BD41B6">
            <w:r w:rsidRPr="00057099">
              <w:t>elektromagneet, 230 V, 50 Hz</w:t>
            </w:r>
          </w:p>
        </w:tc>
      </w:tr>
      <w:tr w:rsidR="00FE15DD" w:rsidRPr="00057099" w14:paraId="278D29E3" w14:textId="77777777" w:rsidTr="00BD41B6">
        <w:tc>
          <w:tcPr>
            <w:tcW w:w="2948" w:type="dxa"/>
          </w:tcPr>
          <w:p w14:paraId="2F3E776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beschermklasse</w:t>
            </w:r>
          </w:p>
        </w:tc>
        <w:tc>
          <w:tcPr>
            <w:tcW w:w="851" w:type="dxa"/>
          </w:tcPr>
          <w:p w14:paraId="0A779F3C" w14:textId="77777777" w:rsidR="00FE15DD" w:rsidRPr="00057099" w:rsidRDefault="00FE15DD" w:rsidP="00BD41B6">
            <w:pPr>
              <w:jc w:val="right"/>
            </w:pPr>
          </w:p>
        </w:tc>
        <w:tc>
          <w:tcPr>
            <w:tcW w:w="284" w:type="dxa"/>
          </w:tcPr>
          <w:p w14:paraId="2A247B18" w14:textId="77777777" w:rsidR="00FE15DD" w:rsidRPr="00057099" w:rsidRDefault="00FE15DD" w:rsidP="00BD41B6">
            <w:r w:rsidRPr="00057099">
              <w:t>:</w:t>
            </w:r>
          </w:p>
        </w:tc>
        <w:tc>
          <w:tcPr>
            <w:tcW w:w="4536" w:type="dxa"/>
          </w:tcPr>
          <w:p w14:paraId="54930755" w14:textId="77777777" w:rsidR="00FE15DD" w:rsidRPr="00057099" w:rsidRDefault="00FE15DD" w:rsidP="00BD41B6">
            <w:r w:rsidRPr="00057099">
              <w:t>IP54</w:t>
            </w:r>
          </w:p>
        </w:tc>
      </w:tr>
      <w:tr w:rsidR="00FE15DD" w:rsidRPr="00057099" w14:paraId="72EE9CEE" w14:textId="77777777" w:rsidTr="00BD41B6">
        <w:tc>
          <w:tcPr>
            <w:tcW w:w="2948" w:type="dxa"/>
          </w:tcPr>
          <w:p w14:paraId="6D8CB36B"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montage</w:t>
            </w:r>
          </w:p>
        </w:tc>
        <w:tc>
          <w:tcPr>
            <w:tcW w:w="851" w:type="dxa"/>
          </w:tcPr>
          <w:p w14:paraId="49CBF46D" w14:textId="77777777" w:rsidR="00FE15DD" w:rsidRPr="00057099" w:rsidRDefault="00FE15DD" w:rsidP="00BD41B6">
            <w:pPr>
              <w:jc w:val="right"/>
            </w:pPr>
          </w:p>
        </w:tc>
        <w:tc>
          <w:tcPr>
            <w:tcW w:w="284" w:type="dxa"/>
          </w:tcPr>
          <w:p w14:paraId="306CCA72" w14:textId="77777777" w:rsidR="00FE15DD" w:rsidRPr="00057099" w:rsidRDefault="00FE15DD" w:rsidP="00BD41B6">
            <w:r w:rsidRPr="00057099">
              <w:t>:</w:t>
            </w:r>
          </w:p>
        </w:tc>
        <w:tc>
          <w:tcPr>
            <w:tcW w:w="4536" w:type="dxa"/>
          </w:tcPr>
          <w:p w14:paraId="589F50E1" w14:textId="77777777" w:rsidR="00FE15DD" w:rsidRPr="00057099" w:rsidRDefault="00FE15DD" w:rsidP="00BD41B6">
            <w:r w:rsidRPr="00057099">
              <w:t>opgebouwd op verbruiker</w:t>
            </w:r>
          </w:p>
        </w:tc>
      </w:tr>
      <w:tr w:rsidR="00FE15DD" w:rsidRPr="00057099" w14:paraId="60C9C690" w14:textId="77777777" w:rsidTr="00BD41B6">
        <w:tc>
          <w:tcPr>
            <w:tcW w:w="2948" w:type="dxa"/>
          </w:tcPr>
          <w:p w14:paraId="47074475" w14:textId="77777777" w:rsidR="00FE15DD" w:rsidRPr="00057099" w:rsidRDefault="00FE15DD" w:rsidP="00BD41B6">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toebehoren</w:t>
            </w:r>
          </w:p>
        </w:tc>
        <w:tc>
          <w:tcPr>
            <w:tcW w:w="851" w:type="dxa"/>
          </w:tcPr>
          <w:p w14:paraId="7CDA08DA" w14:textId="77777777" w:rsidR="00FE15DD" w:rsidRPr="00057099" w:rsidRDefault="00FE15DD" w:rsidP="00BD41B6">
            <w:pPr>
              <w:jc w:val="right"/>
            </w:pPr>
          </w:p>
        </w:tc>
        <w:tc>
          <w:tcPr>
            <w:tcW w:w="284" w:type="dxa"/>
          </w:tcPr>
          <w:p w14:paraId="539296EB" w14:textId="77777777" w:rsidR="00FE15DD" w:rsidRPr="00057099" w:rsidRDefault="00FE15DD" w:rsidP="00BD41B6">
            <w:r w:rsidRPr="00057099">
              <w:t>:</w:t>
            </w:r>
          </w:p>
        </w:tc>
        <w:tc>
          <w:tcPr>
            <w:tcW w:w="4536" w:type="dxa"/>
          </w:tcPr>
          <w:p w14:paraId="39B49BCC"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knop voor noodhandbediening</w:t>
            </w:r>
          </w:p>
        </w:tc>
      </w:tr>
    </w:tbl>
    <w:p w14:paraId="37D359E8" w14:textId="77777777" w:rsidR="00FE15DD" w:rsidRPr="00057099" w:rsidRDefault="00FE15DD" w:rsidP="006028B5">
      <w:pPr>
        <w:pStyle w:val="Heading3"/>
      </w:pPr>
      <w:r w:rsidRPr="00057099">
        <w:t>Appendagekast</w:t>
      </w:r>
    </w:p>
    <w:tbl>
      <w:tblPr>
        <w:tblW w:w="8619" w:type="dxa"/>
        <w:tblLayout w:type="fixed"/>
        <w:tblLook w:val="01E0" w:firstRow="1" w:lastRow="1" w:firstColumn="1" w:lastColumn="1" w:noHBand="0" w:noVBand="0"/>
      </w:tblPr>
      <w:tblGrid>
        <w:gridCol w:w="2948"/>
        <w:gridCol w:w="851"/>
        <w:gridCol w:w="284"/>
        <w:gridCol w:w="4530"/>
        <w:gridCol w:w="6"/>
      </w:tblGrid>
      <w:tr w:rsidR="00FE15DD" w:rsidRPr="00057099" w14:paraId="513B11FE" w14:textId="77777777" w:rsidTr="00BD41B6">
        <w:tc>
          <w:tcPr>
            <w:tcW w:w="2948" w:type="dxa"/>
          </w:tcPr>
          <w:p w14:paraId="422CD9B8" w14:textId="77777777" w:rsidR="00FE15DD" w:rsidRPr="00057099" w:rsidRDefault="00FE15DD" w:rsidP="00BD41B6">
            <w:r w:rsidRPr="00057099">
              <w:t>systeem</w:t>
            </w:r>
          </w:p>
        </w:tc>
        <w:tc>
          <w:tcPr>
            <w:tcW w:w="851" w:type="dxa"/>
          </w:tcPr>
          <w:p w14:paraId="4DA949C6" w14:textId="77777777" w:rsidR="00FE15DD" w:rsidRPr="00057099" w:rsidRDefault="00FE15DD" w:rsidP="00BD41B6">
            <w:pPr>
              <w:jc w:val="right"/>
            </w:pPr>
          </w:p>
        </w:tc>
        <w:tc>
          <w:tcPr>
            <w:tcW w:w="284" w:type="dxa"/>
          </w:tcPr>
          <w:p w14:paraId="72801A47" w14:textId="77777777" w:rsidR="00FE15DD" w:rsidRPr="00057099" w:rsidRDefault="00FE15DD" w:rsidP="00BD41B6">
            <w:r w:rsidRPr="00057099">
              <w:t>:</w:t>
            </w:r>
          </w:p>
        </w:tc>
        <w:tc>
          <w:tcPr>
            <w:tcW w:w="4536" w:type="dxa"/>
            <w:gridSpan w:val="2"/>
          </w:tcPr>
          <w:p w14:paraId="377CFE78" w14:textId="77777777" w:rsidR="00FE15DD" w:rsidRPr="00057099" w:rsidRDefault="00FE15DD" w:rsidP="00BD41B6">
            <w:pPr>
              <w:rPr>
                <w:highlight w:val="yellow"/>
              </w:rPr>
            </w:pPr>
            <w:r w:rsidRPr="00057099">
              <w:t xml:space="preserve">lokaal geïsoleerde kast t.b.v. </w:t>
            </w:r>
            <w:proofErr w:type="gramStart"/>
            <w:r w:rsidRPr="00057099">
              <w:t>het</w:t>
            </w:r>
            <w:proofErr w:type="gramEnd"/>
            <w:r w:rsidRPr="00057099">
              <w:t xml:space="preserve"> vorstvrij montage van watervoorziening bij roostergoedverwijdering </w:t>
            </w:r>
          </w:p>
        </w:tc>
      </w:tr>
      <w:tr w:rsidR="00FE15DD" w:rsidRPr="00057099" w14:paraId="415752A0" w14:textId="77777777" w:rsidTr="00BD41B6">
        <w:tc>
          <w:tcPr>
            <w:tcW w:w="2948" w:type="dxa"/>
          </w:tcPr>
          <w:p w14:paraId="622E134A" w14:textId="77777777" w:rsidR="00FE15DD" w:rsidRPr="00057099" w:rsidRDefault="00FE15DD" w:rsidP="00BD41B6">
            <w:r w:rsidRPr="00057099">
              <w:t>materiaal</w:t>
            </w:r>
          </w:p>
        </w:tc>
        <w:tc>
          <w:tcPr>
            <w:tcW w:w="851" w:type="dxa"/>
          </w:tcPr>
          <w:p w14:paraId="1CA6EBCE" w14:textId="77777777" w:rsidR="00FE15DD" w:rsidRPr="00057099" w:rsidRDefault="00FE15DD" w:rsidP="00BD41B6">
            <w:pPr>
              <w:jc w:val="right"/>
            </w:pPr>
          </w:p>
        </w:tc>
        <w:tc>
          <w:tcPr>
            <w:tcW w:w="284" w:type="dxa"/>
          </w:tcPr>
          <w:p w14:paraId="4AB10338" w14:textId="77777777" w:rsidR="00FE15DD" w:rsidRPr="00057099" w:rsidRDefault="00FE15DD" w:rsidP="00BD41B6">
            <w:r w:rsidRPr="00057099">
              <w:t>:</w:t>
            </w:r>
          </w:p>
        </w:tc>
        <w:tc>
          <w:tcPr>
            <w:tcW w:w="4536" w:type="dxa"/>
            <w:gridSpan w:val="2"/>
          </w:tcPr>
          <w:p w14:paraId="03D55CD4" w14:textId="5BDF0E11" w:rsidR="00FE15DD" w:rsidRPr="00057099" w:rsidRDefault="00C17561"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HDPE</w:t>
            </w:r>
            <w:r w:rsidR="00FE15DD" w:rsidRPr="00057099">
              <w:rPr>
                <w:rFonts w:eastAsiaTheme="minorEastAsia" w:cstheme="minorBidi"/>
                <w:noProof w:val="0"/>
                <w:color w:val="00577E" w:themeColor="text1"/>
                <w:sz w:val="20"/>
                <w:lang w:val="nl-NL" w:eastAsia="en-GB"/>
              </w:rPr>
              <w:t xml:space="preserve"> kast</w:t>
            </w:r>
          </w:p>
          <w:p w14:paraId="2B56F08E"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scharnieren en slot roestvast staal</w:t>
            </w:r>
          </w:p>
        </w:tc>
      </w:tr>
      <w:tr w:rsidR="00FE15DD" w:rsidRPr="00057099" w14:paraId="0678916C" w14:textId="77777777" w:rsidTr="00BD41B6">
        <w:trPr>
          <w:gridAfter w:val="1"/>
          <w:wAfter w:w="6" w:type="dxa"/>
          <w:cantSplit/>
        </w:trPr>
        <w:tc>
          <w:tcPr>
            <w:tcW w:w="2948" w:type="dxa"/>
          </w:tcPr>
          <w:p w14:paraId="4E099233" w14:textId="77777777" w:rsidR="00FE15DD" w:rsidRPr="00057099" w:rsidRDefault="00FE15DD" w:rsidP="00BD41B6">
            <w:r w:rsidRPr="00057099">
              <w:t>materiaal</w:t>
            </w:r>
          </w:p>
        </w:tc>
        <w:tc>
          <w:tcPr>
            <w:tcW w:w="851" w:type="dxa"/>
          </w:tcPr>
          <w:p w14:paraId="603A92B4" w14:textId="77777777" w:rsidR="00FE15DD" w:rsidRPr="00057099" w:rsidRDefault="00FE15DD" w:rsidP="00BD41B6">
            <w:pPr>
              <w:jc w:val="right"/>
            </w:pPr>
          </w:p>
        </w:tc>
        <w:tc>
          <w:tcPr>
            <w:tcW w:w="284" w:type="dxa"/>
          </w:tcPr>
          <w:p w14:paraId="421AFDF9" w14:textId="77777777" w:rsidR="00FE15DD" w:rsidRPr="00057099" w:rsidRDefault="00FE15DD" w:rsidP="00BD41B6">
            <w:r w:rsidRPr="00057099">
              <w:t>:</w:t>
            </w:r>
          </w:p>
        </w:tc>
        <w:tc>
          <w:tcPr>
            <w:tcW w:w="4530" w:type="dxa"/>
          </w:tcPr>
          <w:p w14:paraId="208E1998" w14:textId="77777777" w:rsidR="00FE15DD" w:rsidRPr="00057099" w:rsidRDefault="00FE15DD" w:rsidP="00BD41B6">
            <w:r w:rsidRPr="00057099">
              <w:t>glasvezelversterkt polyester</w:t>
            </w:r>
          </w:p>
        </w:tc>
      </w:tr>
      <w:tr w:rsidR="00FE15DD" w:rsidRPr="00057099" w14:paraId="42ABB7A4" w14:textId="77777777" w:rsidTr="00BD41B6">
        <w:trPr>
          <w:gridAfter w:val="1"/>
          <w:wAfter w:w="6" w:type="dxa"/>
          <w:cantSplit/>
        </w:trPr>
        <w:tc>
          <w:tcPr>
            <w:tcW w:w="2948" w:type="dxa"/>
          </w:tcPr>
          <w:p w14:paraId="5A6F8E5C" w14:textId="77777777" w:rsidR="00FE15DD" w:rsidRPr="00057099" w:rsidRDefault="00FE15DD" w:rsidP="00BD41B6">
            <w:r w:rsidRPr="00057099">
              <w:t>uitvoering</w:t>
            </w:r>
          </w:p>
        </w:tc>
        <w:tc>
          <w:tcPr>
            <w:tcW w:w="851" w:type="dxa"/>
          </w:tcPr>
          <w:p w14:paraId="04B54D1F" w14:textId="77777777" w:rsidR="00FE15DD" w:rsidRPr="00057099" w:rsidRDefault="00FE15DD" w:rsidP="00BD41B6">
            <w:pPr>
              <w:jc w:val="right"/>
            </w:pPr>
          </w:p>
        </w:tc>
        <w:tc>
          <w:tcPr>
            <w:tcW w:w="284" w:type="dxa"/>
          </w:tcPr>
          <w:p w14:paraId="3A5C4EBE" w14:textId="77777777" w:rsidR="00FE15DD" w:rsidRPr="00057099" w:rsidRDefault="00FE15DD" w:rsidP="00BD41B6">
            <w:r w:rsidRPr="00057099">
              <w:t>:</w:t>
            </w:r>
          </w:p>
        </w:tc>
        <w:tc>
          <w:tcPr>
            <w:tcW w:w="4530" w:type="dxa"/>
          </w:tcPr>
          <w:p w14:paraId="02459682" w14:textId="77777777" w:rsidR="00FE15DD" w:rsidRPr="00057099" w:rsidRDefault="00FE15DD" w:rsidP="00BD41B6">
            <w:r w:rsidRPr="00057099">
              <w:t>geïsoleerd; gesloten met rubber afdichting</w:t>
            </w:r>
          </w:p>
        </w:tc>
      </w:tr>
      <w:tr w:rsidR="00FE15DD" w:rsidRPr="00057099" w14:paraId="7E4D5E3B" w14:textId="77777777" w:rsidTr="00BD41B6">
        <w:tc>
          <w:tcPr>
            <w:tcW w:w="2948" w:type="dxa"/>
          </w:tcPr>
          <w:p w14:paraId="50B0F42F" w14:textId="77777777" w:rsidR="00FE15DD" w:rsidRPr="00057099" w:rsidRDefault="00FE15DD" w:rsidP="00BD41B6">
            <w:r w:rsidRPr="00057099">
              <w:t>leidingdoorvoeren</w:t>
            </w:r>
          </w:p>
        </w:tc>
        <w:tc>
          <w:tcPr>
            <w:tcW w:w="851" w:type="dxa"/>
          </w:tcPr>
          <w:p w14:paraId="2F94853E" w14:textId="77777777" w:rsidR="00FE15DD" w:rsidRPr="00057099" w:rsidRDefault="00FE15DD" w:rsidP="00BD41B6">
            <w:pPr>
              <w:jc w:val="right"/>
            </w:pPr>
          </w:p>
        </w:tc>
        <w:tc>
          <w:tcPr>
            <w:tcW w:w="284" w:type="dxa"/>
          </w:tcPr>
          <w:p w14:paraId="6FC87104" w14:textId="77777777" w:rsidR="00FE15DD" w:rsidRPr="00057099" w:rsidRDefault="00FE15DD" w:rsidP="00BD41B6">
            <w:r w:rsidRPr="00057099">
              <w:t>:</w:t>
            </w:r>
          </w:p>
        </w:tc>
        <w:tc>
          <w:tcPr>
            <w:tcW w:w="4536" w:type="dxa"/>
            <w:gridSpan w:val="2"/>
          </w:tcPr>
          <w:p w14:paraId="77A489F4" w14:textId="77777777" w:rsidR="00FE15DD" w:rsidRPr="00057099" w:rsidRDefault="00FE15DD" w:rsidP="00BD41B6">
            <w:r w:rsidRPr="00057099">
              <w:t xml:space="preserve">onderin de kast, </w:t>
            </w:r>
            <w:proofErr w:type="gramStart"/>
            <w:r w:rsidRPr="00057099">
              <w:t>middels</w:t>
            </w:r>
            <w:proofErr w:type="gramEnd"/>
            <w:r w:rsidRPr="00057099">
              <w:t xml:space="preserve"> CD plug</w:t>
            </w:r>
          </w:p>
        </w:tc>
      </w:tr>
      <w:tr w:rsidR="00FE15DD" w:rsidRPr="00057099" w14:paraId="6BBFE51B" w14:textId="77777777" w:rsidTr="00BD41B6">
        <w:tc>
          <w:tcPr>
            <w:tcW w:w="2948" w:type="dxa"/>
          </w:tcPr>
          <w:p w14:paraId="792502BA" w14:textId="77777777" w:rsidR="00FE15DD" w:rsidRPr="00057099" w:rsidRDefault="00FE15DD" w:rsidP="00BD41B6">
            <w:r w:rsidRPr="00057099">
              <w:t>kabeldoorvoeren</w:t>
            </w:r>
          </w:p>
        </w:tc>
        <w:tc>
          <w:tcPr>
            <w:tcW w:w="851" w:type="dxa"/>
          </w:tcPr>
          <w:p w14:paraId="1BE69F2C" w14:textId="77777777" w:rsidR="00FE15DD" w:rsidRPr="00057099" w:rsidRDefault="00FE15DD" w:rsidP="00BD41B6">
            <w:pPr>
              <w:jc w:val="right"/>
            </w:pPr>
          </w:p>
        </w:tc>
        <w:tc>
          <w:tcPr>
            <w:tcW w:w="284" w:type="dxa"/>
          </w:tcPr>
          <w:p w14:paraId="7975095D" w14:textId="77777777" w:rsidR="00FE15DD" w:rsidRPr="00057099" w:rsidRDefault="00FE15DD" w:rsidP="00BD41B6"/>
        </w:tc>
        <w:tc>
          <w:tcPr>
            <w:tcW w:w="4536" w:type="dxa"/>
            <w:gridSpan w:val="2"/>
          </w:tcPr>
          <w:p w14:paraId="19F51F56" w14:textId="77777777" w:rsidR="00FE15DD" w:rsidRPr="00057099" w:rsidRDefault="00FE15DD" w:rsidP="00BD41B6">
            <w:r w:rsidRPr="00057099">
              <w:t xml:space="preserve">onderin of zijkant, </w:t>
            </w:r>
            <w:proofErr w:type="gramStart"/>
            <w:r w:rsidRPr="00057099">
              <w:t>middels</w:t>
            </w:r>
            <w:proofErr w:type="gramEnd"/>
            <w:r w:rsidRPr="00057099">
              <w:t xml:space="preserve"> kabelwartel</w:t>
            </w:r>
          </w:p>
        </w:tc>
      </w:tr>
      <w:tr w:rsidR="00FE15DD" w:rsidRPr="00057099" w14:paraId="383BFE89" w14:textId="77777777" w:rsidTr="00BD41B6">
        <w:trPr>
          <w:gridAfter w:val="1"/>
          <w:wAfter w:w="6" w:type="dxa"/>
          <w:cantSplit/>
        </w:trPr>
        <w:tc>
          <w:tcPr>
            <w:tcW w:w="2948" w:type="dxa"/>
          </w:tcPr>
          <w:p w14:paraId="3BC525DC" w14:textId="77777777" w:rsidR="00FE15DD" w:rsidRPr="00057099" w:rsidRDefault="00FE15DD" w:rsidP="00BD41B6">
            <w:r w:rsidRPr="00057099">
              <w:t>nevenlevering</w:t>
            </w:r>
          </w:p>
        </w:tc>
        <w:tc>
          <w:tcPr>
            <w:tcW w:w="851" w:type="dxa"/>
          </w:tcPr>
          <w:p w14:paraId="154A35E0" w14:textId="77777777" w:rsidR="00FE15DD" w:rsidRPr="00057099" w:rsidRDefault="00FE15DD" w:rsidP="00BD41B6">
            <w:pPr>
              <w:jc w:val="right"/>
            </w:pPr>
          </w:p>
        </w:tc>
        <w:tc>
          <w:tcPr>
            <w:tcW w:w="284" w:type="dxa"/>
          </w:tcPr>
          <w:p w14:paraId="5B019AC1" w14:textId="77777777" w:rsidR="00FE15DD" w:rsidRPr="00057099" w:rsidRDefault="00FE15DD" w:rsidP="00BD41B6">
            <w:r w:rsidRPr="00057099">
              <w:t>:</w:t>
            </w:r>
          </w:p>
        </w:tc>
        <w:tc>
          <w:tcPr>
            <w:tcW w:w="4530" w:type="dxa"/>
          </w:tcPr>
          <w:p w14:paraId="679AC9C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deurvergrendeling met cilinderslot;</w:t>
            </w:r>
          </w:p>
        </w:tc>
      </w:tr>
      <w:tr w:rsidR="00FE15DD" w:rsidRPr="00057099" w14:paraId="4B00B7C4" w14:textId="77777777" w:rsidTr="00BD41B6">
        <w:trPr>
          <w:gridAfter w:val="1"/>
          <w:wAfter w:w="6" w:type="dxa"/>
          <w:cantSplit/>
        </w:trPr>
        <w:tc>
          <w:tcPr>
            <w:tcW w:w="2948" w:type="dxa"/>
          </w:tcPr>
          <w:p w14:paraId="70A0916D" w14:textId="77777777" w:rsidR="00FE15DD" w:rsidRPr="00057099" w:rsidRDefault="00FE15DD" w:rsidP="00BD41B6"/>
        </w:tc>
        <w:tc>
          <w:tcPr>
            <w:tcW w:w="851" w:type="dxa"/>
          </w:tcPr>
          <w:p w14:paraId="5AF8039F" w14:textId="77777777" w:rsidR="00FE15DD" w:rsidRPr="00057099" w:rsidRDefault="00FE15DD" w:rsidP="00BD41B6">
            <w:pPr>
              <w:jc w:val="right"/>
            </w:pPr>
          </w:p>
        </w:tc>
        <w:tc>
          <w:tcPr>
            <w:tcW w:w="284" w:type="dxa"/>
          </w:tcPr>
          <w:p w14:paraId="77AFE2DE" w14:textId="77777777" w:rsidR="00FE15DD" w:rsidRPr="00057099" w:rsidRDefault="00FE15DD" w:rsidP="00BD41B6"/>
        </w:tc>
        <w:tc>
          <w:tcPr>
            <w:tcW w:w="4530" w:type="dxa"/>
          </w:tcPr>
          <w:p w14:paraId="319F655F"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elektrische kastverwarming met thermostaat</w:t>
            </w:r>
          </w:p>
        </w:tc>
      </w:tr>
    </w:tbl>
    <w:p w14:paraId="7596B444" w14:textId="77777777" w:rsidR="00FE15DD" w:rsidRPr="00057099" w:rsidRDefault="00FE15DD" w:rsidP="005B35B1">
      <w:pPr>
        <w:pStyle w:val="Heading4"/>
        <w:numPr>
          <w:ilvl w:val="3"/>
          <w:numId w:val="19"/>
        </w:numPr>
      </w:pPr>
      <w:r w:rsidRPr="00057099">
        <w:t>verwarming appendagekast</w:t>
      </w:r>
    </w:p>
    <w:tbl>
      <w:tblPr>
        <w:tblW w:w="8619" w:type="dxa"/>
        <w:tblLayout w:type="fixed"/>
        <w:tblLook w:val="01E0" w:firstRow="1" w:lastRow="1" w:firstColumn="1" w:lastColumn="1" w:noHBand="0" w:noVBand="0"/>
      </w:tblPr>
      <w:tblGrid>
        <w:gridCol w:w="2948"/>
        <w:gridCol w:w="851"/>
        <w:gridCol w:w="284"/>
        <w:gridCol w:w="4536"/>
      </w:tblGrid>
      <w:tr w:rsidR="00FE15DD" w:rsidRPr="00057099" w14:paraId="6D11D01C" w14:textId="77777777" w:rsidTr="00BD41B6">
        <w:tc>
          <w:tcPr>
            <w:tcW w:w="2948" w:type="dxa"/>
          </w:tcPr>
          <w:p w14:paraId="318E7B48" w14:textId="77777777" w:rsidR="00FE15DD" w:rsidRPr="00057099" w:rsidRDefault="00FE15DD" w:rsidP="00BD41B6">
            <w:r w:rsidRPr="00057099">
              <w:t>systeem</w:t>
            </w:r>
          </w:p>
        </w:tc>
        <w:tc>
          <w:tcPr>
            <w:tcW w:w="851" w:type="dxa"/>
          </w:tcPr>
          <w:p w14:paraId="421C4642" w14:textId="77777777" w:rsidR="00FE15DD" w:rsidRPr="00057099" w:rsidRDefault="00FE15DD" w:rsidP="00BD41B6">
            <w:pPr>
              <w:jc w:val="right"/>
            </w:pPr>
          </w:p>
        </w:tc>
        <w:tc>
          <w:tcPr>
            <w:tcW w:w="284" w:type="dxa"/>
          </w:tcPr>
          <w:p w14:paraId="51C0284B" w14:textId="77777777" w:rsidR="00FE15DD" w:rsidRPr="00057099" w:rsidRDefault="00FE15DD" w:rsidP="00BD41B6">
            <w:r w:rsidRPr="00057099">
              <w:t>:</w:t>
            </w:r>
          </w:p>
        </w:tc>
        <w:tc>
          <w:tcPr>
            <w:tcW w:w="4536" w:type="dxa"/>
          </w:tcPr>
          <w:p w14:paraId="53D6A8AD" w14:textId="77777777" w:rsidR="00FE15DD" w:rsidRPr="00057099" w:rsidRDefault="00FE15DD" w:rsidP="00BD41B6">
            <w:r w:rsidRPr="00057099">
              <w:t>elektrische verwarming</w:t>
            </w:r>
          </w:p>
        </w:tc>
      </w:tr>
      <w:tr w:rsidR="00FE15DD" w:rsidRPr="00057099" w14:paraId="7924D55D" w14:textId="77777777" w:rsidTr="00BD41B6">
        <w:tc>
          <w:tcPr>
            <w:tcW w:w="2948" w:type="dxa"/>
          </w:tcPr>
          <w:p w14:paraId="5F69A527" w14:textId="77777777" w:rsidR="00FE15DD" w:rsidRPr="00057099" w:rsidRDefault="00FE15DD" w:rsidP="00BD41B6">
            <w:r w:rsidRPr="00057099">
              <w:t>positienummer</w:t>
            </w:r>
          </w:p>
        </w:tc>
        <w:tc>
          <w:tcPr>
            <w:tcW w:w="851" w:type="dxa"/>
          </w:tcPr>
          <w:p w14:paraId="72F1A10E" w14:textId="77777777" w:rsidR="00FE15DD" w:rsidRPr="00057099" w:rsidRDefault="00FE15DD" w:rsidP="00BD41B6">
            <w:pPr>
              <w:jc w:val="right"/>
            </w:pPr>
          </w:p>
        </w:tc>
        <w:tc>
          <w:tcPr>
            <w:tcW w:w="284" w:type="dxa"/>
          </w:tcPr>
          <w:p w14:paraId="3ABC98C3" w14:textId="77777777" w:rsidR="00FE15DD" w:rsidRPr="00057099" w:rsidRDefault="00FE15DD" w:rsidP="00BD41B6">
            <w:r w:rsidRPr="00057099">
              <w:t>:</w:t>
            </w:r>
          </w:p>
        </w:tc>
        <w:tc>
          <w:tcPr>
            <w:tcW w:w="4536" w:type="dxa"/>
          </w:tcPr>
          <w:p w14:paraId="703D4249" w14:textId="172B88C1" w:rsidR="00FE15DD" w:rsidRPr="00057099" w:rsidRDefault="009834AC" w:rsidP="00BD41B6">
            <w:r w:rsidRPr="00057099">
              <w:t>HE1060</w:t>
            </w:r>
          </w:p>
        </w:tc>
      </w:tr>
      <w:tr w:rsidR="00FE15DD" w:rsidRPr="00057099" w14:paraId="1A5CA0E2" w14:textId="77777777" w:rsidTr="00BD41B6">
        <w:tc>
          <w:tcPr>
            <w:tcW w:w="2948" w:type="dxa"/>
          </w:tcPr>
          <w:p w14:paraId="151A51E4" w14:textId="77777777" w:rsidR="00FE15DD" w:rsidRPr="00057099" w:rsidRDefault="00FE15DD" w:rsidP="00BD41B6">
            <w:r w:rsidRPr="00057099">
              <w:t>vermogen</w:t>
            </w:r>
          </w:p>
        </w:tc>
        <w:tc>
          <w:tcPr>
            <w:tcW w:w="851" w:type="dxa"/>
          </w:tcPr>
          <w:p w14:paraId="2DC44A1B" w14:textId="77777777" w:rsidR="00FE15DD" w:rsidRPr="00057099" w:rsidRDefault="00FE15DD" w:rsidP="00BD41B6">
            <w:pPr>
              <w:jc w:val="right"/>
            </w:pPr>
            <w:r w:rsidRPr="00057099">
              <w:t>W</w:t>
            </w:r>
          </w:p>
        </w:tc>
        <w:tc>
          <w:tcPr>
            <w:tcW w:w="284" w:type="dxa"/>
          </w:tcPr>
          <w:p w14:paraId="5E5BC313" w14:textId="77777777" w:rsidR="00FE15DD" w:rsidRPr="00057099" w:rsidRDefault="00FE15DD" w:rsidP="00BD41B6">
            <w:r w:rsidRPr="00057099">
              <w:t>:</w:t>
            </w:r>
          </w:p>
        </w:tc>
        <w:tc>
          <w:tcPr>
            <w:tcW w:w="4536" w:type="dxa"/>
          </w:tcPr>
          <w:p w14:paraId="0157A4DF" w14:textId="77777777" w:rsidR="00FE15DD" w:rsidRPr="00057099" w:rsidRDefault="00FE15DD" w:rsidP="00BD41B6"/>
        </w:tc>
      </w:tr>
      <w:tr w:rsidR="00FE15DD" w:rsidRPr="00057099" w14:paraId="61BCDFC8" w14:textId="77777777" w:rsidTr="00BD41B6">
        <w:tc>
          <w:tcPr>
            <w:tcW w:w="2948" w:type="dxa"/>
          </w:tcPr>
          <w:p w14:paraId="6E94B579" w14:textId="77777777" w:rsidR="00FE15DD" w:rsidRPr="00057099" w:rsidRDefault="00FE15DD" w:rsidP="00BD41B6">
            <w:r w:rsidRPr="00057099">
              <w:t>voeding</w:t>
            </w:r>
          </w:p>
        </w:tc>
        <w:tc>
          <w:tcPr>
            <w:tcW w:w="851" w:type="dxa"/>
          </w:tcPr>
          <w:p w14:paraId="5A02D136" w14:textId="77777777" w:rsidR="00FE15DD" w:rsidRPr="00057099" w:rsidRDefault="00FE15DD" w:rsidP="00BD41B6">
            <w:pPr>
              <w:jc w:val="right"/>
            </w:pPr>
            <w:r w:rsidRPr="00057099">
              <w:t>V, Hz</w:t>
            </w:r>
          </w:p>
        </w:tc>
        <w:tc>
          <w:tcPr>
            <w:tcW w:w="284" w:type="dxa"/>
          </w:tcPr>
          <w:p w14:paraId="3920FC94" w14:textId="77777777" w:rsidR="00FE15DD" w:rsidRPr="00057099" w:rsidRDefault="00FE15DD" w:rsidP="00BD41B6">
            <w:r w:rsidRPr="00057099">
              <w:t>:</w:t>
            </w:r>
          </w:p>
        </w:tc>
        <w:tc>
          <w:tcPr>
            <w:tcW w:w="4536" w:type="dxa"/>
          </w:tcPr>
          <w:p w14:paraId="41868C30" w14:textId="77777777" w:rsidR="00FE15DD" w:rsidRPr="00057099" w:rsidRDefault="00FE15DD" w:rsidP="00BD41B6">
            <w:r w:rsidRPr="00057099">
              <w:t>230, 50</w:t>
            </w:r>
          </w:p>
        </w:tc>
      </w:tr>
      <w:tr w:rsidR="00FE15DD" w:rsidRPr="00057099" w14:paraId="0466132B" w14:textId="77777777" w:rsidTr="00BD41B6">
        <w:tc>
          <w:tcPr>
            <w:tcW w:w="2948" w:type="dxa"/>
          </w:tcPr>
          <w:p w14:paraId="25E1ED66" w14:textId="77777777" w:rsidR="00FE15DD" w:rsidRPr="00057099" w:rsidRDefault="00FE15DD" w:rsidP="00BD41B6">
            <w:r w:rsidRPr="00057099">
              <w:t>beschermklasse</w:t>
            </w:r>
          </w:p>
        </w:tc>
        <w:tc>
          <w:tcPr>
            <w:tcW w:w="851" w:type="dxa"/>
          </w:tcPr>
          <w:p w14:paraId="675D318D" w14:textId="77777777" w:rsidR="00FE15DD" w:rsidRPr="00057099" w:rsidRDefault="00FE15DD" w:rsidP="00BD41B6">
            <w:pPr>
              <w:jc w:val="right"/>
            </w:pPr>
          </w:p>
        </w:tc>
        <w:tc>
          <w:tcPr>
            <w:tcW w:w="284" w:type="dxa"/>
          </w:tcPr>
          <w:p w14:paraId="7D42E3B5" w14:textId="77777777" w:rsidR="00FE15DD" w:rsidRPr="00057099" w:rsidRDefault="00FE15DD" w:rsidP="00BD41B6">
            <w:r w:rsidRPr="00057099">
              <w:t>:</w:t>
            </w:r>
          </w:p>
        </w:tc>
        <w:tc>
          <w:tcPr>
            <w:tcW w:w="4536" w:type="dxa"/>
          </w:tcPr>
          <w:p w14:paraId="0A268FC4" w14:textId="77777777" w:rsidR="00FE15DD" w:rsidRPr="00057099" w:rsidRDefault="00FE15DD" w:rsidP="00BD41B6">
            <w:r w:rsidRPr="00057099">
              <w:t>spatwaterdicht</w:t>
            </w:r>
          </w:p>
        </w:tc>
      </w:tr>
      <w:tr w:rsidR="00FE15DD" w:rsidRPr="00057099" w14:paraId="4E260A40" w14:textId="77777777" w:rsidTr="00BD41B6">
        <w:tc>
          <w:tcPr>
            <w:tcW w:w="2948" w:type="dxa"/>
          </w:tcPr>
          <w:p w14:paraId="5AFA1E9A" w14:textId="77777777" w:rsidR="00FE15DD" w:rsidRPr="00057099" w:rsidRDefault="00FE15DD" w:rsidP="00BD41B6">
            <w:r w:rsidRPr="00057099">
              <w:t>toebehoren</w:t>
            </w:r>
          </w:p>
        </w:tc>
        <w:tc>
          <w:tcPr>
            <w:tcW w:w="851" w:type="dxa"/>
          </w:tcPr>
          <w:p w14:paraId="4874ECCF" w14:textId="77777777" w:rsidR="00FE15DD" w:rsidRPr="00057099" w:rsidRDefault="00FE15DD" w:rsidP="00BD41B6">
            <w:pPr>
              <w:jc w:val="right"/>
            </w:pPr>
          </w:p>
        </w:tc>
        <w:tc>
          <w:tcPr>
            <w:tcW w:w="284" w:type="dxa"/>
          </w:tcPr>
          <w:p w14:paraId="48ADAC7F" w14:textId="77777777" w:rsidR="00FE15DD" w:rsidRPr="00057099" w:rsidRDefault="00FE15DD" w:rsidP="00BD41B6">
            <w:r w:rsidRPr="00057099">
              <w:t>:</w:t>
            </w:r>
          </w:p>
        </w:tc>
        <w:tc>
          <w:tcPr>
            <w:tcW w:w="4536" w:type="dxa"/>
          </w:tcPr>
          <w:p w14:paraId="49BF622C" w14:textId="77777777" w:rsidR="00FE15DD" w:rsidRPr="00057099" w:rsidRDefault="00FE15DD" w:rsidP="00BD41B6">
            <w:r w:rsidRPr="00057099">
              <w:t>aangebouwde temperatuurschakelaar</w:t>
            </w:r>
          </w:p>
        </w:tc>
      </w:tr>
    </w:tbl>
    <w:p w14:paraId="433782CF" w14:textId="77777777" w:rsidR="00FE15DD" w:rsidRPr="00057099" w:rsidRDefault="00FE15DD" w:rsidP="006028B5">
      <w:pPr>
        <w:pStyle w:val="Heading3"/>
      </w:pPr>
      <w:r w:rsidRPr="00057099">
        <w:lastRenderedPageBreak/>
        <w:t>Tracing en isolatie</w:t>
      </w:r>
    </w:p>
    <w:tbl>
      <w:tblPr>
        <w:tblW w:w="0" w:type="auto"/>
        <w:tblLayout w:type="fixed"/>
        <w:tblLook w:val="01E0" w:firstRow="1" w:lastRow="1" w:firstColumn="1" w:lastColumn="1" w:noHBand="0" w:noVBand="0"/>
      </w:tblPr>
      <w:tblGrid>
        <w:gridCol w:w="2948"/>
        <w:gridCol w:w="851"/>
        <w:gridCol w:w="284"/>
        <w:gridCol w:w="4530"/>
      </w:tblGrid>
      <w:tr w:rsidR="00FE15DD" w:rsidRPr="00057099" w14:paraId="509077D9" w14:textId="77777777" w:rsidTr="00BD41B6">
        <w:tc>
          <w:tcPr>
            <w:tcW w:w="2948" w:type="dxa"/>
          </w:tcPr>
          <w:p w14:paraId="43A2099A" w14:textId="77777777" w:rsidR="00FE15DD" w:rsidRPr="00057099" w:rsidRDefault="00FE15DD" w:rsidP="00BD41B6">
            <w:r w:rsidRPr="00057099">
              <w:t>Leveringsomvang</w:t>
            </w:r>
          </w:p>
        </w:tc>
        <w:tc>
          <w:tcPr>
            <w:tcW w:w="851" w:type="dxa"/>
          </w:tcPr>
          <w:p w14:paraId="3A5740F2" w14:textId="77777777" w:rsidR="00FE15DD" w:rsidRPr="00057099" w:rsidRDefault="00FE15DD" w:rsidP="00BD41B6">
            <w:pPr>
              <w:jc w:val="right"/>
            </w:pPr>
          </w:p>
        </w:tc>
        <w:tc>
          <w:tcPr>
            <w:tcW w:w="284" w:type="dxa"/>
          </w:tcPr>
          <w:p w14:paraId="40636240" w14:textId="77777777" w:rsidR="00FE15DD" w:rsidRPr="00057099" w:rsidRDefault="00FE15DD" w:rsidP="00BD41B6">
            <w:r w:rsidRPr="00057099">
              <w:t>:</w:t>
            </w:r>
          </w:p>
        </w:tc>
        <w:tc>
          <w:tcPr>
            <w:tcW w:w="4530" w:type="dxa"/>
          </w:tcPr>
          <w:p w14:paraId="3FBCFF07" w14:textId="468A7BEE" w:rsidR="00FE15DD" w:rsidRPr="00057099" w:rsidRDefault="00FE15DD" w:rsidP="00BD41B6">
            <w:r w:rsidRPr="00057099">
              <w:t>Het leidingwerk met appendages van de sproeiwaterinstallatie dienen te worden voorzien van verwarmingsband en een isolatie</w:t>
            </w:r>
          </w:p>
        </w:tc>
      </w:tr>
      <w:tr w:rsidR="00FE15DD" w:rsidRPr="00057099" w14:paraId="2D31F4A0" w14:textId="77777777" w:rsidTr="00BD41B6">
        <w:tc>
          <w:tcPr>
            <w:tcW w:w="2948" w:type="dxa"/>
          </w:tcPr>
          <w:p w14:paraId="5152A489" w14:textId="77777777" w:rsidR="00FE15DD" w:rsidRPr="00057099" w:rsidRDefault="00FE15DD" w:rsidP="00BD41B6">
            <w:pPr>
              <w:rPr>
                <w:b/>
                <w:bCs/>
              </w:rPr>
            </w:pPr>
            <w:r w:rsidRPr="00057099">
              <w:rPr>
                <w:b/>
                <w:bCs/>
              </w:rPr>
              <w:t>Verwarmingsband:</w:t>
            </w:r>
          </w:p>
        </w:tc>
        <w:tc>
          <w:tcPr>
            <w:tcW w:w="851" w:type="dxa"/>
          </w:tcPr>
          <w:p w14:paraId="6A7EFA67" w14:textId="77777777" w:rsidR="00FE15DD" w:rsidRPr="00057099" w:rsidRDefault="00FE15DD" w:rsidP="00BD41B6">
            <w:pPr>
              <w:jc w:val="right"/>
            </w:pPr>
          </w:p>
        </w:tc>
        <w:tc>
          <w:tcPr>
            <w:tcW w:w="284" w:type="dxa"/>
          </w:tcPr>
          <w:p w14:paraId="24592B12" w14:textId="77777777" w:rsidR="00FE15DD" w:rsidRPr="00057099" w:rsidRDefault="00FE15DD" w:rsidP="00BD41B6"/>
        </w:tc>
        <w:tc>
          <w:tcPr>
            <w:tcW w:w="4530" w:type="dxa"/>
          </w:tcPr>
          <w:p w14:paraId="0BD6095D" w14:textId="77777777" w:rsidR="00FE15DD" w:rsidRPr="00057099" w:rsidRDefault="00FE15DD" w:rsidP="00BD41B6"/>
        </w:tc>
      </w:tr>
      <w:tr w:rsidR="00FE15DD" w:rsidRPr="00057099" w14:paraId="42212260" w14:textId="77777777" w:rsidTr="00BD41B6">
        <w:tc>
          <w:tcPr>
            <w:tcW w:w="2948" w:type="dxa"/>
          </w:tcPr>
          <w:p w14:paraId="70826EAC" w14:textId="77777777" w:rsidR="00FE15DD" w:rsidRPr="00057099" w:rsidRDefault="00FE15DD" w:rsidP="00BD41B6">
            <w:r w:rsidRPr="00057099">
              <w:t>positienummer</w:t>
            </w:r>
          </w:p>
        </w:tc>
        <w:tc>
          <w:tcPr>
            <w:tcW w:w="851" w:type="dxa"/>
          </w:tcPr>
          <w:p w14:paraId="56DCA070" w14:textId="77777777" w:rsidR="00FE15DD" w:rsidRPr="00057099" w:rsidRDefault="00FE15DD" w:rsidP="00BD41B6">
            <w:pPr>
              <w:jc w:val="right"/>
            </w:pPr>
          </w:p>
        </w:tc>
        <w:tc>
          <w:tcPr>
            <w:tcW w:w="284" w:type="dxa"/>
          </w:tcPr>
          <w:p w14:paraId="6903CE83" w14:textId="77777777" w:rsidR="00FE15DD" w:rsidRPr="00057099" w:rsidRDefault="00FE15DD" w:rsidP="00BD41B6">
            <w:r w:rsidRPr="00057099">
              <w:t>:</w:t>
            </w:r>
          </w:p>
        </w:tc>
        <w:tc>
          <w:tcPr>
            <w:tcW w:w="4530" w:type="dxa"/>
          </w:tcPr>
          <w:p w14:paraId="52167206" w14:textId="041C1DA3" w:rsidR="00FE15DD" w:rsidRPr="00057099" w:rsidRDefault="009834AC" w:rsidP="00BD41B6">
            <w:r w:rsidRPr="00057099">
              <w:t>TC1034 / TC1036 / TC1044 / TC1046</w:t>
            </w:r>
          </w:p>
        </w:tc>
      </w:tr>
      <w:tr w:rsidR="00FE15DD" w:rsidRPr="00057099" w14:paraId="6C92DF2D" w14:textId="77777777" w:rsidTr="00BD41B6">
        <w:tc>
          <w:tcPr>
            <w:tcW w:w="2948" w:type="dxa"/>
          </w:tcPr>
          <w:p w14:paraId="0C30A0AF" w14:textId="77777777" w:rsidR="00FE15DD" w:rsidRPr="00057099" w:rsidRDefault="00FE15DD" w:rsidP="00BD41B6">
            <w:r w:rsidRPr="00057099">
              <w:t>aantal</w:t>
            </w:r>
          </w:p>
        </w:tc>
        <w:tc>
          <w:tcPr>
            <w:tcW w:w="851" w:type="dxa"/>
          </w:tcPr>
          <w:p w14:paraId="40910AF4" w14:textId="77777777" w:rsidR="00FE15DD" w:rsidRPr="00057099" w:rsidRDefault="00FE15DD" w:rsidP="00BD41B6">
            <w:pPr>
              <w:jc w:val="right"/>
            </w:pPr>
          </w:p>
        </w:tc>
        <w:tc>
          <w:tcPr>
            <w:tcW w:w="284" w:type="dxa"/>
          </w:tcPr>
          <w:p w14:paraId="175E0105" w14:textId="77777777" w:rsidR="00FE15DD" w:rsidRPr="00057099" w:rsidRDefault="00FE15DD" w:rsidP="00BD41B6">
            <w:r w:rsidRPr="00057099">
              <w:t>:</w:t>
            </w:r>
          </w:p>
        </w:tc>
        <w:tc>
          <w:tcPr>
            <w:tcW w:w="4530" w:type="dxa"/>
          </w:tcPr>
          <w:p w14:paraId="0C59D025" w14:textId="7C2A2123" w:rsidR="00FE15DD" w:rsidRPr="00057099" w:rsidRDefault="008D7D8C" w:rsidP="00BD41B6">
            <w:r w:rsidRPr="00057099">
              <w:t>4</w:t>
            </w:r>
          </w:p>
        </w:tc>
      </w:tr>
      <w:tr w:rsidR="00FE15DD" w:rsidRPr="00057099" w14:paraId="61EF1F77" w14:textId="77777777" w:rsidTr="00BD41B6">
        <w:tc>
          <w:tcPr>
            <w:tcW w:w="2948" w:type="dxa"/>
          </w:tcPr>
          <w:p w14:paraId="5988A2FA" w14:textId="77777777" w:rsidR="00FE15DD" w:rsidRPr="00057099" w:rsidRDefault="00FE15DD" w:rsidP="00BD41B6">
            <w:r w:rsidRPr="00057099">
              <w:t>doel</w:t>
            </w:r>
          </w:p>
        </w:tc>
        <w:tc>
          <w:tcPr>
            <w:tcW w:w="851" w:type="dxa"/>
          </w:tcPr>
          <w:p w14:paraId="69E144BB" w14:textId="77777777" w:rsidR="00FE15DD" w:rsidRPr="00057099" w:rsidRDefault="00FE15DD" w:rsidP="00BD41B6">
            <w:pPr>
              <w:jc w:val="right"/>
            </w:pPr>
          </w:p>
        </w:tc>
        <w:tc>
          <w:tcPr>
            <w:tcW w:w="284" w:type="dxa"/>
          </w:tcPr>
          <w:p w14:paraId="0216BA11" w14:textId="77777777" w:rsidR="00FE15DD" w:rsidRPr="00057099" w:rsidRDefault="00FE15DD" w:rsidP="00BD41B6">
            <w:r w:rsidRPr="00057099">
              <w:t>:</w:t>
            </w:r>
          </w:p>
        </w:tc>
        <w:tc>
          <w:tcPr>
            <w:tcW w:w="4530" w:type="dxa"/>
          </w:tcPr>
          <w:p w14:paraId="3CECC284" w14:textId="77777777" w:rsidR="00FE15DD" w:rsidRPr="00057099" w:rsidRDefault="00FE15DD" w:rsidP="00BD41B6">
            <w:r w:rsidRPr="00057099">
              <w:t>ter voorkoming van bevriezing leidingen en appendages</w:t>
            </w:r>
          </w:p>
        </w:tc>
      </w:tr>
      <w:tr w:rsidR="00FE15DD" w:rsidRPr="00057099" w14:paraId="5D90D8A2" w14:textId="77777777" w:rsidTr="00BD41B6">
        <w:tc>
          <w:tcPr>
            <w:tcW w:w="2948" w:type="dxa"/>
          </w:tcPr>
          <w:p w14:paraId="2D96FD16" w14:textId="77777777" w:rsidR="00FE15DD" w:rsidRPr="00057099" w:rsidRDefault="00FE15DD" w:rsidP="00BD41B6">
            <w:r w:rsidRPr="00057099">
              <w:t>fabrikaat</w:t>
            </w:r>
          </w:p>
        </w:tc>
        <w:tc>
          <w:tcPr>
            <w:tcW w:w="851" w:type="dxa"/>
          </w:tcPr>
          <w:p w14:paraId="1477FB34" w14:textId="77777777" w:rsidR="00FE15DD" w:rsidRPr="00057099" w:rsidRDefault="00FE15DD" w:rsidP="00BD41B6">
            <w:pPr>
              <w:jc w:val="right"/>
            </w:pPr>
          </w:p>
        </w:tc>
        <w:tc>
          <w:tcPr>
            <w:tcW w:w="284" w:type="dxa"/>
          </w:tcPr>
          <w:p w14:paraId="59ECB4EF" w14:textId="77777777" w:rsidR="00FE15DD" w:rsidRPr="00057099" w:rsidRDefault="00FE15DD" w:rsidP="00BD41B6">
            <w:r w:rsidRPr="00057099">
              <w:t>:</w:t>
            </w:r>
          </w:p>
        </w:tc>
        <w:tc>
          <w:tcPr>
            <w:tcW w:w="4530" w:type="dxa"/>
          </w:tcPr>
          <w:p w14:paraId="68E613C2" w14:textId="49C12284" w:rsidR="00FE15DD" w:rsidRPr="00057099" w:rsidRDefault="00FE15DD" w:rsidP="00BD41B6"/>
        </w:tc>
      </w:tr>
      <w:tr w:rsidR="00FE15DD" w:rsidRPr="00057099" w14:paraId="1E09A15A" w14:textId="77777777" w:rsidTr="00BD41B6">
        <w:tc>
          <w:tcPr>
            <w:tcW w:w="2948" w:type="dxa"/>
          </w:tcPr>
          <w:p w14:paraId="18D3B2EB" w14:textId="77777777" w:rsidR="00FE15DD" w:rsidRPr="00057099" w:rsidRDefault="00FE15DD" w:rsidP="00BD41B6">
            <w:r w:rsidRPr="00057099">
              <w:t>type</w:t>
            </w:r>
          </w:p>
        </w:tc>
        <w:tc>
          <w:tcPr>
            <w:tcW w:w="851" w:type="dxa"/>
          </w:tcPr>
          <w:p w14:paraId="0C83A2B6" w14:textId="77777777" w:rsidR="00FE15DD" w:rsidRPr="00057099" w:rsidRDefault="00FE15DD" w:rsidP="00BD41B6">
            <w:pPr>
              <w:jc w:val="right"/>
            </w:pPr>
          </w:p>
        </w:tc>
        <w:tc>
          <w:tcPr>
            <w:tcW w:w="284" w:type="dxa"/>
          </w:tcPr>
          <w:p w14:paraId="3105E294" w14:textId="77777777" w:rsidR="00FE15DD" w:rsidRPr="00057099" w:rsidRDefault="00FE15DD" w:rsidP="00BD41B6">
            <w:r w:rsidRPr="00057099">
              <w:t>:</w:t>
            </w:r>
          </w:p>
        </w:tc>
        <w:tc>
          <w:tcPr>
            <w:tcW w:w="4530" w:type="dxa"/>
          </w:tcPr>
          <w:p w14:paraId="49D22606" w14:textId="77777777" w:rsidR="00FE15DD" w:rsidRPr="00057099" w:rsidRDefault="00FE15DD" w:rsidP="00BD41B6"/>
        </w:tc>
      </w:tr>
      <w:tr w:rsidR="00FE15DD" w:rsidRPr="00057099" w14:paraId="623BF363" w14:textId="77777777" w:rsidTr="00BD41B6">
        <w:tc>
          <w:tcPr>
            <w:tcW w:w="2948" w:type="dxa"/>
          </w:tcPr>
          <w:p w14:paraId="727FC61F" w14:textId="77777777" w:rsidR="00FE15DD" w:rsidRPr="00057099" w:rsidRDefault="00FE15DD" w:rsidP="00BD41B6">
            <w:r w:rsidRPr="00057099">
              <w:t>uitvoering</w:t>
            </w:r>
          </w:p>
        </w:tc>
        <w:tc>
          <w:tcPr>
            <w:tcW w:w="851" w:type="dxa"/>
          </w:tcPr>
          <w:p w14:paraId="2AE07798" w14:textId="77777777" w:rsidR="00FE15DD" w:rsidRPr="00057099" w:rsidRDefault="00FE15DD" w:rsidP="00BD41B6">
            <w:pPr>
              <w:jc w:val="right"/>
            </w:pPr>
          </w:p>
        </w:tc>
        <w:tc>
          <w:tcPr>
            <w:tcW w:w="284" w:type="dxa"/>
          </w:tcPr>
          <w:p w14:paraId="0058BE17" w14:textId="77777777" w:rsidR="00FE15DD" w:rsidRPr="00057099" w:rsidRDefault="00FE15DD" w:rsidP="00BD41B6">
            <w:r w:rsidRPr="00057099">
              <w:t>:</w:t>
            </w:r>
          </w:p>
        </w:tc>
        <w:tc>
          <w:tcPr>
            <w:tcW w:w="4530" w:type="dxa"/>
          </w:tcPr>
          <w:p w14:paraId="678130D9" w14:textId="77777777" w:rsidR="00FE15DD" w:rsidRPr="00057099" w:rsidRDefault="00FE15DD" w:rsidP="00BD41B6">
            <w:pPr>
              <w:pStyle w:val="Bullet1"/>
              <w:numPr>
                <w:ilvl w:val="0"/>
                <w:numId w:val="0"/>
              </w:numPr>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zelfregelend verwarmingsbandkabel onder de leidingen, appendages omwikkelen</w:t>
            </w:r>
          </w:p>
        </w:tc>
      </w:tr>
      <w:tr w:rsidR="00FE15DD" w:rsidRPr="00057099" w14:paraId="6BC6313D" w14:textId="77777777" w:rsidTr="00BD41B6">
        <w:tc>
          <w:tcPr>
            <w:tcW w:w="2948" w:type="dxa"/>
          </w:tcPr>
          <w:p w14:paraId="30F4FD2D" w14:textId="77777777" w:rsidR="00FE15DD" w:rsidRPr="00057099" w:rsidRDefault="00FE15DD" w:rsidP="00BD41B6"/>
        </w:tc>
        <w:tc>
          <w:tcPr>
            <w:tcW w:w="851" w:type="dxa"/>
          </w:tcPr>
          <w:p w14:paraId="41A16384" w14:textId="77777777" w:rsidR="00FE15DD" w:rsidRPr="00057099" w:rsidRDefault="00FE15DD" w:rsidP="00BD41B6">
            <w:pPr>
              <w:jc w:val="right"/>
            </w:pPr>
          </w:p>
        </w:tc>
        <w:tc>
          <w:tcPr>
            <w:tcW w:w="284" w:type="dxa"/>
          </w:tcPr>
          <w:p w14:paraId="67739352" w14:textId="77777777" w:rsidR="00FE15DD" w:rsidRPr="00057099" w:rsidRDefault="00FE15DD" w:rsidP="00BD41B6"/>
        </w:tc>
        <w:tc>
          <w:tcPr>
            <w:tcW w:w="4530" w:type="dxa"/>
          </w:tcPr>
          <w:p w14:paraId="57E79EDC"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leidingen en appendages gedeeltelijk omwikkelen met aluminium tape</w:t>
            </w:r>
          </w:p>
        </w:tc>
      </w:tr>
      <w:tr w:rsidR="00FE15DD" w:rsidRPr="00057099" w14:paraId="06E65BE1" w14:textId="77777777" w:rsidTr="00BD41B6">
        <w:tc>
          <w:tcPr>
            <w:tcW w:w="2948" w:type="dxa"/>
          </w:tcPr>
          <w:p w14:paraId="2D5BF0C4" w14:textId="77777777" w:rsidR="00FE15DD" w:rsidRPr="00057099" w:rsidRDefault="00FE15DD" w:rsidP="00BD41B6">
            <w:proofErr w:type="spellStart"/>
            <w:r w:rsidRPr="00057099">
              <w:t>warmte-afgifte</w:t>
            </w:r>
            <w:proofErr w:type="spellEnd"/>
          </w:p>
        </w:tc>
        <w:tc>
          <w:tcPr>
            <w:tcW w:w="851" w:type="dxa"/>
          </w:tcPr>
          <w:p w14:paraId="3B304F91" w14:textId="77777777" w:rsidR="00FE15DD" w:rsidRPr="00057099" w:rsidRDefault="00FE15DD" w:rsidP="00BD41B6">
            <w:pPr>
              <w:jc w:val="right"/>
            </w:pPr>
            <w:r w:rsidRPr="00057099">
              <w:t>W/m</w:t>
            </w:r>
          </w:p>
        </w:tc>
        <w:tc>
          <w:tcPr>
            <w:tcW w:w="284" w:type="dxa"/>
          </w:tcPr>
          <w:p w14:paraId="476948A3" w14:textId="77777777" w:rsidR="00FE15DD" w:rsidRPr="00057099" w:rsidRDefault="00FE15DD" w:rsidP="00BD41B6">
            <w:r w:rsidRPr="00057099">
              <w:t>:</w:t>
            </w:r>
          </w:p>
        </w:tc>
        <w:tc>
          <w:tcPr>
            <w:tcW w:w="4530" w:type="dxa"/>
          </w:tcPr>
          <w:p w14:paraId="2D1482B0" w14:textId="77777777" w:rsidR="00FE15DD" w:rsidRPr="00057099" w:rsidRDefault="00FE15DD" w:rsidP="00BD41B6">
            <w:r w:rsidRPr="00057099">
              <w:t>10 bij +5°C</w:t>
            </w:r>
          </w:p>
        </w:tc>
      </w:tr>
      <w:tr w:rsidR="00FE15DD" w:rsidRPr="00057099" w14:paraId="7E8FE914" w14:textId="77777777" w:rsidTr="00BD41B6">
        <w:tc>
          <w:tcPr>
            <w:tcW w:w="2948" w:type="dxa"/>
          </w:tcPr>
          <w:p w14:paraId="4E5F7438" w14:textId="77777777" w:rsidR="00FE15DD" w:rsidRPr="00057099" w:rsidRDefault="00FE15DD" w:rsidP="00BD41B6">
            <w:r w:rsidRPr="00057099">
              <w:t>elektrische aansluiting</w:t>
            </w:r>
          </w:p>
        </w:tc>
        <w:tc>
          <w:tcPr>
            <w:tcW w:w="851" w:type="dxa"/>
          </w:tcPr>
          <w:p w14:paraId="3EFA6C00" w14:textId="77777777" w:rsidR="00FE15DD" w:rsidRPr="00057099" w:rsidRDefault="00FE15DD" w:rsidP="00BD41B6">
            <w:pPr>
              <w:jc w:val="right"/>
            </w:pPr>
          </w:p>
        </w:tc>
        <w:tc>
          <w:tcPr>
            <w:tcW w:w="284" w:type="dxa"/>
          </w:tcPr>
          <w:p w14:paraId="280E05CE" w14:textId="77777777" w:rsidR="00FE15DD" w:rsidRPr="00057099" w:rsidRDefault="00FE15DD" w:rsidP="00BD41B6">
            <w:r w:rsidRPr="00057099">
              <w:t>:</w:t>
            </w:r>
          </w:p>
        </w:tc>
        <w:tc>
          <w:tcPr>
            <w:tcW w:w="4530" w:type="dxa"/>
          </w:tcPr>
          <w:p w14:paraId="3D018674" w14:textId="77777777" w:rsidR="00FE15DD" w:rsidRPr="00057099" w:rsidRDefault="00FE15DD" w:rsidP="00BD41B6">
            <w:r w:rsidRPr="00057099">
              <w:t>230 V/50 Hz vanaf aansluitdoos met elektrische voeding geleverd en aangebracht door elektrotechnische aannemer</w:t>
            </w:r>
          </w:p>
        </w:tc>
      </w:tr>
      <w:tr w:rsidR="00FE15DD" w:rsidRPr="00057099" w14:paraId="0C19CDCC" w14:textId="77777777" w:rsidTr="00BD41B6">
        <w:tc>
          <w:tcPr>
            <w:tcW w:w="2948" w:type="dxa"/>
          </w:tcPr>
          <w:p w14:paraId="71ED9568" w14:textId="77777777" w:rsidR="00FE15DD" w:rsidRPr="00057099" w:rsidRDefault="00FE15DD" w:rsidP="00BD41B6">
            <w:r w:rsidRPr="00057099">
              <w:t>Thermische isolatie</w:t>
            </w:r>
          </w:p>
        </w:tc>
        <w:tc>
          <w:tcPr>
            <w:tcW w:w="851" w:type="dxa"/>
          </w:tcPr>
          <w:p w14:paraId="42899B69" w14:textId="77777777" w:rsidR="00FE15DD" w:rsidRPr="00057099" w:rsidRDefault="00FE15DD" w:rsidP="00BD41B6">
            <w:pPr>
              <w:jc w:val="right"/>
            </w:pPr>
          </w:p>
        </w:tc>
        <w:tc>
          <w:tcPr>
            <w:tcW w:w="284" w:type="dxa"/>
          </w:tcPr>
          <w:p w14:paraId="341BE2E3" w14:textId="77777777" w:rsidR="00FE15DD" w:rsidRPr="00057099" w:rsidRDefault="00FE15DD" w:rsidP="00BD41B6"/>
        </w:tc>
        <w:tc>
          <w:tcPr>
            <w:tcW w:w="4530" w:type="dxa"/>
          </w:tcPr>
          <w:p w14:paraId="2CDBECD7" w14:textId="77777777" w:rsidR="00FE15DD" w:rsidRPr="00057099" w:rsidRDefault="00FE15DD" w:rsidP="00BD41B6"/>
        </w:tc>
      </w:tr>
      <w:tr w:rsidR="00FE15DD" w:rsidRPr="00057099" w14:paraId="602CD03B" w14:textId="77777777" w:rsidTr="00BD41B6">
        <w:tc>
          <w:tcPr>
            <w:tcW w:w="2948" w:type="dxa"/>
          </w:tcPr>
          <w:p w14:paraId="54F8CED8" w14:textId="77777777" w:rsidR="00FE15DD" w:rsidRPr="00057099" w:rsidRDefault="00FE15DD" w:rsidP="00BD41B6">
            <w:r w:rsidRPr="00057099">
              <w:t>systeem</w:t>
            </w:r>
          </w:p>
        </w:tc>
        <w:tc>
          <w:tcPr>
            <w:tcW w:w="851" w:type="dxa"/>
          </w:tcPr>
          <w:p w14:paraId="68241619" w14:textId="77777777" w:rsidR="00FE15DD" w:rsidRPr="00057099" w:rsidRDefault="00FE15DD" w:rsidP="00BD41B6">
            <w:pPr>
              <w:jc w:val="right"/>
            </w:pPr>
          </w:p>
        </w:tc>
        <w:tc>
          <w:tcPr>
            <w:tcW w:w="284" w:type="dxa"/>
          </w:tcPr>
          <w:p w14:paraId="4B70B0EC" w14:textId="77777777" w:rsidR="00FE15DD" w:rsidRPr="00057099" w:rsidRDefault="00FE15DD" w:rsidP="00BD41B6">
            <w:r w:rsidRPr="00057099">
              <w:t>:</w:t>
            </w:r>
          </w:p>
        </w:tc>
        <w:tc>
          <w:tcPr>
            <w:tcW w:w="4530" w:type="dxa"/>
          </w:tcPr>
          <w:p w14:paraId="3D402088" w14:textId="77777777" w:rsidR="00FE15DD" w:rsidRPr="00057099" w:rsidRDefault="00FE15DD" w:rsidP="00BD41B6">
            <w:r w:rsidRPr="00057099">
              <w:t>isolatiemateriaal, spatwaterdicht omhult met aluminium beplating</w:t>
            </w:r>
          </w:p>
        </w:tc>
      </w:tr>
      <w:tr w:rsidR="00FE15DD" w:rsidRPr="00057099" w14:paraId="4901A6F4" w14:textId="77777777" w:rsidTr="00BD41B6">
        <w:tc>
          <w:tcPr>
            <w:tcW w:w="2948" w:type="dxa"/>
          </w:tcPr>
          <w:p w14:paraId="323D4492" w14:textId="77777777" w:rsidR="00FE15DD" w:rsidRPr="00057099" w:rsidRDefault="00FE15DD" w:rsidP="00BD41B6">
            <w:r w:rsidRPr="00057099">
              <w:t>toepassing</w:t>
            </w:r>
          </w:p>
        </w:tc>
        <w:tc>
          <w:tcPr>
            <w:tcW w:w="851" w:type="dxa"/>
          </w:tcPr>
          <w:p w14:paraId="737C6669" w14:textId="77777777" w:rsidR="00FE15DD" w:rsidRPr="00057099" w:rsidRDefault="00FE15DD" w:rsidP="00BD41B6">
            <w:pPr>
              <w:jc w:val="right"/>
            </w:pPr>
          </w:p>
        </w:tc>
        <w:tc>
          <w:tcPr>
            <w:tcW w:w="284" w:type="dxa"/>
          </w:tcPr>
          <w:p w14:paraId="0671AE07" w14:textId="77777777" w:rsidR="00FE15DD" w:rsidRPr="00057099" w:rsidRDefault="00FE15DD" w:rsidP="00BD41B6">
            <w:r w:rsidRPr="00057099">
              <w:t>:</w:t>
            </w:r>
          </w:p>
        </w:tc>
        <w:tc>
          <w:tcPr>
            <w:tcW w:w="4530" w:type="dxa"/>
          </w:tcPr>
          <w:p w14:paraId="522DFAF7" w14:textId="77777777" w:rsidR="00FE15DD" w:rsidRPr="00057099" w:rsidRDefault="00FE15DD" w:rsidP="00BD41B6">
            <w:r w:rsidRPr="00057099">
              <w:t>leidingwerk (buiten verwarmde ruimten) dat vol water blijft staan en beveiligd moet worden tegen bevriezen</w:t>
            </w:r>
          </w:p>
        </w:tc>
      </w:tr>
      <w:tr w:rsidR="00FE15DD" w:rsidRPr="00057099" w14:paraId="1226A8EE" w14:textId="77777777" w:rsidTr="00BD41B6">
        <w:tc>
          <w:tcPr>
            <w:tcW w:w="2948" w:type="dxa"/>
          </w:tcPr>
          <w:p w14:paraId="5F6EB495" w14:textId="77777777" w:rsidR="00FE15DD" w:rsidRPr="00057099" w:rsidRDefault="00FE15DD" w:rsidP="00BD41B6">
            <w:r w:rsidRPr="00057099">
              <w:t>uitvoering isolatie</w:t>
            </w:r>
          </w:p>
        </w:tc>
        <w:tc>
          <w:tcPr>
            <w:tcW w:w="851" w:type="dxa"/>
          </w:tcPr>
          <w:p w14:paraId="35129F15" w14:textId="77777777" w:rsidR="00FE15DD" w:rsidRPr="00057099" w:rsidRDefault="00FE15DD" w:rsidP="00BD41B6">
            <w:pPr>
              <w:jc w:val="right"/>
            </w:pPr>
          </w:p>
        </w:tc>
        <w:tc>
          <w:tcPr>
            <w:tcW w:w="284" w:type="dxa"/>
          </w:tcPr>
          <w:p w14:paraId="266DB223" w14:textId="77777777" w:rsidR="00FE15DD" w:rsidRPr="00057099" w:rsidRDefault="00FE15DD" w:rsidP="00BD41B6"/>
        </w:tc>
        <w:tc>
          <w:tcPr>
            <w:tcW w:w="4530" w:type="dxa"/>
          </w:tcPr>
          <w:p w14:paraId="5957A375" w14:textId="77777777" w:rsidR="00FE15DD" w:rsidRPr="00057099" w:rsidRDefault="00FE15DD" w:rsidP="00BD41B6">
            <w:r w:rsidRPr="00057099">
              <w:t xml:space="preserve">aluminium beplating, </w:t>
            </w:r>
            <w:proofErr w:type="gramStart"/>
            <w:r w:rsidRPr="00057099">
              <w:t>conform</w:t>
            </w:r>
            <w:proofErr w:type="gramEnd"/>
            <w:r w:rsidRPr="00057099">
              <w:t xml:space="preserve"> voorschrift</w:t>
            </w:r>
          </w:p>
        </w:tc>
      </w:tr>
      <w:tr w:rsidR="00FE15DD" w:rsidRPr="00057099" w14:paraId="56E151E7" w14:textId="77777777" w:rsidTr="00BD41B6">
        <w:tc>
          <w:tcPr>
            <w:tcW w:w="2948" w:type="dxa"/>
          </w:tcPr>
          <w:p w14:paraId="702B7BBD" w14:textId="77777777" w:rsidR="00FE15DD" w:rsidRPr="00057099" w:rsidRDefault="00FE15DD" w:rsidP="00BD41B6">
            <w:r w:rsidRPr="00057099">
              <w:t>isolatiemateriaal</w:t>
            </w:r>
          </w:p>
        </w:tc>
        <w:tc>
          <w:tcPr>
            <w:tcW w:w="851" w:type="dxa"/>
          </w:tcPr>
          <w:p w14:paraId="4F36F43A" w14:textId="77777777" w:rsidR="00FE15DD" w:rsidRPr="00057099" w:rsidRDefault="00FE15DD" w:rsidP="00BD41B6">
            <w:pPr>
              <w:jc w:val="right"/>
            </w:pPr>
          </w:p>
        </w:tc>
        <w:tc>
          <w:tcPr>
            <w:tcW w:w="284" w:type="dxa"/>
          </w:tcPr>
          <w:p w14:paraId="0A442493" w14:textId="77777777" w:rsidR="00FE15DD" w:rsidRPr="00057099" w:rsidRDefault="00FE15DD" w:rsidP="00BD41B6">
            <w:r w:rsidRPr="00057099">
              <w:t>:</w:t>
            </w:r>
          </w:p>
        </w:tc>
        <w:tc>
          <w:tcPr>
            <w:tcW w:w="4530" w:type="dxa"/>
          </w:tcPr>
          <w:p w14:paraId="733BC429" w14:textId="77777777" w:rsidR="00FE15DD" w:rsidRPr="00057099" w:rsidRDefault="00FE15DD" w:rsidP="00BD41B6">
            <w:r w:rsidRPr="00057099">
              <w:t>40 mm steenwol of gelijkwaardig</w:t>
            </w:r>
          </w:p>
        </w:tc>
      </w:tr>
      <w:tr w:rsidR="00FE15DD" w:rsidRPr="00057099" w14:paraId="11AF8D81" w14:textId="77777777" w:rsidTr="00BD41B6">
        <w:tc>
          <w:tcPr>
            <w:tcW w:w="2948" w:type="dxa"/>
          </w:tcPr>
          <w:p w14:paraId="1D0FF23F" w14:textId="77777777" w:rsidR="00FE15DD" w:rsidRPr="00057099" w:rsidRDefault="00FE15DD" w:rsidP="00BD41B6">
            <w:r w:rsidRPr="00057099">
              <w:t>aluminium plaat</w:t>
            </w:r>
          </w:p>
        </w:tc>
        <w:tc>
          <w:tcPr>
            <w:tcW w:w="851" w:type="dxa"/>
          </w:tcPr>
          <w:p w14:paraId="07CD20E0" w14:textId="77777777" w:rsidR="00FE15DD" w:rsidRPr="00057099" w:rsidRDefault="00FE15DD" w:rsidP="00BD41B6">
            <w:pPr>
              <w:jc w:val="right"/>
            </w:pPr>
          </w:p>
        </w:tc>
        <w:tc>
          <w:tcPr>
            <w:tcW w:w="284" w:type="dxa"/>
          </w:tcPr>
          <w:p w14:paraId="6372D783" w14:textId="77777777" w:rsidR="00FE15DD" w:rsidRPr="00057099" w:rsidRDefault="00FE15DD" w:rsidP="00BD41B6">
            <w:r w:rsidRPr="00057099">
              <w:t>:</w:t>
            </w:r>
          </w:p>
        </w:tc>
        <w:tc>
          <w:tcPr>
            <w:tcW w:w="4530" w:type="dxa"/>
          </w:tcPr>
          <w:p w14:paraId="47C2A7E3" w14:textId="77777777" w:rsidR="00FE15DD" w:rsidRPr="00057099" w:rsidRDefault="00FE15DD" w:rsidP="00BD41B6">
            <w:r w:rsidRPr="00057099">
              <w:t>afwaterend aangebracht</w:t>
            </w:r>
          </w:p>
        </w:tc>
      </w:tr>
      <w:tr w:rsidR="00FE15DD" w:rsidRPr="00057099" w14:paraId="1D15FCFB" w14:textId="77777777" w:rsidTr="00BD41B6">
        <w:tc>
          <w:tcPr>
            <w:tcW w:w="2948" w:type="dxa"/>
          </w:tcPr>
          <w:p w14:paraId="16D43FC5" w14:textId="77777777" w:rsidR="00FE15DD" w:rsidRPr="00057099" w:rsidRDefault="00FE15DD" w:rsidP="00BD41B6">
            <w:r w:rsidRPr="00057099">
              <w:t>toebehoren</w:t>
            </w:r>
          </w:p>
        </w:tc>
        <w:tc>
          <w:tcPr>
            <w:tcW w:w="851" w:type="dxa"/>
          </w:tcPr>
          <w:p w14:paraId="679F1AFE" w14:textId="77777777" w:rsidR="00FE15DD" w:rsidRPr="00057099" w:rsidRDefault="00FE15DD" w:rsidP="00BD41B6">
            <w:pPr>
              <w:jc w:val="right"/>
            </w:pPr>
          </w:p>
        </w:tc>
        <w:tc>
          <w:tcPr>
            <w:tcW w:w="284" w:type="dxa"/>
          </w:tcPr>
          <w:p w14:paraId="5DDB657A" w14:textId="77777777" w:rsidR="00FE15DD" w:rsidRPr="00057099" w:rsidRDefault="00FE15DD" w:rsidP="00BD41B6">
            <w:r w:rsidRPr="00057099">
              <w:t>:</w:t>
            </w:r>
          </w:p>
        </w:tc>
        <w:tc>
          <w:tcPr>
            <w:tcW w:w="4530" w:type="dxa"/>
          </w:tcPr>
          <w:p w14:paraId="44D0E60B" w14:textId="77777777" w:rsidR="00FE15DD" w:rsidRPr="00057099" w:rsidRDefault="00FE15DD" w:rsidP="00BD41B6">
            <w:r w:rsidRPr="00057099">
              <w:t>naden afkitten</w:t>
            </w:r>
          </w:p>
        </w:tc>
      </w:tr>
    </w:tbl>
    <w:p w14:paraId="3CA78AB7" w14:textId="437B20A9" w:rsidR="00EA7A8D" w:rsidRPr="00057099" w:rsidRDefault="00EA7A8D" w:rsidP="006028B5">
      <w:pPr>
        <w:pStyle w:val="Heading3"/>
      </w:pPr>
      <w:r w:rsidRPr="00057099">
        <w:t>Bordes</w:t>
      </w:r>
    </w:p>
    <w:tbl>
      <w:tblPr>
        <w:tblW w:w="8613" w:type="dxa"/>
        <w:tblLayout w:type="fixed"/>
        <w:tblLook w:val="01E0" w:firstRow="1" w:lastRow="1" w:firstColumn="1" w:lastColumn="1" w:noHBand="0" w:noVBand="0"/>
      </w:tblPr>
      <w:tblGrid>
        <w:gridCol w:w="2948"/>
        <w:gridCol w:w="851"/>
        <w:gridCol w:w="284"/>
        <w:gridCol w:w="4530"/>
      </w:tblGrid>
      <w:tr w:rsidR="00EA7A8D" w:rsidRPr="00057099" w14:paraId="377D93BF" w14:textId="77777777" w:rsidTr="00063377">
        <w:tc>
          <w:tcPr>
            <w:tcW w:w="2948" w:type="dxa"/>
          </w:tcPr>
          <w:p w14:paraId="65AEDFCD" w14:textId="77777777" w:rsidR="00EA7A8D" w:rsidRPr="00057099" w:rsidRDefault="00EA7A8D" w:rsidP="00063377">
            <w:pPr>
              <w:spacing w:line="240" w:lineRule="exact"/>
            </w:pPr>
            <w:r w:rsidRPr="00057099">
              <w:t>Leveringsomvang</w:t>
            </w:r>
          </w:p>
        </w:tc>
        <w:tc>
          <w:tcPr>
            <w:tcW w:w="851" w:type="dxa"/>
          </w:tcPr>
          <w:p w14:paraId="00CCB3A9" w14:textId="77777777" w:rsidR="00EA7A8D" w:rsidRPr="00057099" w:rsidRDefault="00EA7A8D" w:rsidP="00063377">
            <w:pPr>
              <w:spacing w:line="240" w:lineRule="exact"/>
              <w:jc w:val="right"/>
            </w:pPr>
          </w:p>
        </w:tc>
        <w:tc>
          <w:tcPr>
            <w:tcW w:w="284" w:type="dxa"/>
          </w:tcPr>
          <w:p w14:paraId="48151B5B" w14:textId="77777777" w:rsidR="00EA7A8D" w:rsidRPr="00057099" w:rsidRDefault="00EA7A8D" w:rsidP="00063377">
            <w:pPr>
              <w:spacing w:line="240" w:lineRule="exact"/>
            </w:pPr>
            <w:r w:rsidRPr="00057099">
              <w:t>:</w:t>
            </w:r>
          </w:p>
        </w:tc>
        <w:tc>
          <w:tcPr>
            <w:tcW w:w="4530" w:type="dxa"/>
          </w:tcPr>
          <w:p w14:paraId="6CC75E67" w14:textId="77777777" w:rsidR="00EA7A8D" w:rsidRPr="00057099" w:rsidRDefault="00EA7A8D" w:rsidP="00063377">
            <w:pPr>
              <w:spacing w:line="240" w:lineRule="exact"/>
            </w:pPr>
            <w:r w:rsidRPr="00057099">
              <w:t>Een verrijdbaar onderhoudsbordes met leuningwerk t.b.v. de roostergoedreinigers. Onderhoudsbordes voorzien van een remsysteem.</w:t>
            </w:r>
          </w:p>
        </w:tc>
      </w:tr>
      <w:tr w:rsidR="00EA7A8D" w:rsidRPr="00057099" w14:paraId="02D76349" w14:textId="77777777" w:rsidTr="00063377">
        <w:tc>
          <w:tcPr>
            <w:tcW w:w="2948" w:type="dxa"/>
          </w:tcPr>
          <w:p w14:paraId="6799E9D1" w14:textId="77777777" w:rsidR="00EA7A8D" w:rsidRPr="00057099" w:rsidRDefault="00EA7A8D" w:rsidP="00063377">
            <w:pPr>
              <w:spacing w:line="240" w:lineRule="exact"/>
            </w:pPr>
            <w:r w:rsidRPr="00057099">
              <w:t>aantal</w:t>
            </w:r>
          </w:p>
        </w:tc>
        <w:tc>
          <w:tcPr>
            <w:tcW w:w="851" w:type="dxa"/>
          </w:tcPr>
          <w:p w14:paraId="16ABD231" w14:textId="77777777" w:rsidR="00EA7A8D" w:rsidRPr="00057099" w:rsidRDefault="00EA7A8D" w:rsidP="00063377">
            <w:pPr>
              <w:spacing w:line="240" w:lineRule="exact"/>
              <w:jc w:val="right"/>
            </w:pPr>
          </w:p>
        </w:tc>
        <w:tc>
          <w:tcPr>
            <w:tcW w:w="284" w:type="dxa"/>
          </w:tcPr>
          <w:p w14:paraId="58AB5E6B" w14:textId="77777777" w:rsidR="00EA7A8D" w:rsidRPr="00057099" w:rsidRDefault="00EA7A8D" w:rsidP="00063377">
            <w:pPr>
              <w:spacing w:line="240" w:lineRule="exact"/>
            </w:pPr>
            <w:r w:rsidRPr="00057099">
              <w:t>:</w:t>
            </w:r>
          </w:p>
        </w:tc>
        <w:tc>
          <w:tcPr>
            <w:tcW w:w="4530" w:type="dxa"/>
          </w:tcPr>
          <w:p w14:paraId="415206B0" w14:textId="77777777" w:rsidR="00EA7A8D" w:rsidRPr="00057099" w:rsidRDefault="00EA7A8D" w:rsidP="00063377">
            <w:pPr>
              <w:spacing w:line="240" w:lineRule="exact"/>
            </w:pPr>
            <w:r w:rsidRPr="00057099">
              <w:t>1</w:t>
            </w:r>
          </w:p>
        </w:tc>
      </w:tr>
      <w:tr w:rsidR="00EA7A8D" w:rsidRPr="00057099" w14:paraId="05B87A49" w14:textId="77777777" w:rsidTr="00063377">
        <w:tc>
          <w:tcPr>
            <w:tcW w:w="2948" w:type="dxa"/>
          </w:tcPr>
          <w:p w14:paraId="1C0896BA" w14:textId="77777777" w:rsidR="00EA7A8D" w:rsidRPr="00057099" w:rsidRDefault="00EA7A8D" w:rsidP="00063377">
            <w:pPr>
              <w:spacing w:line="240" w:lineRule="exact"/>
            </w:pPr>
            <w:r w:rsidRPr="00057099">
              <w:t>doel</w:t>
            </w:r>
          </w:p>
        </w:tc>
        <w:tc>
          <w:tcPr>
            <w:tcW w:w="851" w:type="dxa"/>
          </w:tcPr>
          <w:p w14:paraId="108B21B0" w14:textId="77777777" w:rsidR="00EA7A8D" w:rsidRPr="00057099" w:rsidRDefault="00EA7A8D" w:rsidP="00063377">
            <w:pPr>
              <w:spacing w:line="240" w:lineRule="exact"/>
              <w:jc w:val="right"/>
            </w:pPr>
          </w:p>
        </w:tc>
        <w:tc>
          <w:tcPr>
            <w:tcW w:w="284" w:type="dxa"/>
          </w:tcPr>
          <w:p w14:paraId="44980553" w14:textId="77777777" w:rsidR="00EA7A8D" w:rsidRPr="00057099" w:rsidRDefault="00EA7A8D" w:rsidP="00063377">
            <w:pPr>
              <w:spacing w:line="240" w:lineRule="exact"/>
            </w:pPr>
            <w:r w:rsidRPr="00057099">
              <w:t>:</w:t>
            </w:r>
          </w:p>
        </w:tc>
        <w:tc>
          <w:tcPr>
            <w:tcW w:w="4530" w:type="dxa"/>
          </w:tcPr>
          <w:p w14:paraId="17111753" w14:textId="77777777" w:rsidR="00EA7A8D" w:rsidRPr="00057099" w:rsidRDefault="00EA7A8D" w:rsidP="00063377">
            <w:pPr>
              <w:spacing w:line="240" w:lineRule="exact"/>
            </w:pPr>
            <w:r w:rsidRPr="00057099">
              <w:t xml:space="preserve">T.b.v. de bereikbaarheid van de sproeiers en het perforatierooster. </w:t>
            </w:r>
            <w:r w:rsidRPr="00057099">
              <w:br/>
              <w:t>Het kunnen onderhouden van de roostergoedreiniger en de sproeiers</w:t>
            </w:r>
          </w:p>
        </w:tc>
      </w:tr>
      <w:tr w:rsidR="00EA7A8D" w:rsidRPr="00057099" w14:paraId="316A437C" w14:textId="77777777" w:rsidTr="00063377">
        <w:tc>
          <w:tcPr>
            <w:tcW w:w="2948" w:type="dxa"/>
          </w:tcPr>
          <w:p w14:paraId="1137FFAA" w14:textId="77777777" w:rsidR="00EA7A8D" w:rsidRPr="00057099" w:rsidRDefault="00EA7A8D" w:rsidP="00063377">
            <w:pPr>
              <w:spacing w:line="240" w:lineRule="exact"/>
            </w:pPr>
            <w:r w:rsidRPr="00057099">
              <w:t>materiaal</w:t>
            </w:r>
          </w:p>
        </w:tc>
        <w:tc>
          <w:tcPr>
            <w:tcW w:w="851" w:type="dxa"/>
          </w:tcPr>
          <w:p w14:paraId="2C57D8A1" w14:textId="77777777" w:rsidR="00EA7A8D" w:rsidRPr="00057099" w:rsidRDefault="00EA7A8D" w:rsidP="00063377">
            <w:pPr>
              <w:spacing w:line="240" w:lineRule="exact"/>
              <w:jc w:val="right"/>
            </w:pPr>
          </w:p>
        </w:tc>
        <w:tc>
          <w:tcPr>
            <w:tcW w:w="284" w:type="dxa"/>
          </w:tcPr>
          <w:p w14:paraId="411E50FC" w14:textId="77777777" w:rsidR="00EA7A8D" w:rsidRPr="00057099" w:rsidRDefault="00EA7A8D" w:rsidP="00063377">
            <w:pPr>
              <w:spacing w:line="240" w:lineRule="exact"/>
            </w:pPr>
            <w:r w:rsidRPr="00057099">
              <w:t>:</w:t>
            </w:r>
          </w:p>
        </w:tc>
        <w:tc>
          <w:tcPr>
            <w:tcW w:w="4530" w:type="dxa"/>
          </w:tcPr>
          <w:p w14:paraId="4315ABBD" w14:textId="77777777" w:rsidR="00EA7A8D" w:rsidRPr="00057099" w:rsidRDefault="00EA7A8D" w:rsidP="00063377">
            <w:pPr>
              <w:spacing w:line="240" w:lineRule="exact"/>
            </w:pPr>
            <w:r w:rsidRPr="00057099">
              <w:t>aluminium tranenplaat</w:t>
            </w:r>
          </w:p>
        </w:tc>
      </w:tr>
      <w:tr w:rsidR="00EA7A8D" w:rsidRPr="00057099" w14:paraId="3A77E384" w14:textId="77777777" w:rsidTr="00063377">
        <w:tc>
          <w:tcPr>
            <w:tcW w:w="2948" w:type="dxa"/>
          </w:tcPr>
          <w:p w14:paraId="54ABAD02" w14:textId="77777777" w:rsidR="00EA7A8D" w:rsidRPr="00057099" w:rsidRDefault="00EA7A8D" w:rsidP="00063377">
            <w:pPr>
              <w:spacing w:line="240" w:lineRule="exact"/>
            </w:pPr>
            <w:r w:rsidRPr="00057099">
              <w:t>bordes</w:t>
            </w:r>
          </w:p>
        </w:tc>
        <w:tc>
          <w:tcPr>
            <w:tcW w:w="851" w:type="dxa"/>
          </w:tcPr>
          <w:p w14:paraId="59191212" w14:textId="77777777" w:rsidR="00EA7A8D" w:rsidRPr="00057099" w:rsidRDefault="00EA7A8D" w:rsidP="00063377">
            <w:pPr>
              <w:spacing w:line="240" w:lineRule="exact"/>
              <w:jc w:val="right"/>
            </w:pPr>
          </w:p>
        </w:tc>
        <w:tc>
          <w:tcPr>
            <w:tcW w:w="284" w:type="dxa"/>
          </w:tcPr>
          <w:p w14:paraId="31D72F68" w14:textId="77777777" w:rsidR="00EA7A8D" w:rsidRPr="00057099" w:rsidRDefault="00EA7A8D" w:rsidP="00063377">
            <w:pPr>
              <w:spacing w:line="240" w:lineRule="exact"/>
            </w:pPr>
            <w:r w:rsidRPr="00057099">
              <w:t>:</w:t>
            </w:r>
          </w:p>
        </w:tc>
        <w:tc>
          <w:tcPr>
            <w:tcW w:w="4530" w:type="dxa"/>
          </w:tcPr>
          <w:p w14:paraId="27426DB8" w14:textId="77777777" w:rsidR="00EA7A8D" w:rsidRPr="00057099" w:rsidRDefault="00EA7A8D" w:rsidP="00063377">
            <w:pPr>
              <w:spacing w:line="240" w:lineRule="exact"/>
            </w:pPr>
            <w:r w:rsidRPr="00057099">
              <w:t>verrijdbaar onderhoudsbordes; platform hoogte 1500 mm; breedte 800mm; gepositioneerd tussen de twee roosters.</w:t>
            </w:r>
          </w:p>
        </w:tc>
      </w:tr>
      <w:tr w:rsidR="00EA7A8D" w:rsidRPr="00057099" w14:paraId="78708EAD" w14:textId="77777777" w:rsidTr="00063377">
        <w:tc>
          <w:tcPr>
            <w:tcW w:w="2948" w:type="dxa"/>
          </w:tcPr>
          <w:p w14:paraId="24601738" w14:textId="77777777" w:rsidR="00EA7A8D" w:rsidRPr="00057099" w:rsidRDefault="00EA7A8D" w:rsidP="00063377">
            <w:pPr>
              <w:spacing w:line="240" w:lineRule="exact"/>
            </w:pPr>
            <w:r w:rsidRPr="00057099">
              <w:t>leuningen</w:t>
            </w:r>
          </w:p>
        </w:tc>
        <w:tc>
          <w:tcPr>
            <w:tcW w:w="851" w:type="dxa"/>
          </w:tcPr>
          <w:p w14:paraId="15679823" w14:textId="77777777" w:rsidR="00EA7A8D" w:rsidRPr="00057099" w:rsidRDefault="00EA7A8D" w:rsidP="00063377">
            <w:pPr>
              <w:spacing w:line="240" w:lineRule="exact"/>
              <w:jc w:val="right"/>
            </w:pPr>
          </w:p>
        </w:tc>
        <w:tc>
          <w:tcPr>
            <w:tcW w:w="284" w:type="dxa"/>
          </w:tcPr>
          <w:p w14:paraId="4244338F" w14:textId="77777777" w:rsidR="00EA7A8D" w:rsidRPr="00057099" w:rsidRDefault="00EA7A8D" w:rsidP="00063377">
            <w:pPr>
              <w:spacing w:line="240" w:lineRule="exact"/>
            </w:pPr>
            <w:r w:rsidRPr="00057099">
              <w:t>:</w:t>
            </w:r>
          </w:p>
        </w:tc>
        <w:tc>
          <w:tcPr>
            <w:tcW w:w="4530" w:type="dxa"/>
          </w:tcPr>
          <w:p w14:paraId="4D7ABB4E" w14:textId="77777777" w:rsidR="00EA7A8D" w:rsidRPr="00057099" w:rsidRDefault="00EA7A8D" w:rsidP="00063377">
            <w:pPr>
              <w:spacing w:line="240" w:lineRule="exact"/>
            </w:pPr>
            <w:r w:rsidRPr="00057099">
              <w:t>hoogte 1100 mm</w:t>
            </w:r>
          </w:p>
        </w:tc>
      </w:tr>
      <w:tr w:rsidR="00EA7A8D" w:rsidRPr="00057099" w14:paraId="6E008203" w14:textId="77777777" w:rsidTr="00063377">
        <w:tc>
          <w:tcPr>
            <w:tcW w:w="2948" w:type="dxa"/>
          </w:tcPr>
          <w:p w14:paraId="111E7FE8" w14:textId="77777777" w:rsidR="00EA7A8D" w:rsidRPr="00057099" w:rsidRDefault="00EA7A8D" w:rsidP="00063377">
            <w:pPr>
              <w:spacing w:line="240" w:lineRule="exact"/>
            </w:pPr>
            <w:r w:rsidRPr="00057099">
              <w:t>uitvoering leuning en bordesroosters</w:t>
            </w:r>
          </w:p>
        </w:tc>
        <w:tc>
          <w:tcPr>
            <w:tcW w:w="851" w:type="dxa"/>
          </w:tcPr>
          <w:p w14:paraId="5A1DA0E6" w14:textId="77777777" w:rsidR="00EA7A8D" w:rsidRPr="00057099" w:rsidRDefault="00EA7A8D" w:rsidP="00063377">
            <w:pPr>
              <w:spacing w:line="240" w:lineRule="exact"/>
              <w:jc w:val="right"/>
            </w:pPr>
          </w:p>
        </w:tc>
        <w:tc>
          <w:tcPr>
            <w:tcW w:w="284" w:type="dxa"/>
          </w:tcPr>
          <w:p w14:paraId="3DB28B8B" w14:textId="77777777" w:rsidR="00EA7A8D" w:rsidRPr="00057099" w:rsidRDefault="00EA7A8D" w:rsidP="00063377">
            <w:pPr>
              <w:spacing w:line="240" w:lineRule="exact"/>
            </w:pPr>
            <w:r w:rsidRPr="00057099">
              <w:t>:</w:t>
            </w:r>
          </w:p>
        </w:tc>
        <w:tc>
          <w:tcPr>
            <w:tcW w:w="4530" w:type="dxa"/>
          </w:tcPr>
          <w:p w14:paraId="05A0343B" w14:textId="2867247C" w:rsidR="00EA7A8D" w:rsidRPr="00057099" w:rsidRDefault="00EA7A8D" w:rsidP="00063377">
            <w:pPr>
              <w:spacing w:line="240" w:lineRule="exact"/>
            </w:pPr>
            <w:r w:rsidRPr="00057099">
              <w:t>conform standaard details Rijnland (Tab 5), leuningen volgens standaarddetail D43.1014A zoals omschreven in 3.1 Civiel- Bouwkundig Technische werkbeschrijving zuiveringskring Nieuwe Wetering</w:t>
            </w:r>
          </w:p>
        </w:tc>
      </w:tr>
    </w:tbl>
    <w:p w14:paraId="65A0D240" w14:textId="77777777" w:rsidR="00EA7A8D" w:rsidRPr="00057099" w:rsidRDefault="00EA7A8D" w:rsidP="00EA7A8D">
      <w:pPr>
        <w:pStyle w:val="BodyText"/>
      </w:pPr>
    </w:p>
    <w:p w14:paraId="09235680" w14:textId="1A54A76C" w:rsidR="00FE15DD" w:rsidRPr="00057099" w:rsidRDefault="00FE15DD" w:rsidP="006028B5">
      <w:pPr>
        <w:pStyle w:val="Heading3"/>
      </w:pPr>
      <w:r w:rsidRPr="00057099">
        <w:lastRenderedPageBreak/>
        <w:t>Bestanddelen elektrotechnische installatie rooster</w:t>
      </w:r>
    </w:p>
    <w:tbl>
      <w:tblPr>
        <w:tblW w:w="8619" w:type="dxa"/>
        <w:tblLayout w:type="fixed"/>
        <w:tblLook w:val="01E0" w:firstRow="1" w:lastRow="1" w:firstColumn="1" w:lastColumn="1" w:noHBand="0" w:noVBand="0"/>
      </w:tblPr>
      <w:tblGrid>
        <w:gridCol w:w="2948"/>
        <w:gridCol w:w="851"/>
        <w:gridCol w:w="284"/>
        <w:gridCol w:w="4536"/>
      </w:tblGrid>
      <w:tr w:rsidR="00FE15DD" w:rsidRPr="00057099" w14:paraId="433D5E43" w14:textId="77777777" w:rsidTr="00BD41B6">
        <w:tc>
          <w:tcPr>
            <w:tcW w:w="2948" w:type="dxa"/>
          </w:tcPr>
          <w:p w14:paraId="2BBA3329" w14:textId="77777777" w:rsidR="00FE15DD" w:rsidRPr="00057099" w:rsidRDefault="00FE15DD" w:rsidP="00BD41B6">
            <w:r w:rsidRPr="00057099">
              <w:t>systeem</w:t>
            </w:r>
          </w:p>
        </w:tc>
        <w:tc>
          <w:tcPr>
            <w:tcW w:w="851" w:type="dxa"/>
          </w:tcPr>
          <w:p w14:paraId="21496A63" w14:textId="77777777" w:rsidR="00FE15DD" w:rsidRPr="00057099" w:rsidRDefault="00FE15DD" w:rsidP="00BD41B6">
            <w:pPr>
              <w:jc w:val="right"/>
            </w:pPr>
          </w:p>
        </w:tc>
        <w:tc>
          <w:tcPr>
            <w:tcW w:w="284" w:type="dxa"/>
          </w:tcPr>
          <w:p w14:paraId="18831E2D" w14:textId="77777777" w:rsidR="00FE15DD" w:rsidRPr="00057099" w:rsidRDefault="00FE15DD" w:rsidP="00BD41B6">
            <w:r w:rsidRPr="00057099">
              <w:t>:</w:t>
            </w:r>
          </w:p>
        </w:tc>
        <w:tc>
          <w:tcPr>
            <w:tcW w:w="4536" w:type="dxa"/>
          </w:tcPr>
          <w:p w14:paraId="79295F63"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roosteraandrijving, sproeisysteem, transportwatersysteem en borstel worden gestuurd op basis van extern besturingssysteem</w:t>
            </w:r>
          </w:p>
        </w:tc>
      </w:tr>
      <w:tr w:rsidR="00FE15DD" w:rsidRPr="00057099" w14:paraId="72A7B2D1" w14:textId="77777777" w:rsidTr="00BD41B6">
        <w:tc>
          <w:tcPr>
            <w:tcW w:w="2948" w:type="dxa"/>
          </w:tcPr>
          <w:p w14:paraId="24560F93" w14:textId="77777777" w:rsidR="00FE15DD" w:rsidRPr="00057099" w:rsidRDefault="00FE15DD" w:rsidP="00BD41B6">
            <w:r w:rsidRPr="00057099">
              <w:t>koppelvlak signalen met centrale besturing</w:t>
            </w:r>
          </w:p>
        </w:tc>
        <w:tc>
          <w:tcPr>
            <w:tcW w:w="851" w:type="dxa"/>
          </w:tcPr>
          <w:p w14:paraId="14A04F13" w14:textId="77777777" w:rsidR="00FE15DD" w:rsidRPr="00057099" w:rsidRDefault="00FE15DD" w:rsidP="00BD41B6">
            <w:pPr>
              <w:jc w:val="right"/>
            </w:pPr>
          </w:p>
        </w:tc>
        <w:tc>
          <w:tcPr>
            <w:tcW w:w="284" w:type="dxa"/>
          </w:tcPr>
          <w:p w14:paraId="6506491E" w14:textId="77777777" w:rsidR="00FE15DD" w:rsidRPr="00057099" w:rsidRDefault="00FE15DD" w:rsidP="00BD41B6">
            <w:r w:rsidRPr="00057099">
              <w:t>:</w:t>
            </w:r>
          </w:p>
        </w:tc>
        <w:tc>
          <w:tcPr>
            <w:tcW w:w="4536" w:type="dxa"/>
          </w:tcPr>
          <w:p w14:paraId="3D2FED19"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alles via centrale besturing</w:t>
            </w:r>
          </w:p>
        </w:tc>
      </w:tr>
      <w:tr w:rsidR="00FE15DD" w:rsidRPr="00057099" w14:paraId="28D8FBB4" w14:textId="77777777" w:rsidTr="00BD41B6">
        <w:tc>
          <w:tcPr>
            <w:tcW w:w="2948" w:type="dxa"/>
          </w:tcPr>
          <w:p w14:paraId="2683FADB" w14:textId="77777777" w:rsidR="00FE15DD" w:rsidRPr="00057099" w:rsidRDefault="00FE15DD" w:rsidP="00BD41B6">
            <w:r w:rsidRPr="00057099">
              <w:t>leveringsomvang</w:t>
            </w:r>
          </w:p>
        </w:tc>
        <w:tc>
          <w:tcPr>
            <w:tcW w:w="851" w:type="dxa"/>
          </w:tcPr>
          <w:p w14:paraId="303B7203" w14:textId="77777777" w:rsidR="00FE15DD" w:rsidRPr="00057099" w:rsidRDefault="00FE15DD" w:rsidP="00BD41B6">
            <w:pPr>
              <w:jc w:val="right"/>
            </w:pPr>
          </w:p>
        </w:tc>
        <w:tc>
          <w:tcPr>
            <w:tcW w:w="284" w:type="dxa"/>
          </w:tcPr>
          <w:p w14:paraId="73919762" w14:textId="77777777" w:rsidR="00FE15DD" w:rsidRPr="00057099" w:rsidRDefault="00FE15DD" w:rsidP="00BD41B6">
            <w:r w:rsidRPr="00057099">
              <w:t>:</w:t>
            </w:r>
          </w:p>
        </w:tc>
        <w:tc>
          <w:tcPr>
            <w:tcW w:w="4536" w:type="dxa"/>
          </w:tcPr>
          <w:p w14:paraId="33697094"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bijdrage aan besturingsplan, dat door derden voor commentaar wordt aangeleverd</w:t>
            </w:r>
          </w:p>
          <w:p w14:paraId="6F10BFD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schema van bedradingscodering installatie</w:t>
            </w:r>
          </w:p>
          <w:p w14:paraId="709CB8C0"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asbelastingsmonitor / koppelbeveiliging </w:t>
            </w:r>
          </w:p>
          <w:p w14:paraId="4768A48C"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klemmenkasten, en een roestvast stalen rek / voetsteun waaraan de klemmenkasten worden gemonteerd (klemmenkasten niet direct op demontabele panelen tegen de machine bevestigen)</w:t>
            </w:r>
          </w:p>
          <w:p w14:paraId="147D6002"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bekabeling machines vanaf een klemmenkast tot verbruikers en instrumenten in de machine, inclusief roestvast stalen kabelbuizen</w:t>
            </w:r>
          </w:p>
        </w:tc>
      </w:tr>
      <w:tr w:rsidR="00FE15DD" w:rsidRPr="00057099" w14:paraId="46DD14EE" w14:textId="77777777" w:rsidTr="00BD41B6">
        <w:tc>
          <w:tcPr>
            <w:tcW w:w="2948" w:type="dxa"/>
          </w:tcPr>
          <w:p w14:paraId="273CED1A" w14:textId="77777777" w:rsidR="00FE15DD" w:rsidRPr="00057099" w:rsidRDefault="00FE15DD" w:rsidP="00BD41B6">
            <w:r w:rsidRPr="00057099">
              <w:t>leveringsomvang derden</w:t>
            </w:r>
          </w:p>
        </w:tc>
        <w:tc>
          <w:tcPr>
            <w:tcW w:w="851" w:type="dxa"/>
          </w:tcPr>
          <w:p w14:paraId="6760C793" w14:textId="77777777" w:rsidR="00FE15DD" w:rsidRPr="00057099" w:rsidRDefault="00FE15DD" w:rsidP="00BD41B6">
            <w:pPr>
              <w:jc w:val="right"/>
            </w:pPr>
          </w:p>
        </w:tc>
        <w:tc>
          <w:tcPr>
            <w:tcW w:w="284" w:type="dxa"/>
          </w:tcPr>
          <w:p w14:paraId="06D53709" w14:textId="77777777" w:rsidR="00FE15DD" w:rsidRPr="00057099" w:rsidRDefault="00FE15DD" w:rsidP="00BD41B6">
            <w:r w:rsidRPr="00057099">
              <w:t>:</w:t>
            </w:r>
          </w:p>
        </w:tc>
        <w:tc>
          <w:tcPr>
            <w:tcW w:w="4536" w:type="dxa"/>
          </w:tcPr>
          <w:p w14:paraId="3CAD0593"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voedingskabels en signaalkabels vanaf schakelruimte tot klemmen op de machines</w:t>
            </w:r>
          </w:p>
          <w:p w14:paraId="54BB9FCF"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nood(stop)schakelaar bij elk rooster</w:t>
            </w:r>
          </w:p>
          <w:p w14:paraId="3CEEA603"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niveaumetingen</w:t>
            </w:r>
          </w:p>
          <w:p w14:paraId="2A638474"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centrale besturing</w:t>
            </w:r>
          </w:p>
        </w:tc>
      </w:tr>
      <w:tr w:rsidR="00FE15DD" w:rsidRPr="00057099" w14:paraId="26C63B06" w14:textId="77777777" w:rsidTr="00BD41B6">
        <w:tc>
          <w:tcPr>
            <w:tcW w:w="2948" w:type="dxa"/>
          </w:tcPr>
          <w:p w14:paraId="2A78D08B" w14:textId="77777777" w:rsidR="00FE15DD" w:rsidRPr="00057099" w:rsidRDefault="00FE15DD" w:rsidP="00BD41B6">
            <w:r w:rsidRPr="00057099">
              <w:t>asbelastingsmonitor:</w:t>
            </w:r>
          </w:p>
        </w:tc>
        <w:tc>
          <w:tcPr>
            <w:tcW w:w="851" w:type="dxa"/>
          </w:tcPr>
          <w:p w14:paraId="77E5356A" w14:textId="77777777" w:rsidR="00FE15DD" w:rsidRPr="00057099" w:rsidRDefault="00FE15DD" w:rsidP="00BD41B6">
            <w:pPr>
              <w:jc w:val="right"/>
            </w:pPr>
          </w:p>
        </w:tc>
        <w:tc>
          <w:tcPr>
            <w:tcW w:w="284" w:type="dxa"/>
          </w:tcPr>
          <w:p w14:paraId="2F3F2A4E" w14:textId="77777777" w:rsidR="00FE15DD" w:rsidRPr="00057099" w:rsidRDefault="00FE15DD" w:rsidP="00BD41B6"/>
        </w:tc>
        <w:tc>
          <w:tcPr>
            <w:tcW w:w="4536" w:type="dxa"/>
          </w:tcPr>
          <w:p w14:paraId="2546C37C" w14:textId="77777777" w:rsidR="00FE15DD" w:rsidRPr="00057099" w:rsidRDefault="00FE15DD" w:rsidP="00BD41B6"/>
        </w:tc>
      </w:tr>
      <w:tr w:rsidR="00FE15DD" w:rsidRPr="00057099" w14:paraId="7F9B76B8" w14:textId="77777777" w:rsidTr="00BD41B6">
        <w:tc>
          <w:tcPr>
            <w:tcW w:w="2948" w:type="dxa"/>
          </w:tcPr>
          <w:p w14:paraId="1DD319E4"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fabrikaat</w:t>
            </w:r>
          </w:p>
        </w:tc>
        <w:tc>
          <w:tcPr>
            <w:tcW w:w="851" w:type="dxa"/>
          </w:tcPr>
          <w:p w14:paraId="469508F5" w14:textId="77777777" w:rsidR="00FE15DD" w:rsidRPr="00057099" w:rsidRDefault="00FE15DD" w:rsidP="00BD41B6">
            <w:pPr>
              <w:jc w:val="right"/>
            </w:pPr>
          </w:p>
        </w:tc>
        <w:tc>
          <w:tcPr>
            <w:tcW w:w="284" w:type="dxa"/>
          </w:tcPr>
          <w:p w14:paraId="5E8583A2" w14:textId="77777777" w:rsidR="00FE15DD" w:rsidRPr="00057099" w:rsidRDefault="00FE15DD" w:rsidP="00BD41B6">
            <w:r w:rsidRPr="00057099">
              <w:t>:</w:t>
            </w:r>
          </w:p>
        </w:tc>
        <w:tc>
          <w:tcPr>
            <w:tcW w:w="4536" w:type="dxa"/>
          </w:tcPr>
          <w:p w14:paraId="4317B585" w14:textId="77777777" w:rsidR="00FE15DD" w:rsidRPr="00057099" w:rsidRDefault="00FE15DD" w:rsidP="00BD41B6"/>
        </w:tc>
      </w:tr>
      <w:tr w:rsidR="00FE15DD" w:rsidRPr="00057099" w14:paraId="07FF126C" w14:textId="77777777" w:rsidTr="00BD41B6">
        <w:tc>
          <w:tcPr>
            <w:tcW w:w="2948" w:type="dxa"/>
          </w:tcPr>
          <w:p w14:paraId="0A267505"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type</w:t>
            </w:r>
          </w:p>
        </w:tc>
        <w:tc>
          <w:tcPr>
            <w:tcW w:w="851" w:type="dxa"/>
          </w:tcPr>
          <w:p w14:paraId="0064042E" w14:textId="77777777" w:rsidR="00FE15DD" w:rsidRPr="00057099" w:rsidRDefault="00FE15DD" w:rsidP="00BD41B6">
            <w:pPr>
              <w:jc w:val="right"/>
            </w:pPr>
          </w:p>
        </w:tc>
        <w:tc>
          <w:tcPr>
            <w:tcW w:w="284" w:type="dxa"/>
          </w:tcPr>
          <w:p w14:paraId="18011781" w14:textId="77777777" w:rsidR="00FE15DD" w:rsidRPr="00057099" w:rsidRDefault="00FE15DD" w:rsidP="00BD41B6">
            <w:r w:rsidRPr="00057099">
              <w:t>:</w:t>
            </w:r>
          </w:p>
        </w:tc>
        <w:tc>
          <w:tcPr>
            <w:tcW w:w="4536" w:type="dxa"/>
          </w:tcPr>
          <w:p w14:paraId="7CEF6B94" w14:textId="77777777" w:rsidR="00FE15DD" w:rsidRPr="00057099" w:rsidRDefault="00FE15DD" w:rsidP="00BD41B6"/>
        </w:tc>
      </w:tr>
      <w:tr w:rsidR="00FE15DD" w:rsidRPr="00057099" w14:paraId="75E9A740" w14:textId="77777777" w:rsidTr="00BD41B6">
        <w:tc>
          <w:tcPr>
            <w:tcW w:w="2948" w:type="dxa"/>
          </w:tcPr>
          <w:p w14:paraId="5F727673"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montage</w:t>
            </w:r>
          </w:p>
        </w:tc>
        <w:tc>
          <w:tcPr>
            <w:tcW w:w="851" w:type="dxa"/>
          </w:tcPr>
          <w:p w14:paraId="453702FA" w14:textId="77777777" w:rsidR="00FE15DD" w:rsidRPr="00057099" w:rsidRDefault="00FE15DD" w:rsidP="00BD41B6">
            <w:pPr>
              <w:jc w:val="right"/>
            </w:pPr>
          </w:p>
        </w:tc>
        <w:tc>
          <w:tcPr>
            <w:tcW w:w="284" w:type="dxa"/>
          </w:tcPr>
          <w:p w14:paraId="6A7A0B8E" w14:textId="77777777" w:rsidR="00FE15DD" w:rsidRPr="00057099" w:rsidRDefault="00FE15DD" w:rsidP="00BD41B6">
            <w:r w:rsidRPr="00057099">
              <w:t>:</w:t>
            </w:r>
          </w:p>
        </w:tc>
        <w:tc>
          <w:tcPr>
            <w:tcW w:w="4536" w:type="dxa"/>
          </w:tcPr>
          <w:p w14:paraId="671A4583" w14:textId="77777777" w:rsidR="00FE15DD" w:rsidRPr="00057099" w:rsidRDefault="00FE15DD" w:rsidP="00BD41B6">
            <w:r w:rsidRPr="00057099">
              <w:t>in schakelkasten blowergebouw</w:t>
            </w:r>
          </w:p>
        </w:tc>
      </w:tr>
      <w:tr w:rsidR="00FE15DD" w:rsidRPr="00057099" w14:paraId="35052655" w14:textId="77777777" w:rsidTr="00BD41B6">
        <w:tc>
          <w:tcPr>
            <w:tcW w:w="2948" w:type="dxa"/>
          </w:tcPr>
          <w:p w14:paraId="1FC23B56" w14:textId="77777777" w:rsidR="00FE15DD" w:rsidRPr="00057099" w:rsidRDefault="00FE15DD" w:rsidP="00BD41B6">
            <w:r w:rsidRPr="00057099">
              <w:t>klemmenkast</w:t>
            </w:r>
          </w:p>
        </w:tc>
        <w:tc>
          <w:tcPr>
            <w:tcW w:w="851" w:type="dxa"/>
          </w:tcPr>
          <w:p w14:paraId="796B1A18" w14:textId="77777777" w:rsidR="00FE15DD" w:rsidRPr="00057099" w:rsidRDefault="00FE15DD" w:rsidP="00BD41B6">
            <w:pPr>
              <w:jc w:val="right"/>
            </w:pPr>
          </w:p>
        </w:tc>
        <w:tc>
          <w:tcPr>
            <w:tcW w:w="284" w:type="dxa"/>
          </w:tcPr>
          <w:p w14:paraId="1CD51257" w14:textId="77777777" w:rsidR="00FE15DD" w:rsidRPr="00057099" w:rsidRDefault="00FE15DD" w:rsidP="00BD41B6">
            <w:r w:rsidRPr="00057099">
              <w:t>:</w:t>
            </w:r>
          </w:p>
        </w:tc>
        <w:tc>
          <w:tcPr>
            <w:tcW w:w="4536" w:type="dxa"/>
          </w:tcPr>
          <w:p w14:paraId="352D64C1"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volgens voorschrift</w:t>
            </w:r>
          </w:p>
          <w:p w14:paraId="297F0F17"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geschikt voor buitenopstelling in corrosieve omgeving</w:t>
            </w:r>
          </w:p>
          <w:p w14:paraId="0A72AA11"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kabelinvoer onderzijde, </w:t>
            </w:r>
            <w:proofErr w:type="gramStart"/>
            <w:r w:rsidRPr="00057099">
              <w:rPr>
                <w:rFonts w:eastAsiaTheme="minorEastAsia" w:cstheme="minorBidi"/>
                <w:noProof w:val="0"/>
                <w:color w:val="00577E" w:themeColor="text1"/>
                <w:sz w:val="20"/>
                <w:lang w:val="nl-NL" w:eastAsia="en-GB"/>
              </w:rPr>
              <w:t>middels</w:t>
            </w:r>
            <w:proofErr w:type="gramEnd"/>
            <w:r w:rsidRPr="00057099">
              <w:rPr>
                <w:rFonts w:eastAsiaTheme="minorEastAsia" w:cstheme="minorBidi"/>
                <w:noProof w:val="0"/>
                <w:color w:val="00577E" w:themeColor="text1"/>
                <w:sz w:val="20"/>
                <w:lang w:val="nl-NL" w:eastAsia="en-GB"/>
              </w:rPr>
              <w:t xml:space="preserve"> wartels</w:t>
            </w:r>
          </w:p>
          <w:p w14:paraId="6BF3174E"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scharnierende deur met vergrendeling en slot geschroefd</w:t>
            </w:r>
          </w:p>
          <w:p w14:paraId="67D1EFF6"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materiaal kast /staal geconserveerd</w:t>
            </w:r>
          </w:p>
          <w:p w14:paraId="7BEFAE7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beschermklasse IP55</w:t>
            </w:r>
          </w:p>
        </w:tc>
      </w:tr>
      <w:tr w:rsidR="00FE15DD" w:rsidRPr="00057099" w14:paraId="79865E36" w14:textId="77777777" w:rsidTr="00BD41B6">
        <w:tc>
          <w:tcPr>
            <w:tcW w:w="2948" w:type="dxa"/>
          </w:tcPr>
          <w:p w14:paraId="219C64B8" w14:textId="77777777" w:rsidR="00FE15DD" w:rsidRPr="00057099" w:rsidRDefault="00FE15DD" w:rsidP="00BD41B6">
            <w:r w:rsidRPr="00057099">
              <w:t>machinebedrading</w:t>
            </w:r>
          </w:p>
        </w:tc>
        <w:tc>
          <w:tcPr>
            <w:tcW w:w="851" w:type="dxa"/>
          </w:tcPr>
          <w:p w14:paraId="07D0B885" w14:textId="77777777" w:rsidR="00FE15DD" w:rsidRPr="00057099" w:rsidRDefault="00FE15DD" w:rsidP="00BD41B6">
            <w:pPr>
              <w:jc w:val="right"/>
            </w:pPr>
          </w:p>
        </w:tc>
        <w:tc>
          <w:tcPr>
            <w:tcW w:w="284" w:type="dxa"/>
          </w:tcPr>
          <w:p w14:paraId="6D437957" w14:textId="77777777" w:rsidR="00FE15DD" w:rsidRPr="00057099" w:rsidRDefault="00FE15DD" w:rsidP="00BD41B6">
            <w:r w:rsidRPr="00057099">
              <w:t>:</w:t>
            </w:r>
          </w:p>
        </w:tc>
        <w:tc>
          <w:tcPr>
            <w:tcW w:w="4536" w:type="dxa"/>
          </w:tcPr>
          <w:p w14:paraId="5092F331"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standaard leverancier</w:t>
            </w:r>
          </w:p>
          <w:p w14:paraId="308890EB"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aansluiten in de kast op genummerde klemmen</w:t>
            </w:r>
          </w:p>
          <w:p w14:paraId="022C535A"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voorzien van adercodering </w:t>
            </w:r>
          </w:p>
        </w:tc>
      </w:tr>
    </w:tbl>
    <w:p w14:paraId="32D93881" w14:textId="77777777" w:rsidR="00FE15DD" w:rsidRPr="00057099" w:rsidRDefault="00FE15DD" w:rsidP="00FE15DD"/>
    <w:p w14:paraId="4CA61AB0" w14:textId="43E2A9B5" w:rsidR="00FE15DD" w:rsidRPr="00057099" w:rsidRDefault="00FE15DD" w:rsidP="00FE15DD">
      <w:pPr>
        <w:pStyle w:val="Heading2"/>
      </w:pPr>
      <w:bookmarkStart w:id="49" w:name="_Toc54965448"/>
      <w:r w:rsidRPr="00057099">
        <w:t>Roostergoedwaspers</w:t>
      </w:r>
      <w:bookmarkEnd w:id="49"/>
    </w:p>
    <w:tbl>
      <w:tblPr>
        <w:tblpPr w:leftFromText="141" w:rightFromText="141" w:vertAnchor="text" w:tblpY="1"/>
        <w:tblOverlap w:val="never"/>
        <w:tblW w:w="8619" w:type="dxa"/>
        <w:tblLayout w:type="fixed"/>
        <w:tblLook w:val="01E0" w:firstRow="1" w:lastRow="1" w:firstColumn="1" w:lastColumn="1" w:noHBand="0" w:noVBand="0"/>
      </w:tblPr>
      <w:tblGrid>
        <w:gridCol w:w="2948"/>
        <w:gridCol w:w="851"/>
        <w:gridCol w:w="284"/>
        <w:gridCol w:w="4536"/>
      </w:tblGrid>
      <w:tr w:rsidR="00FE15DD" w:rsidRPr="00057099" w14:paraId="5E745586" w14:textId="77777777" w:rsidTr="00BD41B6">
        <w:tc>
          <w:tcPr>
            <w:tcW w:w="2948" w:type="dxa"/>
          </w:tcPr>
          <w:p w14:paraId="1B5AA8A2" w14:textId="7746316D" w:rsidR="00FE15DD" w:rsidRPr="00057099" w:rsidRDefault="009834AC" w:rsidP="00BD41B6">
            <w:r w:rsidRPr="00057099">
              <w:t>Positienummer</w:t>
            </w:r>
          </w:p>
        </w:tc>
        <w:tc>
          <w:tcPr>
            <w:tcW w:w="851" w:type="dxa"/>
          </w:tcPr>
          <w:p w14:paraId="00040867" w14:textId="77777777" w:rsidR="00FE15DD" w:rsidRPr="00057099" w:rsidRDefault="00FE15DD" w:rsidP="00BD41B6">
            <w:pPr>
              <w:jc w:val="right"/>
            </w:pPr>
          </w:p>
        </w:tc>
        <w:tc>
          <w:tcPr>
            <w:tcW w:w="284" w:type="dxa"/>
          </w:tcPr>
          <w:p w14:paraId="35C2F7B7" w14:textId="77777777" w:rsidR="00FE15DD" w:rsidRPr="00057099" w:rsidRDefault="00FE15DD" w:rsidP="00BD41B6"/>
        </w:tc>
        <w:tc>
          <w:tcPr>
            <w:tcW w:w="4536" w:type="dxa"/>
          </w:tcPr>
          <w:p w14:paraId="13A5E5FA" w14:textId="5AE30A39" w:rsidR="00FE15DD" w:rsidRPr="00057099" w:rsidRDefault="00F16DB4" w:rsidP="00BD41B6">
            <w:r w:rsidRPr="00057099">
              <w:t>RP</w:t>
            </w:r>
            <w:r w:rsidR="00FE15DD" w:rsidRPr="00057099">
              <w:t>1030</w:t>
            </w:r>
          </w:p>
        </w:tc>
      </w:tr>
      <w:tr w:rsidR="00FE15DD" w:rsidRPr="00057099" w14:paraId="1FBB30CA" w14:textId="77777777" w:rsidTr="00BD41B6">
        <w:tc>
          <w:tcPr>
            <w:tcW w:w="2948" w:type="dxa"/>
          </w:tcPr>
          <w:p w14:paraId="3001EE3E" w14:textId="77777777" w:rsidR="00FE15DD" w:rsidRPr="00057099" w:rsidRDefault="00FE15DD" w:rsidP="00BD41B6">
            <w:r w:rsidRPr="00057099">
              <w:t>Doel</w:t>
            </w:r>
          </w:p>
        </w:tc>
        <w:tc>
          <w:tcPr>
            <w:tcW w:w="851" w:type="dxa"/>
          </w:tcPr>
          <w:p w14:paraId="551D7DF7" w14:textId="77777777" w:rsidR="00FE15DD" w:rsidRPr="00057099" w:rsidRDefault="00FE15DD" w:rsidP="00BD41B6">
            <w:pPr>
              <w:jc w:val="right"/>
            </w:pPr>
          </w:p>
        </w:tc>
        <w:tc>
          <w:tcPr>
            <w:tcW w:w="284" w:type="dxa"/>
          </w:tcPr>
          <w:p w14:paraId="67764478" w14:textId="77777777" w:rsidR="00FE15DD" w:rsidRPr="00057099" w:rsidRDefault="00FE15DD" w:rsidP="00BD41B6"/>
        </w:tc>
        <w:tc>
          <w:tcPr>
            <w:tcW w:w="4536" w:type="dxa"/>
          </w:tcPr>
          <w:p w14:paraId="3F2DA455" w14:textId="77777777" w:rsidR="00FE15DD" w:rsidRPr="00057099" w:rsidRDefault="00FE15DD" w:rsidP="00BD41B6">
            <w:r w:rsidRPr="00057099">
              <w:t xml:space="preserve">Het uitwassen van organisch materiaal uit roostergoed, het ontwateren van roostergoed en </w:t>
            </w:r>
            <w:r w:rsidRPr="00057099">
              <w:lastRenderedPageBreak/>
              <w:t>het verkleinen van het volume van het roostergoed</w:t>
            </w:r>
          </w:p>
          <w:p w14:paraId="55062A91" w14:textId="77777777" w:rsidR="00FE15DD" w:rsidRPr="00057099" w:rsidRDefault="00FE15DD" w:rsidP="00BD41B6">
            <w:r w:rsidRPr="00057099">
              <w:t xml:space="preserve">Nieuw geplaatst wordt een roostergoedwaspers. </w:t>
            </w:r>
          </w:p>
          <w:p w14:paraId="689BE6C6" w14:textId="77777777" w:rsidR="00FE15DD" w:rsidRPr="00057099" w:rsidRDefault="00FE15DD" w:rsidP="00BD41B6">
            <w:r w:rsidRPr="00057099">
              <w:t xml:space="preserve">De roostergoedwaspers wast, ontwaterd, verdicht en transporteert het roostergoed. </w:t>
            </w:r>
          </w:p>
          <w:p w14:paraId="3FF11B90" w14:textId="7B038CEB" w:rsidR="00FE15DD" w:rsidRPr="00057099" w:rsidRDefault="00FE15DD" w:rsidP="00BD41B6">
            <w:r w:rsidRPr="00057099">
              <w:t>Het roostergoed wordt via een persleiding getransporteerd naar een container</w:t>
            </w:r>
            <w:r w:rsidR="00717B72">
              <w:t>.</w:t>
            </w:r>
            <w:bookmarkStart w:id="50" w:name="_GoBack"/>
            <w:r w:rsidR="00717B72">
              <w:t xml:space="preserve"> Om verstoppingen te voorkomen de persleiding zoveel mogelijk in een rechte lijn naar de container brengen. </w:t>
            </w:r>
            <w:bookmarkEnd w:id="50"/>
          </w:p>
        </w:tc>
      </w:tr>
      <w:tr w:rsidR="00FE15DD" w:rsidRPr="00057099" w14:paraId="0C35168D" w14:textId="77777777" w:rsidTr="00BD41B6">
        <w:tc>
          <w:tcPr>
            <w:tcW w:w="2948" w:type="dxa"/>
          </w:tcPr>
          <w:p w14:paraId="6B4B882D" w14:textId="77777777" w:rsidR="00FE15DD" w:rsidRPr="00057099" w:rsidRDefault="00FE15DD" w:rsidP="00BD41B6">
            <w:pPr>
              <w:spacing w:line="240" w:lineRule="exact"/>
            </w:pPr>
            <w:r w:rsidRPr="00057099">
              <w:lastRenderedPageBreak/>
              <w:t>Aantal</w:t>
            </w:r>
          </w:p>
        </w:tc>
        <w:tc>
          <w:tcPr>
            <w:tcW w:w="851" w:type="dxa"/>
          </w:tcPr>
          <w:p w14:paraId="4BB41B89" w14:textId="77777777" w:rsidR="00FE15DD" w:rsidRPr="00057099" w:rsidRDefault="00FE15DD" w:rsidP="00BD41B6">
            <w:pPr>
              <w:jc w:val="right"/>
            </w:pPr>
          </w:p>
        </w:tc>
        <w:tc>
          <w:tcPr>
            <w:tcW w:w="284" w:type="dxa"/>
          </w:tcPr>
          <w:p w14:paraId="579133E7" w14:textId="77777777" w:rsidR="00FE15DD" w:rsidRPr="00057099" w:rsidRDefault="00FE15DD" w:rsidP="00BD41B6"/>
        </w:tc>
        <w:tc>
          <w:tcPr>
            <w:tcW w:w="4536" w:type="dxa"/>
          </w:tcPr>
          <w:p w14:paraId="78811CA6" w14:textId="77777777" w:rsidR="00FE15DD" w:rsidRPr="00057099" w:rsidRDefault="00FE15DD" w:rsidP="00BD41B6">
            <w:r w:rsidRPr="00057099">
              <w:t>1 stuks</w:t>
            </w:r>
          </w:p>
        </w:tc>
      </w:tr>
      <w:tr w:rsidR="00FE15DD" w:rsidRPr="00057099" w14:paraId="0E2BDE31" w14:textId="77777777" w:rsidTr="00BD41B6">
        <w:tc>
          <w:tcPr>
            <w:tcW w:w="2948" w:type="dxa"/>
          </w:tcPr>
          <w:p w14:paraId="6BAED7A4" w14:textId="77777777" w:rsidR="00FE15DD" w:rsidRPr="00057099" w:rsidRDefault="00FE15DD" w:rsidP="00BD41B6">
            <w:pPr>
              <w:spacing w:line="240" w:lineRule="exact"/>
            </w:pPr>
            <w:r w:rsidRPr="00057099">
              <w:t>Medium</w:t>
            </w:r>
          </w:p>
        </w:tc>
        <w:tc>
          <w:tcPr>
            <w:tcW w:w="851" w:type="dxa"/>
          </w:tcPr>
          <w:p w14:paraId="2D93A62A" w14:textId="77777777" w:rsidR="00FE15DD" w:rsidRPr="00057099" w:rsidRDefault="00FE15DD" w:rsidP="00BD41B6">
            <w:pPr>
              <w:jc w:val="right"/>
            </w:pPr>
          </w:p>
        </w:tc>
        <w:tc>
          <w:tcPr>
            <w:tcW w:w="284" w:type="dxa"/>
          </w:tcPr>
          <w:p w14:paraId="145A6F34" w14:textId="77777777" w:rsidR="00FE15DD" w:rsidRPr="00057099" w:rsidRDefault="00FE15DD" w:rsidP="00BD41B6"/>
        </w:tc>
        <w:tc>
          <w:tcPr>
            <w:tcW w:w="4536" w:type="dxa"/>
          </w:tcPr>
          <w:p w14:paraId="6C68DE7A" w14:textId="77777777" w:rsidR="00FE15DD" w:rsidRPr="00057099" w:rsidRDefault="00FE15DD" w:rsidP="00BD41B6">
            <w:r w:rsidRPr="00057099">
              <w:t>Roostergoed met water</w:t>
            </w:r>
          </w:p>
        </w:tc>
      </w:tr>
      <w:tr w:rsidR="00FE15DD" w:rsidRPr="00057099" w14:paraId="43D20CF9" w14:textId="77777777" w:rsidTr="00BD41B6">
        <w:tc>
          <w:tcPr>
            <w:tcW w:w="2948" w:type="dxa"/>
          </w:tcPr>
          <w:p w14:paraId="43F7B89F" w14:textId="77777777" w:rsidR="00FE15DD" w:rsidRPr="00057099" w:rsidRDefault="00FE15DD" w:rsidP="00BD41B6">
            <w:pPr>
              <w:spacing w:line="240" w:lineRule="exact"/>
            </w:pPr>
            <w:r w:rsidRPr="00057099">
              <w:t>Principe</w:t>
            </w:r>
          </w:p>
        </w:tc>
        <w:tc>
          <w:tcPr>
            <w:tcW w:w="851" w:type="dxa"/>
          </w:tcPr>
          <w:p w14:paraId="117275CB" w14:textId="77777777" w:rsidR="00FE15DD" w:rsidRPr="00057099" w:rsidRDefault="00FE15DD" w:rsidP="00BD41B6">
            <w:pPr>
              <w:jc w:val="right"/>
            </w:pPr>
          </w:p>
        </w:tc>
        <w:tc>
          <w:tcPr>
            <w:tcW w:w="284" w:type="dxa"/>
          </w:tcPr>
          <w:p w14:paraId="6F1DB1E7" w14:textId="77777777" w:rsidR="00FE15DD" w:rsidRPr="00057099" w:rsidRDefault="00FE15DD" w:rsidP="00BD41B6"/>
        </w:tc>
        <w:tc>
          <w:tcPr>
            <w:tcW w:w="4536" w:type="dxa"/>
          </w:tcPr>
          <w:p w14:paraId="613EDDDB" w14:textId="77777777" w:rsidR="00FE15DD" w:rsidRPr="00057099" w:rsidRDefault="00FE15DD" w:rsidP="00BD41B6">
            <w:r w:rsidRPr="00057099">
              <w:t>Schroef met was en perszone</w:t>
            </w:r>
          </w:p>
        </w:tc>
      </w:tr>
      <w:tr w:rsidR="00FE15DD" w:rsidRPr="00057099" w14:paraId="0AD642A4" w14:textId="77777777" w:rsidTr="00BD41B6">
        <w:tc>
          <w:tcPr>
            <w:tcW w:w="2948" w:type="dxa"/>
          </w:tcPr>
          <w:p w14:paraId="6C48944E" w14:textId="77777777" w:rsidR="00FE15DD" w:rsidRPr="00057099" w:rsidRDefault="00FE15DD" w:rsidP="00BD41B6">
            <w:pPr>
              <w:spacing w:line="240" w:lineRule="exact"/>
            </w:pPr>
            <w:r w:rsidRPr="00057099">
              <w:t>Verwerkingscapaciteit</w:t>
            </w:r>
          </w:p>
        </w:tc>
        <w:tc>
          <w:tcPr>
            <w:tcW w:w="851" w:type="dxa"/>
          </w:tcPr>
          <w:p w14:paraId="376E6B19"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220F742D" w14:textId="77777777" w:rsidR="00FE15DD" w:rsidRPr="00057099" w:rsidRDefault="00FE15DD" w:rsidP="00BD41B6"/>
        </w:tc>
        <w:tc>
          <w:tcPr>
            <w:tcW w:w="4536" w:type="dxa"/>
          </w:tcPr>
          <w:p w14:paraId="45E8B0DF" w14:textId="77777777" w:rsidR="00FE15DD" w:rsidRPr="00057099" w:rsidRDefault="00FE15DD" w:rsidP="00BD41B6">
            <w:r w:rsidRPr="00057099">
              <w:t xml:space="preserve">3-4 </w:t>
            </w:r>
          </w:p>
        </w:tc>
      </w:tr>
      <w:tr w:rsidR="00FE15DD" w:rsidRPr="00057099" w14:paraId="0427119D" w14:textId="77777777" w:rsidTr="00BD41B6">
        <w:tc>
          <w:tcPr>
            <w:tcW w:w="2948" w:type="dxa"/>
          </w:tcPr>
          <w:p w14:paraId="58C74912" w14:textId="77777777" w:rsidR="00FE15DD" w:rsidRPr="00057099" w:rsidRDefault="00FE15DD" w:rsidP="00BD41B6">
            <w:pPr>
              <w:spacing w:line="240" w:lineRule="exact"/>
            </w:pPr>
            <w:r w:rsidRPr="00057099">
              <w:t xml:space="preserve">Schroefdiameter </w:t>
            </w:r>
          </w:p>
        </w:tc>
        <w:tc>
          <w:tcPr>
            <w:tcW w:w="851" w:type="dxa"/>
          </w:tcPr>
          <w:p w14:paraId="704B19EB" w14:textId="77777777" w:rsidR="00FE15DD" w:rsidRPr="00057099" w:rsidRDefault="00FE15DD" w:rsidP="00BD41B6">
            <w:pPr>
              <w:jc w:val="right"/>
            </w:pPr>
            <w:r w:rsidRPr="00057099">
              <w:t>mm</w:t>
            </w:r>
          </w:p>
        </w:tc>
        <w:tc>
          <w:tcPr>
            <w:tcW w:w="284" w:type="dxa"/>
          </w:tcPr>
          <w:p w14:paraId="0C2E392C" w14:textId="77777777" w:rsidR="00FE15DD" w:rsidRPr="00057099" w:rsidRDefault="00FE15DD" w:rsidP="00BD41B6"/>
        </w:tc>
        <w:tc>
          <w:tcPr>
            <w:tcW w:w="4536" w:type="dxa"/>
          </w:tcPr>
          <w:p w14:paraId="6453F691" w14:textId="77777777" w:rsidR="00FE15DD" w:rsidRPr="00057099" w:rsidRDefault="00FE15DD" w:rsidP="00BD41B6">
            <w:r w:rsidRPr="00057099">
              <w:t xml:space="preserve">Ø 300 </w:t>
            </w:r>
          </w:p>
        </w:tc>
      </w:tr>
      <w:tr w:rsidR="00FE15DD" w:rsidRPr="00057099" w14:paraId="0701DF62" w14:textId="77777777" w:rsidTr="00BD41B6">
        <w:tc>
          <w:tcPr>
            <w:tcW w:w="2948" w:type="dxa"/>
          </w:tcPr>
          <w:p w14:paraId="69DB6DF4" w14:textId="77777777" w:rsidR="00FE15DD" w:rsidRPr="00057099" w:rsidRDefault="00FE15DD" w:rsidP="00BD41B6">
            <w:pPr>
              <w:spacing w:line="240" w:lineRule="exact"/>
            </w:pPr>
            <w:r w:rsidRPr="00057099">
              <w:t xml:space="preserve">Lengte </w:t>
            </w:r>
            <w:proofErr w:type="spellStart"/>
            <w:r w:rsidRPr="00057099">
              <w:t>waszone</w:t>
            </w:r>
            <w:proofErr w:type="spellEnd"/>
          </w:p>
        </w:tc>
        <w:tc>
          <w:tcPr>
            <w:tcW w:w="851" w:type="dxa"/>
          </w:tcPr>
          <w:p w14:paraId="22161324" w14:textId="77777777" w:rsidR="00FE15DD" w:rsidRPr="00057099" w:rsidRDefault="00FE15DD" w:rsidP="00BD41B6">
            <w:pPr>
              <w:jc w:val="right"/>
            </w:pPr>
            <w:r w:rsidRPr="00057099">
              <w:t>mm</w:t>
            </w:r>
          </w:p>
        </w:tc>
        <w:tc>
          <w:tcPr>
            <w:tcW w:w="284" w:type="dxa"/>
          </w:tcPr>
          <w:p w14:paraId="43E91C54" w14:textId="77777777" w:rsidR="00FE15DD" w:rsidRPr="00057099" w:rsidRDefault="00FE15DD" w:rsidP="00BD41B6"/>
        </w:tc>
        <w:tc>
          <w:tcPr>
            <w:tcW w:w="4536" w:type="dxa"/>
          </w:tcPr>
          <w:p w14:paraId="60F08A98" w14:textId="77777777" w:rsidR="00FE15DD" w:rsidRPr="00057099" w:rsidRDefault="00FE15DD" w:rsidP="00BD41B6">
            <w:r w:rsidRPr="00057099">
              <w:t xml:space="preserve">300 </w:t>
            </w:r>
          </w:p>
        </w:tc>
      </w:tr>
      <w:tr w:rsidR="00FE15DD" w:rsidRPr="00057099" w14:paraId="5DB3C26A" w14:textId="77777777" w:rsidTr="00BD41B6">
        <w:tc>
          <w:tcPr>
            <w:tcW w:w="2948" w:type="dxa"/>
          </w:tcPr>
          <w:p w14:paraId="6DE3773C" w14:textId="77777777" w:rsidR="00FE15DD" w:rsidRPr="00057099" w:rsidRDefault="00FE15DD" w:rsidP="00BD41B6">
            <w:pPr>
              <w:spacing w:line="240" w:lineRule="exact"/>
            </w:pPr>
            <w:r w:rsidRPr="00057099">
              <w:t>Lengte perszone</w:t>
            </w:r>
          </w:p>
        </w:tc>
        <w:tc>
          <w:tcPr>
            <w:tcW w:w="851" w:type="dxa"/>
          </w:tcPr>
          <w:p w14:paraId="4A622152" w14:textId="77777777" w:rsidR="00FE15DD" w:rsidRPr="00057099" w:rsidRDefault="00FE15DD" w:rsidP="00BD41B6">
            <w:pPr>
              <w:jc w:val="right"/>
            </w:pPr>
            <w:r w:rsidRPr="00057099">
              <w:t>mm</w:t>
            </w:r>
          </w:p>
        </w:tc>
        <w:tc>
          <w:tcPr>
            <w:tcW w:w="284" w:type="dxa"/>
          </w:tcPr>
          <w:p w14:paraId="31A52F9D" w14:textId="77777777" w:rsidR="00FE15DD" w:rsidRPr="00057099" w:rsidRDefault="00FE15DD" w:rsidP="00BD41B6"/>
        </w:tc>
        <w:tc>
          <w:tcPr>
            <w:tcW w:w="4536" w:type="dxa"/>
          </w:tcPr>
          <w:p w14:paraId="2920784C" w14:textId="77777777" w:rsidR="00FE15DD" w:rsidRPr="00057099" w:rsidRDefault="00FE15DD" w:rsidP="00BD41B6">
            <w:r w:rsidRPr="00057099">
              <w:t xml:space="preserve">750 </w:t>
            </w:r>
          </w:p>
        </w:tc>
      </w:tr>
      <w:tr w:rsidR="00FE15DD" w:rsidRPr="00057099" w14:paraId="1F4CA23C" w14:textId="77777777" w:rsidTr="00BD41B6">
        <w:tc>
          <w:tcPr>
            <w:tcW w:w="2948" w:type="dxa"/>
          </w:tcPr>
          <w:p w14:paraId="54364F4C" w14:textId="77777777" w:rsidR="00FE15DD" w:rsidRPr="00057099" w:rsidRDefault="00FE15DD" w:rsidP="00BD41B6">
            <w:pPr>
              <w:spacing w:line="240" w:lineRule="exact"/>
            </w:pPr>
            <w:r w:rsidRPr="00057099">
              <w:t xml:space="preserve">Instortopening (2x) </w:t>
            </w:r>
          </w:p>
        </w:tc>
        <w:tc>
          <w:tcPr>
            <w:tcW w:w="851" w:type="dxa"/>
          </w:tcPr>
          <w:p w14:paraId="428CFAF0" w14:textId="77777777" w:rsidR="00FE15DD" w:rsidRPr="00057099" w:rsidRDefault="00FE15DD" w:rsidP="00BD41B6">
            <w:pPr>
              <w:jc w:val="right"/>
            </w:pPr>
            <w:r w:rsidRPr="00057099">
              <w:t>mm</w:t>
            </w:r>
          </w:p>
        </w:tc>
        <w:tc>
          <w:tcPr>
            <w:tcW w:w="284" w:type="dxa"/>
          </w:tcPr>
          <w:p w14:paraId="3583AB58" w14:textId="77777777" w:rsidR="00FE15DD" w:rsidRPr="00057099" w:rsidRDefault="00FE15DD" w:rsidP="00BD41B6"/>
        </w:tc>
        <w:tc>
          <w:tcPr>
            <w:tcW w:w="4536" w:type="dxa"/>
          </w:tcPr>
          <w:p w14:paraId="175126DD" w14:textId="77777777" w:rsidR="00FE15DD" w:rsidRPr="00057099" w:rsidRDefault="00FE15DD" w:rsidP="00BD41B6">
            <w:r w:rsidRPr="00057099">
              <w:t xml:space="preserve">L x B = 600 x 400 </w:t>
            </w:r>
          </w:p>
        </w:tc>
      </w:tr>
      <w:tr w:rsidR="00FE15DD" w:rsidRPr="00057099" w14:paraId="0B57B073" w14:textId="77777777" w:rsidTr="00BD41B6">
        <w:tc>
          <w:tcPr>
            <w:tcW w:w="2948" w:type="dxa"/>
          </w:tcPr>
          <w:p w14:paraId="59F8A93E" w14:textId="77777777" w:rsidR="00FE15DD" w:rsidRPr="00057099" w:rsidRDefault="00FE15DD" w:rsidP="00BD41B6">
            <w:pPr>
              <w:spacing w:line="240" w:lineRule="exact"/>
            </w:pPr>
            <w:r w:rsidRPr="00057099">
              <w:t xml:space="preserve">Totale invoer lengte </w:t>
            </w:r>
          </w:p>
        </w:tc>
        <w:tc>
          <w:tcPr>
            <w:tcW w:w="851" w:type="dxa"/>
          </w:tcPr>
          <w:p w14:paraId="33819A5F" w14:textId="77777777" w:rsidR="00FE15DD" w:rsidRPr="00057099" w:rsidRDefault="00FE15DD" w:rsidP="00BD41B6">
            <w:pPr>
              <w:jc w:val="center"/>
            </w:pPr>
            <w:r w:rsidRPr="00057099">
              <w:t>mm</w:t>
            </w:r>
          </w:p>
        </w:tc>
        <w:tc>
          <w:tcPr>
            <w:tcW w:w="284" w:type="dxa"/>
          </w:tcPr>
          <w:p w14:paraId="0E0C091A" w14:textId="77777777" w:rsidR="00FE15DD" w:rsidRPr="00057099" w:rsidRDefault="00FE15DD" w:rsidP="00BD41B6"/>
        </w:tc>
        <w:tc>
          <w:tcPr>
            <w:tcW w:w="4536" w:type="dxa"/>
          </w:tcPr>
          <w:p w14:paraId="7EC5F512" w14:textId="77777777" w:rsidR="00FE15DD" w:rsidRPr="00057099" w:rsidRDefault="00FE15DD" w:rsidP="00BD41B6">
            <w:r w:rsidRPr="00057099">
              <w:t xml:space="preserve">ca. 3500 </w:t>
            </w:r>
          </w:p>
        </w:tc>
      </w:tr>
      <w:tr w:rsidR="00FE15DD" w:rsidRPr="00057099" w14:paraId="43BE3B64" w14:textId="77777777" w:rsidTr="00BD41B6">
        <w:tc>
          <w:tcPr>
            <w:tcW w:w="2948" w:type="dxa"/>
          </w:tcPr>
          <w:p w14:paraId="3E18D776" w14:textId="77777777" w:rsidR="00FE15DD" w:rsidRPr="00057099" w:rsidRDefault="00FE15DD" w:rsidP="00BD41B6">
            <w:pPr>
              <w:spacing w:line="240" w:lineRule="exact"/>
            </w:pPr>
            <w:r w:rsidRPr="00057099">
              <w:t xml:space="preserve">Spoelwaterdruk </w:t>
            </w:r>
          </w:p>
        </w:tc>
        <w:tc>
          <w:tcPr>
            <w:tcW w:w="851" w:type="dxa"/>
          </w:tcPr>
          <w:p w14:paraId="5A0E9FBC" w14:textId="77777777" w:rsidR="00FE15DD" w:rsidRPr="00057099" w:rsidRDefault="00FE15DD" w:rsidP="00BD41B6">
            <w:pPr>
              <w:jc w:val="right"/>
            </w:pPr>
            <w:r w:rsidRPr="00057099">
              <w:t>kPa</w:t>
            </w:r>
          </w:p>
        </w:tc>
        <w:tc>
          <w:tcPr>
            <w:tcW w:w="284" w:type="dxa"/>
          </w:tcPr>
          <w:p w14:paraId="7E12CF47" w14:textId="77777777" w:rsidR="00FE15DD" w:rsidRPr="00057099" w:rsidRDefault="00FE15DD" w:rsidP="00BD41B6"/>
        </w:tc>
        <w:tc>
          <w:tcPr>
            <w:tcW w:w="4536" w:type="dxa"/>
          </w:tcPr>
          <w:p w14:paraId="32A6CAC8" w14:textId="77777777" w:rsidR="00FE15DD" w:rsidRPr="00057099" w:rsidRDefault="00FE15DD" w:rsidP="00BD41B6">
            <w:r w:rsidRPr="00057099">
              <w:t xml:space="preserve">300-500 </w:t>
            </w:r>
          </w:p>
        </w:tc>
      </w:tr>
      <w:tr w:rsidR="00FE15DD" w:rsidRPr="00057099" w14:paraId="235847DD" w14:textId="77777777" w:rsidTr="00BD41B6">
        <w:tc>
          <w:tcPr>
            <w:tcW w:w="2948" w:type="dxa"/>
          </w:tcPr>
          <w:p w14:paraId="73F931E8" w14:textId="77777777" w:rsidR="00FE15DD" w:rsidRPr="00057099" w:rsidRDefault="00FE15DD" w:rsidP="00BD41B6">
            <w:pPr>
              <w:spacing w:line="240" w:lineRule="exact"/>
            </w:pPr>
            <w:r w:rsidRPr="00057099">
              <w:t>Waswaterverbruik</w:t>
            </w:r>
          </w:p>
        </w:tc>
        <w:tc>
          <w:tcPr>
            <w:tcW w:w="851" w:type="dxa"/>
          </w:tcPr>
          <w:p w14:paraId="39FC9588" w14:textId="77777777" w:rsidR="00FE15DD" w:rsidRPr="00057099" w:rsidRDefault="00FE15DD" w:rsidP="00BD41B6">
            <w:pPr>
              <w:jc w:val="right"/>
            </w:pPr>
            <w:r w:rsidRPr="00057099">
              <w:t>kPa</w:t>
            </w:r>
          </w:p>
        </w:tc>
        <w:tc>
          <w:tcPr>
            <w:tcW w:w="284" w:type="dxa"/>
          </w:tcPr>
          <w:p w14:paraId="2A014CD0" w14:textId="77777777" w:rsidR="00FE15DD" w:rsidRPr="00057099" w:rsidRDefault="00FE15DD" w:rsidP="00BD41B6"/>
        </w:tc>
        <w:tc>
          <w:tcPr>
            <w:tcW w:w="4536" w:type="dxa"/>
          </w:tcPr>
          <w:p w14:paraId="0EEC8934" w14:textId="77777777" w:rsidR="00FE15DD" w:rsidRPr="00057099" w:rsidRDefault="00FE15DD" w:rsidP="00BD41B6">
            <w:r w:rsidRPr="00057099">
              <w:t xml:space="preserve">± 5 m3/uur bij 300 </w:t>
            </w:r>
          </w:p>
        </w:tc>
      </w:tr>
      <w:tr w:rsidR="00FE15DD" w:rsidRPr="00057099" w14:paraId="0767096B" w14:textId="77777777" w:rsidTr="00BD41B6">
        <w:tc>
          <w:tcPr>
            <w:tcW w:w="2948" w:type="dxa"/>
          </w:tcPr>
          <w:p w14:paraId="0CC9B710" w14:textId="77777777" w:rsidR="00FE15DD" w:rsidRPr="00057099" w:rsidRDefault="00FE15DD" w:rsidP="00BD41B6">
            <w:pPr>
              <w:spacing w:line="240" w:lineRule="exact"/>
            </w:pPr>
            <w:proofErr w:type="spellStart"/>
            <w:r w:rsidRPr="00057099">
              <w:t>Drogestof</w:t>
            </w:r>
            <w:proofErr w:type="spellEnd"/>
            <w:r w:rsidRPr="00057099">
              <w:t xml:space="preserve"> uittrede </w:t>
            </w:r>
          </w:p>
        </w:tc>
        <w:tc>
          <w:tcPr>
            <w:tcW w:w="851" w:type="dxa"/>
          </w:tcPr>
          <w:p w14:paraId="3180A91F" w14:textId="77777777" w:rsidR="00FE15DD" w:rsidRPr="00057099" w:rsidRDefault="00FE15DD" w:rsidP="00BD41B6">
            <w:pPr>
              <w:jc w:val="right"/>
            </w:pPr>
          </w:p>
        </w:tc>
        <w:tc>
          <w:tcPr>
            <w:tcW w:w="284" w:type="dxa"/>
          </w:tcPr>
          <w:p w14:paraId="2FE4C89A" w14:textId="77777777" w:rsidR="00FE15DD" w:rsidRPr="00057099" w:rsidRDefault="00FE15DD" w:rsidP="00BD41B6"/>
        </w:tc>
        <w:tc>
          <w:tcPr>
            <w:tcW w:w="4536" w:type="dxa"/>
          </w:tcPr>
          <w:p w14:paraId="76F09A94" w14:textId="77777777" w:rsidR="00FE15DD" w:rsidRPr="00057099" w:rsidRDefault="00FE15DD" w:rsidP="00BD41B6">
            <w:r w:rsidRPr="00057099">
              <w:t xml:space="preserve">30-50 % </w:t>
            </w:r>
          </w:p>
        </w:tc>
      </w:tr>
      <w:tr w:rsidR="00FE15DD" w:rsidRPr="00057099" w14:paraId="12E3B181" w14:textId="77777777" w:rsidTr="00BD41B6">
        <w:tc>
          <w:tcPr>
            <w:tcW w:w="2948" w:type="dxa"/>
          </w:tcPr>
          <w:p w14:paraId="16E105D8" w14:textId="77777777" w:rsidR="00FE15DD" w:rsidRPr="00057099" w:rsidRDefault="00FE15DD" w:rsidP="00BD41B6">
            <w:pPr>
              <w:spacing w:line="240" w:lineRule="exact"/>
            </w:pPr>
            <w:r w:rsidRPr="00057099">
              <w:t xml:space="preserve">Uitspoeling fecaliën </w:t>
            </w:r>
          </w:p>
        </w:tc>
        <w:tc>
          <w:tcPr>
            <w:tcW w:w="851" w:type="dxa"/>
          </w:tcPr>
          <w:p w14:paraId="51A9FD3E" w14:textId="77777777" w:rsidR="00FE15DD" w:rsidRPr="00057099" w:rsidRDefault="00FE15DD" w:rsidP="00BD41B6">
            <w:pPr>
              <w:jc w:val="right"/>
            </w:pPr>
          </w:p>
        </w:tc>
        <w:tc>
          <w:tcPr>
            <w:tcW w:w="284" w:type="dxa"/>
          </w:tcPr>
          <w:p w14:paraId="01652232" w14:textId="77777777" w:rsidR="00FE15DD" w:rsidRPr="00057099" w:rsidRDefault="00FE15DD" w:rsidP="00BD41B6"/>
        </w:tc>
        <w:tc>
          <w:tcPr>
            <w:tcW w:w="4536" w:type="dxa"/>
          </w:tcPr>
          <w:p w14:paraId="1FDD9682" w14:textId="77777777" w:rsidR="00FE15DD" w:rsidRPr="00057099" w:rsidRDefault="00FE15DD" w:rsidP="00BD41B6">
            <w:r w:rsidRPr="00057099">
              <w:t xml:space="preserve">60-90 % </w:t>
            </w:r>
          </w:p>
        </w:tc>
      </w:tr>
      <w:tr w:rsidR="00FE15DD" w:rsidRPr="00057099" w14:paraId="6D7419BE" w14:textId="77777777" w:rsidTr="00BD41B6">
        <w:tc>
          <w:tcPr>
            <w:tcW w:w="2948" w:type="dxa"/>
          </w:tcPr>
          <w:p w14:paraId="441D4A4A" w14:textId="77777777" w:rsidR="00FE15DD" w:rsidRPr="00057099" w:rsidRDefault="00FE15DD" w:rsidP="00BD41B6">
            <w:pPr>
              <w:spacing w:line="240" w:lineRule="exact"/>
            </w:pPr>
            <w:r w:rsidRPr="00057099">
              <w:t xml:space="preserve">Volume reductie </w:t>
            </w:r>
          </w:p>
        </w:tc>
        <w:tc>
          <w:tcPr>
            <w:tcW w:w="851" w:type="dxa"/>
          </w:tcPr>
          <w:p w14:paraId="32B7BF5B" w14:textId="77777777" w:rsidR="00FE15DD" w:rsidRPr="00057099" w:rsidRDefault="00FE15DD" w:rsidP="00BD41B6">
            <w:pPr>
              <w:jc w:val="right"/>
            </w:pPr>
          </w:p>
        </w:tc>
        <w:tc>
          <w:tcPr>
            <w:tcW w:w="284" w:type="dxa"/>
          </w:tcPr>
          <w:p w14:paraId="4E34C659" w14:textId="77777777" w:rsidR="00FE15DD" w:rsidRPr="00057099" w:rsidRDefault="00FE15DD" w:rsidP="00BD41B6"/>
        </w:tc>
        <w:tc>
          <w:tcPr>
            <w:tcW w:w="4536" w:type="dxa"/>
          </w:tcPr>
          <w:p w14:paraId="59AA1853" w14:textId="77777777" w:rsidR="00FE15DD" w:rsidRPr="00057099" w:rsidRDefault="00FE15DD" w:rsidP="00BD41B6">
            <w:r w:rsidRPr="00057099">
              <w:t xml:space="preserve">40-80 % </w:t>
            </w:r>
          </w:p>
        </w:tc>
      </w:tr>
      <w:tr w:rsidR="00FE15DD" w:rsidRPr="00057099" w14:paraId="65CF3E70" w14:textId="77777777" w:rsidTr="00BD41B6">
        <w:tc>
          <w:tcPr>
            <w:tcW w:w="2948" w:type="dxa"/>
          </w:tcPr>
          <w:p w14:paraId="1A0C75F4" w14:textId="77777777" w:rsidR="00FE15DD" w:rsidRPr="00057099" w:rsidRDefault="00FE15DD" w:rsidP="00BD41B6">
            <w:pPr>
              <w:spacing w:line="240" w:lineRule="exact"/>
            </w:pPr>
            <w:r w:rsidRPr="00057099">
              <w:t>Materiaal trog</w:t>
            </w:r>
          </w:p>
        </w:tc>
        <w:tc>
          <w:tcPr>
            <w:tcW w:w="851" w:type="dxa"/>
          </w:tcPr>
          <w:p w14:paraId="6B15C2B7" w14:textId="77777777" w:rsidR="00FE15DD" w:rsidRPr="00057099" w:rsidRDefault="00FE15DD" w:rsidP="00BD41B6">
            <w:pPr>
              <w:jc w:val="right"/>
            </w:pPr>
          </w:p>
        </w:tc>
        <w:tc>
          <w:tcPr>
            <w:tcW w:w="284" w:type="dxa"/>
          </w:tcPr>
          <w:p w14:paraId="3CDBE5B6" w14:textId="77777777" w:rsidR="00FE15DD" w:rsidRPr="00057099" w:rsidRDefault="00FE15DD" w:rsidP="00BD41B6"/>
        </w:tc>
        <w:tc>
          <w:tcPr>
            <w:tcW w:w="4536" w:type="dxa"/>
          </w:tcPr>
          <w:p w14:paraId="5B083B13" w14:textId="77777777" w:rsidR="00FE15DD" w:rsidRPr="00057099" w:rsidRDefault="00FE15DD" w:rsidP="00BD41B6">
            <w:r w:rsidRPr="00057099">
              <w:t>RVS AISI 316</w:t>
            </w:r>
          </w:p>
        </w:tc>
      </w:tr>
      <w:tr w:rsidR="00FE15DD" w:rsidRPr="00057099" w14:paraId="3907D312" w14:textId="77777777" w:rsidTr="00BD41B6">
        <w:tc>
          <w:tcPr>
            <w:tcW w:w="2948" w:type="dxa"/>
          </w:tcPr>
          <w:p w14:paraId="5A9B362A" w14:textId="77777777" w:rsidR="00FE15DD" w:rsidRPr="00057099" w:rsidRDefault="00FE15DD" w:rsidP="00BD41B6">
            <w:pPr>
              <w:spacing w:line="240" w:lineRule="exact"/>
            </w:pPr>
          </w:p>
        </w:tc>
        <w:tc>
          <w:tcPr>
            <w:tcW w:w="851" w:type="dxa"/>
          </w:tcPr>
          <w:p w14:paraId="0F79BD2E" w14:textId="77777777" w:rsidR="00FE15DD" w:rsidRPr="00057099" w:rsidRDefault="00FE15DD" w:rsidP="00BD41B6">
            <w:pPr>
              <w:jc w:val="right"/>
            </w:pPr>
          </w:p>
        </w:tc>
        <w:tc>
          <w:tcPr>
            <w:tcW w:w="284" w:type="dxa"/>
          </w:tcPr>
          <w:p w14:paraId="4C5B51F8" w14:textId="77777777" w:rsidR="00FE15DD" w:rsidRPr="00057099" w:rsidRDefault="00FE15DD" w:rsidP="00BD41B6"/>
        </w:tc>
        <w:tc>
          <w:tcPr>
            <w:tcW w:w="4536" w:type="dxa"/>
          </w:tcPr>
          <w:p w14:paraId="66648323" w14:textId="77777777" w:rsidR="00FE15DD" w:rsidRPr="00057099" w:rsidRDefault="00FE15DD" w:rsidP="00BD41B6"/>
        </w:tc>
      </w:tr>
    </w:tbl>
    <w:p w14:paraId="7C392EF4" w14:textId="77777777" w:rsidR="00FE15DD" w:rsidRPr="00057099" w:rsidRDefault="00FE15DD" w:rsidP="00FE15DD">
      <w:pPr>
        <w:pStyle w:val="BodyText"/>
      </w:pPr>
    </w:p>
    <w:p w14:paraId="38CB498B" w14:textId="77777777" w:rsidR="00FE15DD" w:rsidRPr="00057099" w:rsidRDefault="00FE15DD" w:rsidP="00FE15DD">
      <w:pPr>
        <w:pStyle w:val="BodyText"/>
      </w:pPr>
    </w:p>
    <w:p w14:paraId="69D1198F" w14:textId="77777777" w:rsidR="00FE15DD" w:rsidRPr="00057099" w:rsidRDefault="00FE15DD" w:rsidP="00FE15DD">
      <w:pPr>
        <w:pStyle w:val="BodyText"/>
      </w:pPr>
    </w:p>
    <w:p w14:paraId="15CE6868" w14:textId="77777777" w:rsidR="00FE15DD" w:rsidRPr="00057099" w:rsidRDefault="00FE15DD" w:rsidP="00FE15DD">
      <w:pPr>
        <w:pStyle w:val="BodyText"/>
      </w:pPr>
    </w:p>
    <w:p w14:paraId="2A880F03" w14:textId="77777777" w:rsidR="00FE15DD" w:rsidRPr="00057099" w:rsidRDefault="00FE15DD" w:rsidP="00FE15DD">
      <w:pPr>
        <w:pStyle w:val="BodyText"/>
      </w:pPr>
    </w:p>
    <w:p w14:paraId="40B4A687" w14:textId="77777777" w:rsidR="00FE15DD" w:rsidRPr="00057099" w:rsidRDefault="00FE15DD" w:rsidP="00FE15DD">
      <w:pPr>
        <w:pStyle w:val="BodyText"/>
      </w:pPr>
    </w:p>
    <w:p w14:paraId="6D656AF9" w14:textId="77777777" w:rsidR="00FE15DD" w:rsidRPr="00057099" w:rsidRDefault="00FE15DD" w:rsidP="00FE15DD">
      <w:pPr>
        <w:pStyle w:val="BodyText"/>
      </w:pPr>
    </w:p>
    <w:p w14:paraId="66C5BBCE" w14:textId="77777777" w:rsidR="00FE15DD" w:rsidRPr="00057099" w:rsidRDefault="00FE15DD" w:rsidP="00FE15DD">
      <w:pPr>
        <w:pStyle w:val="BodyText"/>
      </w:pPr>
    </w:p>
    <w:p w14:paraId="4AC2B6A9" w14:textId="77777777" w:rsidR="00FE15DD" w:rsidRPr="00057099" w:rsidRDefault="00FE15DD" w:rsidP="00FE15DD">
      <w:pPr>
        <w:pStyle w:val="BodyText"/>
      </w:pPr>
    </w:p>
    <w:p w14:paraId="2AE64FA8" w14:textId="77777777" w:rsidR="00FE15DD" w:rsidRPr="00057099" w:rsidRDefault="00FE15DD" w:rsidP="00FE15DD">
      <w:pPr>
        <w:pStyle w:val="BodyText"/>
      </w:pPr>
    </w:p>
    <w:p w14:paraId="608AA6D6" w14:textId="77777777" w:rsidR="00FE15DD" w:rsidRPr="00057099" w:rsidRDefault="00FE15DD" w:rsidP="00FE15DD">
      <w:pPr>
        <w:pStyle w:val="BodyText"/>
      </w:pPr>
    </w:p>
    <w:p w14:paraId="422F5288" w14:textId="77777777" w:rsidR="00FE15DD" w:rsidRPr="00057099" w:rsidRDefault="00FE15DD" w:rsidP="00FE15DD">
      <w:pPr>
        <w:pStyle w:val="BodyText"/>
      </w:pPr>
    </w:p>
    <w:p w14:paraId="2C7E0FBD" w14:textId="77777777" w:rsidR="00FE15DD" w:rsidRPr="00057099" w:rsidRDefault="00FE15DD" w:rsidP="00FE15DD">
      <w:pPr>
        <w:pStyle w:val="BodyText"/>
      </w:pPr>
    </w:p>
    <w:p w14:paraId="7B2E8173" w14:textId="77777777" w:rsidR="00FE15DD" w:rsidRPr="00057099" w:rsidRDefault="00FE15DD" w:rsidP="00FE15DD">
      <w:pPr>
        <w:pStyle w:val="BodyText"/>
      </w:pPr>
    </w:p>
    <w:p w14:paraId="42291708" w14:textId="77777777" w:rsidR="00FE15DD" w:rsidRPr="00057099" w:rsidRDefault="00FE15DD" w:rsidP="00FE15DD">
      <w:pPr>
        <w:pStyle w:val="BodyText"/>
      </w:pPr>
    </w:p>
    <w:p w14:paraId="3D656A4B" w14:textId="77777777" w:rsidR="00FE15DD" w:rsidRPr="00057099" w:rsidRDefault="00FE15DD" w:rsidP="00FE15DD">
      <w:pPr>
        <w:pStyle w:val="BodyText"/>
      </w:pPr>
    </w:p>
    <w:p w14:paraId="76AB97A9" w14:textId="77777777" w:rsidR="00FE15DD" w:rsidRPr="00057099" w:rsidRDefault="00FE15DD" w:rsidP="00FE15DD">
      <w:pPr>
        <w:pStyle w:val="BodyText"/>
      </w:pPr>
    </w:p>
    <w:p w14:paraId="2FE6151F" w14:textId="77777777" w:rsidR="00FE15DD" w:rsidRPr="00057099" w:rsidRDefault="00FE15DD" w:rsidP="00FE15DD">
      <w:pPr>
        <w:pStyle w:val="BodyText"/>
      </w:pPr>
    </w:p>
    <w:p w14:paraId="28C5214D" w14:textId="77777777" w:rsidR="00FE15DD" w:rsidRPr="00057099" w:rsidRDefault="00FE15DD" w:rsidP="00FE15DD">
      <w:pPr>
        <w:pStyle w:val="BodyText"/>
      </w:pPr>
    </w:p>
    <w:p w14:paraId="2D9B550D" w14:textId="77777777" w:rsidR="00FE15DD" w:rsidRPr="00057099" w:rsidRDefault="00FE15DD" w:rsidP="00FE15DD">
      <w:pPr>
        <w:pStyle w:val="BodyText"/>
      </w:pPr>
    </w:p>
    <w:p w14:paraId="3B1A918A" w14:textId="77777777" w:rsidR="00FE15DD" w:rsidRPr="00057099" w:rsidRDefault="00FE15DD" w:rsidP="00FE15DD">
      <w:pPr>
        <w:pStyle w:val="BodyText"/>
      </w:pPr>
    </w:p>
    <w:p w14:paraId="054E2F5B" w14:textId="77777777" w:rsidR="00FE15DD" w:rsidRPr="00057099" w:rsidRDefault="00FE15DD" w:rsidP="00FE15DD">
      <w:pPr>
        <w:pStyle w:val="BodyText"/>
      </w:pPr>
    </w:p>
    <w:p w14:paraId="237B6FD5" w14:textId="77777777" w:rsidR="00FE15DD" w:rsidRPr="00057099" w:rsidRDefault="00FE15DD" w:rsidP="00FE15DD">
      <w:pPr>
        <w:pStyle w:val="BodyText"/>
      </w:pPr>
    </w:p>
    <w:p w14:paraId="517DF394" w14:textId="77777777" w:rsidR="00FE15DD" w:rsidRPr="00057099" w:rsidRDefault="00FE15DD" w:rsidP="00FE15DD">
      <w:pPr>
        <w:pStyle w:val="BodyText"/>
      </w:pPr>
    </w:p>
    <w:p w14:paraId="67F64D41" w14:textId="77777777" w:rsidR="00FE15DD" w:rsidRPr="00057099" w:rsidRDefault="00FE15DD" w:rsidP="00FE15DD">
      <w:pPr>
        <w:pStyle w:val="BodyText"/>
      </w:pPr>
    </w:p>
    <w:p w14:paraId="6EFEA44E" w14:textId="77777777" w:rsidR="00FE15DD" w:rsidRPr="00057099" w:rsidRDefault="00FE15DD" w:rsidP="00FE15DD">
      <w:pPr>
        <w:pStyle w:val="BodyText"/>
      </w:pPr>
    </w:p>
    <w:p w14:paraId="39F2418B" w14:textId="77777777" w:rsidR="00FE15DD" w:rsidRPr="00057099" w:rsidRDefault="00FE15DD" w:rsidP="00FE15DD">
      <w:pPr>
        <w:pStyle w:val="BodyText"/>
      </w:pPr>
    </w:p>
    <w:p w14:paraId="1DC9390E" w14:textId="77777777" w:rsidR="00FE15DD" w:rsidRPr="00057099" w:rsidRDefault="00FE15DD" w:rsidP="006028B5">
      <w:pPr>
        <w:pStyle w:val="Heading3"/>
      </w:pPr>
      <w:r w:rsidRPr="00057099">
        <w:t>Uitvoering</w:t>
      </w:r>
    </w:p>
    <w:tbl>
      <w:tblPr>
        <w:tblW w:w="8619" w:type="dxa"/>
        <w:tblLayout w:type="fixed"/>
        <w:tblLook w:val="01E0" w:firstRow="1" w:lastRow="1" w:firstColumn="1" w:lastColumn="1" w:noHBand="0" w:noVBand="0"/>
      </w:tblPr>
      <w:tblGrid>
        <w:gridCol w:w="2948"/>
        <w:gridCol w:w="851"/>
        <w:gridCol w:w="284"/>
        <w:gridCol w:w="4530"/>
        <w:gridCol w:w="6"/>
      </w:tblGrid>
      <w:tr w:rsidR="00FE15DD" w:rsidRPr="00057099" w14:paraId="4D061673" w14:textId="77777777" w:rsidTr="00BD41B6">
        <w:tc>
          <w:tcPr>
            <w:tcW w:w="2948" w:type="dxa"/>
          </w:tcPr>
          <w:p w14:paraId="4B9E9378" w14:textId="77777777" w:rsidR="00FE15DD" w:rsidRPr="00057099" w:rsidRDefault="00FE15DD" w:rsidP="00BD41B6">
            <w:r w:rsidRPr="00057099">
              <w:t>systeem</w:t>
            </w:r>
          </w:p>
        </w:tc>
        <w:tc>
          <w:tcPr>
            <w:tcW w:w="851" w:type="dxa"/>
          </w:tcPr>
          <w:p w14:paraId="1D8C4414" w14:textId="77777777" w:rsidR="00FE15DD" w:rsidRPr="00057099" w:rsidRDefault="00FE15DD" w:rsidP="00BD41B6">
            <w:pPr>
              <w:jc w:val="right"/>
            </w:pPr>
          </w:p>
        </w:tc>
        <w:tc>
          <w:tcPr>
            <w:tcW w:w="284" w:type="dxa"/>
          </w:tcPr>
          <w:p w14:paraId="291C72CE" w14:textId="77777777" w:rsidR="00FE15DD" w:rsidRPr="00057099" w:rsidRDefault="00FE15DD" w:rsidP="00BD41B6">
            <w:r w:rsidRPr="00057099">
              <w:t>:</w:t>
            </w:r>
          </w:p>
        </w:tc>
        <w:tc>
          <w:tcPr>
            <w:tcW w:w="4536" w:type="dxa"/>
            <w:gridSpan w:val="2"/>
          </w:tcPr>
          <w:p w14:paraId="436D23E0" w14:textId="77777777" w:rsidR="00FE15DD" w:rsidRPr="00057099" w:rsidRDefault="00FE15DD" w:rsidP="00BD41B6">
            <w:r w:rsidRPr="00057099">
              <w:t>elektrisch gedreven schroefpers, met een was, transportzone en een perszone</w:t>
            </w:r>
          </w:p>
        </w:tc>
      </w:tr>
      <w:tr w:rsidR="00FE15DD" w:rsidRPr="00057099" w14:paraId="7ED4FD9C" w14:textId="77777777" w:rsidTr="00BD41B6">
        <w:tc>
          <w:tcPr>
            <w:tcW w:w="2948" w:type="dxa"/>
          </w:tcPr>
          <w:p w14:paraId="7D981DF4" w14:textId="77777777" w:rsidR="00FE15DD" w:rsidRPr="00057099" w:rsidRDefault="00FE15DD" w:rsidP="00BD41B6">
            <w:r w:rsidRPr="00057099">
              <w:t>capaciteit</w:t>
            </w:r>
          </w:p>
        </w:tc>
        <w:tc>
          <w:tcPr>
            <w:tcW w:w="851" w:type="dxa"/>
          </w:tcPr>
          <w:p w14:paraId="4FC21439"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638EAED7" w14:textId="77777777" w:rsidR="00FE15DD" w:rsidRPr="00057099" w:rsidRDefault="00FE15DD" w:rsidP="00BD41B6">
            <w:r w:rsidRPr="00057099">
              <w:t>:</w:t>
            </w:r>
          </w:p>
        </w:tc>
        <w:tc>
          <w:tcPr>
            <w:tcW w:w="4536" w:type="dxa"/>
            <w:gridSpan w:val="2"/>
          </w:tcPr>
          <w:p w14:paraId="73D649AA" w14:textId="77777777" w:rsidR="00FE15DD" w:rsidRPr="00057099" w:rsidRDefault="00FE15DD" w:rsidP="00BD41B6">
            <w:r w:rsidRPr="00057099">
              <w:t>3-4</w:t>
            </w:r>
          </w:p>
        </w:tc>
      </w:tr>
      <w:tr w:rsidR="00FE15DD" w:rsidRPr="00057099" w14:paraId="67B91A00" w14:textId="77777777" w:rsidTr="00BD41B6">
        <w:tc>
          <w:tcPr>
            <w:tcW w:w="2948" w:type="dxa"/>
          </w:tcPr>
          <w:p w14:paraId="4C123771" w14:textId="77777777" w:rsidR="00FE15DD" w:rsidRPr="00057099" w:rsidRDefault="00FE15DD" w:rsidP="00BD41B6">
            <w:r w:rsidRPr="00057099">
              <w:t>ondersteuning</w:t>
            </w:r>
          </w:p>
        </w:tc>
        <w:tc>
          <w:tcPr>
            <w:tcW w:w="851" w:type="dxa"/>
          </w:tcPr>
          <w:p w14:paraId="71E5C7EF" w14:textId="77777777" w:rsidR="00FE15DD" w:rsidRPr="00057099" w:rsidRDefault="00FE15DD" w:rsidP="00BD41B6">
            <w:pPr>
              <w:jc w:val="right"/>
            </w:pPr>
          </w:p>
        </w:tc>
        <w:tc>
          <w:tcPr>
            <w:tcW w:w="284" w:type="dxa"/>
          </w:tcPr>
          <w:p w14:paraId="17340C85" w14:textId="77777777" w:rsidR="00FE15DD" w:rsidRPr="00057099" w:rsidRDefault="00FE15DD" w:rsidP="00BD41B6">
            <w:r w:rsidRPr="00057099">
              <w:t>:</w:t>
            </w:r>
          </w:p>
        </w:tc>
        <w:tc>
          <w:tcPr>
            <w:tcW w:w="4536" w:type="dxa"/>
            <w:gridSpan w:val="2"/>
          </w:tcPr>
          <w:p w14:paraId="42D104FC" w14:textId="77777777" w:rsidR="00FE15DD" w:rsidRPr="00057099" w:rsidRDefault="00FE15DD" w:rsidP="00BD41B6">
            <w:r w:rsidRPr="00057099">
              <w:t>RVS AISI 316 frame</w:t>
            </w:r>
          </w:p>
        </w:tc>
      </w:tr>
      <w:tr w:rsidR="00FE15DD" w:rsidRPr="00057099" w14:paraId="46AFCFE6" w14:textId="77777777" w:rsidTr="00BD41B6">
        <w:tc>
          <w:tcPr>
            <w:tcW w:w="2948" w:type="dxa"/>
          </w:tcPr>
          <w:p w14:paraId="432765C4" w14:textId="77777777" w:rsidR="00FE15DD" w:rsidRPr="00057099" w:rsidRDefault="00FE15DD" w:rsidP="00BD41B6">
            <w:proofErr w:type="spellStart"/>
            <w:r w:rsidRPr="00057099">
              <w:t>wassectie</w:t>
            </w:r>
            <w:proofErr w:type="spellEnd"/>
          </w:p>
        </w:tc>
        <w:tc>
          <w:tcPr>
            <w:tcW w:w="851" w:type="dxa"/>
          </w:tcPr>
          <w:p w14:paraId="5977DC08" w14:textId="77777777" w:rsidR="00FE15DD" w:rsidRPr="00057099" w:rsidRDefault="00FE15DD" w:rsidP="00BD41B6">
            <w:pPr>
              <w:jc w:val="right"/>
            </w:pPr>
          </w:p>
        </w:tc>
        <w:tc>
          <w:tcPr>
            <w:tcW w:w="284" w:type="dxa"/>
          </w:tcPr>
          <w:p w14:paraId="6640F1DA" w14:textId="77777777" w:rsidR="00FE15DD" w:rsidRPr="00057099" w:rsidRDefault="00FE15DD" w:rsidP="00BD41B6">
            <w:r w:rsidRPr="00057099">
              <w:t>:</w:t>
            </w:r>
          </w:p>
        </w:tc>
        <w:tc>
          <w:tcPr>
            <w:tcW w:w="4536" w:type="dxa"/>
            <w:gridSpan w:val="2"/>
          </w:tcPr>
          <w:p w14:paraId="648B14F4" w14:textId="77777777" w:rsidR="00FE15DD" w:rsidRPr="00057099" w:rsidRDefault="00FE15DD" w:rsidP="00BD41B6">
            <w:r w:rsidRPr="00057099">
              <w:t>geperforeerde cilinder, waarin het roostergoed wordt ontvangen en gewassen met bedrijfswater</w:t>
            </w:r>
          </w:p>
        </w:tc>
      </w:tr>
      <w:tr w:rsidR="00FE15DD" w:rsidRPr="00057099" w14:paraId="46E56126" w14:textId="77777777" w:rsidTr="00BD41B6">
        <w:tc>
          <w:tcPr>
            <w:tcW w:w="2948" w:type="dxa"/>
          </w:tcPr>
          <w:p w14:paraId="61C77CAD" w14:textId="77777777" w:rsidR="00FE15DD" w:rsidRPr="00057099" w:rsidRDefault="00FE15DD" w:rsidP="00BD41B6">
            <w:r w:rsidRPr="00057099">
              <w:t>Waswaterverbruik</w:t>
            </w:r>
          </w:p>
        </w:tc>
        <w:tc>
          <w:tcPr>
            <w:tcW w:w="851" w:type="dxa"/>
          </w:tcPr>
          <w:p w14:paraId="3D06D5AF" w14:textId="77777777" w:rsidR="00FE15DD" w:rsidRPr="00057099" w:rsidRDefault="00FE15DD" w:rsidP="00BD41B6">
            <w:pPr>
              <w:jc w:val="right"/>
            </w:pPr>
            <w:r w:rsidRPr="00057099">
              <w:t>m</w:t>
            </w:r>
            <w:r w:rsidRPr="00057099">
              <w:rPr>
                <w:vertAlign w:val="superscript"/>
              </w:rPr>
              <w:t>3</w:t>
            </w:r>
            <w:r w:rsidRPr="00057099">
              <w:t>/h</w:t>
            </w:r>
          </w:p>
        </w:tc>
        <w:tc>
          <w:tcPr>
            <w:tcW w:w="284" w:type="dxa"/>
          </w:tcPr>
          <w:p w14:paraId="4A407670" w14:textId="77777777" w:rsidR="00FE15DD" w:rsidRPr="00057099" w:rsidRDefault="00FE15DD" w:rsidP="00BD41B6">
            <w:r w:rsidRPr="00057099">
              <w:t>:</w:t>
            </w:r>
          </w:p>
        </w:tc>
        <w:tc>
          <w:tcPr>
            <w:tcW w:w="4536" w:type="dxa"/>
            <w:gridSpan w:val="2"/>
          </w:tcPr>
          <w:p w14:paraId="260C74B1" w14:textId="77777777" w:rsidR="00FE15DD" w:rsidRPr="00057099" w:rsidRDefault="00FE15DD" w:rsidP="00BD41B6">
            <w:r w:rsidRPr="00057099">
              <w:t xml:space="preserve">5 </w:t>
            </w:r>
          </w:p>
        </w:tc>
      </w:tr>
      <w:tr w:rsidR="00FE15DD" w:rsidRPr="00057099" w14:paraId="6ECDAD06" w14:textId="77777777" w:rsidTr="00BD41B6">
        <w:tc>
          <w:tcPr>
            <w:tcW w:w="2948" w:type="dxa"/>
          </w:tcPr>
          <w:p w14:paraId="68CCC725" w14:textId="77777777" w:rsidR="00FE15DD" w:rsidRPr="00057099" w:rsidRDefault="00FE15DD" w:rsidP="00BD41B6">
            <w:r w:rsidRPr="00057099">
              <w:t>benodigde spoelwaterdruk</w:t>
            </w:r>
          </w:p>
        </w:tc>
        <w:tc>
          <w:tcPr>
            <w:tcW w:w="851" w:type="dxa"/>
          </w:tcPr>
          <w:p w14:paraId="1300B634" w14:textId="77777777" w:rsidR="00FE15DD" w:rsidRPr="00057099" w:rsidRDefault="00FE15DD" w:rsidP="00BD41B6">
            <w:pPr>
              <w:jc w:val="right"/>
            </w:pPr>
            <w:r w:rsidRPr="00057099">
              <w:t>kPa</w:t>
            </w:r>
          </w:p>
        </w:tc>
        <w:tc>
          <w:tcPr>
            <w:tcW w:w="284" w:type="dxa"/>
          </w:tcPr>
          <w:p w14:paraId="1D5AA19D" w14:textId="77777777" w:rsidR="00FE15DD" w:rsidRPr="00057099" w:rsidRDefault="00FE15DD" w:rsidP="00BD41B6">
            <w:r w:rsidRPr="00057099">
              <w:t>:</w:t>
            </w:r>
          </w:p>
        </w:tc>
        <w:tc>
          <w:tcPr>
            <w:tcW w:w="4536" w:type="dxa"/>
            <w:gridSpan w:val="2"/>
          </w:tcPr>
          <w:p w14:paraId="38F6CAC5" w14:textId="77777777" w:rsidR="00FE15DD" w:rsidRPr="00057099" w:rsidRDefault="00FE15DD" w:rsidP="00BD41B6">
            <w:r w:rsidRPr="00057099">
              <w:t>300</w:t>
            </w:r>
          </w:p>
        </w:tc>
      </w:tr>
      <w:tr w:rsidR="00FE15DD" w:rsidRPr="00057099" w14:paraId="0281EC25" w14:textId="77777777" w:rsidTr="00BD41B6">
        <w:tc>
          <w:tcPr>
            <w:tcW w:w="2948" w:type="dxa"/>
          </w:tcPr>
          <w:p w14:paraId="6373A7A1" w14:textId="77777777" w:rsidR="00FE15DD" w:rsidRPr="00057099" w:rsidRDefault="00FE15DD" w:rsidP="00BD41B6">
            <w:r w:rsidRPr="00057099">
              <w:t>ontwateringssectie</w:t>
            </w:r>
          </w:p>
        </w:tc>
        <w:tc>
          <w:tcPr>
            <w:tcW w:w="851" w:type="dxa"/>
          </w:tcPr>
          <w:p w14:paraId="66F2AD6B" w14:textId="77777777" w:rsidR="00FE15DD" w:rsidRPr="00057099" w:rsidRDefault="00FE15DD" w:rsidP="00BD41B6">
            <w:pPr>
              <w:jc w:val="right"/>
            </w:pPr>
          </w:p>
        </w:tc>
        <w:tc>
          <w:tcPr>
            <w:tcW w:w="284" w:type="dxa"/>
          </w:tcPr>
          <w:p w14:paraId="06F3CB39" w14:textId="77777777" w:rsidR="00FE15DD" w:rsidRPr="00057099" w:rsidRDefault="00FE15DD" w:rsidP="00BD41B6">
            <w:r w:rsidRPr="00057099">
              <w:t>:</w:t>
            </w:r>
          </w:p>
        </w:tc>
        <w:tc>
          <w:tcPr>
            <w:tcW w:w="4536" w:type="dxa"/>
            <w:gridSpan w:val="2"/>
          </w:tcPr>
          <w:p w14:paraId="51C80C05" w14:textId="77777777" w:rsidR="00FE15DD" w:rsidRPr="00057099" w:rsidRDefault="00FE15DD" w:rsidP="00BD41B6">
            <w:r w:rsidRPr="00057099">
              <w:t>geperforeerde cilinder, waarin aan de ene zijde het roostergoed geperst wordt en aan de andere zijde een tegendruk wordt opgebouwd</w:t>
            </w:r>
          </w:p>
        </w:tc>
      </w:tr>
      <w:tr w:rsidR="00FE15DD" w:rsidRPr="00057099" w14:paraId="13F98CDB" w14:textId="77777777" w:rsidTr="00BD41B6">
        <w:tc>
          <w:tcPr>
            <w:tcW w:w="2948" w:type="dxa"/>
          </w:tcPr>
          <w:p w14:paraId="4D4CF021" w14:textId="77777777" w:rsidR="00FE15DD" w:rsidRPr="00057099" w:rsidRDefault="00FE15DD" w:rsidP="00BD41B6">
            <w:r w:rsidRPr="00057099">
              <w:t>lekwater</w:t>
            </w:r>
          </w:p>
        </w:tc>
        <w:tc>
          <w:tcPr>
            <w:tcW w:w="851" w:type="dxa"/>
          </w:tcPr>
          <w:p w14:paraId="1BA4EDAC" w14:textId="77777777" w:rsidR="00FE15DD" w:rsidRPr="00057099" w:rsidRDefault="00FE15DD" w:rsidP="00BD41B6">
            <w:pPr>
              <w:jc w:val="right"/>
            </w:pPr>
          </w:p>
        </w:tc>
        <w:tc>
          <w:tcPr>
            <w:tcW w:w="284" w:type="dxa"/>
          </w:tcPr>
          <w:p w14:paraId="213E9523" w14:textId="77777777" w:rsidR="00FE15DD" w:rsidRPr="00057099" w:rsidRDefault="00FE15DD" w:rsidP="00BD41B6">
            <w:r w:rsidRPr="00057099">
              <w:t>:</w:t>
            </w:r>
          </w:p>
        </w:tc>
        <w:tc>
          <w:tcPr>
            <w:tcW w:w="4536" w:type="dxa"/>
            <w:gridSpan w:val="2"/>
          </w:tcPr>
          <w:p w14:paraId="78EC1549" w14:textId="77777777" w:rsidR="00FE15DD" w:rsidRPr="00057099" w:rsidRDefault="00FE15DD" w:rsidP="00BD41B6">
            <w:r w:rsidRPr="00057099">
              <w:t>opvangen en afvoeren naar de aanvoergoot van het rooster</w:t>
            </w:r>
          </w:p>
        </w:tc>
      </w:tr>
      <w:tr w:rsidR="00FE15DD" w:rsidRPr="00057099" w14:paraId="52746B18" w14:textId="77777777" w:rsidTr="00BD41B6">
        <w:tc>
          <w:tcPr>
            <w:tcW w:w="2948" w:type="dxa"/>
          </w:tcPr>
          <w:p w14:paraId="679D606F" w14:textId="77777777" w:rsidR="00FE15DD" w:rsidRPr="00057099" w:rsidRDefault="00FE15DD" w:rsidP="00BD41B6">
            <w:r w:rsidRPr="00057099">
              <w:t>uitworp</w:t>
            </w:r>
          </w:p>
        </w:tc>
        <w:tc>
          <w:tcPr>
            <w:tcW w:w="851" w:type="dxa"/>
          </w:tcPr>
          <w:p w14:paraId="1B8968FB" w14:textId="77777777" w:rsidR="00FE15DD" w:rsidRPr="00057099" w:rsidRDefault="00FE15DD" w:rsidP="00BD41B6">
            <w:pPr>
              <w:jc w:val="right"/>
            </w:pPr>
          </w:p>
        </w:tc>
        <w:tc>
          <w:tcPr>
            <w:tcW w:w="284" w:type="dxa"/>
          </w:tcPr>
          <w:p w14:paraId="018D12D2" w14:textId="77777777" w:rsidR="00FE15DD" w:rsidRPr="00057099" w:rsidRDefault="00FE15DD" w:rsidP="00BD41B6">
            <w:r w:rsidRPr="00057099">
              <w:t>:</w:t>
            </w:r>
          </w:p>
        </w:tc>
        <w:tc>
          <w:tcPr>
            <w:tcW w:w="4536" w:type="dxa"/>
            <w:gridSpan w:val="2"/>
          </w:tcPr>
          <w:p w14:paraId="1C17A728" w14:textId="77777777" w:rsidR="00FE15DD" w:rsidRPr="00057099" w:rsidRDefault="00FE15DD" w:rsidP="00BD41B6">
            <w:r w:rsidRPr="00057099">
              <w:t xml:space="preserve">het geperst roostergoed bovenin de container werpen </w:t>
            </w:r>
          </w:p>
        </w:tc>
      </w:tr>
      <w:tr w:rsidR="00FE15DD" w:rsidRPr="00057099" w14:paraId="43A3A54E" w14:textId="77777777" w:rsidTr="00BD41B6">
        <w:tc>
          <w:tcPr>
            <w:tcW w:w="2948" w:type="dxa"/>
          </w:tcPr>
          <w:p w14:paraId="573D5A96" w14:textId="77777777" w:rsidR="00FE15DD" w:rsidRPr="00057099" w:rsidRDefault="00FE15DD" w:rsidP="00BD41B6">
            <w:r w:rsidRPr="00057099">
              <w:t>afdekking</w:t>
            </w:r>
          </w:p>
        </w:tc>
        <w:tc>
          <w:tcPr>
            <w:tcW w:w="851" w:type="dxa"/>
          </w:tcPr>
          <w:p w14:paraId="67C90CFF" w14:textId="77777777" w:rsidR="00FE15DD" w:rsidRPr="00057099" w:rsidRDefault="00FE15DD" w:rsidP="00BD41B6">
            <w:pPr>
              <w:jc w:val="right"/>
            </w:pPr>
          </w:p>
        </w:tc>
        <w:tc>
          <w:tcPr>
            <w:tcW w:w="284" w:type="dxa"/>
          </w:tcPr>
          <w:p w14:paraId="2704910B" w14:textId="77777777" w:rsidR="00FE15DD" w:rsidRPr="00057099" w:rsidRDefault="00FE15DD" w:rsidP="00BD41B6">
            <w:r w:rsidRPr="00057099">
              <w:t>:</w:t>
            </w:r>
          </w:p>
        </w:tc>
        <w:tc>
          <w:tcPr>
            <w:tcW w:w="4536" w:type="dxa"/>
            <w:gridSpan w:val="2"/>
          </w:tcPr>
          <w:p w14:paraId="753D16E1" w14:textId="77777777" w:rsidR="00FE15DD" w:rsidRPr="00057099" w:rsidRDefault="00FE15DD" w:rsidP="00BD41B6">
            <w:r w:rsidRPr="00057099">
              <w:t>de afstort van rooster en de invoer van roostergoedpers geheel afdekken</w:t>
            </w:r>
          </w:p>
        </w:tc>
      </w:tr>
      <w:tr w:rsidR="00FE15DD" w:rsidRPr="00057099" w14:paraId="4E493342" w14:textId="77777777" w:rsidTr="00BD41B6">
        <w:tc>
          <w:tcPr>
            <w:tcW w:w="2948" w:type="dxa"/>
          </w:tcPr>
          <w:p w14:paraId="78098D01" w14:textId="77777777" w:rsidR="00FE15DD" w:rsidRPr="00057099" w:rsidRDefault="00FE15DD" w:rsidP="00BD41B6">
            <w:r w:rsidRPr="00057099">
              <w:t>inspectieluik</w:t>
            </w:r>
          </w:p>
        </w:tc>
        <w:tc>
          <w:tcPr>
            <w:tcW w:w="851" w:type="dxa"/>
          </w:tcPr>
          <w:p w14:paraId="2173603E" w14:textId="77777777" w:rsidR="00FE15DD" w:rsidRPr="00057099" w:rsidRDefault="00FE15DD" w:rsidP="00BD41B6">
            <w:pPr>
              <w:jc w:val="right"/>
            </w:pPr>
          </w:p>
        </w:tc>
        <w:tc>
          <w:tcPr>
            <w:tcW w:w="284" w:type="dxa"/>
          </w:tcPr>
          <w:p w14:paraId="623FEE2F" w14:textId="77777777" w:rsidR="00FE15DD" w:rsidRPr="00057099" w:rsidRDefault="00FE15DD" w:rsidP="00BD41B6">
            <w:r w:rsidRPr="00057099">
              <w:t>:</w:t>
            </w:r>
          </w:p>
        </w:tc>
        <w:tc>
          <w:tcPr>
            <w:tcW w:w="4536" w:type="dxa"/>
            <w:gridSpan w:val="2"/>
          </w:tcPr>
          <w:p w14:paraId="49A15BBD" w14:textId="77777777" w:rsidR="00FE15DD" w:rsidRPr="00057099" w:rsidRDefault="00FE15DD" w:rsidP="00BD41B6">
            <w:r w:rsidRPr="00057099">
              <w:t>scharnierend met sluiting, aanbrengen op de afdekking</w:t>
            </w:r>
          </w:p>
        </w:tc>
      </w:tr>
      <w:tr w:rsidR="00FE15DD" w:rsidRPr="00057099" w14:paraId="57E746C1" w14:textId="77777777" w:rsidTr="00BD41B6">
        <w:trPr>
          <w:gridAfter w:val="1"/>
          <w:wAfter w:w="6" w:type="dxa"/>
        </w:trPr>
        <w:tc>
          <w:tcPr>
            <w:tcW w:w="2948" w:type="dxa"/>
          </w:tcPr>
          <w:p w14:paraId="69403D65" w14:textId="530C0EA3" w:rsidR="00FE15DD" w:rsidRPr="00057099" w:rsidRDefault="00FE15DD" w:rsidP="00BD41B6">
            <w:r w:rsidRPr="00057099">
              <w:lastRenderedPageBreak/>
              <w:t xml:space="preserve">geluidbronsterkte </w:t>
            </w:r>
            <w:proofErr w:type="spellStart"/>
            <w:r w:rsidRPr="00057099">
              <w:t>Lwr</w:t>
            </w:r>
            <w:proofErr w:type="spellEnd"/>
            <w:r w:rsidRPr="00057099">
              <w:t xml:space="preserve"> van </w:t>
            </w:r>
            <w:r w:rsidR="00670859" w:rsidRPr="00057099">
              <w:t>installatie</w:t>
            </w:r>
          </w:p>
          <w:p w14:paraId="60804466" w14:textId="77777777" w:rsidR="00FE15DD" w:rsidRPr="00057099" w:rsidRDefault="00FE15DD" w:rsidP="00BD41B6">
            <w:pPr>
              <w:spacing w:line="240" w:lineRule="exact"/>
            </w:pPr>
          </w:p>
        </w:tc>
        <w:tc>
          <w:tcPr>
            <w:tcW w:w="851" w:type="dxa"/>
          </w:tcPr>
          <w:p w14:paraId="33CCEECC" w14:textId="77777777" w:rsidR="00FE15DD" w:rsidRPr="00057099" w:rsidRDefault="00FE15DD" w:rsidP="00BD41B6">
            <w:pPr>
              <w:spacing w:line="240" w:lineRule="exact"/>
              <w:jc w:val="right"/>
            </w:pPr>
            <w:r w:rsidRPr="00057099">
              <w:t>dB(A)</w:t>
            </w:r>
          </w:p>
        </w:tc>
        <w:tc>
          <w:tcPr>
            <w:tcW w:w="284" w:type="dxa"/>
          </w:tcPr>
          <w:p w14:paraId="57F1D79B" w14:textId="77777777" w:rsidR="00FE15DD" w:rsidRPr="00057099" w:rsidRDefault="00FE15DD" w:rsidP="00BD41B6">
            <w:pPr>
              <w:spacing w:line="240" w:lineRule="exact"/>
            </w:pPr>
            <w:r w:rsidRPr="00057099">
              <w:t>:</w:t>
            </w:r>
          </w:p>
        </w:tc>
        <w:tc>
          <w:tcPr>
            <w:tcW w:w="4530" w:type="dxa"/>
          </w:tcPr>
          <w:p w14:paraId="73E94ACB" w14:textId="77777777" w:rsidR="00FE15DD" w:rsidRPr="00057099" w:rsidRDefault="00FE15DD" w:rsidP="00BD41B6">
            <w:pPr>
              <w:spacing w:line="240" w:lineRule="exact"/>
            </w:pPr>
            <w:r w:rsidRPr="00057099">
              <w:t>&lt; 70, in afgemonteerde situatie, gemeten en berekend volgens de handleiding “Meten en rekenen industrielawaai” van 1999.</w:t>
            </w:r>
          </w:p>
        </w:tc>
      </w:tr>
    </w:tbl>
    <w:p w14:paraId="5E924170" w14:textId="77777777" w:rsidR="00FE15DD" w:rsidRPr="00057099" w:rsidRDefault="00FE15DD" w:rsidP="00FE15DD"/>
    <w:p w14:paraId="2BE55209" w14:textId="77777777" w:rsidR="00FE15DD" w:rsidRPr="00057099" w:rsidRDefault="00FE15DD" w:rsidP="006028B5">
      <w:pPr>
        <w:pStyle w:val="Heading3"/>
      </w:pPr>
      <w:r w:rsidRPr="00057099">
        <w:t xml:space="preserve">Aandrijving </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2AAE56C0" w14:textId="77777777" w:rsidTr="00BD41B6">
        <w:tc>
          <w:tcPr>
            <w:tcW w:w="2948" w:type="dxa"/>
          </w:tcPr>
          <w:p w14:paraId="1788EFC6" w14:textId="77777777" w:rsidR="00FE15DD" w:rsidRPr="00057099" w:rsidRDefault="00FE15DD" w:rsidP="00BD41B6">
            <w:r w:rsidRPr="00057099">
              <w:t>systeem</w:t>
            </w:r>
          </w:p>
        </w:tc>
        <w:tc>
          <w:tcPr>
            <w:tcW w:w="851" w:type="dxa"/>
          </w:tcPr>
          <w:p w14:paraId="7B6343DC" w14:textId="77777777" w:rsidR="00FE15DD" w:rsidRPr="00057099" w:rsidRDefault="00FE15DD" w:rsidP="00BD41B6">
            <w:pPr>
              <w:jc w:val="right"/>
            </w:pPr>
          </w:p>
        </w:tc>
        <w:tc>
          <w:tcPr>
            <w:tcW w:w="284" w:type="dxa"/>
          </w:tcPr>
          <w:p w14:paraId="2A2F5352" w14:textId="77777777" w:rsidR="00FE15DD" w:rsidRPr="00057099" w:rsidRDefault="00FE15DD" w:rsidP="00BD41B6">
            <w:r w:rsidRPr="00057099">
              <w:t>:</w:t>
            </w:r>
          </w:p>
        </w:tc>
        <w:tc>
          <w:tcPr>
            <w:tcW w:w="4536" w:type="dxa"/>
          </w:tcPr>
          <w:p w14:paraId="749C4920" w14:textId="77777777" w:rsidR="00FE15DD" w:rsidRPr="00057099" w:rsidRDefault="00FE15DD" w:rsidP="00BD41B6">
            <w:r w:rsidRPr="00057099">
              <w:t>motorreductor</w:t>
            </w:r>
          </w:p>
        </w:tc>
      </w:tr>
      <w:tr w:rsidR="00FE15DD" w:rsidRPr="00057099" w14:paraId="698DA165" w14:textId="77777777" w:rsidTr="00BD41B6">
        <w:tc>
          <w:tcPr>
            <w:tcW w:w="2948" w:type="dxa"/>
          </w:tcPr>
          <w:p w14:paraId="7D42BC9E" w14:textId="77777777" w:rsidR="00FE15DD" w:rsidRPr="00057099" w:rsidRDefault="00FE15DD" w:rsidP="00BD41B6">
            <w:r w:rsidRPr="00057099">
              <w:t>fabrikaat</w:t>
            </w:r>
          </w:p>
        </w:tc>
        <w:tc>
          <w:tcPr>
            <w:tcW w:w="851" w:type="dxa"/>
          </w:tcPr>
          <w:p w14:paraId="044AF46F" w14:textId="77777777" w:rsidR="00FE15DD" w:rsidRPr="00057099" w:rsidRDefault="00FE15DD" w:rsidP="00BD41B6">
            <w:pPr>
              <w:jc w:val="right"/>
            </w:pPr>
          </w:p>
        </w:tc>
        <w:tc>
          <w:tcPr>
            <w:tcW w:w="284" w:type="dxa"/>
          </w:tcPr>
          <w:p w14:paraId="4A9003B1" w14:textId="77777777" w:rsidR="00FE15DD" w:rsidRPr="00057099" w:rsidRDefault="00FE15DD" w:rsidP="00BD41B6">
            <w:r w:rsidRPr="00057099">
              <w:t>:</w:t>
            </w:r>
          </w:p>
        </w:tc>
        <w:tc>
          <w:tcPr>
            <w:tcW w:w="4536" w:type="dxa"/>
          </w:tcPr>
          <w:p w14:paraId="11EA6E14" w14:textId="77777777" w:rsidR="00FE15DD" w:rsidRPr="00057099" w:rsidRDefault="00FE15DD" w:rsidP="00BD41B6">
            <w:r w:rsidRPr="00057099">
              <w:t>Nord, SEW, Bauer of gelijkwaardig</w:t>
            </w:r>
          </w:p>
        </w:tc>
      </w:tr>
      <w:tr w:rsidR="00FE15DD" w:rsidRPr="00057099" w14:paraId="43B181F6" w14:textId="77777777" w:rsidTr="00BD41B6">
        <w:tc>
          <w:tcPr>
            <w:tcW w:w="2948" w:type="dxa"/>
          </w:tcPr>
          <w:p w14:paraId="79759F5E" w14:textId="77777777" w:rsidR="00FE15DD" w:rsidRPr="00057099" w:rsidRDefault="00FE15DD" w:rsidP="00BD41B6">
            <w:r w:rsidRPr="00057099">
              <w:t>opstelling</w:t>
            </w:r>
          </w:p>
        </w:tc>
        <w:tc>
          <w:tcPr>
            <w:tcW w:w="851" w:type="dxa"/>
          </w:tcPr>
          <w:p w14:paraId="306FC6C5" w14:textId="77777777" w:rsidR="00FE15DD" w:rsidRPr="00057099" w:rsidRDefault="00FE15DD" w:rsidP="00BD41B6">
            <w:pPr>
              <w:jc w:val="right"/>
            </w:pPr>
          </w:p>
        </w:tc>
        <w:tc>
          <w:tcPr>
            <w:tcW w:w="284" w:type="dxa"/>
          </w:tcPr>
          <w:p w14:paraId="4B294384" w14:textId="77777777" w:rsidR="00FE15DD" w:rsidRPr="00057099" w:rsidRDefault="00FE15DD" w:rsidP="00BD41B6">
            <w:r w:rsidRPr="00057099">
              <w:t xml:space="preserve">: </w:t>
            </w:r>
          </w:p>
        </w:tc>
        <w:tc>
          <w:tcPr>
            <w:tcW w:w="4536" w:type="dxa"/>
          </w:tcPr>
          <w:p w14:paraId="090FF187" w14:textId="651153BA" w:rsidR="00FE15DD" w:rsidRPr="00057099" w:rsidRDefault="00FE15DD" w:rsidP="00BD41B6">
            <w:r w:rsidRPr="00057099">
              <w:t xml:space="preserve">haakse motor opstelling t.b.v. maximaliseren doorgang </w:t>
            </w:r>
          </w:p>
        </w:tc>
      </w:tr>
      <w:tr w:rsidR="00FE15DD" w:rsidRPr="00057099" w14:paraId="6B217529" w14:textId="77777777" w:rsidTr="00BD41B6">
        <w:tc>
          <w:tcPr>
            <w:tcW w:w="2948" w:type="dxa"/>
          </w:tcPr>
          <w:p w14:paraId="0BD3A3DF" w14:textId="77777777" w:rsidR="00FE15DD" w:rsidRPr="00057099" w:rsidRDefault="00FE15DD" w:rsidP="00BD41B6">
            <w:r w:rsidRPr="00057099">
              <w:t>type</w:t>
            </w:r>
          </w:p>
        </w:tc>
        <w:tc>
          <w:tcPr>
            <w:tcW w:w="851" w:type="dxa"/>
          </w:tcPr>
          <w:p w14:paraId="51424BE5" w14:textId="77777777" w:rsidR="00FE15DD" w:rsidRPr="00057099" w:rsidRDefault="00FE15DD" w:rsidP="00BD41B6">
            <w:pPr>
              <w:jc w:val="right"/>
            </w:pPr>
          </w:p>
        </w:tc>
        <w:tc>
          <w:tcPr>
            <w:tcW w:w="284" w:type="dxa"/>
          </w:tcPr>
          <w:p w14:paraId="77667EA2" w14:textId="77777777" w:rsidR="00FE15DD" w:rsidRPr="00057099" w:rsidRDefault="00FE15DD" w:rsidP="00BD41B6">
            <w:r w:rsidRPr="00057099">
              <w:t>:</w:t>
            </w:r>
          </w:p>
        </w:tc>
        <w:tc>
          <w:tcPr>
            <w:tcW w:w="4536" w:type="dxa"/>
          </w:tcPr>
          <w:p w14:paraId="32150304" w14:textId="77777777" w:rsidR="00FE15DD" w:rsidRPr="00057099" w:rsidRDefault="00FE15DD" w:rsidP="00BD41B6"/>
        </w:tc>
      </w:tr>
      <w:tr w:rsidR="00FE15DD" w:rsidRPr="00057099" w14:paraId="6492C6DC" w14:textId="77777777" w:rsidTr="00BD41B6">
        <w:tc>
          <w:tcPr>
            <w:tcW w:w="2948" w:type="dxa"/>
          </w:tcPr>
          <w:p w14:paraId="7D989562" w14:textId="77777777" w:rsidR="00FE15DD" w:rsidRPr="00057099" w:rsidRDefault="00FE15DD" w:rsidP="00BD41B6">
            <w:r w:rsidRPr="00057099">
              <w:t>toerentallen:</w:t>
            </w:r>
          </w:p>
        </w:tc>
        <w:tc>
          <w:tcPr>
            <w:tcW w:w="851" w:type="dxa"/>
          </w:tcPr>
          <w:p w14:paraId="61A7DB98" w14:textId="77777777" w:rsidR="00FE15DD" w:rsidRPr="00057099" w:rsidRDefault="00FE15DD" w:rsidP="00BD41B6">
            <w:pPr>
              <w:jc w:val="right"/>
            </w:pPr>
          </w:p>
        </w:tc>
        <w:tc>
          <w:tcPr>
            <w:tcW w:w="284" w:type="dxa"/>
          </w:tcPr>
          <w:p w14:paraId="7FA02DF5" w14:textId="77777777" w:rsidR="00FE15DD" w:rsidRPr="00057099" w:rsidRDefault="00FE15DD" w:rsidP="00BD41B6"/>
        </w:tc>
        <w:tc>
          <w:tcPr>
            <w:tcW w:w="4536" w:type="dxa"/>
          </w:tcPr>
          <w:p w14:paraId="3F1004BE" w14:textId="77777777" w:rsidR="00FE15DD" w:rsidRPr="00057099" w:rsidRDefault="00FE15DD" w:rsidP="00BD41B6"/>
        </w:tc>
      </w:tr>
      <w:tr w:rsidR="00FE15DD" w:rsidRPr="00057099" w14:paraId="78C4C57D" w14:textId="77777777" w:rsidTr="00BD41B6">
        <w:tc>
          <w:tcPr>
            <w:tcW w:w="2948" w:type="dxa"/>
          </w:tcPr>
          <w:p w14:paraId="6DE3DDF4"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motor</w:t>
            </w:r>
          </w:p>
        </w:tc>
        <w:tc>
          <w:tcPr>
            <w:tcW w:w="851" w:type="dxa"/>
          </w:tcPr>
          <w:p w14:paraId="59C6D964" w14:textId="77777777" w:rsidR="00FE15DD" w:rsidRPr="00057099" w:rsidRDefault="00FE15DD" w:rsidP="00BD41B6">
            <w:pPr>
              <w:jc w:val="right"/>
            </w:pPr>
            <w:r w:rsidRPr="00057099">
              <w:t>min</w:t>
            </w:r>
            <w:r w:rsidRPr="00057099">
              <w:rPr>
                <w:vertAlign w:val="superscript"/>
              </w:rPr>
              <w:noBreakHyphen/>
              <w:t>1</w:t>
            </w:r>
          </w:p>
        </w:tc>
        <w:tc>
          <w:tcPr>
            <w:tcW w:w="284" w:type="dxa"/>
          </w:tcPr>
          <w:p w14:paraId="3C8EC5FE" w14:textId="77777777" w:rsidR="00FE15DD" w:rsidRPr="00057099" w:rsidRDefault="00FE15DD" w:rsidP="00BD41B6">
            <w:r w:rsidRPr="00057099">
              <w:t>:</w:t>
            </w:r>
          </w:p>
        </w:tc>
        <w:tc>
          <w:tcPr>
            <w:tcW w:w="4536" w:type="dxa"/>
          </w:tcPr>
          <w:p w14:paraId="4C4E73FE" w14:textId="77777777" w:rsidR="00FE15DD" w:rsidRPr="00057099" w:rsidRDefault="00FE15DD" w:rsidP="00BD41B6">
            <w:pPr>
              <w:tabs>
                <w:tab w:val="left" w:pos="567"/>
              </w:tabs>
            </w:pPr>
            <w:r w:rsidRPr="00057099">
              <w:tab/>
              <w:t>(&lt; 1000)</w:t>
            </w:r>
          </w:p>
        </w:tc>
      </w:tr>
      <w:tr w:rsidR="00FE15DD" w:rsidRPr="00057099" w14:paraId="4F7AEFCF" w14:textId="77777777" w:rsidTr="00BD41B6">
        <w:tc>
          <w:tcPr>
            <w:tcW w:w="2948" w:type="dxa"/>
          </w:tcPr>
          <w:p w14:paraId="2FD9540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uitgaande as motorreductor</w:t>
            </w:r>
          </w:p>
        </w:tc>
        <w:tc>
          <w:tcPr>
            <w:tcW w:w="851" w:type="dxa"/>
          </w:tcPr>
          <w:p w14:paraId="3F79880E" w14:textId="77777777" w:rsidR="00FE15DD" w:rsidRPr="00057099" w:rsidRDefault="00FE15DD" w:rsidP="00BD41B6">
            <w:pPr>
              <w:jc w:val="right"/>
            </w:pPr>
            <w:r w:rsidRPr="00057099">
              <w:t>min</w:t>
            </w:r>
            <w:r w:rsidRPr="00057099">
              <w:rPr>
                <w:vertAlign w:val="superscript"/>
              </w:rPr>
              <w:noBreakHyphen/>
              <w:t>1</w:t>
            </w:r>
          </w:p>
        </w:tc>
        <w:tc>
          <w:tcPr>
            <w:tcW w:w="284" w:type="dxa"/>
          </w:tcPr>
          <w:p w14:paraId="34655010" w14:textId="77777777" w:rsidR="00FE15DD" w:rsidRPr="00057099" w:rsidRDefault="00FE15DD" w:rsidP="00BD41B6">
            <w:r w:rsidRPr="00057099">
              <w:t>:</w:t>
            </w:r>
          </w:p>
        </w:tc>
        <w:tc>
          <w:tcPr>
            <w:tcW w:w="4536" w:type="dxa"/>
          </w:tcPr>
          <w:p w14:paraId="2DBD3A86" w14:textId="77777777" w:rsidR="00FE15DD" w:rsidRPr="00057099" w:rsidRDefault="00FE15DD" w:rsidP="00BD41B6"/>
        </w:tc>
      </w:tr>
      <w:tr w:rsidR="00FE15DD" w:rsidRPr="00057099" w14:paraId="54F1B3DE" w14:textId="77777777" w:rsidTr="00BD41B6">
        <w:tc>
          <w:tcPr>
            <w:tcW w:w="2948" w:type="dxa"/>
          </w:tcPr>
          <w:p w14:paraId="3A4EBCD4" w14:textId="77777777" w:rsidR="00FE15DD" w:rsidRPr="00057099" w:rsidRDefault="00FE15DD" w:rsidP="00BD41B6">
            <w:r w:rsidRPr="00057099">
              <w:t>geïnstalleerd vermogen</w:t>
            </w:r>
          </w:p>
        </w:tc>
        <w:tc>
          <w:tcPr>
            <w:tcW w:w="851" w:type="dxa"/>
          </w:tcPr>
          <w:p w14:paraId="79AEE8AE" w14:textId="77777777" w:rsidR="00FE15DD" w:rsidRPr="00057099" w:rsidRDefault="00FE15DD" w:rsidP="00BD41B6">
            <w:pPr>
              <w:jc w:val="right"/>
            </w:pPr>
            <w:r w:rsidRPr="00057099">
              <w:t>kW</w:t>
            </w:r>
          </w:p>
        </w:tc>
        <w:tc>
          <w:tcPr>
            <w:tcW w:w="284" w:type="dxa"/>
          </w:tcPr>
          <w:p w14:paraId="462148FB" w14:textId="77777777" w:rsidR="00FE15DD" w:rsidRPr="00057099" w:rsidRDefault="00FE15DD" w:rsidP="00BD41B6">
            <w:r w:rsidRPr="00057099">
              <w:t>:</w:t>
            </w:r>
          </w:p>
        </w:tc>
        <w:tc>
          <w:tcPr>
            <w:tcW w:w="4536" w:type="dxa"/>
          </w:tcPr>
          <w:p w14:paraId="05F9A313" w14:textId="77777777" w:rsidR="00FE15DD" w:rsidRPr="00057099" w:rsidRDefault="00FE15DD" w:rsidP="00BD41B6">
            <w:r w:rsidRPr="00057099">
              <w:t>3,0</w:t>
            </w:r>
          </w:p>
        </w:tc>
      </w:tr>
      <w:tr w:rsidR="00FE15DD" w:rsidRPr="00057099" w14:paraId="6EE6F82B" w14:textId="77777777" w:rsidTr="00BD41B6">
        <w:tc>
          <w:tcPr>
            <w:tcW w:w="2948" w:type="dxa"/>
          </w:tcPr>
          <w:p w14:paraId="578E2CAE" w14:textId="77777777" w:rsidR="00FE15DD" w:rsidRPr="00057099" w:rsidRDefault="00FE15DD" w:rsidP="00BD41B6">
            <w:r w:rsidRPr="00057099">
              <w:t>spanning</w:t>
            </w:r>
          </w:p>
        </w:tc>
        <w:tc>
          <w:tcPr>
            <w:tcW w:w="851" w:type="dxa"/>
          </w:tcPr>
          <w:p w14:paraId="0454F1AC" w14:textId="77777777" w:rsidR="00FE15DD" w:rsidRPr="00057099" w:rsidRDefault="00FE15DD" w:rsidP="00BD41B6">
            <w:pPr>
              <w:jc w:val="right"/>
            </w:pPr>
            <w:r w:rsidRPr="00057099">
              <w:t>V</w:t>
            </w:r>
          </w:p>
        </w:tc>
        <w:tc>
          <w:tcPr>
            <w:tcW w:w="284" w:type="dxa"/>
          </w:tcPr>
          <w:p w14:paraId="49C7FA86" w14:textId="77777777" w:rsidR="00FE15DD" w:rsidRPr="00057099" w:rsidRDefault="00FE15DD" w:rsidP="00BD41B6">
            <w:r w:rsidRPr="00057099">
              <w:t>:</w:t>
            </w:r>
          </w:p>
        </w:tc>
        <w:tc>
          <w:tcPr>
            <w:tcW w:w="4536" w:type="dxa"/>
          </w:tcPr>
          <w:p w14:paraId="17E2B283" w14:textId="77777777" w:rsidR="00FE15DD" w:rsidRPr="00057099" w:rsidRDefault="00FE15DD" w:rsidP="00BD41B6">
            <w:r w:rsidRPr="00057099">
              <w:t>3 x 400, 50 Hz</w:t>
            </w:r>
          </w:p>
        </w:tc>
      </w:tr>
      <w:tr w:rsidR="00FE15DD" w:rsidRPr="00057099" w14:paraId="5CF2E87F" w14:textId="77777777" w:rsidTr="00BD41B6">
        <w:tc>
          <w:tcPr>
            <w:tcW w:w="2948" w:type="dxa"/>
          </w:tcPr>
          <w:p w14:paraId="2DCB8CBF" w14:textId="77777777" w:rsidR="00FE15DD" w:rsidRPr="00057099" w:rsidRDefault="00FE15DD" w:rsidP="00BD41B6">
            <w:r w:rsidRPr="00057099">
              <w:t>nominaalstroom</w:t>
            </w:r>
          </w:p>
        </w:tc>
        <w:tc>
          <w:tcPr>
            <w:tcW w:w="851" w:type="dxa"/>
          </w:tcPr>
          <w:p w14:paraId="74E3506D" w14:textId="77777777" w:rsidR="00FE15DD" w:rsidRPr="00057099" w:rsidRDefault="00FE15DD" w:rsidP="00BD41B6">
            <w:pPr>
              <w:jc w:val="right"/>
            </w:pPr>
            <w:r w:rsidRPr="00057099">
              <w:t>A</w:t>
            </w:r>
          </w:p>
        </w:tc>
        <w:tc>
          <w:tcPr>
            <w:tcW w:w="284" w:type="dxa"/>
          </w:tcPr>
          <w:p w14:paraId="4F916C05" w14:textId="77777777" w:rsidR="00FE15DD" w:rsidRPr="00057099" w:rsidRDefault="00FE15DD" w:rsidP="00BD41B6">
            <w:r w:rsidRPr="00057099">
              <w:t>:</w:t>
            </w:r>
          </w:p>
        </w:tc>
        <w:tc>
          <w:tcPr>
            <w:tcW w:w="4536" w:type="dxa"/>
          </w:tcPr>
          <w:p w14:paraId="18E9D090" w14:textId="77777777" w:rsidR="00FE15DD" w:rsidRPr="00057099" w:rsidRDefault="00FE15DD" w:rsidP="00BD41B6"/>
        </w:tc>
      </w:tr>
      <w:tr w:rsidR="00FE15DD" w:rsidRPr="00057099" w14:paraId="47065B26" w14:textId="77777777" w:rsidTr="00BD41B6">
        <w:tc>
          <w:tcPr>
            <w:tcW w:w="2948" w:type="dxa"/>
          </w:tcPr>
          <w:p w14:paraId="6DCE3536" w14:textId="77777777" w:rsidR="00FE15DD" w:rsidRPr="00057099" w:rsidRDefault="00FE15DD" w:rsidP="00BD41B6">
            <w:r w:rsidRPr="00057099">
              <w:t>wijze van aanlopen</w:t>
            </w:r>
          </w:p>
        </w:tc>
        <w:tc>
          <w:tcPr>
            <w:tcW w:w="851" w:type="dxa"/>
          </w:tcPr>
          <w:p w14:paraId="1ADC5A19" w14:textId="77777777" w:rsidR="00FE15DD" w:rsidRPr="00057099" w:rsidRDefault="00FE15DD" w:rsidP="00BD41B6">
            <w:pPr>
              <w:jc w:val="right"/>
            </w:pPr>
          </w:p>
        </w:tc>
        <w:tc>
          <w:tcPr>
            <w:tcW w:w="284" w:type="dxa"/>
          </w:tcPr>
          <w:p w14:paraId="12791FC4" w14:textId="77777777" w:rsidR="00FE15DD" w:rsidRPr="00057099" w:rsidRDefault="00FE15DD" w:rsidP="00BD41B6">
            <w:r w:rsidRPr="00057099">
              <w:t>:</w:t>
            </w:r>
          </w:p>
        </w:tc>
        <w:tc>
          <w:tcPr>
            <w:tcW w:w="4536" w:type="dxa"/>
          </w:tcPr>
          <w:p w14:paraId="4BC45BE6" w14:textId="77777777" w:rsidR="00FE15DD" w:rsidRPr="00057099" w:rsidRDefault="00FE15DD" w:rsidP="00BD41B6">
            <w:r w:rsidRPr="00057099">
              <w:t>direct</w:t>
            </w:r>
          </w:p>
        </w:tc>
      </w:tr>
      <w:tr w:rsidR="00FE15DD" w:rsidRPr="00057099" w14:paraId="2ABD1322" w14:textId="77777777" w:rsidTr="00BD41B6">
        <w:tc>
          <w:tcPr>
            <w:tcW w:w="2948" w:type="dxa"/>
          </w:tcPr>
          <w:p w14:paraId="59E39D6A" w14:textId="77777777" w:rsidR="00FE15DD" w:rsidRPr="00057099" w:rsidRDefault="00FE15DD" w:rsidP="00BD41B6">
            <w:r w:rsidRPr="00057099">
              <w:t>isolatieklasse</w:t>
            </w:r>
          </w:p>
        </w:tc>
        <w:tc>
          <w:tcPr>
            <w:tcW w:w="851" w:type="dxa"/>
          </w:tcPr>
          <w:p w14:paraId="0C1AD8D5" w14:textId="77777777" w:rsidR="00FE15DD" w:rsidRPr="00057099" w:rsidRDefault="00FE15DD" w:rsidP="00BD41B6">
            <w:pPr>
              <w:jc w:val="right"/>
            </w:pPr>
          </w:p>
        </w:tc>
        <w:tc>
          <w:tcPr>
            <w:tcW w:w="284" w:type="dxa"/>
          </w:tcPr>
          <w:p w14:paraId="7CFD1760" w14:textId="77777777" w:rsidR="00FE15DD" w:rsidRPr="00057099" w:rsidRDefault="00FE15DD" w:rsidP="00BD41B6">
            <w:r w:rsidRPr="00057099">
              <w:t>:</w:t>
            </w:r>
          </w:p>
        </w:tc>
        <w:tc>
          <w:tcPr>
            <w:tcW w:w="4536" w:type="dxa"/>
          </w:tcPr>
          <w:p w14:paraId="1476C054" w14:textId="77777777" w:rsidR="00FE15DD" w:rsidRPr="00057099" w:rsidRDefault="00FE15DD" w:rsidP="00BD41B6">
            <w:r w:rsidRPr="00057099">
              <w:t>B</w:t>
            </w:r>
          </w:p>
        </w:tc>
      </w:tr>
      <w:tr w:rsidR="00FE15DD" w:rsidRPr="00057099" w14:paraId="0B1A5F7C" w14:textId="77777777" w:rsidTr="00BD41B6">
        <w:tc>
          <w:tcPr>
            <w:tcW w:w="2948" w:type="dxa"/>
          </w:tcPr>
          <w:p w14:paraId="3293D72B" w14:textId="77777777" w:rsidR="00FE15DD" w:rsidRPr="00057099" w:rsidRDefault="00FE15DD" w:rsidP="00BD41B6">
            <w:r w:rsidRPr="00057099">
              <w:t>beschermingsklasse</w:t>
            </w:r>
          </w:p>
        </w:tc>
        <w:tc>
          <w:tcPr>
            <w:tcW w:w="851" w:type="dxa"/>
          </w:tcPr>
          <w:p w14:paraId="6CB261F6" w14:textId="77777777" w:rsidR="00FE15DD" w:rsidRPr="00057099" w:rsidRDefault="00FE15DD" w:rsidP="00BD41B6">
            <w:pPr>
              <w:jc w:val="right"/>
            </w:pPr>
          </w:p>
        </w:tc>
        <w:tc>
          <w:tcPr>
            <w:tcW w:w="284" w:type="dxa"/>
          </w:tcPr>
          <w:p w14:paraId="1265164D" w14:textId="77777777" w:rsidR="00FE15DD" w:rsidRPr="00057099" w:rsidRDefault="00FE15DD" w:rsidP="00BD41B6">
            <w:r w:rsidRPr="00057099">
              <w:t>:</w:t>
            </w:r>
          </w:p>
        </w:tc>
        <w:tc>
          <w:tcPr>
            <w:tcW w:w="4536" w:type="dxa"/>
          </w:tcPr>
          <w:p w14:paraId="4B154C3B" w14:textId="77777777" w:rsidR="00FE15DD" w:rsidRPr="00057099" w:rsidRDefault="00FE15DD" w:rsidP="00BD41B6">
            <w:r w:rsidRPr="00057099">
              <w:t>IP55</w:t>
            </w:r>
          </w:p>
        </w:tc>
      </w:tr>
      <w:tr w:rsidR="00FE15DD" w:rsidRPr="00057099" w14:paraId="7A1A6912" w14:textId="77777777" w:rsidTr="00BD41B6">
        <w:tc>
          <w:tcPr>
            <w:tcW w:w="2948" w:type="dxa"/>
          </w:tcPr>
          <w:p w14:paraId="0DCDC8AE" w14:textId="77777777" w:rsidR="00FE15DD" w:rsidRPr="00057099" w:rsidRDefault="00FE15DD" w:rsidP="00BD41B6">
            <w:r w:rsidRPr="00057099">
              <w:t>bedrijfstype</w:t>
            </w:r>
          </w:p>
        </w:tc>
        <w:tc>
          <w:tcPr>
            <w:tcW w:w="851" w:type="dxa"/>
          </w:tcPr>
          <w:p w14:paraId="2A986A44" w14:textId="77777777" w:rsidR="00FE15DD" w:rsidRPr="00057099" w:rsidRDefault="00FE15DD" w:rsidP="00BD41B6">
            <w:pPr>
              <w:jc w:val="right"/>
            </w:pPr>
          </w:p>
        </w:tc>
        <w:tc>
          <w:tcPr>
            <w:tcW w:w="284" w:type="dxa"/>
          </w:tcPr>
          <w:p w14:paraId="34318F3E" w14:textId="77777777" w:rsidR="00FE15DD" w:rsidRPr="00057099" w:rsidRDefault="00FE15DD" w:rsidP="00BD41B6">
            <w:r w:rsidRPr="00057099">
              <w:t>:</w:t>
            </w:r>
          </w:p>
        </w:tc>
        <w:tc>
          <w:tcPr>
            <w:tcW w:w="4536" w:type="dxa"/>
          </w:tcPr>
          <w:p w14:paraId="6C50FD83" w14:textId="77777777" w:rsidR="00FE15DD" w:rsidRPr="00057099" w:rsidRDefault="00FE15DD" w:rsidP="00BD41B6">
            <w:r w:rsidRPr="00057099">
              <w:t>S1</w:t>
            </w:r>
          </w:p>
        </w:tc>
      </w:tr>
      <w:tr w:rsidR="00FE15DD" w:rsidRPr="00057099" w14:paraId="0D01129E" w14:textId="77777777" w:rsidTr="00BD41B6">
        <w:tc>
          <w:tcPr>
            <w:tcW w:w="2948" w:type="dxa"/>
          </w:tcPr>
          <w:p w14:paraId="623DD9B0" w14:textId="77777777" w:rsidR="00FE15DD" w:rsidRPr="00057099" w:rsidRDefault="00FE15DD" w:rsidP="00BD41B6">
            <w:r w:rsidRPr="00057099">
              <w:t>type smering</w:t>
            </w:r>
          </w:p>
        </w:tc>
        <w:tc>
          <w:tcPr>
            <w:tcW w:w="851" w:type="dxa"/>
          </w:tcPr>
          <w:p w14:paraId="79D52268" w14:textId="77777777" w:rsidR="00FE15DD" w:rsidRPr="00057099" w:rsidRDefault="00FE15DD" w:rsidP="00BD41B6">
            <w:pPr>
              <w:jc w:val="right"/>
            </w:pPr>
          </w:p>
        </w:tc>
        <w:tc>
          <w:tcPr>
            <w:tcW w:w="284" w:type="dxa"/>
          </w:tcPr>
          <w:p w14:paraId="0095D816" w14:textId="77777777" w:rsidR="00FE15DD" w:rsidRPr="00057099" w:rsidRDefault="00FE15DD" w:rsidP="00BD41B6">
            <w:r w:rsidRPr="00057099">
              <w:t>:</w:t>
            </w:r>
          </w:p>
        </w:tc>
        <w:tc>
          <w:tcPr>
            <w:tcW w:w="4536" w:type="dxa"/>
          </w:tcPr>
          <w:p w14:paraId="0F8F717A" w14:textId="77777777" w:rsidR="00FE15DD" w:rsidRPr="00057099" w:rsidRDefault="00FE15DD" w:rsidP="00BD41B6"/>
        </w:tc>
      </w:tr>
      <w:tr w:rsidR="00FE15DD" w:rsidRPr="00057099" w14:paraId="2D577EB2" w14:textId="77777777" w:rsidTr="00BD41B6">
        <w:tc>
          <w:tcPr>
            <w:tcW w:w="2948" w:type="dxa"/>
          </w:tcPr>
          <w:p w14:paraId="7D33E656" w14:textId="77777777" w:rsidR="00FE15DD" w:rsidRPr="00057099" w:rsidRDefault="00FE15DD" w:rsidP="00BD41B6">
            <w:r w:rsidRPr="00057099">
              <w:t>L</w:t>
            </w:r>
            <w:r w:rsidRPr="00057099">
              <w:rPr>
                <w:vertAlign w:val="subscript"/>
              </w:rPr>
              <w:t>10h</w:t>
            </w:r>
            <w:r w:rsidRPr="00057099">
              <w:t xml:space="preserve"> levensduur lagers</w:t>
            </w:r>
          </w:p>
        </w:tc>
        <w:tc>
          <w:tcPr>
            <w:tcW w:w="851" w:type="dxa"/>
          </w:tcPr>
          <w:p w14:paraId="4B187CDF" w14:textId="77777777" w:rsidR="00FE15DD" w:rsidRPr="00057099" w:rsidRDefault="00FE15DD" w:rsidP="00BD41B6">
            <w:pPr>
              <w:jc w:val="right"/>
            </w:pPr>
            <w:r w:rsidRPr="00057099">
              <w:t>h</w:t>
            </w:r>
          </w:p>
        </w:tc>
        <w:tc>
          <w:tcPr>
            <w:tcW w:w="284" w:type="dxa"/>
          </w:tcPr>
          <w:p w14:paraId="057B5068" w14:textId="77777777" w:rsidR="00FE15DD" w:rsidRPr="00057099" w:rsidRDefault="00FE15DD" w:rsidP="00BD41B6">
            <w:r w:rsidRPr="00057099">
              <w:t>:</w:t>
            </w:r>
          </w:p>
        </w:tc>
        <w:tc>
          <w:tcPr>
            <w:tcW w:w="4536" w:type="dxa"/>
          </w:tcPr>
          <w:p w14:paraId="66C84DA4" w14:textId="77777777" w:rsidR="00FE15DD" w:rsidRPr="00057099" w:rsidRDefault="00FE15DD" w:rsidP="00BD41B6">
            <w:r w:rsidRPr="00057099">
              <w:sym w:font="Symbol" w:char="F0B3"/>
            </w:r>
            <w:r w:rsidRPr="00057099">
              <w:t xml:space="preserve"> 100.000</w:t>
            </w:r>
          </w:p>
        </w:tc>
      </w:tr>
      <w:tr w:rsidR="00FE15DD" w:rsidRPr="00057099" w14:paraId="6FA307BF" w14:textId="77777777" w:rsidTr="00BD41B6">
        <w:tc>
          <w:tcPr>
            <w:tcW w:w="2948" w:type="dxa"/>
          </w:tcPr>
          <w:p w14:paraId="10A43EA5" w14:textId="77777777" w:rsidR="00FE15DD" w:rsidRPr="00057099" w:rsidRDefault="00FE15DD" w:rsidP="00BD41B6">
            <w:r w:rsidRPr="00057099">
              <w:t>opstellingswijze</w:t>
            </w:r>
          </w:p>
        </w:tc>
        <w:tc>
          <w:tcPr>
            <w:tcW w:w="851" w:type="dxa"/>
          </w:tcPr>
          <w:p w14:paraId="0803FA77" w14:textId="77777777" w:rsidR="00FE15DD" w:rsidRPr="00057099" w:rsidRDefault="00FE15DD" w:rsidP="00BD41B6">
            <w:pPr>
              <w:jc w:val="right"/>
            </w:pPr>
          </w:p>
        </w:tc>
        <w:tc>
          <w:tcPr>
            <w:tcW w:w="284" w:type="dxa"/>
          </w:tcPr>
          <w:p w14:paraId="1BAC5564" w14:textId="77777777" w:rsidR="00FE15DD" w:rsidRPr="00057099" w:rsidRDefault="00FE15DD" w:rsidP="00BD41B6">
            <w:r w:rsidRPr="00057099">
              <w:t>:</w:t>
            </w:r>
          </w:p>
        </w:tc>
        <w:tc>
          <w:tcPr>
            <w:tcW w:w="4536" w:type="dxa"/>
          </w:tcPr>
          <w:p w14:paraId="3D548C9C" w14:textId="77777777" w:rsidR="00FE15DD" w:rsidRPr="00057099" w:rsidRDefault="00FE15DD" w:rsidP="00BD41B6">
            <w:r w:rsidRPr="00057099">
              <w:t>gemonteerd op frame van de pers</w:t>
            </w:r>
          </w:p>
        </w:tc>
      </w:tr>
      <w:tr w:rsidR="00FE15DD" w:rsidRPr="00057099" w14:paraId="5884D3EA" w14:textId="77777777" w:rsidTr="00BD41B6">
        <w:tc>
          <w:tcPr>
            <w:tcW w:w="2948" w:type="dxa"/>
          </w:tcPr>
          <w:p w14:paraId="5C6D2ABD" w14:textId="77777777" w:rsidR="00FE15DD" w:rsidRPr="00057099" w:rsidRDefault="00FE15DD" w:rsidP="00BD41B6">
            <w:r w:rsidRPr="00057099">
              <w:t>koppeling</w:t>
            </w:r>
          </w:p>
        </w:tc>
        <w:tc>
          <w:tcPr>
            <w:tcW w:w="851" w:type="dxa"/>
          </w:tcPr>
          <w:p w14:paraId="630D7457" w14:textId="77777777" w:rsidR="00FE15DD" w:rsidRPr="00057099" w:rsidRDefault="00FE15DD" w:rsidP="00BD41B6">
            <w:pPr>
              <w:jc w:val="right"/>
            </w:pPr>
          </w:p>
        </w:tc>
        <w:tc>
          <w:tcPr>
            <w:tcW w:w="284" w:type="dxa"/>
          </w:tcPr>
          <w:p w14:paraId="16352C16" w14:textId="77777777" w:rsidR="00FE15DD" w:rsidRPr="00057099" w:rsidRDefault="00FE15DD" w:rsidP="00BD41B6">
            <w:r w:rsidRPr="00057099">
              <w:t>:</w:t>
            </w:r>
          </w:p>
        </w:tc>
        <w:tc>
          <w:tcPr>
            <w:tcW w:w="4536" w:type="dxa"/>
          </w:tcPr>
          <w:p w14:paraId="10E912D9" w14:textId="77777777" w:rsidR="00FE15DD" w:rsidRPr="00057099" w:rsidRDefault="00FE15DD" w:rsidP="00BD41B6">
            <w:r w:rsidRPr="00057099">
              <w:t>type slipkoppeling</w:t>
            </w:r>
          </w:p>
        </w:tc>
      </w:tr>
      <w:tr w:rsidR="00FE15DD" w:rsidRPr="00057099" w14:paraId="11C19643" w14:textId="77777777" w:rsidTr="00BD41B6">
        <w:tc>
          <w:tcPr>
            <w:tcW w:w="2948" w:type="dxa"/>
          </w:tcPr>
          <w:p w14:paraId="7AC2A3FA" w14:textId="77777777" w:rsidR="00FE15DD" w:rsidRPr="00057099" w:rsidRDefault="00FE15DD" w:rsidP="00BD41B6">
            <w:r w:rsidRPr="00057099">
              <w:t>beveiligingen</w:t>
            </w:r>
          </w:p>
        </w:tc>
        <w:tc>
          <w:tcPr>
            <w:tcW w:w="851" w:type="dxa"/>
          </w:tcPr>
          <w:p w14:paraId="1819A436" w14:textId="77777777" w:rsidR="00FE15DD" w:rsidRPr="00057099" w:rsidRDefault="00FE15DD" w:rsidP="00BD41B6">
            <w:pPr>
              <w:jc w:val="right"/>
            </w:pPr>
          </w:p>
        </w:tc>
        <w:tc>
          <w:tcPr>
            <w:tcW w:w="284" w:type="dxa"/>
          </w:tcPr>
          <w:p w14:paraId="2ABD5ECB" w14:textId="77777777" w:rsidR="00FE15DD" w:rsidRPr="00057099" w:rsidRDefault="00FE15DD" w:rsidP="00BD41B6">
            <w:r w:rsidRPr="00057099">
              <w:t>:</w:t>
            </w:r>
          </w:p>
        </w:tc>
        <w:tc>
          <w:tcPr>
            <w:tcW w:w="4536" w:type="dxa"/>
          </w:tcPr>
          <w:p w14:paraId="3DEA6DE9" w14:textId="77777777" w:rsidR="00FE15DD" w:rsidRPr="00057099" w:rsidRDefault="00FE15DD" w:rsidP="00BD41B6">
            <w:r w:rsidRPr="00057099">
              <w:t>nader te specificeren door leverancier.</w:t>
            </w:r>
          </w:p>
          <w:p w14:paraId="65874727" w14:textId="77777777" w:rsidR="00FE15DD" w:rsidRPr="00057099" w:rsidRDefault="00FE15DD" w:rsidP="00BD41B6">
            <w:r w:rsidRPr="00057099">
              <w:t>Ook een bijbehorend besturingsplan moet worden toegeleverd.</w:t>
            </w:r>
          </w:p>
        </w:tc>
      </w:tr>
    </w:tbl>
    <w:p w14:paraId="4AAE3BD1" w14:textId="77777777" w:rsidR="00FE15DD" w:rsidRPr="00057099" w:rsidRDefault="00FE15DD" w:rsidP="00FE15DD"/>
    <w:p w14:paraId="1939929A" w14:textId="77777777" w:rsidR="00FE15DD" w:rsidRPr="00057099" w:rsidRDefault="00FE15DD" w:rsidP="006028B5">
      <w:pPr>
        <w:pStyle w:val="Heading3"/>
      </w:pPr>
      <w:r w:rsidRPr="00057099">
        <w:t>Leidingwerk en appendages</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2705AFA8" w14:textId="77777777" w:rsidTr="00BD41B6">
        <w:tc>
          <w:tcPr>
            <w:tcW w:w="2948" w:type="dxa"/>
          </w:tcPr>
          <w:p w14:paraId="50B9D0F9" w14:textId="77777777" w:rsidR="00FE15DD" w:rsidRPr="00057099" w:rsidRDefault="00FE15DD" w:rsidP="00BD41B6">
            <w:r w:rsidRPr="00057099">
              <w:t>leveringsomvang</w:t>
            </w:r>
          </w:p>
        </w:tc>
        <w:tc>
          <w:tcPr>
            <w:tcW w:w="851" w:type="dxa"/>
          </w:tcPr>
          <w:p w14:paraId="0392AEB0" w14:textId="77777777" w:rsidR="00FE15DD" w:rsidRPr="00057099" w:rsidRDefault="00FE15DD" w:rsidP="00BD41B6">
            <w:pPr>
              <w:jc w:val="right"/>
            </w:pPr>
          </w:p>
        </w:tc>
        <w:tc>
          <w:tcPr>
            <w:tcW w:w="284" w:type="dxa"/>
          </w:tcPr>
          <w:p w14:paraId="2D443B54" w14:textId="77777777" w:rsidR="00FE15DD" w:rsidRPr="00057099" w:rsidRDefault="00FE15DD" w:rsidP="00BD41B6">
            <w:r w:rsidRPr="00057099">
              <w:t>:</w:t>
            </w:r>
          </w:p>
        </w:tc>
        <w:tc>
          <w:tcPr>
            <w:tcW w:w="4536" w:type="dxa"/>
          </w:tcPr>
          <w:p w14:paraId="2DA4D17F" w14:textId="77777777" w:rsidR="00FE15DD" w:rsidRPr="00057099" w:rsidRDefault="00FE15DD" w:rsidP="00BD41B6">
            <w:r w:rsidRPr="00057099">
              <w:t>zoals aangegeven op de P&amp;ID’s en de tekeningen en zoals hierna vermeld</w:t>
            </w:r>
          </w:p>
        </w:tc>
      </w:tr>
    </w:tbl>
    <w:p w14:paraId="2030948D" w14:textId="77777777" w:rsidR="00FE15DD" w:rsidRPr="00057099" w:rsidRDefault="00FE15DD" w:rsidP="00FE15DD"/>
    <w:p w14:paraId="02BFBADF" w14:textId="77777777" w:rsidR="00FE15DD" w:rsidRPr="00057099" w:rsidRDefault="00FE15DD" w:rsidP="006028B5">
      <w:pPr>
        <w:pStyle w:val="Heading3"/>
      </w:pPr>
      <w:r w:rsidRPr="00057099">
        <w:t>Afvoerpersleiding</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0E21F07E" w14:textId="77777777" w:rsidTr="00BD41B6">
        <w:tc>
          <w:tcPr>
            <w:tcW w:w="2948" w:type="dxa"/>
          </w:tcPr>
          <w:p w14:paraId="1070A1BB" w14:textId="77777777" w:rsidR="00FE15DD" w:rsidRPr="00057099" w:rsidRDefault="00FE15DD" w:rsidP="00BD41B6">
            <w:r w:rsidRPr="00057099">
              <w:t>materiaal</w:t>
            </w:r>
          </w:p>
        </w:tc>
        <w:tc>
          <w:tcPr>
            <w:tcW w:w="851" w:type="dxa"/>
          </w:tcPr>
          <w:p w14:paraId="4BF93690" w14:textId="77777777" w:rsidR="00FE15DD" w:rsidRPr="00057099" w:rsidRDefault="00FE15DD" w:rsidP="00BD41B6">
            <w:pPr>
              <w:jc w:val="right"/>
            </w:pPr>
          </w:p>
        </w:tc>
        <w:tc>
          <w:tcPr>
            <w:tcW w:w="284" w:type="dxa"/>
          </w:tcPr>
          <w:p w14:paraId="32AF0290" w14:textId="77777777" w:rsidR="00FE15DD" w:rsidRPr="00057099" w:rsidRDefault="00FE15DD" w:rsidP="00BD41B6">
            <w:r w:rsidRPr="00057099">
              <w:t>:</w:t>
            </w:r>
          </w:p>
        </w:tc>
        <w:tc>
          <w:tcPr>
            <w:tcW w:w="4536" w:type="dxa"/>
          </w:tcPr>
          <w:p w14:paraId="7F021664" w14:textId="77777777" w:rsidR="00FE15DD" w:rsidRPr="00057099" w:rsidRDefault="00FE15DD" w:rsidP="00BD41B6">
            <w:r w:rsidRPr="00057099">
              <w:t>roestvaststaal AISI 316L</w:t>
            </w:r>
          </w:p>
        </w:tc>
      </w:tr>
      <w:tr w:rsidR="00FE15DD" w:rsidRPr="00057099" w14:paraId="585696D1" w14:textId="77777777" w:rsidTr="00BD41B6">
        <w:tc>
          <w:tcPr>
            <w:tcW w:w="2948" w:type="dxa"/>
          </w:tcPr>
          <w:p w14:paraId="4713D67C" w14:textId="77777777" w:rsidR="00FE15DD" w:rsidRPr="00057099" w:rsidRDefault="00FE15DD" w:rsidP="00BD41B6">
            <w:r w:rsidRPr="00057099">
              <w:t>uitvoering</w:t>
            </w:r>
          </w:p>
        </w:tc>
        <w:tc>
          <w:tcPr>
            <w:tcW w:w="851" w:type="dxa"/>
          </w:tcPr>
          <w:p w14:paraId="5F181C2D" w14:textId="77777777" w:rsidR="00FE15DD" w:rsidRPr="00057099" w:rsidRDefault="00FE15DD" w:rsidP="00BD41B6">
            <w:pPr>
              <w:jc w:val="right"/>
            </w:pPr>
          </w:p>
        </w:tc>
        <w:tc>
          <w:tcPr>
            <w:tcW w:w="284" w:type="dxa"/>
          </w:tcPr>
          <w:p w14:paraId="3AFDCEFA" w14:textId="77777777" w:rsidR="00FE15DD" w:rsidRPr="00057099" w:rsidRDefault="00FE15DD" w:rsidP="00BD41B6">
            <w:r w:rsidRPr="00057099">
              <w:t>:</w:t>
            </w:r>
          </w:p>
        </w:tc>
        <w:tc>
          <w:tcPr>
            <w:tcW w:w="4536" w:type="dxa"/>
          </w:tcPr>
          <w:p w14:paraId="35FA247D" w14:textId="77777777" w:rsidR="00FE15DD" w:rsidRPr="00057099" w:rsidRDefault="00FE15DD" w:rsidP="00BD41B6">
            <w:r w:rsidRPr="00057099">
              <w:t>conform voorschriften</w:t>
            </w:r>
          </w:p>
        </w:tc>
      </w:tr>
      <w:tr w:rsidR="00FE15DD" w:rsidRPr="00057099" w14:paraId="011D5A46" w14:textId="77777777" w:rsidTr="00BD41B6">
        <w:tc>
          <w:tcPr>
            <w:tcW w:w="2948" w:type="dxa"/>
          </w:tcPr>
          <w:p w14:paraId="0CE4ADBD" w14:textId="77777777" w:rsidR="00FE15DD" w:rsidRPr="00057099" w:rsidRDefault="00FE15DD" w:rsidP="00BD41B6">
            <w:r w:rsidRPr="00057099">
              <w:t>tracé</w:t>
            </w:r>
          </w:p>
        </w:tc>
        <w:tc>
          <w:tcPr>
            <w:tcW w:w="851" w:type="dxa"/>
          </w:tcPr>
          <w:p w14:paraId="3BE9EF05" w14:textId="77777777" w:rsidR="00FE15DD" w:rsidRPr="00057099" w:rsidRDefault="00FE15DD" w:rsidP="00BD41B6">
            <w:pPr>
              <w:jc w:val="right"/>
            </w:pPr>
          </w:p>
        </w:tc>
        <w:tc>
          <w:tcPr>
            <w:tcW w:w="284" w:type="dxa"/>
          </w:tcPr>
          <w:p w14:paraId="188377F9" w14:textId="77777777" w:rsidR="00FE15DD" w:rsidRPr="00057099" w:rsidRDefault="00FE15DD" w:rsidP="00BD41B6">
            <w:r w:rsidRPr="00057099">
              <w:t>:</w:t>
            </w:r>
          </w:p>
        </w:tc>
        <w:tc>
          <w:tcPr>
            <w:tcW w:w="4536" w:type="dxa"/>
          </w:tcPr>
          <w:p w14:paraId="069E472E" w14:textId="77777777" w:rsidR="00FE15DD" w:rsidRPr="00057099" w:rsidRDefault="00FE15DD" w:rsidP="00BD41B6">
            <w:r w:rsidRPr="00057099">
              <w:t>vanaf de roostergoedwaspers naar de opgestelde container</w:t>
            </w:r>
          </w:p>
        </w:tc>
      </w:tr>
      <w:tr w:rsidR="00FE15DD" w:rsidRPr="00057099" w14:paraId="559437D9" w14:textId="77777777" w:rsidTr="00BD41B6">
        <w:tc>
          <w:tcPr>
            <w:tcW w:w="2948" w:type="dxa"/>
          </w:tcPr>
          <w:p w14:paraId="5E1CE97F" w14:textId="77777777" w:rsidR="00FE15DD" w:rsidRPr="00057099" w:rsidRDefault="00FE15DD" w:rsidP="00BD41B6">
            <w:r w:rsidRPr="00057099">
              <w:t>diameter</w:t>
            </w:r>
          </w:p>
        </w:tc>
        <w:tc>
          <w:tcPr>
            <w:tcW w:w="851" w:type="dxa"/>
          </w:tcPr>
          <w:p w14:paraId="1636A494" w14:textId="77777777" w:rsidR="00FE15DD" w:rsidRPr="00057099" w:rsidRDefault="00FE15DD" w:rsidP="00BD41B6">
            <w:pPr>
              <w:jc w:val="right"/>
            </w:pPr>
          </w:p>
        </w:tc>
        <w:tc>
          <w:tcPr>
            <w:tcW w:w="284" w:type="dxa"/>
          </w:tcPr>
          <w:p w14:paraId="49546EDF" w14:textId="77777777" w:rsidR="00FE15DD" w:rsidRPr="00057099" w:rsidRDefault="00FE15DD" w:rsidP="00BD41B6">
            <w:r w:rsidRPr="00057099">
              <w:t>:</w:t>
            </w:r>
          </w:p>
        </w:tc>
        <w:tc>
          <w:tcPr>
            <w:tcW w:w="4536" w:type="dxa"/>
          </w:tcPr>
          <w:p w14:paraId="472E4830" w14:textId="77777777" w:rsidR="00FE15DD" w:rsidRPr="00057099" w:rsidRDefault="00FE15DD" w:rsidP="00BD41B6">
            <w:r w:rsidRPr="00057099">
              <w:t>overeenkomstig de aansluiting op de pers, eventueel verwijd uitvoeren</w:t>
            </w:r>
          </w:p>
        </w:tc>
      </w:tr>
      <w:tr w:rsidR="00FE15DD" w:rsidRPr="00057099" w14:paraId="0ED78308" w14:textId="77777777" w:rsidTr="00BD41B6">
        <w:tc>
          <w:tcPr>
            <w:tcW w:w="2948" w:type="dxa"/>
          </w:tcPr>
          <w:p w14:paraId="322F5494" w14:textId="77777777" w:rsidR="00FE15DD" w:rsidRPr="00057099" w:rsidRDefault="00FE15DD" w:rsidP="00BD41B6">
            <w:r w:rsidRPr="00057099">
              <w:t>afworp</w:t>
            </w:r>
          </w:p>
        </w:tc>
        <w:tc>
          <w:tcPr>
            <w:tcW w:w="851" w:type="dxa"/>
          </w:tcPr>
          <w:p w14:paraId="5CCC75F3" w14:textId="77777777" w:rsidR="00FE15DD" w:rsidRPr="00057099" w:rsidRDefault="00FE15DD" w:rsidP="00BD41B6">
            <w:pPr>
              <w:jc w:val="right"/>
            </w:pPr>
          </w:p>
        </w:tc>
        <w:tc>
          <w:tcPr>
            <w:tcW w:w="284" w:type="dxa"/>
          </w:tcPr>
          <w:p w14:paraId="2AD5D05B" w14:textId="77777777" w:rsidR="00FE15DD" w:rsidRPr="00057099" w:rsidRDefault="00FE15DD" w:rsidP="00BD41B6">
            <w:r w:rsidRPr="00057099">
              <w:t>:</w:t>
            </w:r>
          </w:p>
        </w:tc>
        <w:tc>
          <w:tcPr>
            <w:tcW w:w="4536" w:type="dxa"/>
          </w:tcPr>
          <w:p w14:paraId="67A70E2B" w14:textId="77777777" w:rsidR="00FE15DD" w:rsidRPr="00057099" w:rsidRDefault="00FE15DD" w:rsidP="00BD41B6">
            <w:r w:rsidRPr="00057099">
              <w:t>de persleiding eindigt aansluitend op de roostergoedcontainer</w:t>
            </w:r>
          </w:p>
        </w:tc>
      </w:tr>
    </w:tbl>
    <w:p w14:paraId="7CCA8399" w14:textId="77777777" w:rsidR="00FE15DD" w:rsidRPr="00057099" w:rsidRDefault="00FE15DD" w:rsidP="00FE15DD"/>
    <w:p w14:paraId="00277F8B" w14:textId="77777777" w:rsidR="00FE15DD" w:rsidRPr="00057099" w:rsidRDefault="00FE15DD" w:rsidP="006028B5">
      <w:pPr>
        <w:pStyle w:val="Heading3"/>
      </w:pPr>
      <w:r w:rsidRPr="00057099">
        <w:lastRenderedPageBreak/>
        <w:t>Lekwaterafvoer</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2BE1841A" w14:textId="77777777" w:rsidTr="00BD41B6">
        <w:tc>
          <w:tcPr>
            <w:tcW w:w="2948" w:type="dxa"/>
          </w:tcPr>
          <w:p w14:paraId="0654ADD3" w14:textId="77777777" w:rsidR="00FE15DD" w:rsidRPr="00057099" w:rsidRDefault="00FE15DD" w:rsidP="00BD41B6">
            <w:r w:rsidRPr="00057099">
              <w:t>materiaal</w:t>
            </w:r>
          </w:p>
        </w:tc>
        <w:tc>
          <w:tcPr>
            <w:tcW w:w="851" w:type="dxa"/>
          </w:tcPr>
          <w:p w14:paraId="799D1F36" w14:textId="77777777" w:rsidR="00FE15DD" w:rsidRPr="00057099" w:rsidRDefault="00FE15DD" w:rsidP="00BD41B6">
            <w:pPr>
              <w:jc w:val="right"/>
            </w:pPr>
          </w:p>
        </w:tc>
        <w:tc>
          <w:tcPr>
            <w:tcW w:w="284" w:type="dxa"/>
          </w:tcPr>
          <w:p w14:paraId="1BC36599" w14:textId="77777777" w:rsidR="00FE15DD" w:rsidRPr="00057099" w:rsidRDefault="00FE15DD" w:rsidP="00BD41B6">
            <w:r w:rsidRPr="00057099">
              <w:t>:</w:t>
            </w:r>
          </w:p>
        </w:tc>
        <w:tc>
          <w:tcPr>
            <w:tcW w:w="4536" w:type="dxa"/>
          </w:tcPr>
          <w:p w14:paraId="321D5F65" w14:textId="77777777" w:rsidR="00FE15DD" w:rsidRPr="00057099" w:rsidRDefault="00FE15DD" w:rsidP="00BD41B6">
            <w:r w:rsidRPr="00057099">
              <w:t>PVC</w:t>
            </w:r>
          </w:p>
        </w:tc>
      </w:tr>
      <w:tr w:rsidR="00FE15DD" w:rsidRPr="00057099" w14:paraId="0D94D735" w14:textId="77777777" w:rsidTr="00BD41B6">
        <w:tc>
          <w:tcPr>
            <w:tcW w:w="2948" w:type="dxa"/>
          </w:tcPr>
          <w:p w14:paraId="0595AE31" w14:textId="77777777" w:rsidR="00FE15DD" w:rsidRPr="00057099" w:rsidRDefault="00FE15DD" w:rsidP="00BD41B6">
            <w:r w:rsidRPr="00057099">
              <w:t>aantal</w:t>
            </w:r>
          </w:p>
        </w:tc>
        <w:tc>
          <w:tcPr>
            <w:tcW w:w="851" w:type="dxa"/>
          </w:tcPr>
          <w:p w14:paraId="5A4851FC" w14:textId="77777777" w:rsidR="00FE15DD" w:rsidRPr="00057099" w:rsidRDefault="00FE15DD" w:rsidP="00BD41B6">
            <w:pPr>
              <w:jc w:val="right"/>
            </w:pPr>
          </w:p>
        </w:tc>
        <w:tc>
          <w:tcPr>
            <w:tcW w:w="284" w:type="dxa"/>
          </w:tcPr>
          <w:p w14:paraId="237E15A1" w14:textId="77777777" w:rsidR="00FE15DD" w:rsidRPr="00057099" w:rsidRDefault="00FE15DD" w:rsidP="00BD41B6">
            <w:r w:rsidRPr="00057099">
              <w:t>:</w:t>
            </w:r>
          </w:p>
        </w:tc>
        <w:tc>
          <w:tcPr>
            <w:tcW w:w="4536" w:type="dxa"/>
          </w:tcPr>
          <w:p w14:paraId="3710763D" w14:textId="77777777" w:rsidR="00FE15DD" w:rsidRPr="00057099" w:rsidRDefault="00FE15DD" w:rsidP="00BD41B6">
            <w:r w:rsidRPr="00057099">
              <w:t>1</w:t>
            </w:r>
          </w:p>
        </w:tc>
      </w:tr>
      <w:tr w:rsidR="00FE15DD" w:rsidRPr="00057099" w14:paraId="302AE6FE" w14:textId="77777777" w:rsidTr="00BD41B6">
        <w:tc>
          <w:tcPr>
            <w:tcW w:w="2948" w:type="dxa"/>
          </w:tcPr>
          <w:p w14:paraId="2210C5F3" w14:textId="77777777" w:rsidR="00FE15DD" w:rsidRPr="00057099" w:rsidRDefault="00FE15DD" w:rsidP="00BD41B6">
            <w:r w:rsidRPr="00057099">
              <w:t>tracé</w:t>
            </w:r>
          </w:p>
        </w:tc>
        <w:tc>
          <w:tcPr>
            <w:tcW w:w="851" w:type="dxa"/>
          </w:tcPr>
          <w:p w14:paraId="7886CFDE" w14:textId="77777777" w:rsidR="00FE15DD" w:rsidRPr="00057099" w:rsidRDefault="00FE15DD" w:rsidP="00BD41B6">
            <w:pPr>
              <w:jc w:val="right"/>
            </w:pPr>
          </w:p>
        </w:tc>
        <w:tc>
          <w:tcPr>
            <w:tcW w:w="284" w:type="dxa"/>
          </w:tcPr>
          <w:p w14:paraId="66E17A9F" w14:textId="77777777" w:rsidR="00FE15DD" w:rsidRPr="00057099" w:rsidRDefault="00FE15DD" w:rsidP="00BD41B6">
            <w:r w:rsidRPr="00057099">
              <w:t>:</w:t>
            </w:r>
          </w:p>
        </w:tc>
        <w:tc>
          <w:tcPr>
            <w:tcW w:w="4536" w:type="dxa"/>
          </w:tcPr>
          <w:p w14:paraId="732A1314" w14:textId="77777777" w:rsidR="00FE15DD" w:rsidRPr="00057099" w:rsidRDefault="00FE15DD" w:rsidP="00BD41B6">
            <w:r w:rsidRPr="00057099">
              <w:t>vanaf roostergoedpers t/m vloerdoorvoer vóór rooster</w:t>
            </w:r>
          </w:p>
        </w:tc>
      </w:tr>
      <w:tr w:rsidR="00FE15DD" w:rsidRPr="00057099" w14:paraId="787DC8F6" w14:textId="77777777" w:rsidTr="00BD41B6">
        <w:tc>
          <w:tcPr>
            <w:tcW w:w="2948" w:type="dxa"/>
          </w:tcPr>
          <w:p w14:paraId="78EC7A82" w14:textId="77777777" w:rsidR="00FE15DD" w:rsidRPr="00057099" w:rsidRDefault="00FE15DD" w:rsidP="00BD41B6">
            <w:r w:rsidRPr="00057099">
              <w:t>diameter</w:t>
            </w:r>
          </w:p>
        </w:tc>
        <w:tc>
          <w:tcPr>
            <w:tcW w:w="851" w:type="dxa"/>
          </w:tcPr>
          <w:p w14:paraId="2324BE12" w14:textId="77777777" w:rsidR="00FE15DD" w:rsidRPr="00057099" w:rsidRDefault="00FE15DD" w:rsidP="00BD41B6">
            <w:pPr>
              <w:jc w:val="right"/>
            </w:pPr>
            <w:r w:rsidRPr="00057099">
              <w:t>mm</w:t>
            </w:r>
          </w:p>
        </w:tc>
        <w:tc>
          <w:tcPr>
            <w:tcW w:w="284" w:type="dxa"/>
          </w:tcPr>
          <w:p w14:paraId="539C814B" w14:textId="77777777" w:rsidR="00FE15DD" w:rsidRPr="00057099" w:rsidRDefault="00FE15DD" w:rsidP="00BD41B6">
            <w:r w:rsidRPr="00057099">
              <w:t>:</w:t>
            </w:r>
          </w:p>
        </w:tc>
        <w:tc>
          <w:tcPr>
            <w:tcW w:w="4536" w:type="dxa"/>
          </w:tcPr>
          <w:p w14:paraId="36190266" w14:textId="77777777" w:rsidR="00FE15DD" w:rsidRPr="00057099" w:rsidRDefault="00FE15DD" w:rsidP="00BD41B6">
            <w:r w:rsidRPr="00057099">
              <w:t>Ø 50</w:t>
            </w:r>
          </w:p>
        </w:tc>
      </w:tr>
      <w:tr w:rsidR="00FE15DD" w:rsidRPr="00057099" w14:paraId="667E1BE5" w14:textId="77777777" w:rsidTr="00BD41B6">
        <w:tc>
          <w:tcPr>
            <w:tcW w:w="2948" w:type="dxa"/>
          </w:tcPr>
          <w:p w14:paraId="0C937144" w14:textId="77777777" w:rsidR="00FE15DD" w:rsidRPr="00057099" w:rsidRDefault="00FE15DD" w:rsidP="00BD41B6">
            <w:r w:rsidRPr="00057099">
              <w:t>nevenbestanddelen</w:t>
            </w:r>
          </w:p>
        </w:tc>
        <w:tc>
          <w:tcPr>
            <w:tcW w:w="851" w:type="dxa"/>
          </w:tcPr>
          <w:p w14:paraId="0F6D06C3" w14:textId="77777777" w:rsidR="00FE15DD" w:rsidRPr="00057099" w:rsidRDefault="00FE15DD" w:rsidP="00BD41B6">
            <w:pPr>
              <w:jc w:val="right"/>
            </w:pPr>
          </w:p>
        </w:tc>
        <w:tc>
          <w:tcPr>
            <w:tcW w:w="284" w:type="dxa"/>
          </w:tcPr>
          <w:p w14:paraId="64A91E23" w14:textId="77777777" w:rsidR="00FE15DD" w:rsidRPr="00057099" w:rsidRDefault="00FE15DD" w:rsidP="00BD41B6">
            <w:r w:rsidRPr="00057099">
              <w:t>:</w:t>
            </w:r>
          </w:p>
        </w:tc>
        <w:tc>
          <w:tcPr>
            <w:tcW w:w="4536" w:type="dxa"/>
          </w:tcPr>
          <w:p w14:paraId="46F60080" w14:textId="77777777" w:rsidR="00FE15DD" w:rsidRPr="00057099" w:rsidRDefault="00FE15DD" w:rsidP="00BD41B6">
            <w:r w:rsidRPr="00057099">
              <w:t>vloerdoorvoerstuk</w:t>
            </w:r>
          </w:p>
        </w:tc>
      </w:tr>
    </w:tbl>
    <w:p w14:paraId="0F010187" w14:textId="77777777" w:rsidR="00FE15DD" w:rsidRPr="00057099" w:rsidRDefault="00FE15DD" w:rsidP="00FE15DD"/>
    <w:tbl>
      <w:tblPr>
        <w:tblW w:w="0" w:type="auto"/>
        <w:tblLayout w:type="fixed"/>
        <w:tblLook w:val="01E0" w:firstRow="1" w:lastRow="1" w:firstColumn="1" w:lastColumn="1" w:noHBand="0" w:noVBand="0"/>
      </w:tblPr>
      <w:tblGrid>
        <w:gridCol w:w="2948"/>
        <w:gridCol w:w="851"/>
        <w:gridCol w:w="284"/>
        <w:gridCol w:w="4530"/>
      </w:tblGrid>
      <w:tr w:rsidR="00FE15DD" w:rsidRPr="00057099" w14:paraId="68F0C295" w14:textId="77777777" w:rsidTr="00BD41B6">
        <w:tc>
          <w:tcPr>
            <w:tcW w:w="2948" w:type="dxa"/>
          </w:tcPr>
          <w:p w14:paraId="2BF10E6E" w14:textId="77777777" w:rsidR="00FE15DD" w:rsidRPr="00057099" w:rsidRDefault="00FE15DD" w:rsidP="00621CFF"/>
        </w:tc>
        <w:tc>
          <w:tcPr>
            <w:tcW w:w="851" w:type="dxa"/>
          </w:tcPr>
          <w:p w14:paraId="59C3559F" w14:textId="77777777" w:rsidR="00FE15DD" w:rsidRPr="00057099" w:rsidRDefault="00FE15DD" w:rsidP="00BD41B6">
            <w:pPr>
              <w:jc w:val="right"/>
            </w:pPr>
          </w:p>
        </w:tc>
        <w:tc>
          <w:tcPr>
            <w:tcW w:w="284" w:type="dxa"/>
          </w:tcPr>
          <w:p w14:paraId="35B88F6D" w14:textId="77777777" w:rsidR="00FE15DD" w:rsidRPr="00057099" w:rsidRDefault="00FE15DD" w:rsidP="00BD41B6"/>
        </w:tc>
        <w:tc>
          <w:tcPr>
            <w:tcW w:w="4530" w:type="dxa"/>
          </w:tcPr>
          <w:p w14:paraId="04631A33" w14:textId="77777777" w:rsidR="00FE15DD" w:rsidRPr="00057099" w:rsidRDefault="00FE15DD" w:rsidP="00BD41B6">
            <w:pPr>
              <w:pStyle w:val="Bullet1"/>
              <w:numPr>
                <w:ilvl w:val="0"/>
                <w:numId w:val="0"/>
              </w:numPr>
              <w:rPr>
                <w:lang w:val="nl-NL"/>
              </w:rPr>
            </w:pPr>
          </w:p>
        </w:tc>
      </w:tr>
    </w:tbl>
    <w:p w14:paraId="296DA878" w14:textId="11C8DAB6" w:rsidR="00FE15DD" w:rsidRPr="00057099" w:rsidRDefault="00FE15DD" w:rsidP="006028B5">
      <w:pPr>
        <w:pStyle w:val="Heading3"/>
      </w:pPr>
      <w:r w:rsidRPr="00057099">
        <w:t>Tracing en isolatie</w:t>
      </w:r>
    </w:p>
    <w:tbl>
      <w:tblPr>
        <w:tblW w:w="0" w:type="auto"/>
        <w:tblLayout w:type="fixed"/>
        <w:tblLook w:val="01E0" w:firstRow="1" w:lastRow="1" w:firstColumn="1" w:lastColumn="1" w:noHBand="0" w:noVBand="0"/>
      </w:tblPr>
      <w:tblGrid>
        <w:gridCol w:w="2948"/>
        <w:gridCol w:w="851"/>
        <w:gridCol w:w="284"/>
        <w:gridCol w:w="4530"/>
      </w:tblGrid>
      <w:tr w:rsidR="00FE15DD" w:rsidRPr="00057099" w14:paraId="68657D79" w14:textId="2125AF9E" w:rsidTr="00BD41B6">
        <w:tc>
          <w:tcPr>
            <w:tcW w:w="2948" w:type="dxa"/>
          </w:tcPr>
          <w:p w14:paraId="6EE4C8FA" w14:textId="4D04FABC" w:rsidR="00FE15DD" w:rsidRPr="00057099" w:rsidRDefault="00FE15DD" w:rsidP="00BD41B6">
            <w:r w:rsidRPr="00057099">
              <w:t>Leveringsomvang</w:t>
            </w:r>
          </w:p>
        </w:tc>
        <w:tc>
          <w:tcPr>
            <w:tcW w:w="851" w:type="dxa"/>
          </w:tcPr>
          <w:p w14:paraId="59FF004D" w14:textId="5313E59F" w:rsidR="00FE15DD" w:rsidRPr="00057099" w:rsidRDefault="00FE15DD" w:rsidP="00BD41B6">
            <w:pPr>
              <w:jc w:val="right"/>
            </w:pPr>
          </w:p>
        </w:tc>
        <w:tc>
          <w:tcPr>
            <w:tcW w:w="284" w:type="dxa"/>
          </w:tcPr>
          <w:p w14:paraId="26BB6FF4" w14:textId="319A8BAD" w:rsidR="00FE15DD" w:rsidRPr="00057099" w:rsidRDefault="00FE15DD" w:rsidP="00BD41B6">
            <w:r w:rsidRPr="00057099">
              <w:t>:</w:t>
            </w:r>
          </w:p>
        </w:tc>
        <w:tc>
          <w:tcPr>
            <w:tcW w:w="4530" w:type="dxa"/>
          </w:tcPr>
          <w:p w14:paraId="7FC29F48" w14:textId="1E990E83" w:rsidR="00FE15DD" w:rsidRPr="00057099" w:rsidRDefault="00FE15DD" w:rsidP="00BD41B6">
            <w:r w:rsidRPr="00057099">
              <w:t xml:space="preserve">Het leidingwerk met appendages van de </w:t>
            </w:r>
            <w:r w:rsidR="008D7D8C" w:rsidRPr="00057099">
              <w:t>roostergoedwaspers</w:t>
            </w:r>
            <w:r w:rsidRPr="00057099">
              <w:t xml:space="preserve"> dienen te </w:t>
            </w:r>
            <w:proofErr w:type="gramStart"/>
            <w:r w:rsidRPr="00057099">
              <w:t>worden  voorzien</w:t>
            </w:r>
            <w:proofErr w:type="gramEnd"/>
            <w:r w:rsidRPr="00057099">
              <w:t xml:space="preserve"> van verwarmingsband en een isolatie</w:t>
            </w:r>
          </w:p>
        </w:tc>
      </w:tr>
      <w:tr w:rsidR="00FE15DD" w:rsidRPr="00057099" w14:paraId="19A8D262" w14:textId="278A6328" w:rsidTr="00BD41B6">
        <w:tc>
          <w:tcPr>
            <w:tcW w:w="2948" w:type="dxa"/>
          </w:tcPr>
          <w:p w14:paraId="188B6F97" w14:textId="4AECA1D3" w:rsidR="00FE15DD" w:rsidRPr="00057099" w:rsidRDefault="00FE15DD" w:rsidP="00BD41B6">
            <w:pPr>
              <w:rPr>
                <w:b/>
                <w:bCs/>
              </w:rPr>
            </w:pPr>
            <w:r w:rsidRPr="00057099">
              <w:rPr>
                <w:b/>
                <w:bCs/>
              </w:rPr>
              <w:t>Verwarmingsband:</w:t>
            </w:r>
          </w:p>
        </w:tc>
        <w:tc>
          <w:tcPr>
            <w:tcW w:w="851" w:type="dxa"/>
          </w:tcPr>
          <w:p w14:paraId="3844A529" w14:textId="73090BBE" w:rsidR="00FE15DD" w:rsidRPr="00057099" w:rsidRDefault="00FE15DD" w:rsidP="00BD41B6">
            <w:pPr>
              <w:jc w:val="right"/>
            </w:pPr>
          </w:p>
        </w:tc>
        <w:tc>
          <w:tcPr>
            <w:tcW w:w="284" w:type="dxa"/>
          </w:tcPr>
          <w:p w14:paraId="3C80DD4D" w14:textId="3D146E09" w:rsidR="00FE15DD" w:rsidRPr="00057099" w:rsidRDefault="00FE15DD" w:rsidP="00BD41B6"/>
        </w:tc>
        <w:tc>
          <w:tcPr>
            <w:tcW w:w="4530" w:type="dxa"/>
          </w:tcPr>
          <w:p w14:paraId="36B6B0C9" w14:textId="53CE2C68" w:rsidR="00FE15DD" w:rsidRPr="00057099" w:rsidRDefault="00FE15DD" w:rsidP="00BD41B6"/>
        </w:tc>
      </w:tr>
      <w:tr w:rsidR="00FE15DD" w:rsidRPr="00057099" w14:paraId="61B7FA81" w14:textId="56E05647" w:rsidTr="00BD41B6">
        <w:tc>
          <w:tcPr>
            <w:tcW w:w="2948" w:type="dxa"/>
          </w:tcPr>
          <w:p w14:paraId="7C9BB863" w14:textId="4C83B211" w:rsidR="00FE15DD" w:rsidRPr="00057099" w:rsidRDefault="00FE15DD" w:rsidP="00BD41B6">
            <w:r w:rsidRPr="00057099">
              <w:t>positienummer</w:t>
            </w:r>
          </w:p>
        </w:tc>
        <w:tc>
          <w:tcPr>
            <w:tcW w:w="851" w:type="dxa"/>
          </w:tcPr>
          <w:p w14:paraId="7CFDB668" w14:textId="735326CB" w:rsidR="00FE15DD" w:rsidRPr="00057099" w:rsidRDefault="00FE15DD" w:rsidP="00BD41B6">
            <w:pPr>
              <w:jc w:val="right"/>
            </w:pPr>
          </w:p>
        </w:tc>
        <w:tc>
          <w:tcPr>
            <w:tcW w:w="284" w:type="dxa"/>
          </w:tcPr>
          <w:p w14:paraId="2C4BAB25" w14:textId="32EB4B26" w:rsidR="00FE15DD" w:rsidRPr="00057099" w:rsidRDefault="00FE15DD" w:rsidP="00BD41B6">
            <w:r w:rsidRPr="00057099">
              <w:t>:</w:t>
            </w:r>
          </w:p>
        </w:tc>
        <w:tc>
          <w:tcPr>
            <w:tcW w:w="4530" w:type="dxa"/>
          </w:tcPr>
          <w:p w14:paraId="6DF16B8D" w14:textId="5E099D66" w:rsidR="00FE15DD" w:rsidRPr="00057099" w:rsidRDefault="008D7D8C" w:rsidP="00BD41B6">
            <w:r w:rsidRPr="00057099">
              <w:t>TC1045 / TC1047 / TC1048</w:t>
            </w:r>
          </w:p>
        </w:tc>
      </w:tr>
      <w:tr w:rsidR="00FE15DD" w:rsidRPr="00057099" w14:paraId="148BC04F" w14:textId="1123B59D" w:rsidTr="00BD41B6">
        <w:tc>
          <w:tcPr>
            <w:tcW w:w="2948" w:type="dxa"/>
          </w:tcPr>
          <w:p w14:paraId="6A12117C" w14:textId="6FEE1B3C" w:rsidR="00FE15DD" w:rsidRPr="00057099" w:rsidRDefault="00FE15DD" w:rsidP="00BD41B6">
            <w:r w:rsidRPr="00057099">
              <w:t>aantal</w:t>
            </w:r>
          </w:p>
        </w:tc>
        <w:tc>
          <w:tcPr>
            <w:tcW w:w="851" w:type="dxa"/>
          </w:tcPr>
          <w:p w14:paraId="5235AE18" w14:textId="1C97C4C2" w:rsidR="00FE15DD" w:rsidRPr="00057099" w:rsidRDefault="00FE15DD" w:rsidP="00BD41B6">
            <w:pPr>
              <w:jc w:val="right"/>
            </w:pPr>
          </w:p>
        </w:tc>
        <w:tc>
          <w:tcPr>
            <w:tcW w:w="284" w:type="dxa"/>
          </w:tcPr>
          <w:p w14:paraId="7064A5B5" w14:textId="6C1EE1C5" w:rsidR="00FE15DD" w:rsidRPr="00057099" w:rsidRDefault="00FE15DD" w:rsidP="00BD41B6">
            <w:r w:rsidRPr="00057099">
              <w:t>:</w:t>
            </w:r>
          </w:p>
        </w:tc>
        <w:tc>
          <w:tcPr>
            <w:tcW w:w="4530" w:type="dxa"/>
          </w:tcPr>
          <w:p w14:paraId="60360C89" w14:textId="70CE7C99" w:rsidR="00FE15DD" w:rsidRPr="00057099" w:rsidRDefault="008D7D8C" w:rsidP="00BD41B6">
            <w:r w:rsidRPr="00057099">
              <w:t>3</w:t>
            </w:r>
          </w:p>
        </w:tc>
      </w:tr>
      <w:tr w:rsidR="00FE15DD" w:rsidRPr="00057099" w14:paraId="2C627723" w14:textId="55E27162" w:rsidTr="00BD41B6">
        <w:tc>
          <w:tcPr>
            <w:tcW w:w="2948" w:type="dxa"/>
          </w:tcPr>
          <w:p w14:paraId="505D56B0" w14:textId="36922B1D" w:rsidR="00FE15DD" w:rsidRPr="00057099" w:rsidRDefault="00FE15DD" w:rsidP="00BD41B6">
            <w:r w:rsidRPr="00057099">
              <w:t>doel</w:t>
            </w:r>
          </w:p>
        </w:tc>
        <w:tc>
          <w:tcPr>
            <w:tcW w:w="851" w:type="dxa"/>
          </w:tcPr>
          <w:p w14:paraId="27D37C6D" w14:textId="208CC829" w:rsidR="00FE15DD" w:rsidRPr="00057099" w:rsidRDefault="00FE15DD" w:rsidP="00BD41B6">
            <w:pPr>
              <w:jc w:val="right"/>
            </w:pPr>
          </w:p>
        </w:tc>
        <w:tc>
          <w:tcPr>
            <w:tcW w:w="284" w:type="dxa"/>
          </w:tcPr>
          <w:p w14:paraId="775916F2" w14:textId="75C3F0B2" w:rsidR="00FE15DD" w:rsidRPr="00057099" w:rsidRDefault="00FE15DD" w:rsidP="00BD41B6">
            <w:r w:rsidRPr="00057099">
              <w:t>:</w:t>
            </w:r>
          </w:p>
        </w:tc>
        <w:tc>
          <w:tcPr>
            <w:tcW w:w="4530" w:type="dxa"/>
          </w:tcPr>
          <w:p w14:paraId="2FD22858" w14:textId="4F9D0555" w:rsidR="00FE15DD" w:rsidRPr="00057099" w:rsidRDefault="00FE15DD" w:rsidP="00BD41B6">
            <w:r w:rsidRPr="00057099">
              <w:t>ter voorkoming van bevriezing leidingen en appendages</w:t>
            </w:r>
          </w:p>
        </w:tc>
      </w:tr>
      <w:tr w:rsidR="00FE15DD" w:rsidRPr="00057099" w14:paraId="532DEAF3" w14:textId="2E26683F" w:rsidTr="00BD41B6">
        <w:tc>
          <w:tcPr>
            <w:tcW w:w="2948" w:type="dxa"/>
          </w:tcPr>
          <w:p w14:paraId="588131E9" w14:textId="76EE303C" w:rsidR="00FE15DD" w:rsidRPr="00057099" w:rsidRDefault="00FE15DD" w:rsidP="00BD41B6">
            <w:r w:rsidRPr="00057099">
              <w:t>fabrikaat</w:t>
            </w:r>
          </w:p>
        </w:tc>
        <w:tc>
          <w:tcPr>
            <w:tcW w:w="851" w:type="dxa"/>
          </w:tcPr>
          <w:p w14:paraId="6F649A53" w14:textId="2ABD6C81" w:rsidR="00FE15DD" w:rsidRPr="00057099" w:rsidRDefault="00FE15DD" w:rsidP="00BD41B6">
            <w:pPr>
              <w:jc w:val="right"/>
            </w:pPr>
          </w:p>
        </w:tc>
        <w:tc>
          <w:tcPr>
            <w:tcW w:w="284" w:type="dxa"/>
          </w:tcPr>
          <w:p w14:paraId="01814476" w14:textId="334884EF" w:rsidR="00FE15DD" w:rsidRPr="00057099" w:rsidRDefault="00FE15DD" w:rsidP="00BD41B6">
            <w:r w:rsidRPr="00057099">
              <w:t>:</w:t>
            </w:r>
          </w:p>
        </w:tc>
        <w:tc>
          <w:tcPr>
            <w:tcW w:w="4530" w:type="dxa"/>
          </w:tcPr>
          <w:p w14:paraId="572C2255" w14:textId="7AF89984" w:rsidR="00FE15DD" w:rsidRPr="00057099" w:rsidRDefault="00FE15DD" w:rsidP="00BD41B6">
            <w:proofErr w:type="spellStart"/>
            <w:r w:rsidRPr="00057099">
              <w:t>Raychem</w:t>
            </w:r>
            <w:proofErr w:type="spellEnd"/>
          </w:p>
        </w:tc>
      </w:tr>
      <w:tr w:rsidR="00FE15DD" w:rsidRPr="00057099" w14:paraId="20198703" w14:textId="28D65052" w:rsidTr="00BD41B6">
        <w:tc>
          <w:tcPr>
            <w:tcW w:w="2948" w:type="dxa"/>
          </w:tcPr>
          <w:p w14:paraId="239B49F1" w14:textId="70723823" w:rsidR="00FE15DD" w:rsidRPr="00057099" w:rsidRDefault="00FE15DD" w:rsidP="00BD41B6">
            <w:r w:rsidRPr="00057099">
              <w:t>type</w:t>
            </w:r>
          </w:p>
        </w:tc>
        <w:tc>
          <w:tcPr>
            <w:tcW w:w="851" w:type="dxa"/>
          </w:tcPr>
          <w:p w14:paraId="177057FA" w14:textId="68E08049" w:rsidR="00FE15DD" w:rsidRPr="00057099" w:rsidRDefault="00FE15DD" w:rsidP="00BD41B6">
            <w:pPr>
              <w:jc w:val="right"/>
            </w:pPr>
          </w:p>
        </w:tc>
        <w:tc>
          <w:tcPr>
            <w:tcW w:w="284" w:type="dxa"/>
          </w:tcPr>
          <w:p w14:paraId="4BEBD8DA" w14:textId="16DD7F47" w:rsidR="00FE15DD" w:rsidRPr="00057099" w:rsidRDefault="00FE15DD" w:rsidP="00BD41B6">
            <w:r w:rsidRPr="00057099">
              <w:t>:</w:t>
            </w:r>
          </w:p>
        </w:tc>
        <w:tc>
          <w:tcPr>
            <w:tcW w:w="4530" w:type="dxa"/>
          </w:tcPr>
          <w:p w14:paraId="31EB0487" w14:textId="4A6892D8" w:rsidR="00FE15DD" w:rsidRPr="00057099" w:rsidRDefault="00FE15DD" w:rsidP="00BD41B6"/>
        </w:tc>
      </w:tr>
      <w:tr w:rsidR="00FE15DD" w:rsidRPr="00057099" w14:paraId="2F251D93" w14:textId="4F0FFC4D" w:rsidTr="00BD41B6">
        <w:tc>
          <w:tcPr>
            <w:tcW w:w="2948" w:type="dxa"/>
          </w:tcPr>
          <w:p w14:paraId="0E5D3B03" w14:textId="26634975" w:rsidR="00FE15DD" w:rsidRPr="00057099" w:rsidRDefault="00FE15DD" w:rsidP="00BD41B6">
            <w:r w:rsidRPr="00057099">
              <w:t>uitvoering</w:t>
            </w:r>
          </w:p>
        </w:tc>
        <w:tc>
          <w:tcPr>
            <w:tcW w:w="851" w:type="dxa"/>
          </w:tcPr>
          <w:p w14:paraId="29AD890E" w14:textId="4A05D50F" w:rsidR="00FE15DD" w:rsidRPr="00057099" w:rsidRDefault="00FE15DD" w:rsidP="00BD41B6">
            <w:pPr>
              <w:jc w:val="right"/>
            </w:pPr>
          </w:p>
        </w:tc>
        <w:tc>
          <w:tcPr>
            <w:tcW w:w="284" w:type="dxa"/>
          </w:tcPr>
          <w:p w14:paraId="016FA2F3" w14:textId="07CE3BA6" w:rsidR="00FE15DD" w:rsidRPr="00057099" w:rsidRDefault="00FE15DD" w:rsidP="00BD41B6">
            <w:r w:rsidRPr="00057099">
              <w:t>:</w:t>
            </w:r>
          </w:p>
        </w:tc>
        <w:tc>
          <w:tcPr>
            <w:tcW w:w="4530" w:type="dxa"/>
          </w:tcPr>
          <w:p w14:paraId="32CAF4FB" w14:textId="74ED4F81" w:rsidR="00FE15DD" w:rsidRPr="00057099" w:rsidRDefault="00FE15DD" w:rsidP="00BD41B6">
            <w:pPr>
              <w:pStyle w:val="Bullet1"/>
              <w:numPr>
                <w:ilvl w:val="0"/>
                <w:numId w:val="0"/>
              </w:numPr>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zelfregelend verwarmingsbandkabel onder de leidingen, appendages omwikkelen</w:t>
            </w:r>
          </w:p>
        </w:tc>
      </w:tr>
      <w:tr w:rsidR="00FE15DD" w:rsidRPr="00057099" w14:paraId="74CB9C76" w14:textId="2B1FB95C" w:rsidTr="00BD41B6">
        <w:tc>
          <w:tcPr>
            <w:tcW w:w="2948" w:type="dxa"/>
          </w:tcPr>
          <w:p w14:paraId="3DEC4DF5" w14:textId="334EFA4E" w:rsidR="00FE15DD" w:rsidRPr="00057099" w:rsidRDefault="00FE15DD" w:rsidP="00BD41B6"/>
        </w:tc>
        <w:tc>
          <w:tcPr>
            <w:tcW w:w="851" w:type="dxa"/>
          </w:tcPr>
          <w:p w14:paraId="2D777F04" w14:textId="77E53E20" w:rsidR="00FE15DD" w:rsidRPr="00057099" w:rsidRDefault="00FE15DD" w:rsidP="00BD41B6">
            <w:pPr>
              <w:jc w:val="right"/>
            </w:pPr>
          </w:p>
        </w:tc>
        <w:tc>
          <w:tcPr>
            <w:tcW w:w="284" w:type="dxa"/>
          </w:tcPr>
          <w:p w14:paraId="5C5097DD" w14:textId="308D4FE1" w:rsidR="00FE15DD" w:rsidRPr="00057099" w:rsidRDefault="00FE15DD" w:rsidP="00BD41B6"/>
        </w:tc>
        <w:tc>
          <w:tcPr>
            <w:tcW w:w="4530" w:type="dxa"/>
          </w:tcPr>
          <w:p w14:paraId="1ADEEA34" w14:textId="483B6F0A"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leidingen en appendages gedeeltelijk omwikkelen met aluminium tape</w:t>
            </w:r>
          </w:p>
        </w:tc>
      </w:tr>
      <w:tr w:rsidR="00FE15DD" w:rsidRPr="00057099" w14:paraId="1F032626" w14:textId="52B285AF" w:rsidTr="00BD41B6">
        <w:tc>
          <w:tcPr>
            <w:tcW w:w="2948" w:type="dxa"/>
          </w:tcPr>
          <w:p w14:paraId="423E5753" w14:textId="369E7213" w:rsidR="00FE15DD" w:rsidRPr="00057099" w:rsidRDefault="00FE15DD" w:rsidP="00BD41B6">
            <w:proofErr w:type="spellStart"/>
            <w:r w:rsidRPr="00057099">
              <w:t>warmte-afgifte</w:t>
            </w:r>
            <w:proofErr w:type="spellEnd"/>
          </w:p>
        </w:tc>
        <w:tc>
          <w:tcPr>
            <w:tcW w:w="851" w:type="dxa"/>
          </w:tcPr>
          <w:p w14:paraId="6CA8D9C0" w14:textId="2B485FD3" w:rsidR="00FE15DD" w:rsidRPr="00057099" w:rsidRDefault="00FE15DD" w:rsidP="00BD41B6">
            <w:pPr>
              <w:jc w:val="right"/>
            </w:pPr>
            <w:r w:rsidRPr="00057099">
              <w:t>W/m</w:t>
            </w:r>
          </w:p>
        </w:tc>
        <w:tc>
          <w:tcPr>
            <w:tcW w:w="284" w:type="dxa"/>
          </w:tcPr>
          <w:p w14:paraId="24B68959" w14:textId="5A279AD5" w:rsidR="00FE15DD" w:rsidRPr="00057099" w:rsidRDefault="00FE15DD" w:rsidP="00BD41B6">
            <w:r w:rsidRPr="00057099">
              <w:t>:</w:t>
            </w:r>
          </w:p>
        </w:tc>
        <w:tc>
          <w:tcPr>
            <w:tcW w:w="4530" w:type="dxa"/>
          </w:tcPr>
          <w:p w14:paraId="09BFD2B5" w14:textId="0A5DFCA9" w:rsidR="00FE15DD" w:rsidRPr="00057099" w:rsidRDefault="00FE15DD" w:rsidP="00BD41B6">
            <w:r w:rsidRPr="00057099">
              <w:t>10 bij +5°C</w:t>
            </w:r>
          </w:p>
        </w:tc>
      </w:tr>
      <w:tr w:rsidR="00FE15DD" w:rsidRPr="00057099" w14:paraId="5D58727E" w14:textId="7366045E" w:rsidTr="00BD41B6">
        <w:tc>
          <w:tcPr>
            <w:tcW w:w="2948" w:type="dxa"/>
          </w:tcPr>
          <w:p w14:paraId="56DB42B7" w14:textId="33BE2E45" w:rsidR="00FE15DD" w:rsidRPr="00057099" w:rsidRDefault="00FE15DD" w:rsidP="00BD41B6">
            <w:r w:rsidRPr="00057099">
              <w:t>elektrische aansluiting</w:t>
            </w:r>
          </w:p>
        </w:tc>
        <w:tc>
          <w:tcPr>
            <w:tcW w:w="851" w:type="dxa"/>
          </w:tcPr>
          <w:p w14:paraId="349B4830" w14:textId="2201DED1" w:rsidR="00FE15DD" w:rsidRPr="00057099" w:rsidRDefault="00FE15DD" w:rsidP="00BD41B6">
            <w:pPr>
              <w:jc w:val="right"/>
            </w:pPr>
          </w:p>
        </w:tc>
        <w:tc>
          <w:tcPr>
            <w:tcW w:w="284" w:type="dxa"/>
          </w:tcPr>
          <w:p w14:paraId="442D2DE2" w14:textId="3A2F74D7" w:rsidR="00FE15DD" w:rsidRPr="00057099" w:rsidRDefault="00FE15DD" w:rsidP="00BD41B6">
            <w:r w:rsidRPr="00057099">
              <w:t>:</w:t>
            </w:r>
          </w:p>
        </w:tc>
        <w:tc>
          <w:tcPr>
            <w:tcW w:w="4530" w:type="dxa"/>
          </w:tcPr>
          <w:p w14:paraId="144605C7" w14:textId="0D3CDFE5" w:rsidR="00FE15DD" w:rsidRPr="00057099" w:rsidRDefault="00FE15DD" w:rsidP="00BD41B6">
            <w:r w:rsidRPr="00057099">
              <w:t>230 V/50 Hz vanaf aansluitdoos met elektrische voeding geleverd en aangebracht door elektrotechnische aannemer</w:t>
            </w:r>
          </w:p>
        </w:tc>
      </w:tr>
      <w:tr w:rsidR="00FE15DD" w:rsidRPr="00057099" w14:paraId="4A8FA8C4" w14:textId="7C8C5FE2" w:rsidTr="00BD41B6">
        <w:tc>
          <w:tcPr>
            <w:tcW w:w="2948" w:type="dxa"/>
          </w:tcPr>
          <w:p w14:paraId="252D2564" w14:textId="60149E18" w:rsidR="00FE15DD" w:rsidRPr="00057099" w:rsidRDefault="00FE15DD" w:rsidP="00BD41B6">
            <w:r w:rsidRPr="00057099">
              <w:t>Thermische isolatie</w:t>
            </w:r>
          </w:p>
        </w:tc>
        <w:tc>
          <w:tcPr>
            <w:tcW w:w="851" w:type="dxa"/>
          </w:tcPr>
          <w:p w14:paraId="50002A18" w14:textId="1201F0C3" w:rsidR="00FE15DD" w:rsidRPr="00057099" w:rsidRDefault="00FE15DD" w:rsidP="00BD41B6">
            <w:pPr>
              <w:jc w:val="right"/>
            </w:pPr>
          </w:p>
        </w:tc>
        <w:tc>
          <w:tcPr>
            <w:tcW w:w="284" w:type="dxa"/>
          </w:tcPr>
          <w:p w14:paraId="315BC079" w14:textId="6F7E2DD9" w:rsidR="00FE15DD" w:rsidRPr="00057099" w:rsidRDefault="00FE15DD" w:rsidP="00BD41B6"/>
        </w:tc>
        <w:tc>
          <w:tcPr>
            <w:tcW w:w="4530" w:type="dxa"/>
          </w:tcPr>
          <w:p w14:paraId="27F3AF0F" w14:textId="56B1C2D6" w:rsidR="00FE15DD" w:rsidRPr="00057099" w:rsidRDefault="00FE15DD" w:rsidP="00BD41B6"/>
        </w:tc>
      </w:tr>
      <w:tr w:rsidR="00FE15DD" w:rsidRPr="00057099" w14:paraId="006A84EA" w14:textId="4E6EA6F4" w:rsidTr="00BD41B6">
        <w:tc>
          <w:tcPr>
            <w:tcW w:w="2948" w:type="dxa"/>
          </w:tcPr>
          <w:p w14:paraId="044A4AA3" w14:textId="3D52E052" w:rsidR="00FE15DD" w:rsidRPr="00057099" w:rsidRDefault="00FE15DD" w:rsidP="00BD41B6">
            <w:r w:rsidRPr="00057099">
              <w:t>systeem</w:t>
            </w:r>
          </w:p>
        </w:tc>
        <w:tc>
          <w:tcPr>
            <w:tcW w:w="851" w:type="dxa"/>
          </w:tcPr>
          <w:p w14:paraId="311E041E" w14:textId="2F748FD8" w:rsidR="00FE15DD" w:rsidRPr="00057099" w:rsidRDefault="00FE15DD" w:rsidP="00BD41B6">
            <w:pPr>
              <w:jc w:val="right"/>
            </w:pPr>
          </w:p>
        </w:tc>
        <w:tc>
          <w:tcPr>
            <w:tcW w:w="284" w:type="dxa"/>
          </w:tcPr>
          <w:p w14:paraId="6790AF83" w14:textId="2E722F77" w:rsidR="00FE15DD" w:rsidRPr="00057099" w:rsidRDefault="00FE15DD" w:rsidP="00BD41B6">
            <w:r w:rsidRPr="00057099">
              <w:t>:</w:t>
            </w:r>
          </w:p>
        </w:tc>
        <w:tc>
          <w:tcPr>
            <w:tcW w:w="4530" w:type="dxa"/>
          </w:tcPr>
          <w:p w14:paraId="34AA32C5" w14:textId="5472AD49" w:rsidR="00FE15DD" w:rsidRPr="00057099" w:rsidRDefault="00FE15DD" w:rsidP="00BD41B6">
            <w:r w:rsidRPr="00057099">
              <w:t>isolatiemateriaal, spatwaterdicht omhult met aluminium beplating</w:t>
            </w:r>
          </w:p>
        </w:tc>
      </w:tr>
      <w:tr w:rsidR="00FE15DD" w:rsidRPr="00057099" w14:paraId="70D65A3A" w14:textId="29554FDE" w:rsidTr="00BD41B6">
        <w:tc>
          <w:tcPr>
            <w:tcW w:w="2948" w:type="dxa"/>
          </w:tcPr>
          <w:p w14:paraId="1179B437" w14:textId="742596DB" w:rsidR="00FE15DD" w:rsidRPr="00057099" w:rsidRDefault="00FE15DD" w:rsidP="00BD41B6">
            <w:r w:rsidRPr="00057099">
              <w:t>toepassing</w:t>
            </w:r>
          </w:p>
        </w:tc>
        <w:tc>
          <w:tcPr>
            <w:tcW w:w="851" w:type="dxa"/>
          </w:tcPr>
          <w:p w14:paraId="05036618" w14:textId="61195621" w:rsidR="00FE15DD" w:rsidRPr="00057099" w:rsidRDefault="00FE15DD" w:rsidP="00BD41B6">
            <w:pPr>
              <w:jc w:val="right"/>
            </w:pPr>
          </w:p>
        </w:tc>
        <w:tc>
          <w:tcPr>
            <w:tcW w:w="284" w:type="dxa"/>
          </w:tcPr>
          <w:p w14:paraId="6E7069F7" w14:textId="31754CB0" w:rsidR="00FE15DD" w:rsidRPr="00057099" w:rsidRDefault="00FE15DD" w:rsidP="00BD41B6">
            <w:r w:rsidRPr="00057099">
              <w:t>:</w:t>
            </w:r>
          </w:p>
        </w:tc>
        <w:tc>
          <w:tcPr>
            <w:tcW w:w="4530" w:type="dxa"/>
          </w:tcPr>
          <w:p w14:paraId="699E169C" w14:textId="6A4D0F6A" w:rsidR="00FE15DD" w:rsidRPr="00057099" w:rsidRDefault="00FE15DD" w:rsidP="00BD41B6">
            <w:r w:rsidRPr="00057099">
              <w:t>leidingwerk (buiten verwarmde ruimten) dat vol water blijft staan en beveiligd moet worden tegen bevriezen</w:t>
            </w:r>
          </w:p>
        </w:tc>
      </w:tr>
      <w:tr w:rsidR="00FE15DD" w:rsidRPr="00057099" w14:paraId="14FA162F" w14:textId="23E3193A" w:rsidTr="00BD41B6">
        <w:tc>
          <w:tcPr>
            <w:tcW w:w="2948" w:type="dxa"/>
          </w:tcPr>
          <w:p w14:paraId="6A505110" w14:textId="3171F34D" w:rsidR="00FE15DD" w:rsidRPr="00057099" w:rsidRDefault="00FE15DD" w:rsidP="00BD41B6">
            <w:r w:rsidRPr="00057099">
              <w:t>uitvoering isolatie</w:t>
            </w:r>
          </w:p>
        </w:tc>
        <w:tc>
          <w:tcPr>
            <w:tcW w:w="851" w:type="dxa"/>
          </w:tcPr>
          <w:p w14:paraId="2642C588" w14:textId="7B8FA856" w:rsidR="00FE15DD" w:rsidRPr="00057099" w:rsidRDefault="00FE15DD" w:rsidP="00BD41B6">
            <w:pPr>
              <w:jc w:val="right"/>
            </w:pPr>
          </w:p>
        </w:tc>
        <w:tc>
          <w:tcPr>
            <w:tcW w:w="284" w:type="dxa"/>
          </w:tcPr>
          <w:p w14:paraId="6AA0A967" w14:textId="5139E380" w:rsidR="00FE15DD" w:rsidRPr="00057099" w:rsidRDefault="00FE15DD" w:rsidP="00BD41B6"/>
        </w:tc>
        <w:tc>
          <w:tcPr>
            <w:tcW w:w="4530" w:type="dxa"/>
          </w:tcPr>
          <w:p w14:paraId="308FBAB2" w14:textId="1A0A9AD8" w:rsidR="00FE15DD" w:rsidRPr="00057099" w:rsidRDefault="00FE15DD" w:rsidP="00BD41B6">
            <w:r w:rsidRPr="00057099">
              <w:t xml:space="preserve">aluminium beplating, </w:t>
            </w:r>
            <w:proofErr w:type="gramStart"/>
            <w:r w:rsidRPr="00057099">
              <w:t>conform</w:t>
            </w:r>
            <w:proofErr w:type="gramEnd"/>
            <w:r w:rsidRPr="00057099">
              <w:t xml:space="preserve"> voorschrift</w:t>
            </w:r>
          </w:p>
        </w:tc>
      </w:tr>
      <w:tr w:rsidR="00FE15DD" w:rsidRPr="00057099" w14:paraId="172F4655" w14:textId="3F555E34" w:rsidTr="00BD41B6">
        <w:tc>
          <w:tcPr>
            <w:tcW w:w="2948" w:type="dxa"/>
          </w:tcPr>
          <w:p w14:paraId="5931C28B" w14:textId="1EA7C8D5" w:rsidR="00FE15DD" w:rsidRPr="00057099" w:rsidRDefault="00FE15DD" w:rsidP="00BD41B6">
            <w:r w:rsidRPr="00057099">
              <w:t>isolatiemateriaal</w:t>
            </w:r>
          </w:p>
        </w:tc>
        <w:tc>
          <w:tcPr>
            <w:tcW w:w="851" w:type="dxa"/>
          </w:tcPr>
          <w:p w14:paraId="6501348C" w14:textId="25D058EA" w:rsidR="00FE15DD" w:rsidRPr="00057099" w:rsidRDefault="00FE15DD" w:rsidP="00BD41B6">
            <w:pPr>
              <w:jc w:val="right"/>
            </w:pPr>
          </w:p>
        </w:tc>
        <w:tc>
          <w:tcPr>
            <w:tcW w:w="284" w:type="dxa"/>
          </w:tcPr>
          <w:p w14:paraId="7A49C7D5" w14:textId="3F5A8D79" w:rsidR="00FE15DD" w:rsidRPr="00057099" w:rsidRDefault="00FE15DD" w:rsidP="00BD41B6">
            <w:r w:rsidRPr="00057099">
              <w:t>:</w:t>
            </w:r>
          </w:p>
        </w:tc>
        <w:tc>
          <w:tcPr>
            <w:tcW w:w="4530" w:type="dxa"/>
          </w:tcPr>
          <w:p w14:paraId="7B842292" w14:textId="5A2B046B" w:rsidR="00FE15DD" w:rsidRPr="00057099" w:rsidRDefault="00FE15DD" w:rsidP="00BD41B6">
            <w:r w:rsidRPr="00057099">
              <w:t>40 mm steenwol of gelijkwaardig</w:t>
            </w:r>
          </w:p>
        </w:tc>
      </w:tr>
      <w:tr w:rsidR="00FE15DD" w:rsidRPr="00057099" w14:paraId="677ADAEC" w14:textId="776FA0AA" w:rsidTr="00BD41B6">
        <w:tc>
          <w:tcPr>
            <w:tcW w:w="2948" w:type="dxa"/>
          </w:tcPr>
          <w:p w14:paraId="0BA9F822" w14:textId="64255CD6" w:rsidR="00FE15DD" w:rsidRPr="00057099" w:rsidRDefault="00FE15DD" w:rsidP="00BD41B6">
            <w:r w:rsidRPr="00057099">
              <w:t>aluminium plaat</w:t>
            </w:r>
          </w:p>
        </w:tc>
        <w:tc>
          <w:tcPr>
            <w:tcW w:w="851" w:type="dxa"/>
          </w:tcPr>
          <w:p w14:paraId="12A0EE3F" w14:textId="0867716F" w:rsidR="00FE15DD" w:rsidRPr="00057099" w:rsidRDefault="00FE15DD" w:rsidP="00BD41B6">
            <w:pPr>
              <w:jc w:val="right"/>
            </w:pPr>
          </w:p>
        </w:tc>
        <w:tc>
          <w:tcPr>
            <w:tcW w:w="284" w:type="dxa"/>
          </w:tcPr>
          <w:p w14:paraId="42E09BB6" w14:textId="18B10625" w:rsidR="00FE15DD" w:rsidRPr="00057099" w:rsidRDefault="00FE15DD" w:rsidP="00BD41B6">
            <w:r w:rsidRPr="00057099">
              <w:t>:</w:t>
            </w:r>
          </w:p>
        </w:tc>
        <w:tc>
          <w:tcPr>
            <w:tcW w:w="4530" w:type="dxa"/>
          </w:tcPr>
          <w:p w14:paraId="3DC27121" w14:textId="34D200A6" w:rsidR="00FE15DD" w:rsidRPr="00057099" w:rsidRDefault="00FE15DD" w:rsidP="00BD41B6">
            <w:r w:rsidRPr="00057099">
              <w:t>afwaterend aangebracht</w:t>
            </w:r>
          </w:p>
        </w:tc>
      </w:tr>
      <w:tr w:rsidR="00FE15DD" w:rsidRPr="00057099" w14:paraId="6EE01C8A" w14:textId="24BCF8F4" w:rsidTr="00BD41B6">
        <w:tc>
          <w:tcPr>
            <w:tcW w:w="2948" w:type="dxa"/>
          </w:tcPr>
          <w:p w14:paraId="6F2D8B10" w14:textId="3BF30120" w:rsidR="00FE15DD" w:rsidRPr="00057099" w:rsidRDefault="00FE15DD" w:rsidP="00BD41B6">
            <w:r w:rsidRPr="00057099">
              <w:t>toebehoren</w:t>
            </w:r>
          </w:p>
        </w:tc>
        <w:tc>
          <w:tcPr>
            <w:tcW w:w="851" w:type="dxa"/>
          </w:tcPr>
          <w:p w14:paraId="413CE444" w14:textId="747EF43A" w:rsidR="00FE15DD" w:rsidRPr="00057099" w:rsidRDefault="00FE15DD" w:rsidP="00BD41B6">
            <w:pPr>
              <w:jc w:val="right"/>
            </w:pPr>
          </w:p>
        </w:tc>
        <w:tc>
          <w:tcPr>
            <w:tcW w:w="284" w:type="dxa"/>
          </w:tcPr>
          <w:p w14:paraId="580DDD7E" w14:textId="63E5C014" w:rsidR="00FE15DD" w:rsidRPr="00057099" w:rsidRDefault="00FE15DD" w:rsidP="00BD41B6">
            <w:r w:rsidRPr="00057099">
              <w:t>:</w:t>
            </w:r>
          </w:p>
        </w:tc>
        <w:tc>
          <w:tcPr>
            <w:tcW w:w="4530" w:type="dxa"/>
          </w:tcPr>
          <w:p w14:paraId="26F70DFB" w14:textId="1D035ABE" w:rsidR="00FE15DD" w:rsidRPr="00057099" w:rsidRDefault="00FE15DD" w:rsidP="00BD41B6">
            <w:r w:rsidRPr="00057099">
              <w:t>naden afkitten</w:t>
            </w:r>
          </w:p>
        </w:tc>
      </w:tr>
    </w:tbl>
    <w:p w14:paraId="26B3C97A" w14:textId="00A76629" w:rsidR="00FE15DD" w:rsidRPr="00057099" w:rsidRDefault="00FE15DD" w:rsidP="00FE15DD"/>
    <w:p w14:paraId="6E091F68" w14:textId="77777777" w:rsidR="00FE15DD" w:rsidRPr="00057099" w:rsidRDefault="00FE15DD" w:rsidP="005B35B1">
      <w:pPr>
        <w:pStyle w:val="Heading2"/>
        <w:numPr>
          <w:ilvl w:val="1"/>
          <w:numId w:val="19"/>
        </w:numPr>
      </w:pPr>
      <w:bookmarkStart w:id="51" w:name="_Toc50706281"/>
      <w:bookmarkStart w:id="52" w:name="_Toc54965449"/>
      <w:r w:rsidRPr="00057099">
        <w:t>Roostergoedcontainer</w:t>
      </w:r>
      <w:bookmarkEnd w:id="51"/>
      <w:bookmarkEnd w:id="52"/>
    </w:p>
    <w:p w14:paraId="6F06DDB4" w14:textId="77777777" w:rsidR="00FE15DD" w:rsidRPr="00057099" w:rsidRDefault="00FE15DD" w:rsidP="00FE15DD">
      <w:r w:rsidRPr="00057099">
        <w:t xml:space="preserve">Nieuw gerealiseerd moet worden een roostergoedinstallatie. Het afgevangen roostergoed vanuit de roostergoedinstallatie wordt opgeslagen in een container met vulschroef. </w:t>
      </w:r>
    </w:p>
    <w:p w14:paraId="75742538" w14:textId="77777777" w:rsidR="00FE15DD" w:rsidRPr="00057099" w:rsidRDefault="00FE15DD" w:rsidP="006028B5">
      <w:pPr>
        <w:pStyle w:val="Heading3"/>
      </w:pPr>
      <w:r w:rsidRPr="00057099">
        <w:t>Ontwerpgegevens</w:t>
      </w:r>
    </w:p>
    <w:tbl>
      <w:tblPr>
        <w:tblpPr w:leftFromText="141" w:rightFromText="141" w:vertAnchor="text" w:tblpY="1"/>
        <w:tblOverlap w:val="never"/>
        <w:tblW w:w="8619" w:type="dxa"/>
        <w:tblLayout w:type="fixed"/>
        <w:tblLook w:val="01E0" w:firstRow="1" w:lastRow="1" w:firstColumn="1" w:lastColumn="1" w:noHBand="0" w:noVBand="0"/>
      </w:tblPr>
      <w:tblGrid>
        <w:gridCol w:w="2948"/>
        <w:gridCol w:w="851"/>
        <w:gridCol w:w="284"/>
        <w:gridCol w:w="4536"/>
      </w:tblGrid>
      <w:tr w:rsidR="00FE15DD" w:rsidRPr="00057099" w14:paraId="038BEFF9" w14:textId="77777777" w:rsidTr="00BD41B6">
        <w:tc>
          <w:tcPr>
            <w:tcW w:w="2948" w:type="dxa"/>
          </w:tcPr>
          <w:p w14:paraId="03C4C5AA" w14:textId="13C5F10D" w:rsidR="00FE15DD" w:rsidRPr="00057099" w:rsidRDefault="009834AC" w:rsidP="00BD41B6">
            <w:r w:rsidRPr="00057099">
              <w:t>Positienummer</w:t>
            </w:r>
          </w:p>
        </w:tc>
        <w:tc>
          <w:tcPr>
            <w:tcW w:w="851" w:type="dxa"/>
          </w:tcPr>
          <w:p w14:paraId="2EDFC906" w14:textId="77777777" w:rsidR="00FE15DD" w:rsidRPr="00057099" w:rsidRDefault="00FE15DD" w:rsidP="00BD41B6">
            <w:pPr>
              <w:jc w:val="right"/>
            </w:pPr>
          </w:p>
        </w:tc>
        <w:tc>
          <w:tcPr>
            <w:tcW w:w="284" w:type="dxa"/>
          </w:tcPr>
          <w:p w14:paraId="5A2FC2D8" w14:textId="77777777" w:rsidR="00FE15DD" w:rsidRPr="00057099" w:rsidRDefault="00FE15DD" w:rsidP="00BD41B6"/>
        </w:tc>
        <w:tc>
          <w:tcPr>
            <w:tcW w:w="4536" w:type="dxa"/>
          </w:tcPr>
          <w:p w14:paraId="7552C63C" w14:textId="77777777" w:rsidR="00FE15DD" w:rsidRPr="00057099" w:rsidRDefault="00FE15DD" w:rsidP="00BD41B6">
            <w:r w:rsidRPr="00057099">
              <w:t>PC1060</w:t>
            </w:r>
          </w:p>
        </w:tc>
      </w:tr>
      <w:tr w:rsidR="00FE15DD" w:rsidRPr="00057099" w14:paraId="4C614B0C" w14:textId="77777777" w:rsidTr="00BD41B6">
        <w:tc>
          <w:tcPr>
            <w:tcW w:w="2948" w:type="dxa"/>
          </w:tcPr>
          <w:p w14:paraId="2A81E6D2" w14:textId="77777777" w:rsidR="00FE15DD" w:rsidRPr="00057099" w:rsidRDefault="00FE15DD" w:rsidP="00BD41B6">
            <w:r w:rsidRPr="00057099">
              <w:lastRenderedPageBreak/>
              <w:t>Doel</w:t>
            </w:r>
          </w:p>
        </w:tc>
        <w:tc>
          <w:tcPr>
            <w:tcW w:w="851" w:type="dxa"/>
          </w:tcPr>
          <w:p w14:paraId="5480C514" w14:textId="77777777" w:rsidR="00FE15DD" w:rsidRPr="00057099" w:rsidRDefault="00FE15DD" w:rsidP="00BD41B6">
            <w:pPr>
              <w:jc w:val="right"/>
            </w:pPr>
          </w:p>
        </w:tc>
        <w:tc>
          <w:tcPr>
            <w:tcW w:w="284" w:type="dxa"/>
          </w:tcPr>
          <w:p w14:paraId="6B157258" w14:textId="77777777" w:rsidR="00FE15DD" w:rsidRPr="00057099" w:rsidRDefault="00FE15DD" w:rsidP="00BD41B6"/>
        </w:tc>
        <w:tc>
          <w:tcPr>
            <w:tcW w:w="4536" w:type="dxa"/>
          </w:tcPr>
          <w:p w14:paraId="30D09141" w14:textId="77777777" w:rsidR="00FE15DD" w:rsidRPr="00057099" w:rsidRDefault="00FE15DD" w:rsidP="00BD41B6">
            <w:r w:rsidRPr="00057099">
              <w:t>Het uitwassen van organisch materiaal uit roostergoed, het ontwateren van roostergoed en het verkleinen van het volume van het roostergoed</w:t>
            </w:r>
          </w:p>
        </w:tc>
      </w:tr>
      <w:tr w:rsidR="00FE15DD" w:rsidRPr="00057099" w14:paraId="5FAC8429" w14:textId="77777777" w:rsidTr="00BD41B6">
        <w:tc>
          <w:tcPr>
            <w:tcW w:w="2948" w:type="dxa"/>
          </w:tcPr>
          <w:p w14:paraId="4B88DC6E" w14:textId="77777777" w:rsidR="00FE15DD" w:rsidRPr="00057099" w:rsidRDefault="00FE15DD" w:rsidP="00BD41B6">
            <w:pPr>
              <w:spacing w:line="240" w:lineRule="exact"/>
            </w:pPr>
            <w:r w:rsidRPr="00057099">
              <w:t>Aantal</w:t>
            </w:r>
          </w:p>
        </w:tc>
        <w:tc>
          <w:tcPr>
            <w:tcW w:w="851" w:type="dxa"/>
          </w:tcPr>
          <w:p w14:paraId="5C7D5654" w14:textId="77777777" w:rsidR="00FE15DD" w:rsidRPr="00057099" w:rsidRDefault="00FE15DD" w:rsidP="00BD41B6">
            <w:pPr>
              <w:jc w:val="right"/>
            </w:pPr>
          </w:p>
        </w:tc>
        <w:tc>
          <w:tcPr>
            <w:tcW w:w="284" w:type="dxa"/>
          </w:tcPr>
          <w:p w14:paraId="4F65C3B5" w14:textId="77777777" w:rsidR="00FE15DD" w:rsidRPr="00057099" w:rsidRDefault="00FE15DD" w:rsidP="00BD41B6"/>
        </w:tc>
        <w:tc>
          <w:tcPr>
            <w:tcW w:w="4536" w:type="dxa"/>
          </w:tcPr>
          <w:p w14:paraId="0E11E5E0" w14:textId="77777777" w:rsidR="00FE15DD" w:rsidRPr="00057099" w:rsidRDefault="00FE15DD" w:rsidP="00BD41B6">
            <w:r w:rsidRPr="00057099">
              <w:t>1 stuks</w:t>
            </w:r>
          </w:p>
        </w:tc>
      </w:tr>
      <w:tr w:rsidR="00FE15DD" w:rsidRPr="00057099" w14:paraId="0F0912F5" w14:textId="77777777" w:rsidTr="00BD41B6">
        <w:tc>
          <w:tcPr>
            <w:tcW w:w="2948" w:type="dxa"/>
          </w:tcPr>
          <w:p w14:paraId="7857052A" w14:textId="77777777" w:rsidR="00FE15DD" w:rsidRPr="00057099" w:rsidRDefault="00FE15DD" w:rsidP="00BD41B6">
            <w:pPr>
              <w:spacing w:line="240" w:lineRule="exact"/>
            </w:pPr>
            <w:r w:rsidRPr="00057099">
              <w:t>Medium</w:t>
            </w:r>
          </w:p>
        </w:tc>
        <w:tc>
          <w:tcPr>
            <w:tcW w:w="851" w:type="dxa"/>
          </w:tcPr>
          <w:p w14:paraId="3D6E0828" w14:textId="77777777" w:rsidR="00FE15DD" w:rsidRPr="00057099" w:rsidRDefault="00FE15DD" w:rsidP="00BD41B6">
            <w:pPr>
              <w:jc w:val="right"/>
            </w:pPr>
          </w:p>
        </w:tc>
        <w:tc>
          <w:tcPr>
            <w:tcW w:w="284" w:type="dxa"/>
          </w:tcPr>
          <w:p w14:paraId="413BAF96" w14:textId="77777777" w:rsidR="00FE15DD" w:rsidRPr="00057099" w:rsidRDefault="00FE15DD" w:rsidP="00BD41B6"/>
        </w:tc>
        <w:tc>
          <w:tcPr>
            <w:tcW w:w="4536" w:type="dxa"/>
          </w:tcPr>
          <w:p w14:paraId="29CBEB27" w14:textId="77777777" w:rsidR="00FE15DD" w:rsidRPr="00057099" w:rsidRDefault="00FE15DD" w:rsidP="00BD41B6">
            <w:pPr>
              <w:spacing w:line="240" w:lineRule="exact"/>
            </w:pPr>
            <w:r w:rsidRPr="00057099">
              <w:t xml:space="preserve">roostergoed </w:t>
            </w:r>
          </w:p>
        </w:tc>
      </w:tr>
    </w:tbl>
    <w:p w14:paraId="6A290809" w14:textId="77777777" w:rsidR="00FE15DD" w:rsidRPr="00057099" w:rsidRDefault="00FE15DD" w:rsidP="00FE15DD">
      <w:pPr>
        <w:pStyle w:val="BodyText"/>
      </w:pPr>
    </w:p>
    <w:tbl>
      <w:tblPr>
        <w:tblW w:w="8613" w:type="dxa"/>
        <w:tblLayout w:type="fixed"/>
        <w:tblLook w:val="01E0" w:firstRow="1" w:lastRow="1" w:firstColumn="1" w:lastColumn="1" w:noHBand="0" w:noVBand="0"/>
      </w:tblPr>
      <w:tblGrid>
        <w:gridCol w:w="2948"/>
        <w:gridCol w:w="851"/>
        <w:gridCol w:w="284"/>
        <w:gridCol w:w="4530"/>
      </w:tblGrid>
      <w:tr w:rsidR="00FE15DD" w:rsidRPr="00057099" w14:paraId="6FACD574" w14:textId="77777777" w:rsidTr="00BD41B6">
        <w:tc>
          <w:tcPr>
            <w:tcW w:w="2948" w:type="dxa"/>
          </w:tcPr>
          <w:p w14:paraId="4326229A" w14:textId="77777777" w:rsidR="00FE15DD" w:rsidRPr="00057099" w:rsidRDefault="00FE15DD" w:rsidP="00BD41B6">
            <w:pPr>
              <w:tabs>
                <w:tab w:val="right" w:pos="3544"/>
                <w:tab w:val="left" w:pos="3969"/>
                <w:tab w:val="left" w:pos="4253"/>
                <w:tab w:val="left" w:pos="4536"/>
              </w:tabs>
              <w:spacing w:line="240" w:lineRule="exact"/>
            </w:pPr>
            <w:r w:rsidRPr="00057099">
              <w:t>type container</w:t>
            </w:r>
          </w:p>
        </w:tc>
        <w:tc>
          <w:tcPr>
            <w:tcW w:w="851" w:type="dxa"/>
          </w:tcPr>
          <w:p w14:paraId="290A45EA" w14:textId="77777777" w:rsidR="00FE15DD" w:rsidRPr="00057099" w:rsidRDefault="00FE15DD" w:rsidP="00BD41B6">
            <w:pPr>
              <w:jc w:val="right"/>
              <w:rPr>
                <w:rFonts w:cs="Arial"/>
                <w:szCs w:val="18"/>
              </w:rPr>
            </w:pPr>
          </w:p>
        </w:tc>
        <w:tc>
          <w:tcPr>
            <w:tcW w:w="284" w:type="dxa"/>
          </w:tcPr>
          <w:p w14:paraId="0A28DEEE" w14:textId="77777777" w:rsidR="00FE15DD" w:rsidRPr="00057099" w:rsidRDefault="00FE15DD" w:rsidP="00BD41B6">
            <w:pPr>
              <w:spacing w:line="240" w:lineRule="exact"/>
              <w:rPr>
                <w:rFonts w:cs="Arial"/>
                <w:szCs w:val="18"/>
              </w:rPr>
            </w:pPr>
            <w:r w:rsidRPr="00057099">
              <w:rPr>
                <w:rFonts w:cs="Arial"/>
                <w:szCs w:val="18"/>
              </w:rPr>
              <w:t>:</w:t>
            </w:r>
          </w:p>
        </w:tc>
        <w:tc>
          <w:tcPr>
            <w:tcW w:w="4530" w:type="dxa"/>
          </w:tcPr>
          <w:p w14:paraId="5CFCF76C" w14:textId="77777777" w:rsidR="00FE15DD" w:rsidRPr="00057099" w:rsidRDefault="00FE15DD" w:rsidP="00BD41B6">
            <w:pPr>
              <w:spacing w:line="240" w:lineRule="exact"/>
              <w:rPr>
                <w:rFonts w:cs="Arial"/>
                <w:szCs w:val="18"/>
              </w:rPr>
            </w:pPr>
            <w:r w:rsidRPr="00057099">
              <w:rPr>
                <w:rFonts w:cs="Arial"/>
                <w:szCs w:val="18"/>
              </w:rPr>
              <w:t xml:space="preserve">gesloten stalen container </w:t>
            </w:r>
          </w:p>
        </w:tc>
      </w:tr>
      <w:tr w:rsidR="00FE15DD" w:rsidRPr="00057099" w14:paraId="5B7AB15E" w14:textId="77777777" w:rsidTr="00BD41B6">
        <w:tc>
          <w:tcPr>
            <w:tcW w:w="2948" w:type="dxa"/>
          </w:tcPr>
          <w:p w14:paraId="5485C092" w14:textId="77777777" w:rsidR="00FE15DD" w:rsidRPr="00057099" w:rsidRDefault="00FE15DD" w:rsidP="00BD41B6">
            <w:pPr>
              <w:tabs>
                <w:tab w:val="right" w:pos="3544"/>
                <w:tab w:val="left" w:pos="3969"/>
                <w:tab w:val="left" w:pos="4253"/>
                <w:tab w:val="left" w:pos="4536"/>
              </w:tabs>
              <w:spacing w:line="240" w:lineRule="exact"/>
            </w:pPr>
            <w:r w:rsidRPr="00057099">
              <w:t>wijze van vulling</w:t>
            </w:r>
          </w:p>
        </w:tc>
        <w:tc>
          <w:tcPr>
            <w:tcW w:w="851" w:type="dxa"/>
          </w:tcPr>
          <w:p w14:paraId="2A397D94" w14:textId="77777777" w:rsidR="00FE15DD" w:rsidRPr="00057099" w:rsidRDefault="00FE15DD" w:rsidP="00BD41B6">
            <w:pPr>
              <w:jc w:val="right"/>
              <w:rPr>
                <w:rFonts w:cs="Arial"/>
                <w:szCs w:val="18"/>
              </w:rPr>
            </w:pPr>
          </w:p>
        </w:tc>
        <w:tc>
          <w:tcPr>
            <w:tcW w:w="284" w:type="dxa"/>
          </w:tcPr>
          <w:p w14:paraId="7A9356C0" w14:textId="77777777" w:rsidR="00FE15DD" w:rsidRPr="00057099" w:rsidRDefault="00FE15DD" w:rsidP="00BD41B6">
            <w:pPr>
              <w:spacing w:line="240" w:lineRule="exact"/>
              <w:rPr>
                <w:rFonts w:cs="Arial"/>
                <w:szCs w:val="18"/>
              </w:rPr>
            </w:pPr>
            <w:r w:rsidRPr="00057099">
              <w:rPr>
                <w:rFonts w:cs="Arial"/>
                <w:szCs w:val="18"/>
              </w:rPr>
              <w:t>:</w:t>
            </w:r>
          </w:p>
        </w:tc>
        <w:tc>
          <w:tcPr>
            <w:tcW w:w="4530" w:type="dxa"/>
          </w:tcPr>
          <w:p w14:paraId="0174089A" w14:textId="1DD0BE99" w:rsidR="00FE15DD" w:rsidRPr="00057099" w:rsidRDefault="00FE15DD" w:rsidP="00BD41B6">
            <w:pPr>
              <w:spacing w:line="240" w:lineRule="exact"/>
              <w:rPr>
                <w:rFonts w:cs="Arial"/>
                <w:szCs w:val="18"/>
              </w:rPr>
            </w:pPr>
            <w:r w:rsidRPr="00057099">
              <w:rPr>
                <w:rFonts w:cs="Arial"/>
                <w:szCs w:val="18"/>
              </w:rPr>
              <w:t xml:space="preserve">automatisch met </w:t>
            </w:r>
            <w:proofErr w:type="spellStart"/>
            <w:r w:rsidR="00323A11" w:rsidRPr="00057099">
              <w:rPr>
                <w:rFonts w:cs="Arial"/>
                <w:szCs w:val="18"/>
              </w:rPr>
              <w:t>asloze</w:t>
            </w:r>
            <w:proofErr w:type="spellEnd"/>
            <w:r w:rsidR="00323A11" w:rsidRPr="00057099">
              <w:rPr>
                <w:rFonts w:cs="Arial"/>
                <w:szCs w:val="18"/>
              </w:rPr>
              <w:t xml:space="preserve"> </w:t>
            </w:r>
            <w:r w:rsidRPr="00057099">
              <w:rPr>
                <w:rFonts w:cs="Arial"/>
                <w:szCs w:val="18"/>
              </w:rPr>
              <w:t>vulschroef</w:t>
            </w:r>
          </w:p>
        </w:tc>
      </w:tr>
      <w:tr w:rsidR="00FE15DD" w:rsidRPr="00057099" w14:paraId="212D4687" w14:textId="77777777" w:rsidTr="00BD41B6">
        <w:tc>
          <w:tcPr>
            <w:tcW w:w="2948" w:type="dxa"/>
          </w:tcPr>
          <w:p w14:paraId="0CF3508C" w14:textId="77777777" w:rsidR="00FE15DD" w:rsidRPr="00057099" w:rsidRDefault="00FE15DD" w:rsidP="00BD41B6">
            <w:pPr>
              <w:tabs>
                <w:tab w:val="right" w:pos="3544"/>
                <w:tab w:val="left" w:pos="3969"/>
                <w:tab w:val="left" w:pos="4253"/>
                <w:tab w:val="left" w:pos="4536"/>
              </w:tabs>
              <w:spacing w:line="240" w:lineRule="exact"/>
            </w:pPr>
            <w:r w:rsidRPr="00057099">
              <w:t>wijze van verlading</w:t>
            </w:r>
          </w:p>
        </w:tc>
        <w:tc>
          <w:tcPr>
            <w:tcW w:w="851" w:type="dxa"/>
          </w:tcPr>
          <w:p w14:paraId="6D65D14A" w14:textId="77777777" w:rsidR="00FE15DD" w:rsidRPr="00057099" w:rsidRDefault="00FE15DD" w:rsidP="00BD41B6">
            <w:pPr>
              <w:jc w:val="right"/>
              <w:rPr>
                <w:rFonts w:cs="Arial"/>
                <w:szCs w:val="18"/>
              </w:rPr>
            </w:pPr>
          </w:p>
        </w:tc>
        <w:tc>
          <w:tcPr>
            <w:tcW w:w="284" w:type="dxa"/>
          </w:tcPr>
          <w:p w14:paraId="761AFA31" w14:textId="77777777" w:rsidR="00FE15DD" w:rsidRPr="00057099" w:rsidRDefault="00FE15DD" w:rsidP="00BD41B6">
            <w:pPr>
              <w:spacing w:line="240" w:lineRule="exact"/>
              <w:rPr>
                <w:rFonts w:cs="Arial"/>
                <w:szCs w:val="18"/>
              </w:rPr>
            </w:pPr>
            <w:r w:rsidRPr="00057099">
              <w:rPr>
                <w:rFonts w:cs="Arial"/>
                <w:szCs w:val="18"/>
              </w:rPr>
              <w:t>:</w:t>
            </w:r>
          </w:p>
        </w:tc>
        <w:tc>
          <w:tcPr>
            <w:tcW w:w="4530" w:type="dxa"/>
          </w:tcPr>
          <w:p w14:paraId="03FD22D0" w14:textId="77777777" w:rsidR="00FE15DD" w:rsidRPr="00057099" w:rsidRDefault="00FE15DD" w:rsidP="00BD41B6">
            <w:pPr>
              <w:spacing w:line="240" w:lineRule="exact"/>
              <w:rPr>
                <w:rFonts w:cs="Arial"/>
                <w:szCs w:val="18"/>
              </w:rPr>
            </w:pPr>
            <w:r w:rsidRPr="00057099">
              <w:rPr>
                <w:rFonts w:cs="Arial"/>
                <w:szCs w:val="18"/>
              </w:rPr>
              <w:t>met afzetwielen en haak op de vrachtauto</w:t>
            </w:r>
          </w:p>
        </w:tc>
      </w:tr>
      <w:tr w:rsidR="00FE15DD" w:rsidRPr="00057099" w14:paraId="00D0266D" w14:textId="77777777" w:rsidTr="00BD41B6">
        <w:tc>
          <w:tcPr>
            <w:tcW w:w="2948" w:type="dxa"/>
          </w:tcPr>
          <w:p w14:paraId="60F76F06" w14:textId="77777777" w:rsidR="00FE15DD" w:rsidRPr="00057099" w:rsidRDefault="00FE15DD" w:rsidP="00BD41B6">
            <w:pPr>
              <w:tabs>
                <w:tab w:val="right" w:pos="3544"/>
                <w:tab w:val="left" w:pos="3969"/>
                <w:tab w:val="left" w:pos="4253"/>
                <w:tab w:val="left" w:pos="4536"/>
              </w:tabs>
              <w:spacing w:line="240" w:lineRule="exact"/>
            </w:pPr>
            <w:r w:rsidRPr="00057099">
              <w:t xml:space="preserve">wijze van ledigen </w:t>
            </w:r>
          </w:p>
        </w:tc>
        <w:tc>
          <w:tcPr>
            <w:tcW w:w="851" w:type="dxa"/>
          </w:tcPr>
          <w:p w14:paraId="0F6B2C0C" w14:textId="77777777" w:rsidR="00FE15DD" w:rsidRPr="00057099" w:rsidRDefault="00FE15DD" w:rsidP="00BD41B6">
            <w:pPr>
              <w:jc w:val="right"/>
              <w:rPr>
                <w:rFonts w:cs="Arial"/>
                <w:szCs w:val="18"/>
              </w:rPr>
            </w:pPr>
          </w:p>
        </w:tc>
        <w:tc>
          <w:tcPr>
            <w:tcW w:w="284" w:type="dxa"/>
          </w:tcPr>
          <w:p w14:paraId="1D858D4C" w14:textId="77777777" w:rsidR="00FE15DD" w:rsidRPr="00057099" w:rsidRDefault="00FE15DD" w:rsidP="00BD41B6">
            <w:pPr>
              <w:spacing w:line="240" w:lineRule="exact"/>
              <w:rPr>
                <w:rFonts w:cs="Arial"/>
                <w:szCs w:val="18"/>
              </w:rPr>
            </w:pPr>
            <w:r w:rsidRPr="00057099">
              <w:rPr>
                <w:rFonts w:cs="Arial"/>
                <w:szCs w:val="18"/>
              </w:rPr>
              <w:t>:</w:t>
            </w:r>
          </w:p>
        </w:tc>
        <w:tc>
          <w:tcPr>
            <w:tcW w:w="4530" w:type="dxa"/>
          </w:tcPr>
          <w:p w14:paraId="278A5448" w14:textId="77777777" w:rsidR="00FE15DD" w:rsidRPr="00057099" w:rsidRDefault="00FE15DD" w:rsidP="00BD41B6">
            <w:pPr>
              <w:spacing w:line="240" w:lineRule="exact"/>
              <w:rPr>
                <w:rFonts w:cs="Arial"/>
                <w:szCs w:val="18"/>
              </w:rPr>
            </w:pPr>
            <w:r w:rsidRPr="00057099">
              <w:rPr>
                <w:rFonts w:cs="Arial"/>
                <w:szCs w:val="18"/>
              </w:rPr>
              <w:t>met scharnierbare achterklep, rondom waterdicht</w:t>
            </w:r>
          </w:p>
        </w:tc>
      </w:tr>
      <w:tr w:rsidR="00FE15DD" w:rsidRPr="00057099" w14:paraId="61740C50" w14:textId="77777777" w:rsidTr="00BD41B6">
        <w:tc>
          <w:tcPr>
            <w:tcW w:w="2948" w:type="dxa"/>
          </w:tcPr>
          <w:p w14:paraId="4C5ED606" w14:textId="77777777" w:rsidR="00FE15DD" w:rsidRPr="00057099" w:rsidRDefault="00FE15DD" w:rsidP="00BD41B6">
            <w:pPr>
              <w:tabs>
                <w:tab w:val="right" w:pos="3544"/>
                <w:tab w:val="left" w:pos="3969"/>
                <w:tab w:val="left" w:pos="4253"/>
                <w:tab w:val="left" w:pos="4536"/>
              </w:tabs>
              <w:spacing w:line="240" w:lineRule="exact"/>
            </w:pPr>
            <w:r w:rsidRPr="00057099">
              <w:t>inhoud</w:t>
            </w:r>
          </w:p>
        </w:tc>
        <w:tc>
          <w:tcPr>
            <w:tcW w:w="851" w:type="dxa"/>
          </w:tcPr>
          <w:p w14:paraId="6D458762" w14:textId="77777777" w:rsidR="00FE15DD" w:rsidRPr="00057099" w:rsidRDefault="00FE15DD" w:rsidP="00BD41B6">
            <w:pPr>
              <w:spacing w:line="240" w:lineRule="exact"/>
              <w:jc w:val="right"/>
            </w:pPr>
            <w:r w:rsidRPr="00057099">
              <w:t>m</w:t>
            </w:r>
            <w:r w:rsidRPr="00057099">
              <w:rPr>
                <w:vertAlign w:val="superscript"/>
              </w:rPr>
              <w:t>3</w:t>
            </w:r>
          </w:p>
        </w:tc>
        <w:tc>
          <w:tcPr>
            <w:tcW w:w="284" w:type="dxa"/>
          </w:tcPr>
          <w:p w14:paraId="1F67B2CA" w14:textId="77777777" w:rsidR="00FE15DD" w:rsidRPr="00057099" w:rsidRDefault="00FE15DD" w:rsidP="00BD41B6">
            <w:pPr>
              <w:spacing w:line="240" w:lineRule="exact"/>
            </w:pPr>
            <w:r w:rsidRPr="00057099">
              <w:t>:</w:t>
            </w:r>
          </w:p>
        </w:tc>
        <w:tc>
          <w:tcPr>
            <w:tcW w:w="4530" w:type="dxa"/>
          </w:tcPr>
          <w:p w14:paraId="6842B058" w14:textId="77777777" w:rsidR="00FE15DD" w:rsidRPr="00057099" w:rsidRDefault="00FE15DD" w:rsidP="00BD41B6">
            <w:pPr>
              <w:spacing w:line="240" w:lineRule="exact"/>
            </w:pPr>
            <w:r w:rsidRPr="00057099">
              <w:t>ca. 24 (roostergoed)</w:t>
            </w:r>
          </w:p>
        </w:tc>
      </w:tr>
      <w:tr w:rsidR="00FE15DD" w:rsidRPr="00057099" w14:paraId="758ACB87" w14:textId="77777777" w:rsidTr="00BD41B6">
        <w:tc>
          <w:tcPr>
            <w:tcW w:w="2948" w:type="dxa"/>
          </w:tcPr>
          <w:p w14:paraId="3C094BEE" w14:textId="77777777" w:rsidR="00FE15DD" w:rsidRPr="00057099" w:rsidRDefault="00FE15DD" w:rsidP="00BD41B6">
            <w:pPr>
              <w:tabs>
                <w:tab w:val="right" w:pos="3544"/>
                <w:tab w:val="left" w:pos="3969"/>
                <w:tab w:val="left" w:pos="4253"/>
                <w:tab w:val="left" w:pos="4536"/>
              </w:tabs>
              <w:spacing w:line="240" w:lineRule="exact"/>
            </w:pPr>
            <w:r w:rsidRPr="00057099">
              <w:t xml:space="preserve">capaciteit vulschroef </w:t>
            </w:r>
          </w:p>
        </w:tc>
        <w:tc>
          <w:tcPr>
            <w:tcW w:w="851" w:type="dxa"/>
          </w:tcPr>
          <w:p w14:paraId="4BB2AE65" w14:textId="77777777" w:rsidR="00FE15DD" w:rsidRPr="00057099" w:rsidRDefault="00FE15DD" w:rsidP="00BD41B6">
            <w:pPr>
              <w:spacing w:line="240" w:lineRule="exact"/>
              <w:jc w:val="right"/>
            </w:pPr>
            <w:r w:rsidRPr="00057099">
              <w:t>m</w:t>
            </w:r>
            <w:r w:rsidRPr="00057099">
              <w:rPr>
                <w:vertAlign w:val="superscript"/>
              </w:rPr>
              <w:t>3</w:t>
            </w:r>
            <w:r w:rsidRPr="00057099">
              <w:t>/h</w:t>
            </w:r>
          </w:p>
        </w:tc>
        <w:tc>
          <w:tcPr>
            <w:tcW w:w="284" w:type="dxa"/>
          </w:tcPr>
          <w:p w14:paraId="20D936BB" w14:textId="77777777" w:rsidR="00FE15DD" w:rsidRPr="00057099" w:rsidRDefault="00FE15DD" w:rsidP="00BD41B6">
            <w:pPr>
              <w:spacing w:line="240" w:lineRule="exact"/>
            </w:pPr>
            <w:r w:rsidRPr="00057099">
              <w:t>:</w:t>
            </w:r>
          </w:p>
        </w:tc>
        <w:tc>
          <w:tcPr>
            <w:tcW w:w="4530" w:type="dxa"/>
          </w:tcPr>
          <w:p w14:paraId="481555D6" w14:textId="77777777" w:rsidR="00FE15DD" w:rsidRPr="00057099" w:rsidRDefault="00FE15DD" w:rsidP="00BD41B6">
            <w:pPr>
              <w:spacing w:line="240" w:lineRule="exact"/>
            </w:pPr>
            <w:r w:rsidRPr="00057099">
              <w:t>ca. 5</w:t>
            </w:r>
          </w:p>
        </w:tc>
      </w:tr>
      <w:tr w:rsidR="00FE15DD" w:rsidRPr="00057099" w14:paraId="36E37081" w14:textId="77777777" w:rsidTr="00BD41B6">
        <w:tc>
          <w:tcPr>
            <w:tcW w:w="2948" w:type="dxa"/>
          </w:tcPr>
          <w:p w14:paraId="68AF039C" w14:textId="77777777" w:rsidR="00FE15DD" w:rsidRPr="00057099" w:rsidRDefault="00FE15DD" w:rsidP="00BD41B6">
            <w:r w:rsidRPr="00057099">
              <w:t xml:space="preserve">geluidbronsterkte </w:t>
            </w:r>
            <w:proofErr w:type="spellStart"/>
            <w:r w:rsidRPr="00057099">
              <w:t>Lwr</w:t>
            </w:r>
            <w:proofErr w:type="spellEnd"/>
            <w:r w:rsidRPr="00057099">
              <w:t xml:space="preserve"> van de aandrijving</w:t>
            </w:r>
          </w:p>
          <w:p w14:paraId="1D2A6465" w14:textId="77777777" w:rsidR="00FE15DD" w:rsidRPr="00057099" w:rsidRDefault="00FE15DD" w:rsidP="00BD41B6">
            <w:pPr>
              <w:spacing w:line="240" w:lineRule="exact"/>
            </w:pPr>
          </w:p>
        </w:tc>
        <w:tc>
          <w:tcPr>
            <w:tcW w:w="851" w:type="dxa"/>
          </w:tcPr>
          <w:p w14:paraId="7E5A3FAB" w14:textId="77777777" w:rsidR="00FE15DD" w:rsidRPr="00057099" w:rsidRDefault="00FE15DD" w:rsidP="00BD41B6">
            <w:pPr>
              <w:spacing w:line="240" w:lineRule="exact"/>
              <w:jc w:val="right"/>
            </w:pPr>
            <w:r w:rsidRPr="00057099">
              <w:t>dB(A)</w:t>
            </w:r>
          </w:p>
        </w:tc>
        <w:tc>
          <w:tcPr>
            <w:tcW w:w="284" w:type="dxa"/>
          </w:tcPr>
          <w:p w14:paraId="6749802D" w14:textId="77777777" w:rsidR="00FE15DD" w:rsidRPr="00057099" w:rsidRDefault="00FE15DD" w:rsidP="00BD41B6">
            <w:pPr>
              <w:spacing w:line="240" w:lineRule="exact"/>
            </w:pPr>
            <w:r w:rsidRPr="00057099">
              <w:t>:</w:t>
            </w:r>
          </w:p>
        </w:tc>
        <w:tc>
          <w:tcPr>
            <w:tcW w:w="4530" w:type="dxa"/>
          </w:tcPr>
          <w:p w14:paraId="09C71E56" w14:textId="77777777" w:rsidR="00FE15DD" w:rsidRPr="00057099" w:rsidRDefault="00FE15DD" w:rsidP="00BD41B6">
            <w:pPr>
              <w:spacing w:line="240" w:lineRule="exact"/>
            </w:pPr>
            <w:r w:rsidRPr="00057099">
              <w:t>&lt; 55, in afgemonteerde situatie, gemeten en berekend volgens de handleiding “Meten en rekenen industrielawaai” van 1999.</w:t>
            </w:r>
          </w:p>
        </w:tc>
      </w:tr>
    </w:tbl>
    <w:p w14:paraId="4E5FE598" w14:textId="77777777" w:rsidR="00FE15DD" w:rsidRPr="00057099" w:rsidRDefault="00FE15DD" w:rsidP="00FE15DD"/>
    <w:p w14:paraId="4FF7E52A" w14:textId="77777777" w:rsidR="00FE15DD" w:rsidRPr="00057099" w:rsidRDefault="00FE15DD" w:rsidP="006028B5">
      <w:pPr>
        <w:pStyle w:val="Heading3"/>
      </w:pPr>
      <w:r w:rsidRPr="00057099">
        <w:t>Uitvoering</w:t>
      </w:r>
    </w:p>
    <w:tbl>
      <w:tblPr>
        <w:tblW w:w="8613" w:type="dxa"/>
        <w:tblLayout w:type="fixed"/>
        <w:tblLook w:val="01E0" w:firstRow="1" w:lastRow="1" w:firstColumn="1" w:lastColumn="1" w:noHBand="0" w:noVBand="0"/>
      </w:tblPr>
      <w:tblGrid>
        <w:gridCol w:w="2948"/>
        <w:gridCol w:w="851"/>
        <w:gridCol w:w="284"/>
        <w:gridCol w:w="4530"/>
      </w:tblGrid>
      <w:tr w:rsidR="00FE15DD" w:rsidRPr="00057099" w14:paraId="171DF5E8" w14:textId="77777777" w:rsidTr="00BD41B6">
        <w:tc>
          <w:tcPr>
            <w:tcW w:w="2948" w:type="dxa"/>
          </w:tcPr>
          <w:p w14:paraId="741F5A24" w14:textId="77777777" w:rsidR="00FE15DD" w:rsidRPr="00057099" w:rsidRDefault="00FE15DD" w:rsidP="00BD41B6">
            <w:pPr>
              <w:spacing w:line="240" w:lineRule="exact"/>
            </w:pPr>
            <w:r w:rsidRPr="00057099">
              <w:t>fabrikaat</w:t>
            </w:r>
          </w:p>
        </w:tc>
        <w:tc>
          <w:tcPr>
            <w:tcW w:w="851" w:type="dxa"/>
          </w:tcPr>
          <w:p w14:paraId="71D207C4" w14:textId="77777777" w:rsidR="00FE15DD" w:rsidRPr="00057099" w:rsidRDefault="00FE15DD" w:rsidP="00BD41B6">
            <w:pPr>
              <w:spacing w:line="240" w:lineRule="exact"/>
              <w:jc w:val="right"/>
            </w:pPr>
          </w:p>
        </w:tc>
        <w:tc>
          <w:tcPr>
            <w:tcW w:w="284" w:type="dxa"/>
          </w:tcPr>
          <w:p w14:paraId="2180F19A" w14:textId="77777777" w:rsidR="00FE15DD" w:rsidRPr="00057099" w:rsidRDefault="00FE15DD" w:rsidP="00BD41B6">
            <w:pPr>
              <w:spacing w:line="240" w:lineRule="exact"/>
            </w:pPr>
            <w:r w:rsidRPr="00057099">
              <w:t>:</w:t>
            </w:r>
          </w:p>
        </w:tc>
        <w:tc>
          <w:tcPr>
            <w:tcW w:w="4530" w:type="dxa"/>
          </w:tcPr>
          <w:p w14:paraId="6AC15D1C" w14:textId="77777777" w:rsidR="00FE15DD" w:rsidRPr="00057099" w:rsidRDefault="00FE15DD" w:rsidP="00BD41B6">
            <w:pPr>
              <w:spacing w:line="240" w:lineRule="exact"/>
            </w:pPr>
          </w:p>
        </w:tc>
      </w:tr>
      <w:tr w:rsidR="00FE15DD" w:rsidRPr="00057099" w14:paraId="5ECF18DC" w14:textId="77777777" w:rsidTr="00BD41B6">
        <w:tc>
          <w:tcPr>
            <w:tcW w:w="2948" w:type="dxa"/>
          </w:tcPr>
          <w:p w14:paraId="736F8CFC" w14:textId="77777777" w:rsidR="00FE15DD" w:rsidRPr="00057099" w:rsidRDefault="00FE15DD" w:rsidP="00BD41B6">
            <w:pPr>
              <w:spacing w:line="240" w:lineRule="exact"/>
            </w:pPr>
            <w:r w:rsidRPr="00057099">
              <w:t>type</w:t>
            </w:r>
          </w:p>
        </w:tc>
        <w:tc>
          <w:tcPr>
            <w:tcW w:w="851" w:type="dxa"/>
          </w:tcPr>
          <w:p w14:paraId="1980993C" w14:textId="77777777" w:rsidR="00FE15DD" w:rsidRPr="00057099" w:rsidRDefault="00FE15DD" w:rsidP="00BD41B6">
            <w:pPr>
              <w:spacing w:line="240" w:lineRule="exact"/>
              <w:jc w:val="right"/>
            </w:pPr>
          </w:p>
        </w:tc>
        <w:tc>
          <w:tcPr>
            <w:tcW w:w="284" w:type="dxa"/>
          </w:tcPr>
          <w:p w14:paraId="758345AC" w14:textId="77777777" w:rsidR="00FE15DD" w:rsidRPr="00057099" w:rsidRDefault="00FE15DD" w:rsidP="00BD41B6">
            <w:pPr>
              <w:spacing w:line="240" w:lineRule="exact"/>
            </w:pPr>
            <w:r w:rsidRPr="00057099">
              <w:t>:</w:t>
            </w:r>
          </w:p>
        </w:tc>
        <w:tc>
          <w:tcPr>
            <w:tcW w:w="4530" w:type="dxa"/>
          </w:tcPr>
          <w:p w14:paraId="4814BE23" w14:textId="77777777" w:rsidR="00FE15DD" w:rsidRPr="00057099" w:rsidRDefault="00FE15DD" w:rsidP="00BD41B6">
            <w:pPr>
              <w:spacing w:line="240" w:lineRule="exact"/>
            </w:pPr>
          </w:p>
        </w:tc>
      </w:tr>
      <w:tr w:rsidR="00FE15DD" w:rsidRPr="00057099" w14:paraId="11B3A994" w14:textId="77777777" w:rsidTr="00BD41B6">
        <w:tc>
          <w:tcPr>
            <w:tcW w:w="2948" w:type="dxa"/>
          </w:tcPr>
          <w:p w14:paraId="49F98916" w14:textId="77777777" w:rsidR="00FE15DD" w:rsidRPr="00057099" w:rsidRDefault="00FE15DD" w:rsidP="00BD41B6">
            <w:pPr>
              <w:spacing w:line="240" w:lineRule="exact"/>
            </w:pPr>
            <w:r w:rsidRPr="00057099">
              <w:t>afmetingen, inwendig</w:t>
            </w:r>
          </w:p>
        </w:tc>
        <w:tc>
          <w:tcPr>
            <w:tcW w:w="851" w:type="dxa"/>
          </w:tcPr>
          <w:p w14:paraId="050CF0AE" w14:textId="77777777" w:rsidR="00FE15DD" w:rsidRPr="00057099" w:rsidRDefault="00FE15DD" w:rsidP="00BD41B6">
            <w:pPr>
              <w:spacing w:line="240" w:lineRule="exact"/>
              <w:jc w:val="right"/>
            </w:pPr>
            <w:r w:rsidRPr="00057099">
              <w:t>mm</w:t>
            </w:r>
          </w:p>
        </w:tc>
        <w:tc>
          <w:tcPr>
            <w:tcW w:w="284" w:type="dxa"/>
          </w:tcPr>
          <w:p w14:paraId="5C79F4F6" w14:textId="77777777" w:rsidR="00FE15DD" w:rsidRPr="00057099" w:rsidRDefault="00FE15DD" w:rsidP="00BD41B6">
            <w:pPr>
              <w:spacing w:line="240" w:lineRule="exact"/>
            </w:pPr>
            <w:r w:rsidRPr="00057099">
              <w:t>:</w:t>
            </w:r>
          </w:p>
        </w:tc>
        <w:tc>
          <w:tcPr>
            <w:tcW w:w="4530" w:type="dxa"/>
          </w:tcPr>
          <w:p w14:paraId="4DB77295" w14:textId="2BBD44CF" w:rsidR="00FE15DD" w:rsidRPr="00057099" w:rsidRDefault="00FE15DD" w:rsidP="00BD41B6">
            <w:pPr>
              <w:spacing w:line="240" w:lineRule="exact"/>
            </w:pPr>
            <w:proofErr w:type="spellStart"/>
            <w:r w:rsidRPr="00057099">
              <w:t>LxBxH</w:t>
            </w:r>
            <w:proofErr w:type="spellEnd"/>
            <w:r w:rsidRPr="00057099">
              <w:t xml:space="preserve">; 6000x2300x1500 </w:t>
            </w:r>
          </w:p>
        </w:tc>
      </w:tr>
      <w:tr w:rsidR="00FE15DD" w:rsidRPr="00057099" w14:paraId="5CA9309C" w14:textId="77777777" w:rsidTr="00BD41B6">
        <w:tc>
          <w:tcPr>
            <w:tcW w:w="2948" w:type="dxa"/>
          </w:tcPr>
          <w:p w14:paraId="347D5860" w14:textId="77777777" w:rsidR="00FE15DD" w:rsidRPr="00057099" w:rsidRDefault="00FE15DD" w:rsidP="00BD41B6">
            <w:pPr>
              <w:spacing w:line="240" w:lineRule="exact"/>
            </w:pPr>
            <w:r w:rsidRPr="00057099">
              <w:t>wanddikte bodem</w:t>
            </w:r>
          </w:p>
        </w:tc>
        <w:tc>
          <w:tcPr>
            <w:tcW w:w="851" w:type="dxa"/>
          </w:tcPr>
          <w:p w14:paraId="47B42AE6" w14:textId="77777777" w:rsidR="00FE15DD" w:rsidRPr="00057099" w:rsidRDefault="00FE15DD" w:rsidP="00BD41B6">
            <w:pPr>
              <w:spacing w:line="240" w:lineRule="exact"/>
              <w:jc w:val="right"/>
            </w:pPr>
            <w:r w:rsidRPr="00057099">
              <w:t>mm</w:t>
            </w:r>
          </w:p>
        </w:tc>
        <w:tc>
          <w:tcPr>
            <w:tcW w:w="284" w:type="dxa"/>
          </w:tcPr>
          <w:p w14:paraId="65DE9318" w14:textId="77777777" w:rsidR="00FE15DD" w:rsidRPr="00057099" w:rsidRDefault="00FE15DD" w:rsidP="00BD41B6">
            <w:pPr>
              <w:spacing w:line="240" w:lineRule="exact"/>
            </w:pPr>
            <w:r w:rsidRPr="00057099">
              <w:t>:</w:t>
            </w:r>
          </w:p>
        </w:tc>
        <w:tc>
          <w:tcPr>
            <w:tcW w:w="4530" w:type="dxa"/>
          </w:tcPr>
          <w:p w14:paraId="26BDDBE2" w14:textId="77777777" w:rsidR="00FE15DD" w:rsidRPr="00057099" w:rsidRDefault="00FE15DD" w:rsidP="00BD41B6">
            <w:pPr>
              <w:spacing w:line="240" w:lineRule="exact"/>
            </w:pPr>
            <w:r w:rsidRPr="00057099">
              <w:t>5</w:t>
            </w:r>
          </w:p>
        </w:tc>
      </w:tr>
      <w:tr w:rsidR="00FE15DD" w:rsidRPr="00057099" w14:paraId="17EFBC00" w14:textId="77777777" w:rsidTr="00BD41B6">
        <w:tc>
          <w:tcPr>
            <w:tcW w:w="2948" w:type="dxa"/>
          </w:tcPr>
          <w:p w14:paraId="61BAC3C3" w14:textId="77777777" w:rsidR="00FE15DD" w:rsidRPr="00057099" w:rsidRDefault="00FE15DD" w:rsidP="00BD41B6">
            <w:pPr>
              <w:spacing w:line="240" w:lineRule="exact"/>
            </w:pPr>
            <w:r w:rsidRPr="00057099">
              <w:t>wanddikte wanden</w:t>
            </w:r>
          </w:p>
        </w:tc>
        <w:tc>
          <w:tcPr>
            <w:tcW w:w="851" w:type="dxa"/>
          </w:tcPr>
          <w:p w14:paraId="54F4E9AE" w14:textId="77777777" w:rsidR="00FE15DD" w:rsidRPr="00057099" w:rsidRDefault="00FE15DD" w:rsidP="00BD41B6">
            <w:pPr>
              <w:spacing w:line="240" w:lineRule="exact"/>
              <w:jc w:val="right"/>
            </w:pPr>
            <w:r w:rsidRPr="00057099">
              <w:t>mm</w:t>
            </w:r>
          </w:p>
        </w:tc>
        <w:tc>
          <w:tcPr>
            <w:tcW w:w="284" w:type="dxa"/>
          </w:tcPr>
          <w:p w14:paraId="52B589E2" w14:textId="77777777" w:rsidR="00FE15DD" w:rsidRPr="00057099" w:rsidRDefault="00FE15DD" w:rsidP="00BD41B6">
            <w:pPr>
              <w:spacing w:line="240" w:lineRule="exact"/>
            </w:pPr>
            <w:r w:rsidRPr="00057099">
              <w:t>:</w:t>
            </w:r>
          </w:p>
        </w:tc>
        <w:tc>
          <w:tcPr>
            <w:tcW w:w="4530" w:type="dxa"/>
          </w:tcPr>
          <w:p w14:paraId="19777C7E" w14:textId="77777777" w:rsidR="00FE15DD" w:rsidRPr="00057099" w:rsidRDefault="00FE15DD" w:rsidP="00BD41B6">
            <w:pPr>
              <w:spacing w:line="240" w:lineRule="exact"/>
            </w:pPr>
            <w:r w:rsidRPr="00057099">
              <w:t>3</w:t>
            </w:r>
          </w:p>
        </w:tc>
      </w:tr>
      <w:tr w:rsidR="00FE15DD" w:rsidRPr="00057099" w14:paraId="50BA8ADA" w14:textId="77777777" w:rsidTr="00BD41B6">
        <w:tc>
          <w:tcPr>
            <w:tcW w:w="2948" w:type="dxa"/>
          </w:tcPr>
          <w:p w14:paraId="630C17C0" w14:textId="77777777" w:rsidR="00FE15DD" w:rsidRPr="00057099" w:rsidRDefault="00FE15DD" w:rsidP="00BD41B6">
            <w:pPr>
              <w:spacing w:line="240" w:lineRule="exact"/>
            </w:pPr>
            <w:r w:rsidRPr="00057099">
              <w:t>materiaal</w:t>
            </w:r>
          </w:p>
        </w:tc>
        <w:tc>
          <w:tcPr>
            <w:tcW w:w="851" w:type="dxa"/>
          </w:tcPr>
          <w:p w14:paraId="61F81317" w14:textId="77777777" w:rsidR="00FE15DD" w:rsidRPr="00057099" w:rsidRDefault="00FE15DD" w:rsidP="00BD41B6">
            <w:pPr>
              <w:spacing w:line="240" w:lineRule="exact"/>
              <w:jc w:val="right"/>
            </w:pPr>
          </w:p>
        </w:tc>
        <w:tc>
          <w:tcPr>
            <w:tcW w:w="284" w:type="dxa"/>
          </w:tcPr>
          <w:p w14:paraId="05013A3E" w14:textId="77777777" w:rsidR="00FE15DD" w:rsidRPr="00057099" w:rsidRDefault="00FE15DD" w:rsidP="00BD41B6">
            <w:pPr>
              <w:spacing w:line="240" w:lineRule="exact"/>
            </w:pPr>
            <w:r w:rsidRPr="00057099">
              <w:t>:</w:t>
            </w:r>
          </w:p>
        </w:tc>
        <w:tc>
          <w:tcPr>
            <w:tcW w:w="4530" w:type="dxa"/>
          </w:tcPr>
          <w:p w14:paraId="1B240AAF" w14:textId="77777777" w:rsidR="00FE15DD" w:rsidRPr="00057099" w:rsidRDefault="00FE15DD" w:rsidP="00BD41B6">
            <w:pPr>
              <w:spacing w:line="240" w:lineRule="exact"/>
            </w:pPr>
            <w:r w:rsidRPr="00057099">
              <w:t>staal; 235JR G2</w:t>
            </w:r>
          </w:p>
        </w:tc>
      </w:tr>
      <w:tr w:rsidR="00FE15DD" w:rsidRPr="00057099" w14:paraId="29C59D9E" w14:textId="77777777" w:rsidTr="00BD41B6">
        <w:tc>
          <w:tcPr>
            <w:tcW w:w="2948" w:type="dxa"/>
          </w:tcPr>
          <w:p w14:paraId="1F6DBEA4" w14:textId="77777777" w:rsidR="00FE15DD" w:rsidRPr="00057099" w:rsidRDefault="00FE15DD" w:rsidP="00BD41B6">
            <w:pPr>
              <w:spacing w:line="240" w:lineRule="exact"/>
            </w:pPr>
            <w:r w:rsidRPr="00057099">
              <w:t>voorzieningen</w:t>
            </w:r>
          </w:p>
        </w:tc>
        <w:tc>
          <w:tcPr>
            <w:tcW w:w="851" w:type="dxa"/>
          </w:tcPr>
          <w:p w14:paraId="50374D34" w14:textId="77777777" w:rsidR="00FE15DD" w:rsidRPr="00057099" w:rsidRDefault="00FE15DD" w:rsidP="00BD41B6">
            <w:pPr>
              <w:spacing w:line="240" w:lineRule="exact"/>
              <w:jc w:val="right"/>
            </w:pPr>
          </w:p>
        </w:tc>
        <w:tc>
          <w:tcPr>
            <w:tcW w:w="284" w:type="dxa"/>
          </w:tcPr>
          <w:p w14:paraId="7499A37F" w14:textId="77777777" w:rsidR="00FE15DD" w:rsidRPr="00057099" w:rsidRDefault="00FE15DD" w:rsidP="00BD41B6">
            <w:pPr>
              <w:spacing w:line="240" w:lineRule="exact"/>
            </w:pPr>
            <w:r w:rsidRPr="00057099">
              <w:t>:</w:t>
            </w:r>
          </w:p>
        </w:tc>
        <w:tc>
          <w:tcPr>
            <w:tcW w:w="4530" w:type="dxa"/>
          </w:tcPr>
          <w:p w14:paraId="452236A6"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toegangstrap naar dak;</w:t>
            </w:r>
          </w:p>
          <w:p w14:paraId="4C974D5B"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lekwaterdicht met rvs-profiel en rubber;</w:t>
            </w:r>
          </w:p>
          <w:p w14:paraId="637F67BC"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dak van aluminium tranenplaat;</w:t>
            </w:r>
          </w:p>
          <w:p w14:paraId="29BB82AC"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inspectieluik 600 x 600 ter plaatse van trekhaak, luik uitvoeren in staal;</w:t>
            </w:r>
          </w:p>
          <w:p w14:paraId="1990BF21"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lekwater aftapmogelijkheid (Storz koppeling) aan de ‘haakkant’ van de container, door middel van flexibele verbinding aan te sluiten op de terreinriolering.</w:t>
            </w:r>
          </w:p>
          <w:p w14:paraId="610102C5"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inspectiedeksel volle vulling;</w:t>
            </w:r>
          </w:p>
          <w:p w14:paraId="7ED418BA" w14:textId="77777777" w:rsidR="00FE15DD" w:rsidRPr="00057099" w:rsidRDefault="00FE15DD" w:rsidP="00BD41B6">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afsluitbare plaatafsluiter in de vulopening met gasveer.</w:t>
            </w:r>
          </w:p>
        </w:tc>
      </w:tr>
      <w:tr w:rsidR="00FE15DD" w:rsidRPr="00057099" w14:paraId="291C1962" w14:textId="77777777" w:rsidTr="00BD41B6">
        <w:tc>
          <w:tcPr>
            <w:tcW w:w="2948" w:type="dxa"/>
          </w:tcPr>
          <w:p w14:paraId="1D3C8E97" w14:textId="77777777" w:rsidR="00FE15DD" w:rsidRPr="00057099" w:rsidRDefault="00FE15DD" w:rsidP="00BD41B6">
            <w:pPr>
              <w:spacing w:line="240" w:lineRule="exact"/>
            </w:pPr>
            <w:r w:rsidRPr="00057099">
              <w:t>vulschroef:</w:t>
            </w:r>
          </w:p>
        </w:tc>
        <w:tc>
          <w:tcPr>
            <w:tcW w:w="851" w:type="dxa"/>
          </w:tcPr>
          <w:p w14:paraId="373708AE" w14:textId="77777777" w:rsidR="00FE15DD" w:rsidRPr="00057099" w:rsidRDefault="00FE15DD" w:rsidP="00BD41B6">
            <w:pPr>
              <w:spacing w:line="240" w:lineRule="exact"/>
              <w:jc w:val="right"/>
            </w:pPr>
          </w:p>
        </w:tc>
        <w:tc>
          <w:tcPr>
            <w:tcW w:w="284" w:type="dxa"/>
          </w:tcPr>
          <w:p w14:paraId="5554BC2C" w14:textId="77777777" w:rsidR="00FE15DD" w:rsidRPr="00057099" w:rsidRDefault="00FE15DD" w:rsidP="00BD41B6">
            <w:pPr>
              <w:spacing w:line="240" w:lineRule="exact"/>
            </w:pPr>
          </w:p>
        </w:tc>
        <w:tc>
          <w:tcPr>
            <w:tcW w:w="4530" w:type="dxa"/>
          </w:tcPr>
          <w:p w14:paraId="2EC3D055" w14:textId="77777777" w:rsidR="00FE15DD" w:rsidRPr="00057099" w:rsidRDefault="00FE15DD" w:rsidP="00BD41B6">
            <w:pPr>
              <w:spacing w:line="240" w:lineRule="exact"/>
            </w:pPr>
          </w:p>
        </w:tc>
      </w:tr>
      <w:tr w:rsidR="00FE15DD" w:rsidRPr="00057099" w14:paraId="4AD06800" w14:textId="77777777" w:rsidTr="00BD41B6">
        <w:tc>
          <w:tcPr>
            <w:tcW w:w="2948" w:type="dxa"/>
          </w:tcPr>
          <w:p w14:paraId="36068989"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type</w:t>
            </w:r>
          </w:p>
        </w:tc>
        <w:tc>
          <w:tcPr>
            <w:tcW w:w="851" w:type="dxa"/>
          </w:tcPr>
          <w:p w14:paraId="33D72ACE" w14:textId="77777777" w:rsidR="00FE15DD" w:rsidRPr="00057099" w:rsidRDefault="00FE15DD" w:rsidP="00BD41B6">
            <w:pPr>
              <w:spacing w:line="240" w:lineRule="exact"/>
              <w:jc w:val="right"/>
            </w:pPr>
          </w:p>
        </w:tc>
        <w:tc>
          <w:tcPr>
            <w:tcW w:w="284" w:type="dxa"/>
          </w:tcPr>
          <w:p w14:paraId="6091F91A" w14:textId="77777777" w:rsidR="00FE15DD" w:rsidRPr="00057099" w:rsidRDefault="00FE15DD" w:rsidP="00BD41B6">
            <w:pPr>
              <w:spacing w:line="240" w:lineRule="exact"/>
            </w:pPr>
            <w:r w:rsidRPr="00057099">
              <w:t>:</w:t>
            </w:r>
          </w:p>
        </w:tc>
        <w:tc>
          <w:tcPr>
            <w:tcW w:w="4530" w:type="dxa"/>
          </w:tcPr>
          <w:p w14:paraId="5B0E333C" w14:textId="77777777" w:rsidR="00FE15DD" w:rsidRPr="00057099" w:rsidRDefault="00FE15DD" w:rsidP="00BD41B6">
            <w:pPr>
              <w:spacing w:line="240" w:lineRule="exact"/>
            </w:pPr>
            <w:proofErr w:type="spellStart"/>
            <w:r w:rsidRPr="00057099">
              <w:t>asloze</w:t>
            </w:r>
            <w:proofErr w:type="spellEnd"/>
            <w:r w:rsidRPr="00057099">
              <w:t xml:space="preserve"> schroef met aandrijving </w:t>
            </w:r>
          </w:p>
        </w:tc>
      </w:tr>
      <w:tr w:rsidR="00FE15DD" w:rsidRPr="00057099" w14:paraId="357BF137" w14:textId="77777777" w:rsidTr="00BD41B6">
        <w:tc>
          <w:tcPr>
            <w:tcW w:w="2948" w:type="dxa"/>
          </w:tcPr>
          <w:p w14:paraId="3832B4B9"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diameter</w:t>
            </w:r>
          </w:p>
        </w:tc>
        <w:tc>
          <w:tcPr>
            <w:tcW w:w="851" w:type="dxa"/>
          </w:tcPr>
          <w:p w14:paraId="0C4BE631" w14:textId="77777777" w:rsidR="00FE15DD" w:rsidRPr="00057099" w:rsidRDefault="00FE15DD" w:rsidP="00BD41B6">
            <w:pPr>
              <w:spacing w:line="240" w:lineRule="exact"/>
              <w:jc w:val="right"/>
            </w:pPr>
            <w:r w:rsidRPr="00057099">
              <w:t>mm</w:t>
            </w:r>
          </w:p>
        </w:tc>
        <w:tc>
          <w:tcPr>
            <w:tcW w:w="284" w:type="dxa"/>
          </w:tcPr>
          <w:p w14:paraId="56CA9621" w14:textId="77777777" w:rsidR="00FE15DD" w:rsidRPr="00057099" w:rsidRDefault="00FE15DD" w:rsidP="00BD41B6">
            <w:pPr>
              <w:spacing w:line="240" w:lineRule="exact"/>
            </w:pPr>
            <w:r w:rsidRPr="00057099">
              <w:t>:</w:t>
            </w:r>
          </w:p>
        </w:tc>
        <w:tc>
          <w:tcPr>
            <w:tcW w:w="4530" w:type="dxa"/>
          </w:tcPr>
          <w:p w14:paraId="34EE4FE6" w14:textId="77777777" w:rsidR="00FE15DD" w:rsidRPr="00057099" w:rsidRDefault="00FE15DD" w:rsidP="00BD41B6">
            <w:pPr>
              <w:spacing w:line="240" w:lineRule="exact"/>
            </w:pPr>
            <w:r w:rsidRPr="00057099">
              <w:t>280</w:t>
            </w:r>
          </w:p>
        </w:tc>
      </w:tr>
      <w:tr w:rsidR="00FE15DD" w:rsidRPr="00057099" w14:paraId="1E0FB45A" w14:textId="77777777" w:rsidTr="00BD41B6">
        <w:tc>
          <w:tcPr>
            <w:tcW w:w="2948" w:type="dxa"/>
          </w:tcPr>
          <w:p w14:paraId="6EE1897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materiaal</w:t>
            </w:r>
          </w:p>
        </w:tc>
        <w:tc>
          <w:tcPr>
            <w:tcW w:w="851" w:type="dxa"/>
          </w:tcPr>
          <w:p w14:paraId="5D63AD2A" w14:textId="77777777" w:rsidR="00FE15DD" w:rsidRPr="00057099" w:rsidRDefault="00FE15DD" w:rsidP="00BD41B6">
            <w:pPr>
              <w:spacing w:line="240" w:lineRule="exact"/>
              <w:jc w:val="right"/>
            </w:pPr>
          </w:p>
        </w:tc>
        <w:tc>
          <w:tcPr>
            <w:tcW w:w="284" w:type="dxa"/>
          </w:tcPr>
          <w:p w14:paraId="53F705BD" w14:textId="77777777" w:rsidR="00FE15DD" w:rsidRPr="00057099" w:rsidRDefault="00FE15DD" w:rsidP="00BD41B6">
            <w:pPr>
              <w:spacing w:line="240" w:lineRule="exact"/>
            </w:pPr>
            <w:r w:rsidRPr="00057099">
              <w:t>:</w:t>
            </w:r>
          </w:p>
        </w:tc>
        <w:tc>
          <w:tcPr>
            <w:tcW w:w="4530" w:type="dxa"/>
          </w:tcPr>
          <w:p w14:paraId="46A40990" w14:textId="77777777" w:rsidR="00FE15DD" w:rsidRPr="00057099" w:rsidRDefault="00FE15DD" w:rsidP="00BD41B6">
            <w:pPr>
              <w:spacing w:line="240" w:lineRule="exact"/>
            </w:pPr>
            <w:r w:rsidRPr="00057099">
              <w:t>S355 J2 G3</w:t>
            </w:r>
          </w:p>
        </w:tc>
      </w:tr>
      <w:tr w:rsidR="00FE15DD" w:rsidRPr="00057099" w14:paraId="6B5BA29C" w14:textId="77777777" w:rsidTr="00BD41B6">
        <w:tc>
          <w:tcPr>
            <w:tcW w:w="2948" w:type="dxa"/>
          </w:tcPr>
          <w:p w14:paraId="5B86AEC5" w14:textId="77777777" w:rsidR="00FE15DD" w:rsidRPr="00057099" w:rsidRDefault="00FE15DD" w:rsidP="00BD41B6">
            <w:pPr>
              <w:pStyle w:val="Bullet1"/>
              <w:numPr>
                <w:ilvl w:val="0"/>
                <w:numId w:val="0"/>
              </w:numPr>
              <w:rPr>
                <w:lang w:val="nl-NL"/>
              </w:rPr>
            </w:pPr>
          </w:p>
        </w:tc>
        <w:tc>
          <w:tcPr>
            <w:tcW w:w="851" w:type="dxa"/>
          </w:tcPr>
          <w:p w14:paraId="58EB9FBF" w14:textId="77777777" w:rsidR="00FE15DD" w:rsidRPr="00057099" w:rsidRDefault="00FE15DD" w:rsidP="00BD41B6">
            <w:pPr>
              <w:spacing w:line="240" w:lineRule="exact"/>
              <w:jc w:val="right"/>
            </w:pPr>
          </w:p>
        </w:tc>
        <w:tc>
          <w:tcPr>
            <w:tcW w:w="284" w:type="dxa"/>
          </w:tcPr>
          <w:p w14:paraId="625C369B" w14:textId="77777777" w:rsidR="00FE15DD" w:rsidRPr="00057099" w:rsidRDefault="00FE15DD" w:rsidP="00BD41B6">
            <w:pPr>
              <w:spacing w:line="240" w:lineRule="exact"/>
            </w:pPr>
          </w:p>
        </w:tc>
        <w:tc>
          <w:tcPr>
            <w:tcW w:w="4530" w:type="dxa"/>
          </w:tcPr>
          <w:p w14:paraId="06A7B872" w14:textId="77777777" w:rsidR="00FE15DD" w:rsidRPr="00057099" w:rsidRDefault="00FE15DD" w:rsidP="00BD41B6">
            <w:pPr>
              <w:spacing w:line="240" w:lineRule="exact"/>
            </w:pPr>
          </w:p>
        </w:tc>
      </w:tr>
    </w:tbl>
    <w:p w14:paraId="357A3987" w14:textId="77777777" w:rsidR="00FE15DD" w:rsidRPr="00057099" w:rsidRDefault="00FE15DD" w:rsidP="006028B5">
      <w:pPr>
        <w:pStyle w:val="Heading3"/>
      </w:pPr>
      <w:r w:rsidRPr="00057099">
        <w:t>Aandrijving</w:t>
      </w:r>
    </w:p>
    <w:tbl>
      <w:tblPr>
        <w:tblW w:w="8613" w:type="dxa"/>
        <w:tblLayout w:type="fixed"/>
        <w:tblLook w:val="01E0" w:firstRow="1" w:lastRow="1" w:firstColumn="1" w:lastColumn="1" w:noHBand="0" w:noVBand="0"/>
      </w:tblPr>
      <w:tblGrid>
        <w:gridCol w:w="2948"/>
        <w:gridCol w:w="851"/>
        <w:gridCol w:w="284"/>
        <w:gridCol w:w="4530"/>
      </w:tblGrid>
      <w:tr w:rsidR="00FE15DD" w:rsidRPr="00057099" w14:paraId="7671196E" w14:textId="77777777" w:rsidTr="00BD41B6">
        <w:tc>
          <w:tcPr>
            <w:tcW w:w="2948" w:type="dxa"/>
          </w:tcPr>
          <w:p w14:paraId="2CFDB773" w14:textId="77777777" w:rsidR="00FE15DD" w:rsidRPr="00057099" w:rsidRDefault="00FE15DD" w:rsidP="00BD41B6">
            <w:pPr>
              <w:spacing w:line="240" w:lineRule="exact"/>
            </w:pPr>
            <w:r w:rsidRPr="00057099">
              <w:t>systeem</w:t>
            </w:r>
          </w:p>
        </w:tc>
        <w:tc>
          <w:tcPr>
            <w:tcW w:w="851" w:type="dxa"/>
          </w:tcPr>
          <w:p w14:paraId="1C739497" w14:textId="77777777" w:rsidR="00FE15DD" w:rsidRPr="00057099" w:rsidRDefault="00FE15DD" w:rsidP="00BD41B6">
            <w:pPr>
              <w:spacing w:line="240" w:lineRule="exact"/>
              <w:jc w:val="right"/>
            </w:pPr>
          </w:p>
        </w:tc>
        <w:tc>
          <w:tcPr>
            <w:tcW w:w="284" w:type="dxa"/>
          </w:tcPr>
          <w:p w14:paraId="19182838" w14:textId="77777777" w:rsidR="00FE15DD" w:rsidRPr="00057099" w:rsidRDefault="00FE15DD" w:rsidP="00BD41B6">
            <w:pPr>
              <w:spacing w:line="240" w:lineRule="exact"/>
            </w:pPr>
            <w:r w:rsidRPr="00057099">
              <w:t>:</w:t>
            </w:r>
          </w:p>
        </w:tc>
        <w:tc>
          <w:tcPr>
            <w:tcW w:w="4530" w:type="dxa"/>
          </w:tcPr>
          <w:p w14:paraId="4ECBAB22" w14:textId="77777777" w:rsidR="00FE15DD" w:rsidRPr="00057099" w:rsidRDefault="00FE15DD" w:rsidP="00BD41B6">
            <w:pPr>
              <w:spacing w:line="240" w:lineRule="exact"/>
            </w:pPr>
            <w:r w:rsidRPr="00057099">
              <w:t>motorreductor</w:t>
            </w:r>
          </w:p>
        </w:tc>
      </w:tr>
      <w:tr w:rsidR="00FE15DD" w:rsidRPr="00057099" w14:paraId="3730E4D7" w14:textId="77777777" w:rsidTr="00BD41B6">
        <w:tc>
          <w:tcPr>
            <w:tcW w:w="2948" w:type="dxa"/>
          </w:tcPr>
          <w:p w14:paraId="6BE9883F" w14:textId="77777777" w:rsidR="00FE15DD" w:rsidRPr="00057099" w:rsidRDefault="00FE15DD" w:rsidP="00BD41B6">
            <w:pPr>
              <w:spacing w:line="240" w:lineRule="exact"/>
            </w:pPr>
            <w:r w:rsidRPr="00057099">
              <w:t>fabrikaat</w:t>
            </w:r>
          </w:p>
        </w:tc>
        <w:tc>
          <w:tcPr>
            <w:tcW w:w="851" w:type="dxa"/>
          </w:tcPr>
          <w:p w14:paraId="791CB951" w14:textId="77777777" w:rsidR="00FE15DD" w:rsidRPr="00057099" w:rsidRDefault="00FE15DD" w:rsidP="00BD41B6">
            <w:pPr>
              <w:spacing w:line="240" w:lineRule="exact"/>
              <w:jc w:val="right"/>
            </w:pPr>
          </w:p>
        </w:tc>
        <w:tc>
          <w:tcPr>
            <w:tcW w:w="284" w:type="dxa"/>
          </w:tcPr>
          <w:p w14:paraId="5DFE4FEF" w14:textId="77777777" w:rsidR="00FE15DD" w:rsidRPr="00057099" w:rsidRDefault="00FE15DD" w:rsidP="00BD41B6">
            <w:pPr>
              <w:spacing w:line="240" w:lineRule="exact"/>
            </w:pPr>
            <w:r w:rsidRPr="00057099">
              <w:t>:</w:t>
            </w:r>
          </w:p>
        </w:tc>
        <w:tc>
          <w:tcPr>
            <w:tcW w:w="4530" w:type="dxa"/>
          </w:tcPr>
          <w:p w14:paraId="004D793E" w14:textId="77777777" w:rsidR="00FE15DD" w:rsidRPr="00057099" w:rsidRDefault="00FE15DD" w:rsidP="00BD41B6">
            <w:pPr>
              <w:spacing w:line="240" w:lineRule="exact"/>
            </w:pPr>
          </w:p>
        </w:tc>
      </w:tr>
      <w:tr w:rsidR="00FE15DD" w:rsidRPr="00057099" w14:paraId="17DDAD9F" w14:textId="77777777" w:rsidTr="00BD41B6">
        <w:tc>
          <w:tcPr>
            <w:tcW w:w="2948" w:type="dxa"/>
          </w:tcPr>
          <w:p w14:paraId="69C7D11D" w14:textId="77777777" w:rsidR="00FE15DD" w:rsidRPr="00057099" w:rsidRDefault="00FE15DD" w:rsidP="00BD41B6">
            <w:pPr>
              <w:spacing w:line="240" w:lineRule="exact"/>
            </w:pPr>
            <w:r w:rsidRPr="00057099">
              <w:t>type</w:t>
            </w:r>
          </w:p>
        </w:tc>
        <w:tc>
          <w:tcPr>
            <w:tcW w:w="851" w:type="dxa"/>
          </w:tcPr>
          <w:p w14:paraId="31AE38ED" w14:textId="77777777" w:rsidR="00FE15DD" w:rsidRPr="00057099" w:rsidRDefault="00FE15DD" w:rsidP="00BD41B6">
            <w:pPr>
              <w:spacing w:line="240" w:lineRule="exact"/>
              <w:jc w:val="right"/>
            </w:pPr>
          </w:p>
        </w:tc>
        <w:tc>
          <w:tcPr>
            <w:tcW w:w="284" w:type="dxa"/>
          </w:tcPr>
          <w:p w14:paraId="03CAAB73" w14:textId="77777777" w:rsidR="00FE15DD" w:rsidRPr="00057099" w:rsidRDefault="00FE15DD" w:rsidP="00BD41B6">
            <w:pPr>
              <w:spacing w:line="240" w:lineRule="exact"/>
            </w:pPr>
            <w:r w:rsidRPr="00057099">
              <w:t>:</w:t>
            </w:r>
          </w:p>
        </w:tc>
        <w:tc>
          <w:tcPr>
            <w:tcW w:w="4530" w:type="dxa"/>
          </w:tcPr>
          <w:p w14:paraId="11201BF8" w14:textId="77777777" w:rsidR="00FE15DD" w:rsidRPr="00057099" w:rsidRDefault="00FE15DD" w:rsidP="00BD41B6">
            <w:pPr>
              <w:spacing w:line="240" w:lineRule="exact"/>
            </w:pPr>
          </w:p>
        </w:tc>
      </w:tr>
      <w:tr w:rsidR="00FE15DD" w:rsidRPr="00057099" w14:paraId="132398DD" w14:textId="77777777" w:rsidTr="00BD41B6">
        <w:tc>
          <w:tcPr>
            <w:tcW w:w="2948" w:type="dxa"/>
          </w:tcPr>
          <w:p w14:paraId="2E5A6CE7" w14:textId="77777777" w:rsidR="00FE15DD" w:rsidRPr="00057099" w:rsidRDefault="00FE15DD" w:rsidP="00BD41B6">
            <w:pPr>
              <w:spacing w:line="240" w:lineRule="exact"/>
            </w:pPr>
            <w:r w:rsidRPr="00057099">
              <w:t>toerental motor</w:t>
            </w:r>
          </w:p>
        </w:tc>
        <w:tc>
          <w:tcPr>
            <w:tcW w:w="851" w:type="dxa"/>
          </w:tcPr>
          <w:p w14:paraId="5E109FF9" w14:textId="77777777" w:rsidR="00FE15DD" w:rsidRPr="00057099" w:rsidRDefault="00FE15DD" w:rsidP="00BD41B6">
            <w:pPr>
              <w:spacing w:line="240" w:lineRule="exact"/>
              <w:jc w:val="right"/>
            </w:pPr>
            <w:r w:rsidRPr="00057099">
              <w:t>min.</w:t>
            </w:r>
            <w:r w:rsidRPr="00057099">
              <w:rPr>
                <w:vertAlign w:val="superscript"/>
              </w:rPr>
              <w:noBreakHyphen/>
              <w:t>1</w:t>
            </w:r>
          </w:p>
        </w:tc>
        <w:tc>
          <w:tcPr>
            <w:tcW w:w="284" w:type="dxa"/>
          </w:tcPr>
          <w:p w14:paraId="3ED60D4A" w14:textId="77777777" w:rsidR="00FE15DD" w:rsidRPr="00057099" w:rsidRDefault="00FE15DD" w:rsidP="00BD41B6">
            <w:pPr>
              <w:spacing w:line="240" w:lineRule="exact"/>
            </w:pPr>
            <w:r w:rsidRPr="00057099">
              <w:t>:</w:t>
            </w:r>
          </w:p>
        </w:tc>
        <w:tc>
          <w:tcPr>
            <w:tcW w:w="4530" w:type="dxa"/>
          </w:tcPr>
          <w:p w14:paraId="34C8B70F" w14:textId="77777777" w:rsidR="00FE15DD" w:rsidRPr="00057099" w:rsidRDefault="00FE15DD" w:rsidP="00BD41B6">
            <w:pPr>
              <w:spacing w:line="240" w:lineRule="exact"/>
            </w:pPr>
            <w:r w:rsidRPr="00057099">
              <w:tab/>
            </w:r>
            <w:r w:rsidRPr="00057099">
              <w:tab/>
              <w:t>(</w:t>
            </w:r>
            <w:r w:rsidRPr="00057099">
              <w:rPr>
                <w:rFonts w:cs="Arial"/>
              </w:rPr>
              <w:t>≤ 1500)</w:t>
            </w:r>
          </w:p>
        </w:tc>
      </w:tr>
      <w:tr w:rsidR="00FE15DD" w:rsidRPr="00057099" w14:paraId="0ADF66C1" w14:textId="77777777" w:rsidTr="00BD41B6">
        <w:tc>
          <w:tcPr>
            <w:tcW w:w="2948" w:type="dxa"/>
          </w:tcPr>
          <w:p w14:paraId="57AC04AA" w14:textId="77777777" w:rsidR="00FE15DD" w:rsidRPr="00057099" w:rsidRDefault="00FE15DD" w:rsidP="00BD41B6">
            <w:pPr>
              <w:spacing w:line="240" w:lineRule="exact"/>
            </w:pPr>
            <w:r w:rsidRPr="00057099">
              <w:t>geïnstalleerd vermogen</w:t>
            </w:r>
          </w:p>
        </w:tc>
        <w:tc>
          <w:tcPr>
            <w:tcW w:w="851" w:type="dxa"/>
          </w:tcPr>
          <w:p w14:paraId="7D3BD84D" w14:textId="77777777" w:rsidR="00FE15DD" w:rsidRPr="00057099" w:rsidRDefault="00FE15DD" w:rsidP="00BD41B6">
            <w:pPr>
              <w:spacing w:line="240" w:lineRule="exact"/>
              <w:jc w:val="right"/>
            </w:pPr>
            <w:r w:rsidRPr="00057099">
              <w:t>kW</w:t>
            </w:r>
          </w:p>
        </w:tc>
        <w:tc>
          <w:tcPr>
            <w:tcW w:w="284" w:type="dxa"/>
          </w:tcPr>
          <w:p w14:paraId="7BE60D69" w14:textId="77777777" w:rsidR="00FE15DD" w:rsidRPr="00057099" w:rsidRDefault="00FE15DD" w:rsidP="00BD41B6">
            <w:pPr>
              <w:spacing w:line="240" w:lineRule="exact"/>
            </w:pPr>
            <w:r w:rsidRPr="00057099">
              <w:t>:</w:t>
            </w:r>
          </w:p>
        </w:tc>
        <w:tc>
          <w:tcPr>
            <w:tcW w:w="4530" w:type="dxa"/>
          </w:tcPr>
          <w:p w14:paraId="439D76B2" w14:textId="77777777" w:rsidR="00FE15DD" w:rsidRPr="00057099" w:rsidRDefault="00FE15DD" w:rsidP="00BD41B6">
            <w:pPr>
              <w:spacing w:line="240" w:lineRule="exact"/>
            </w:pPr>
          </w:p>
        </w:tc>
      </w:tr>
      <w:tr w:rsidR="00FE15DD" w:rsidRPr="00057099" w14:paraId="08A493A1" w14:textId="77777777" w:rsidTr="00BD41B6">
        <w:tc>
          <w:tcPr>
            <w:tcW w:w="2948" w:type="dxa"/>
          </w:tcPr>
          <w:p w14:paraId="3775B6A8" w14:textId="77777777" w:rsidR="00FE15DD" w:rsidRPr="00057099" w:rsidRDefault="00FE15DD" w:rsidP="00BD41B6">
            <w:pPr>
              <w:spacing w:line="240" w:lineRule="exact"/>
            </w:pPr>
            <w:r w:rsidRPr="00057099">
              <w:lastRenderedPageBreak/>
              <w:t>spanning</w:t>
            </w:r>
          </w:p>
        </w:tc>
        <w:tc>
          <w:tcPr>
            <w:tcW w:w="851" w:type="dxa"/>
          </w:tcPr>
          <w:p w14:paraId="39ED1BE1" w14:textId="77777777" w:rsidR="00FE15DD" w:rsidRPr="00057099" w:rsidRDefault="00FE15DD" w:rsidP="00BD41B6">
            <w:pPr>
              <w:spacing w:line="240" w:lineRule="exact"/>
              <w:jc w:val="right"/>
            </w:pPr>
            <w:r w:rsidRPr="00057099">
              <w:t>V</w:t>
            </w:r>
          </w:p>
        </w:tc>
        <w:tc>
          <w:tcPr>
            <w:tcW w:w="284" w:type="dxa"/>
          </w:tcPr>
          <w:p w14:paraId="58536034" w14:textId="77777777" w:rsidR="00FE15DD" w:rsidRPr="00057099" w:rsidRDefault="00FE15DD" w:rsidP="00BD41B6">
            <w:pPr>
              <w:spacing w:line="240" w:lineRule="exact"/>
            </w:pPr>
            <w:r w:rsidRPr="00057099">
              <w:t>:</w:t>
            </w:r>
          </w:p>
        </w:tc>
        <w:tc>
          <w:tcPr>
            <w:tcW w:w="4530" w:type="dxa"/>
          </w:tcPr>
          <w:p w14:paraId="119E8016" w14:textId="77777777" w:rsidR="00FE15DD" w:rsidRPr="00057099" w:rsidRDefault="00FE15DD" w:rsidP="00BD41B6">
            <w:pPr>
              <w:spacing w:line="240" w:lineRule="exact"/>
            </w:pPr>
          </w:p>
        </w:tc>
      </w:tr>
      <w:tr w:rsidR="00FE15DD" w:rsidRPr="00057099" w14:paraId="5A4664EE" w14:textId="77777777" w:rsidTr="00BD41B6">
        <w:tc>
          <w:tcPr>
            <w:tcW w:w="2948" w:type="dxa"/>
          </w:tcPr>
          <w:p w14:paraId="2CC02D7A" w14:textId="77777777" w:rsidR="00FE15DD" w:rsidRPr="00057099" w:rsidRDefault="00FE15DD" w:rsidP="00BD41B6">
            <w:pPr>
              <w:spacing w:line="240" w:lineRule="exact"/>
            </w:pPr>
            <w:r w:rsidRPr="00057099">
              <w:t>nominaalstroom</w:t>
            </w:r>
          </w:p>
        </w:tc>
        <w:tc>
          <w:tcPr>
            <w:tcW w:w="851" w:type="dxa"/>
          </w:tcPr>
          <w:p w14:paraId="639D7EAE" w14:textId="77777777" w:rsidR="00FE15DD" w:rsidRPr="00057099" w:rsidRDefault="00FE15DD" w:rsidP="00BD41B6">
            <w:pPr>
              <w:spacing w:line="240" w:lineRule="exact"/>
              <w:jc w:val="right"/>
            </w:pPr>
            <w:r w:rsidRPr="00057099">
              <w:t>A</w:t>
            </w:r>
          </w:p>
        </w:tc>
        <w:tc>
          <w:tcPr>
            <w:tcW w:w="284" w:type="dxa"/>
          </w:tcPr>
          <w:p w14:paraId="2C11BF7D" w14:textId="77777777" w:rsidR="00FE15DD" w:rsidRPr="00057099" w:rsidRDefault="00FE15DD" w:rsidP="00BD41B6">
            <w:pPr>
              <w:spacing w:line="240" w:lineRule="exact"/>
            </w:pPr>
            <w:r w:rsidRPr="00057099">
              <w:t>:</w:t>
            </w:r>
          </w:p>
        </w:tc>
        <w:tc>
          <w:tcPr>
            <w:tcW w:w="4530" w:type="dxa"/>
          </w:tcPr>
          <w:p w14:paraId="3FEBF5ED" w14:textId="77777777" w:rsidR="00FE15DD" w:rsidRPr="00057099" w:rsidRDefault="00FE15DD" w:rsidP="00BD41B6">
            <w:pPr>
              <w:spacing w:line="240" w:lineRule="exact"/>
            </w:pPr>
            <w:r w:rsidRPr="00057099">
              <w:t>3x 400, 50 Hz</w:t>
            </w:r>
          </w:p>
        </w:tc>
      </w:tr>
      <w:tr w:rsidR="00FE15DD" w:rsidRPr="00057099" w14:paraId="354F01B5" w14:textId="77777777" w:rsidTr="00BD41B6">
        <w:tc>
          <w:tcPr>
            <w:tcW w:w="2948" w:type="dxa"/>
          </w:tcPr>
          <w:p w14:paraId="599AE483" w14:textId="77777777" w:rsidR="00FE15DD" w:rsidRPr="00057099" w:rsidRDefault="00FE15DD" w:rsidP="00BD41B6">
            <w:pPr>
              <w:spacing w:line="240" w:lineRule="exact"/>
            </w:pPr>
            <w:r w:rsidRPr="00057099">
              <w:t>isolatieklasse</w:t>
            </w:r>
          </w:p>
        </w:tc>
        <w:tc>
          <w:tcPr>
            <w:tcW w:w="851" w:type="dxa"/>
          </w:tcPr>
          <w:p w14:paraId="263D5E91" w14:textId="77777777" w:rsidR="00FE15DD" w:rsidRPr="00057099" w:rsidRDefault="00FE15DD" w:rsidP="00BD41B6">
            <w:pPr>
              <w:spacing w:line="240" w:lineRule="exact"/>
              <w:jc w:val="right"/>
            </w:pPr>
          </w:p>
        </w:tc>
        <w:tc>
          <w:tcPr>
            <w:tcW w:w="284" w:type="dxa"/>
          </w:tcPr>
          <w:p w14:paraId="1B61A683" w14:textId="77777777" w:rsidR="00FE15DD" w:rsidRPr="00057099" w:rsidRDefault="00FE15DD" w:rsidP="00BD41B6">
            <w:pPr>
              <w:spacing w:line="240" w:lineRule="exact"/>
            </w:pPr>
            <w:r w:rsidRPr="00057099">
              <w:t>:</w:t>
            </w:r>
          </w:p>
        </w:tc>
        <w:tc>
          <w:tcPr>
            <w:tcW w:w="4530" w:type="dxa"/>
          </w:tcPr>
          <w:p w14:paraId="0C3DAE29" w14:textId="77777777" w:rsidR="00FE15DD" w:rsidRPr="00057099" w:rsidRDefault="00FE15DD" w:rsidP="00BD41B6">
            <w:pPr>
              <w:spacing w:line="240" w:lineRule="exact"/>
            </w:pPr>
            <w:r w:rsidRPr="00057099">
              <w:t>F</w:t>
            </w:r>
          </w:p>
        </w:tc>
      </w:tr>
      <w:tr w:rsidR="00FE15DD" w:rsidRPr="00057099" w14:paraId="5E29DBC4" w14:textId="77777777" w:rsidTr="00BD41B6">
        <w:tc>
          <w:tcPr>
            <w:tcW w:w="2948" w:type="dxa"/>
          </w:tcPr>
          <w:p w14:paraId="33015A0A" w14:textId="77777777" w:rsidR="00FE15DD" w:rsidRPr="00057099" w:rsidRDefault="00FE15DD" w:rsidP="00BD41B6">
            <w:pPr>
              <w:spacing w:line="240" w:lineRule="exact"/>
            </w:pPr>
            <w:r w:rsidRPr="00057099">
              <w:t>beschermingsklasse</w:t>
            </w:r>
          </w:p>
        </w:tc>
        <w:tc>
          <w:tcPr>
            <w:tcW w:w="851" w:type="dxa"/>
          </w:tcPr>
          <w:p w14:paraId="55E810F1" w14:textId="77777777" w:rsidR="00FE15DD" w:rsidRPr="00057099" w:rsidRDefault="00FE15DD" w:rsidP="00BD41B6">
            <w:pPr>
              <w:spacing w:line="240" w:lineRule="exact"/>
              <w:jc w:val="right"/>
            </w:pPr>
          </w:p>
        </w:tc>
        <w:tc>
          <w:tcPr>
            <w:tcW w:w="284" w:type="dxa"/>
          </w:tcPr>
          <w:p w14:paraId="42DEC930" w14:textId="77777777" w:rsidR="00FE15DD" w:rsidRPr="00057099" w:rsidRDefault="00FE15DD" w:rsidP="00BD41B6">
            <w:pPr>
              <w:spacing w:line="240" w:lineRule="exact"/>
            </w:pPr>
            <w:r w:rsidRPr="00057099">
              <w:t>:</w:t>
            </w:r>
          </w:p>
        </w:tc>
        <w:tc>
          <w:tcPr>
            <w:tcW w:w="4530" w:type="dxa"/>
          </w:tcPr>
          <w:p w14:paraId="77D915E5" w14:textId="77777777" w:rsidR="00FE15DD" w:rsidRPr="00057099" w:rsidRDefault="00FE15DD" w:rsidP="00BD41B6">
            <w:pPr>
              <w:spacing w:line="240" w:lineRule="exact"/>
            </w:pPr>
            <w:r w:rsidRPr="00057099">
              <w:t>IP55</w:t>
            </w:r>
          </w:p>
        </w:tc>
      </w:tr>
      <w:tr w:rsidR="00FE15DD" w:rsidRPr="00057099" w14:paraId="5BDA5201" w14:textId="77777777" w:rsidTr="00BD41B6">
        <w:tc>
          <w:tcPr>
            <w:tcW w:w="2948" w:type="dxa"/>
          </w:tcPr>
          <w:p w14:paraId="06E0C580" w14:textId="77777777" w:rsidR="00FE15DD" w:rsidRPr="00057099" w:rsidRDefault="00FE15DD" w:rsidP="00BD41B6">
            <w:pPr>
              <w:spacing w:line="240" w:lineRule="exact"/>
            </w:pPr>
            <w:r w:rsidRPr="00057099">
              <w:t>bedrijfstype</w:t>
            </w:r>
          </w:p>
        </w:tc>
        <w:tc>
          <w:tcPr>
            <w:tcW w:w="851" w:type="dxa"/>
          </w:tcPr>
          <w:p w14:paraId="78056410" w14:textId="77777777" w:rsidR="00FE15DD" w:rsidRPr="00057099" w:rsidRDefault="00FE15DD" w:rsidP="00BD41B6">
            <w:pPr>
              <w:spacing w:line="240" w:lineRule="exact"/>
              <w:jc w:val="right"/>
            </w:pPr>
          </w:p>
        </w:tc>
        <w:tc>
          <w:tcPr>
            <w:tcW w:w="284" w:type="dxa"/>
          </w:tcPr>
          <w:p w14:paraId="01DCAC3B" w14:textId="77777777" w:rsidR="00FE15DD" w:rsidRPr="00057099" w:rsidRDefault="00FE15DD" w:rsidP="00BD41B6">
            <w:pPr>
              <w:spacing w:line="240" w:lineRule="exact"/>
            </w:pPr>
            <w:r w:rsidRPr="00057099">
              <w:t>:</w:t>
            </w:r>
          </w:p>
        </w:tc>
        <w:tc>
          <w:tcPr>
            <w:tcW w:w="4530" w:type="dxa"/>
          </w:tcPr>
          <w:p w14:paraId="09C81500" w14:textId="77777777" w:rsidR="00FE15DD" w:rsidRPr="00057099" w:rsidRDefault="00FE15DD" w:rsidP="00BD41B6">
            <w:pPr>
              <w:spacing w:line="240" w:lineRule="exact"/>
            </w:pPr>
            <w:r w:rsidRPr="00057099">
              <w:t>S2</w:t>
            </w:r>
          </w:p>
        </w:tc>
      </w:tr>
    </w:tbl>
    <w:p w14:paraId="6188D940" w14:textId="77777777" w:rsidR="00FE15DD" w:rsidRPr="00057099" w:rsidRDefault="00FE15DD" w:rsidP="006028B5">
      <w:pPr>
        <w:pStyle w:val="Heading3"/>
      </w:pPr>
      <w:r w:rsidRPr="00057099">
        <w:t>Rijplaten</w:t>
      </w:r>
    </w:p>
    <w:tbl>
      <w:tblPr>
        <w:tblW w:w="0" w:type="auto"/>
        <w:tblLayout w:type="fixed"/>
        <w:tblLook w:val="01E0" w:firstRow="1" w:lastRow="1" w:firstColumn="1" w:lastColumn="1" w:noHBand="0" w:noVBand="0"/>
      </w:tblPr>
      <w:tblGrid>
        <w:gridCol w:w="2948"/>
        <w:gridCol w:w="851"/>
        <w:gridCol w:w="284"/>
        <w:gridCol w:w="4536"/>
      </w:tblGrid>
      <w:tr w:rsidR="00FE15DD" w:rsidRPr="00057099" w14:paraId="4D96C636" w14:textId="77777777" w:rsidTr="00BD41B6">
        <w:tc>
          <w:tcPr>
            <w:tcW w:w="2948" w:type="dxa"/>
          </w:tcPr>
          <w:p w14:paraId="5A03688E" w14:textId="77777777" w:rsidR="00FE15DD" w:rsidRPr="00057099" w:rsidRDefault="00FE15DD" w:rsidP="00BD41B6">
            <w:r w:rsidRPr="00057099">
              <w:t>tracé</w:t>
            </w:r>
          </w:p>
        </w:tc>
        <w:tc>
          <w:tcPr>
            <w:tcW w:w="851" w:type="dxa"/>
          </w:tcPr>
          <w:p w14:paraId="4FCEF689" w14:textId="77777777" w:rsidR="00FE15DD" w:rsidRPr="00057099" w:rsidRDefault="00FE15DD" w:rsidP="00BD41B6">
            <w:pPr>
              <w:jc w:val="right"/>
            </w:pPr>
          </w:p>
        </w:tc>
        <w:tc>
          <w:tcPr>
            <w:tcW w:w="284" w:type="dxa"/>
          </w:tcPr>
          <w:p w14:paraId="51D4D5A3" w14:textId="77777777" w:rsidR="00FE15DD" w:rsidRPr="00057099" w:rsidRDefault="00FE15DD" w:rsidP="00BD41B6">
            <w:r w:rsidRPr="00057099">
              <w:t>:</w:t>
            </w:r>
          </w:p>
        </w:tc>
        <w:tc>
          <w:tcPr>
            <w:tcW w:w="4536" w:type="dxa"/>
          </w:tcPr>
          <w:p w14:paraId="6D14AF52" w14:textId="77777777" w:rsidR="00FE15DD" w:rsidRPr="00057099" w:rsidRDefault="00FE15DD" w:rsidP="00BD41B6">
            <w:r w:rsidRPr="00057099">
              <w:t xml:space="preserve">vanaf afzetpunt container tot </w:t>
            </w:r>
            <w:proofErr w:type="spellStart"/>
            <w:r w:rsidRPr="00057099">
              <w:t>vulpunt</w:t>
            </w:r>
            <w:proofErr w:type="spellEnd"/>
            <w:r w:rsidRPr="00057099">
              <w:t xml:space="preserve"> </w:t>
            </w:r>
          </w:p>
        </w:tc>
      </w:tr>
      <w:tr w:rsidR="00FE15DD" w:rsidRPr="00057099" w14:paraId="3C2677F7" w14:textId="77777777" w:rsidTr="00BD41B6">
        <w:tc>
          <w:tcPr>
            <w:tcW w:w="2948" w:type="dxa"/>
          </w:tcPr>
          <w:p w14:paraId="2C3EF556" w14:textId="77777777" w:rsidR="00FE15DD" w:rsidRPr="00057099" w:rsidRDefault="00FE15DD" w:rsidP="00BD41B6">
            <w:r w:rsidRPr="00057099">
              <w:t>aantal</w:t>
            </w:r>
          </w:p>
        </w:tc>
        <w:tc>
          <w:tcPr>
            <w:tcW w:w="851" w:type="dxa"/>
          </w:tcPr>
          <w:p w14:paraId="0656B76B" w14:textId="77777777" w:rsidR="00FE15DD" w:rsidRPr="00057099" w:rsidRDefault="00FE15DD" w:rsidP="00BD41B6">
            <w:pPr>
              <w:jc w:val="right"/>
            </w:pPr>
          </w:p>
        </w:tc>
        <w:tc>
          <w:tcPr>
            <w:tcW w:w="284" w:type="dxa"/>
          </w:tcPr>
          <w:p w14:paraId="47C728D0" w14:textId="77777777" w:rsidR="00FE15DD" w:rsidRPr="00057099" w:rsidRDefault="00FE15DD" w:rsidP="00BD41B6">
            <w:r w:rsidRPr="00057099">
              <w:t>:</w:t>
            </w:r>
          </w:p>
        </w:tc>
        <w:tc>
          <w:tcPr>
            <w:tcW w:w="4536" w:type="dxa"/>
          </w:tcPr>
          <w:p w14:paraId="3E757C18" w14:textId="77777777" w:rsidR="00FE15DD" w:rsidRPr="00057099" w:rsidRDefault="00FE15DD" w:rsidP="00BD41B6">
            <w:r w:rsidRPr="00057099">
              <w:t>2, linker- en rechterplaat</w:t>
            </w:r>
          </w:p>
        </w:tc>
      </w:tr>
      <w:tr w:rsidR="00FE15DD" w:rsidRPr="00057099" w14:paraId="42FB23B3" w14:textId="77777777" w:rsidTr="00BD41B6">
        <w:tc>
          <w:tcPr>
            <w:tcW w:w="2948" w:type="dxa"/>
          </w:tcPr>
          <w:p w14:paraId="2AD51101" w14:textId="77777777" w:rsidR="00FE15DD" w:rsidRPr="00057099" w:rsidRDefault="00FE15DD" w:rsidP="00BD41B6">
            <w:r w:rsidRPr="00057099">
              <w:t>lengte</w:t>
            </w:r>
          </w:p>
        </w:tc>
        <w:tc>
          <w:tcPr>
            <w:tcW w:w="851" w:type="dxa"/>
          </w:tcPr>
          <w:p w14:paraId="4AFA17C6" w14:textId="77777777" w:rsidR="00FE15DD" w:rsidRPr="00057099" w:rsidRDefault="00FE15DD" w:rsidP="00BD41B6">
            <w:pPr>
              <w:jc w:val="right"/>
            </w:pPr>
            <w:r w:rsidRPr="00057099">
              <w:t>mm</w:t>
            </w:r>
          </w:p>
        </w:tc>
        <w:tc>
          <w:tcPr>
            <w:tcW w:w="284" w:type="dxa"/>
          </w:tcPr>
          <w:p w14:paraId="776EDA8C" w14:textId="77777777" w:rsidR="00FE15DD" w:rsidRPr="00057099" w:rsidRDefault="00FE15DD" w:rsidP="00BD41B6">
            <w:r w:rsidRPr="00057099">
              <w:t>:</w:t>
            </w:r>
          </w:p>
        </w:tc>
        <w:tc>
          <w:tcPr>
            <w:tcW w:w="4536" w:type="dxa"/>
          </w:tcPr>
          <w:p w14:paraId="72C321F8" w14:textId="04C24EA7" w:rsidR="00FE15DD" w:rsidRPr="00057099" w:rsidRDefault="001E51FC" w:rsidP="00BD41B6">
            <w:r w:rsidRPr="00057099">
              <w:rPr>
                <w:rFonts w:cs="Arial"/>
              </w:rPr>
              <w:t>≥</w:t>
            </w:r>
            <w:r w:rsidRPr="00057099">
              <w:t xml:space="preserve"> 7</w:t>
            </w:r>
            <w:r w:rsidR="00FE15DD" w:rsidRPr="00057099">
              <w:t>000</w:t>
            </w:r>
          </w:p>
        </w:tc>
      </w:tr>
      <w:tr w:rsidR="00FE15DD" w:rsidRPr="00057099" w14:paraId="45DA5218" w14:textId="77777777" w:rsidTr="00BD41B6">
        <w:tc>
          <w:tcPr>
            <w:tcW w:w="2948" w:type="dxa"/>
          </w:tcPr>
          <w:p w14:paraId="37956691" w14:textId="77777777" w:rsidR="00FE15DD" w:rsidRPr="00057099" w:rsidRDefault="00FE15DD" w:rsidP="00BD41B6">
            <w:r w:rsidRPr="00057099">
              <w:t>breedte</w:t>
            </w:r>
          </w:p>
        </w:tc>
        <w:tc>
          <w:tcPr>
            <w:tcW w:w="851" w:type="dxa"/>
          </w:tcPr>
          <w:p w14:paraId="798C88A9" w14:textId="77777777" w:rsidR="00FE15DD" w:rsidRPr="00057099" w:rsidRDefault="00FE15DD" w:rsidP="00BD41B6">
            <w:pPr>
              <w:jc w:val="right"/>
            </w:pPr>
            <w:r w:rsidRPr="00057099">
              <w:t>mm</w:t>
            </w:r>
          </w:p>
        </w:tc>
        <w:tc>
          <w:tcPr>
            <w:tcW w:w="284" w:type="dxa"/>
          </w:tcPr>
          <w:p w14:paraId="1F63C03F" w14:textId="77777777" w:rsidR="00FE15DD" w:rsidRPr="00057099" w:rsidRDefault="00FE15DD" w:rsidP="00BD41B6">
            <w:r w:rsidRPr="00057099">
              <w:t>:</w:t>
            </w:r>
          </w:p>
        </w:tc>
        <w:tc>
          <w:tcPr>
            <w:tcW w:w="4536" w:type="dxa"/>
          </w:tcPr>
          <w:p w14:paraId="50D2E64F" w14:textId="77777777" w:rsidR="00FE15DD" w:rsidRPr="00057099" w:rsidRDefault="00FE15DD" w:rsidP="00BD41B6">
            <w:r w:rsidRPr="00057099">
              <w:t>500</w:t>
            </w:r>
          </w:p>
        </w:tc>
      </w:tr>
      <w:tr w:rsidR="00FE15DD" w:rsidRPr="00057099" w14:paraId="2A636958" w14:textId="77777777" w:rsidTr="00BD41B6">
        <w:tc>
          <w:tcPr>
            <w:tcW w:w="2948" w:type="dxa"/>
          </w:tcPr>
          <w:p w14:paraId="638C440C" w14:textId="77777777" w:rsidR="00FE15DD" w:rsidRPr="00057099" w:rsidRDefault="00FE15DD" w:rsidP="00BD41B6">
            <w:r w:rsidRPr="00057099">
              <w:t>dikte</w:t>
            </w:r>
          </w:p>
        </w:tc>
        <w:tc>
          <w:tcPr>
            <w:tcW w:w="851" w:type="dxa"/>
          </w:tcPr>
          <w:p w14:paraId="171B7EB1" w14:textId="77777777" w:rsidR="00FE15DD" w:rsidRPr="00057099" w:rsidRDefault="00FE15DD" w:rsidP="00BD41B6">
            <w:pPr>
              <w:jc w:val="right"/>
            </w:pPr>
            <w:r w:rsidRPr="00057099">
              <w:t>mm</w:t>
            </w:r>
          </w:p>
        </w:tc>
        <w:tc>
          <w:tcPr>
            <w:tcW w:w="284" w:type="dxa"/>
          </w:tcPr>
          <w:p w14:paraId="14D80938" w14:textId="77777777" w:rsidR="00FE15DD" w:rsidRPr="00057099" w:rsidRDefault="00FE15DD" w:rsidP="00BD41B6">
            <w:r w:rsidRPr="00057099">
              <w:t>:</w:t>
            </w:r>
          </w:p>
        </w:tc>
        <w:tc>
          <w:tcPr>
            <w:tcW w:w="4536" w:type="dxa"/>
          </w:tcPr>
          <w:p w14:paraId="3EE676AC" w14:textId="77777777" w:rsidR="00FE15DD" w:rsidRPr="00057099" w:rsidRDefault="00FE15DD" w:rsidP="00BD41B6">
            <w:r w:rsidRPr="00057099">
              <w:t>10</w:t>
            </w:r>
          </w:p>
        </w:tc>
      </w:tr>
      <w:tr w:rsidR="00FE15DD" w:rsidRPr="00057099" w14:paraId="6BCDAE0A" w14:textId="77777777" w:rsidTr="00BD41B6">
        <w:tc>
          <w:tcPr>
            <w:tcW w:w="2948" w:type="dxa"/>
          </w:tcPr>
          <w:p w14:paraId="42CD2C09" w14:textId="77777777" w:rsidR="00FE15DD" w:rsidRPr="00057099" w:rsidRDefault="00FE15DD" w:rsidP="00BD41B6">
            <w:r w:rsidRPr="00057099">
              <w:t>materiaal</w:t>
            </w:r>
          </w:p>
        </w:tc>
        <w:tc>
          <w:tcPr>
            <w:tcW w:w="851" w:type="dxa"/>
          </w:tcPr>
          <w:p w14:paraId="541F31A8" w14:textId="77777777" w:rsidR="00FE15DD" w:rsidRPr="00057099" w:rsidRDefault="00FE15DD" w:rsidP="00BD41B6">
            <w:pPr>
              <w:jc w:val="right"/>
            </w:pPr>
          </w:p>
        </w:tc>
        <w:tc>
          <w:tcPr>
            <w:tcW w:w="284" w:type="dxa"/>
          </w:tcPr>
          <w:p w14:paraId="4BC0D272" w14:textId="77777777" w:rsidR="00FE15DD" w:rsidRPr="00057099" w:rsidRDefault="00FE15DD" w:rsidP="00BD41B6">
            <w:r w:rsidRPr="00057099">
              <w:t>:</w:t>
            </w:r>
          </w:p>
        </w:tc>
        <w:tc>
          <w:tcPr>
            <w:tcW w:w="4536" w:type="dxa"/>
          </w:tcPr>
          <w:p w14:paraId="3F564624" w14:textId="77777777" w:rsidR="00FE15DD" w:rsidRPr="00057099" w:rsidRDefault="00FE15DD" w:rsidP="00BD41B6">
            <w:r w:rsidRPr="00057099">
              <w:t>staal; thermisch verzinkt</w:t>
            </w:r>
          </w:p>
        </w:tc>
      </w:tr>
      <w:tr w:rsidR="00FE15DD" w:rsidRPr="00057099" w14:paraId="29C5DA5D" w14:textId="77777777" w:rsidTr="00BD41B6">
        <w:tc>
          <w:tcPr>
            <w:tcW w:w="2948" w:type="dxa"/>
          </w:tcPr>
          <w:p w14:paraId="4C9AA31A" w14:textId="77777777" w:rsidR="00FE15DD" w:rsidRPr="00057099" w:rsidRDefault="00FE15DD" w:rsidP="00BD41B6">
            <w:r w:rsidRPr="00057099">
              <w:t>voorzieningen</w:t>
            </w:r>
          </w:p>
        </w:tc>
        <w:tc>
          <w:tcPr>
            <w:tcW w:w="851" w:type="dxa"/>
          </w:tcPr>
          <w:p w14:paraId="637004D2" w14:textId="77777777" w:rsidR="00FE15DD" w:rsidRPr="00057099" w:rsidRDefault="00FE15DD" w:rsidP="00BD41B6">
            <w:pPr>
              <w:jc w:val="right"/>
            </w:pPr>
          </w:p>
        </w:tc>
        <w:tc>
          <w:tcPr>
            <w:tcW w:w="284" w:type="dxa"/>
          </w:tcPr>
          <w:p w14:paraId="5B75C71A" w14:textId="77777777" w:rsidR="00FE15DD" w:rsidRPr="00057099" w:rsidRDefault="00FE15DD" w:rsidP="00BD41B6">
            <w:r w:rsidRPr="00057099">
              <w:t>:</w:t>
            </w:r>
          </w:p>
        </w:tc>
        <w:tc>
          <w:tcPr>
            <w:tcW w:w="4536" w:type="dxa"/>
          </w:tcPr>
          <w:p w14:paraId="50640FFA" w14:textId="77777777" w:rsidR="00FE15DD" w:rsidRPr="00057099" w:rsidRDefault="00FE15DD" w:rsidP="00BD41B6">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geleidestrip</w:t>
            </w:r>
          </w:p>
        </w:tc>
      </w:tr>
      <w:tr w:rsidR="00FE15DD" w:rsidRPr="00057099" w14:paraId="5C0C44FC" w14:textId="77777777" w:rsidTr="00BD41B6">
        <w:tc>
          <w:tcPr>
            <w:tcW w:w="2948" w:type="dxa"/>
          </w:tcPr>
          <w:p w14:paraId="2656F4E2" w14:textId="77777777" w:rsidR="00FE15DD" w:rsidRPr="00057099" w:rsidRDefault="00FE15DD" w:rsidP="00BD41B6"/>
        </w:tc>
        <w:tc>
          <w:tcPr>
            <w:tcW w:w="851" w:type="dxa"/>
          </w:tcPr>
          <w:p w14:paraId="70FD466F" w14:textId="77777777" w:rsidR="00FE15DD" w:rsidRPr="00057099" w:rsidRDefault="00FE15DD" w:rsidP="00BD41B6">
            <w:pPr>
              <w:jc w:val="right"/>
            </w:pPr>
          </w:p>
        </w:tc>
        <w:tc>
          <w:tcPr>
            <w:tcW w:w="284" w:type="dxa"/>
          </w:tcPr>
          <w:p w14:paraId="3F840357" w14:textId="77777777" w:rsidR="00FE15DD" w:rsidRPr="00057099" w:rsidRDefault="00FE15DD" w:rsidP="00BD41B6"/>
        </w:tc>
        <w:tc>
          <w:tcPr>
            <w:tcW w:w="4536" w:type="dxa"/>
          </w:tcPr>
          <w:p w14:paraId="4680F38D"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eindnok</w:t>
            </w:r>
            <w:proofErr w:type="spellEnd"/>
          </w:p>
        </w:tc>
      </w:tr>
      <w:tr w:rsidR="00FE15DD" w:rsidRPr="00057099" w14:paraId="13AD0F2C" w14:textId="77777777" w:rsidTr="00BD41B6">
        <w:tc>
          <w:tcPr>
            <w:tcW w:w="2948" w:type="dxa"/>
          </w:tcPr>
          <w:p w14:paraId="5DBF4C70" w14:textId="77777777" w:rsidR="00FE15DD" w:rsidRPr="00057099" w:rsidRDefault="00FE15DD" w:rsidP="00BD41B6"/>
        </w:tc>
        <w:tc>
          <w:tcPr>
            <w:tcW w:w="851" w:type="dxa"/>
          </w:tcPr>
          <w:p w14:paraId="0EE45D2D" w14:textId="77777777" w:rsidR="00FE15DD" w:rsidRPr="00057099" w:rsidRDefault="00FE15DD" w:rsidP="00BD41B6">
            <w:pPr>
              <w:jc w:val="right"/>
            </w:pPr>
          </w:p>
        </w:tc>
        <w:tc>
          <w:tcPr>
            <w:tcW w:w="284" w:type="dxa"/>
          </w:tcPr>
          <w:p w14:paraId="69D73DD1" w14:textId="77777777" w:rsidR="00FE15DD" w:rsidRPr="00057099" w:rsidRDefault="00FE15DD" w:rsidP="00BD41B6"/>
        </w:tc>
        <w:tc>
          <w:tcPr>
            <w:tcW w:w="4536" w:type="dxa"/>
          </w:tcPr>
          <w:p w14:paraId="016B7D28" w14:textId="77777777" w:rsidR="00FE15DD" w:rsidRPr="00057099" w:rsidRDefault="00FE15DD"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ankerbouten</w:t>
            </w:r>
          </w:p>
        </w:tc>
      </w:tr>
    </w:tbl>
    <w:p w14:paraId="712BC1D5" w14:textId="77777777" w:rsidR="00FE15DD" w:rsidRPr="00057099" w:rsidRDefault="00FE15DD" w:rsidP="00FE15DD">
      <w:pPr>
        <w:pStyle w:val="BodyText"/>
      </w:pPr>
    </w:p>
    <w:p w14:paraId="632BB653" w14:textId="77777777" w:rsidR="00744425" w:rsidRPr="00057099" w:rsidRDefault="00744425" w:rsidP="00744425">
      <w:pPr>
        <w:pStyle w:val="Heading2"/>
      </w:pPr>
      <w:bookmarkStart w:id="53" w:name="_Toc51682689"/>
      <w:bookmarkStart w:id="54" w:name="_Toc54965450"/>
      <w:r w:rsidRPr="00057099">
        <w:t>Afdekking roostergoedkanaal</w:t>
      </w:r>
      <w:bookmarkEnd w:id="53"/>
      <w:bookmarkEnd w:id="54"/>
    </w:p>
    <w:tbl>
      <w:tblPr>
        <w:tblW w:w="8613" w:type="dxa"/>
        <w:tblLayout w:type="fixed"/>
        <w:tblLook w:val="01E0" w:firstRow="1" w:lastRow="1" w:firstColumn="1" w:lastColumn="1" w:noHBand="0" w:noVBand="0"/>
      </w:tblPr>
      <w:tblGrid>
        <w:gridCol w:w="2948"/>
        <w:gridCol w:w="851"/>
        <w:gridCol w:w="284"/>
        <w:gridCol w:w="4530"/>
      </w:tblGrid>
      <w:tr w:rsidR="00744425" w:rsidRPr="00057099" w14:paraId="58192AFB" w14:textId="77777777" w:rsidTr="002D3A37">
        <w:tc>
          <w:tcPr>
            <w:tcW w:w="2948" w:type="dxa"/>
          </w:tcPr>
          <w:p w14:paraId="1EFE78A1" w14:textId="77777777" w:rsidR="00744425" w:rsidRPr="00057099" w:rsidRDefault="00744425" w:rsidP="002D3A37">
            <w:pPr>
              <w:spacing w:line="240" w:lineRule="exact"/>
            </w:pPr>
            <w:r w:rsidRPr="00057099">
              <w:t>doel</w:t>
            </w:r>
          </w:p>
        </w:tc>
        <w:tc>
          <w:tcPr>
            <w:tcW w:w="851" w:type="dxa"/>
          </w:tcPr>
          <w:p w14:paraId="2366703D" w14:textId="77777777" w:rsidR="00744425" w:rsidRPr="00057099" w:rsidRDefault="00744425" w:rsidP="002D3A37">
            <w:pPr>
              <w:spacing w:line="240" w:lineRule="exact"/>
              <w:jc w:val="right"/>
            </w:pPr>
          </w:p>
        </w:tc>
        <w:tc>
          <w:tcPr>
            <w:tcW w:w="284" w:type="dxa"/>
          </w:tcPr>
          <w:p w14:paraId="2BEC8D08" w14:textId="77777777" w:rsidR="00744425" w:rsidRPr="00057099" w:rsidRDefault="00744425" w:rsidP="002D3A37">
            <w:pPr>
              <w:spacing w:line="240" w:lineRule="exact"/>
            </w:pPr>
            <w:r w:rsidRPr="00057099">
              <w:t>:</w:t>
            </w:r>
          </w:p>
        </w:tc>
        <w:tc>
          <w:tcPr>
            <w:tcW w:w="4530" w:type="dxa"/>
          </w:tcPr>
          <w:p w14:paraId="2CEB4094" w14:textId="77777777" w:rsidR="00744425" w:rsidRPr="00057099" w:rsidRDefault="00744425" w:rsidP="002D3A37">
            <w:pPr>
              <w:spacing w:line="240" w:lineRule="exact"/>
            </w:pPr>
            <w:r w:rsidRPr="00057099">
              <w:t>Het luchtdicht afdekken van de roostergoedkanalen zodat deze beloopbaar zijn en kunnen worden afgezogen</w:t>
            </w:r>
          </w:p>
        </w:tc>
      </w:tr>
      <w:tr w:rsidR="00744425" w:rsidRPr="00057099" w14:paraId="7B1B3D3D" w14:textId="77777777" w:rsidTr="002D3A37">
        <w:tc>
          <w:tcPr>
            <w:tcW w:w="2948" w:type="dxa"/>
          </w:tcPr>
          <w:p w14:paraId="5892C862" w14:textId="77777777" w:rsidR="00744425" w:rsidRPr="00057099" w:rsidRDefault="00744425" w:rsidP="002D3A37">
            <w:pPr>
              <w:spacing w:line="240" w:lineRule="exact"/>
            </w:pPr>
            <w:r w:rsidRPr="00057099">
              <w:t>materiaal afdekking</w:t>
            </w:r>
          </w:p>
        </w:tc>
        <w:tc>
          <w:tcPr>
            <w:tcW w:w="851" w:type="dxa"/>
          </w:tcPr>
          <w:p w14:paraId="121E3258" w14:textId="77777777" w:rsidR="00744425" w:rsidRPr="00057099" w:rsidRDefault="00744425" w:rsidP="002D3A37">
            <w:pPr>
              <w:spacing w:line="240" w:lineRule="exact"/>
              <w:jc w:val="right"/>
            </w:pPr>
          </w:p>
        </w:tc>
        <w:tc>
          <w:tcPr>
            <w:tcW w:w="284" w:type="dxa"/>
          </w:tcPr>
          <w:p w14:paraId="2B7E0C2C" w14:textId="77777777" w:rsidR="00744425" w:rsidRPr="00057099" w:rsidRDefault="00744425" w:rsidP="002D3A37">
            <w:pPr>
              <w:spacing w:line="240" w:lineRule="exact"/>
            </w:pPr>
            <w:r w:rsidRPr="00057099">
              <w:t>:</w:t>
            </w:r>
          </w:p>
        </w:tc>
        <w:tc>
          <w:tcPr>
            <w:tcW w:w="4530" w:type="dxa"/>
          </w:tcPr>
          <w:p w14:paraId="1DA5C249" w14:textId="77777777" w:rsidR="00744425" w:rsidRPr="00057099" w:rsidRDefault="00744425" w:rsidP="002D3A37">
            <w:pPr>
              <w:spacing w:line="240" w:lineRule="exact"/>
            </w:pPr>
            <w:r w:rsidRPr="00057099">
              <w:t>Aluminium tranenplaat</w:t>
            </w:r>
          </w:p>
        </w:tc>
      </w:tr>
      <w:tr w:rsidR="00744425" w:rsidRPr="00057099" w14:paraId="53AF58BA" w14:textId="77777777" w:rsidTr="002D3A37">
        <w:tc>
          <w:tcPr>
            <w:tcW w:w="2948" w:type="dxa"/>
          </w:tcPr>
          <w:p w14:paraId="5F093B61" w14:textId="77777777" w:rsidR="00744425" w:rsidRPr="00057099" w:rsidRDefault="00744425" w:rsidP="002D3A37">
            <w:pPr>
              <w:spacing w:line="240" w:lineRule="exact"/>
            </w:pPr>
            <w:r w:rsidRPr="00057099">
              <w:t>eisen en uitvoering</w:t>
            </w:r>
          </w:p>
        </w:tc>
        <w:tc>
          <w:tcPr>
            <w:tcW w:w="851" w:type="dxa"/>
          </w:tcPr>
          <w:p w14:paraId="0037D993" w14:textId="77777777" w:rsidR="00744425" w:rsidRPr="00057099" w:rsidRDefault="00744425" w:rsidP="002D3A37">
            <w:pPr>
              <w:spacing w:line="240" w:lineRule="exact"/>
              <w:jc w:val="right"/>
            </w:pPr>
          </w:p>
        </w:tc>
        <w:tc>
          <w:tcPr>
            <w:tcW w:w="284" w:type="dxa"/>
          </w:tcPr>
          <w:p w14:paraId="79A28E00" w14:textId="77777777" w:rsidR="00744425" w:rsidRPr="00057099" w:rsidRDefault="00744425" w:rsidP="002D3A37">
            <w:pPr>
              <w:spacing w:line="240" w:lineRule="exact"/>
            </w:pPr>
            <w:r w:rsidRPr="00057099">
              <w:t>:</w:t>
            </w:r>
          </w:p>
        </w:tc>
        <w:tc>
          <w:tcPr>
            <w:tcW w:w="4530" w:type="dxa"/>
          </w:tcPr>
          <w:p w14:paraId="6C2E9FA4" w14:textId="03A82E28" w:rsidR="00744425" w:rsidRPr="00057099" w:rsidRDefault="00744425" w:rsidP="002D3A37">
            <w:pPr>
              <w:spacing w:line="240" w:lineRule="exact"/>
            </w:pPr>
            <w:r w:rsidRPr="00057099">
              <w:t xml:space="preserve">Zie paragraaf 43.00 zoals omschreven in </w:t>
            </w:r>
            <w:r w:rsidRPr="00057099">
              <w:rPr>
                <w:szCs w:val="18"/>
              </w:rPr>
              <w:t>3.1 Technische werk</w:t>
            </w:r>
            <w:r w:rsidR="000A25E5" w:rsidRPr="00057099">
              <w:rPr>
                <w:szCs w:val="18"/>
              </w:rPr>
              <w:t>en Civiel Bouwkundig</w:t>
            </w:r>
          </w:p>
        </w:tc>
      </w:tr>
      <w:tr w:rsidR="00744425" w:rsidRPr="00057099" w14:paraId="3F5DCF19" w14:textId="77777777" w:rsidTr="002D3A37">
        <w:tc>
          <w:tcPr>
            <w:tcW w:w="2948" w:type="dxa"/>
          </w:tcPr>
          <w:p w14:paraId="08EBC50B" w14:textId="77777777" w:rsidR="00744425" w:rsidRPr="00057099" w:rsidRDefault="00744425" w:rsidP="002D3A37">
            <w:pPr>
              <w:spacing w:line="240" w:lineRule="exact"/>
            </w:pPr>
            <w:r w:rsidRPr="00057099">
              <w:t xml:space="preserve">conservering </w:t>
            </w:r>
          </w:p>
        </w:tc>
        <w:tc>
          <w:tcPr>
            <w:tcW w:w="851" w:type="dxa"/>
          </w:tcPr>
          <w:p w14:paraId="57F2F8EF" w14:textId="77777777" w:rsidR="00744425" w:rsidRPr="00057099" w:rsidRDefault="00744425" w:rsidP="002D3A37">
            <w:pPr>
              <w:spacing w:line="240" w:lineRule="exact"/>
              <w:jc w:val="right"/>
            </w:pPr>
          </w:p>
        </w:tc>
        <w:tc>
          <w:tcPr>
            <w:tcW w:w="284" w:type="dxa"/>
          </w:tcPr>
          <w:p w14:paraId="1F44BCAC" w14:textId="77777777" w:rsidR="00744425" w:rsidRPr="00057099" w:rsidRDefault="00744425" w:rsidP="002D3A37">
            <w:pPr>
              <w:spacing w:line="240" w:lineRule="exact"/>
            </w:pPr>
            <w:r w:rsidRPr="00057099">
              <w:t>:</w:t>
            </w:r>
          </w:p>
        </w:tc>
        <w:tc>
          <w:tcPr>
            <w:tcW w:w="4530" w:type="dxa"/>
          </w:tcPr>
          <w:p w14:paraId="2B06CFC7" w14:textId="5C6EE7E4" w:rsidR="00744425" w:rsidRPr="00057099" w:rsidRDefault="00744425" w:rsidP="002D3A37">
            <w:pPr>
              <w:spacing w:line="240" w:lineRule="exact"/>
            </w:pPr>
            <w:r w:rsidRPr="00057099">
              <w:t xml:space="preserve">Zie paragraaf 43.29 </w:t>
            </w:r>
            <w:r w:rsidR="000A25E5" w:rsidRPr="00057099">
              <w:t xml:space="preserve">zoals omschreven in </w:t>
            </w:r>
            <w:r w:rsidR="000A25E5" w:rsidRPr="00057099">
              <w:rPr>
                <w:szCs w:val="18"/>
              </w:rPr>
              <w:t>3.1 Technische werken Civiel Bouwkundig</w:t>
            </w:r>
          </w:p>
        </w:tc>
      </w:tr>
    </w:tbl>
    <w:p w14:paraId="0CDEC8B4" w14:textId="77777777" w:rsidR="00744425" w:rsidRPr="00057099" w:rsidRDefault="00744425" w:rsidP="00744425">
      <w:pPr>
        <w:pStyle w:val="BodyText"/>
      </w:pPr>
    </w:p>
    <w:p w14:paraId="59C653F7" w14:textId="77777777" w:rsidR="00744425" w:rsidRPr="00057099" w:rsidRDefault="00744425" w:rsidP="00744425">
      <w:pPr>
        <w:pStyle w:val="Heading3"/>
      </w:pPr>
      <w:r w:rsidRPr="00057099">
        <w:t>Tekeningen</w:t>
      </w:r>
    </w:p>
    <w:p w14:paraId="28901BE0" w14:textId="77777777" w:rsidR="00744425" w:rsidRPr="00057099" w:rsidRDefault="00744425" w:rsidP="00744425">
      <w:pPr>
        <w:pStyle w:val="BodyText"/>
      </w:pPr>
      <w:r w:rsidRPr="00057099">
        <w:t>Door de aannemer te vervaardigen tekeningen. Op de tekening(en) moet zijn aangegeven:</w:t>
      </w:r>
    </w:p>
    <w:p w14:paraId="3B8A1E7E"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overzicht van de metaalconstructie, met maat- voering;</w:t>
      </w:r>
    </w:p>
    <w:p w14:paraId="3CC09181"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van elk onderdeel de maatvoering, nodig voor de productie van dat</w:t>
      </w:r>
    </w:p>
    <w:p w14:paraId="429AD183"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onderdeel;</w:t>
      </w:r>
    </w:p>
    <w:p w14:paraId="48646BA7"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plaats, vorm, maatvoering en uitvoeringswijze van verbindingen in en</w:t>
      </w:r>
    </w:p>
    <w:p w14:paraId="4F82B012"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tussen de onderdelen;</w:t>
      </w:r>
    </w:p>
    <w:p w14:paraId="63A98A8A"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plaats, vorm, maatvoering en uitvoeringswijze van verbindingen,</w:t>
      </w:r>
    </w:p>
    <w:p w14:paraId="7A34AE77"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ankers, strippen, gaten ed.;</w:t>
      </w:r>
    </w:p>
    <w:p w14:paraId="5215FF5E"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volledige conservering en/of afwerking;</w:t>
      </w:r>
    </w:p>
    <w:p w14:paraId="30F2A7F8"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merknummers;</w:t>
      </w:r>
    </w:p>
    <w:p w14:paraId="6822A15E"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details van de aansluitingen op naastliggende constructies;</w:t>
      </w:r>
    </w:p>
    <w:p w14:paraId="13958FE8"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bevestigingsmiddelen.</w:t>
      </w:r>
    </w:p>
    <w:p w14:paraId="6BBE7B50" w14:textId="77777777" w:rsidR="00744425" w:rsidRPr="00057099" w:rsidRDefault="00744425" w:rsidP="00744425">
      <w:pPr>
        <w:pStyle w:val="BodyText"/>
      </w:pPr>
    </w:p>
    <w:p w14:paraId="058DA992" w14:textId="77777777" w:rsidR="00744425" w:rsidRPr="00057099" w:rsidRDefault="00744425" w:rsidP="00744425">
      <w:pPr>
        <w:pStyle w:val="Heading3"/>
      </w:pPr>
      <w:r w:rsidRPr="00057099">
        <w:t>Berekeningen</w:t>
      </w:r>
    </w:p>
    <w:p w14:paraId="26AF031C" w14:textId="77777777" w:rsidR="00744425" w:rsidRPr="00057099" w:rsidRDefault="00744425" w:rsidP="00744425">
      <w:pPr>
        <w:autoSpaceDE w:val="0"/>
        <w:autoSpaceDN w:val="0"/>
        <w:adjustRightInd w:val="0"/>
        <w:spacing w:line="240" w:lineRule="auto"/>
        <w:rPr>
          <w:rFonts w:cs="Arial"/>
        </w:rPr>
      </w:pPr>
      <w:r w:rsidRPr="00057099">
        <w:rPr>
          <w:rFonts w:cs="Arial"/>
        </w:rPr>
        <w:t>Door de aannemer te vervaardigen statische berekening metaalconstructie (NEN 6770) en aluminiumconstructies (NEN 6710), o.a.:</w:t>
      </w:r>
    </w:p>
    <w:p w14:paraId="2316FE13"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(rooster)bordessen;</w:t>
      </w:r>
    </w:p>
    <w:p w14:paraId="441DDB85"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roosters;</w:t>
      </w:r>
    </w:p>
    <w:p w14:paraId="487B5522"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lastRenderedPageBreak/>
        <w:t>veiligheidsroosters;</w:t>
      </w:r>
    </w:p>
    <w:p w14:paraId="3E7DCEB2"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afdekkingen;</w:t>
      </w:r>
    </w:p>
    <w:p w14:paraId="7B6F583B"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luiken;</w:t>
      </w:r>
    </w:p>
    <w:p w14:paraId="7998B9E7"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trappen en ladders;</w:t>
      </w:r>
    </w:p>
    <w:p w14:paraId="7320D777"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schuiven;</w:t>
      </w:r>
    </w:p>
    <w:p w14:paraId="4DF6D682"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eventuele ondersteuningen.</w:t>
      </w:r>
    </w:p>
    <w:p w14:paraId="119010D2" w14:textId="77777777" w:rsidR="00744425" w:rsidRPr="00057099" w:rsidRDefault="00744425" w:rsidP="00744425">
      <w:pPr>
        <w:autoSpaceDE w:val="0"/>
        <w:autoSpaceDN w:val="0"/>
        <w:adjustRightInd w:val="0"/>
        <w:spacing w:line="240" w:lineRule="auto"/>
        <w:rPr>
          <w:rFonts w:cs="Arial"/>
        </w:rPr>
      </w:pPr>
      <w:r w:rsidRPr="00057099">
        <w:rPr>
          <w:rFonts w:cs="Arial"/>
        </w:rPr>
        <w:t>Uitgangspunten voor de berekening(en):</w:t>
      </w:r>
    </w:p>
    <w:p w14:paraId="5EE208BA"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hoofdberekening constructief ontwerp welke in bijlage 7 van het bestek zijn bijgevoegd;</w:t>
      </w:r>
    </w:p>
    <w:p w14:paraId="2075A981"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alle beloopbare delen (tenzij dit anders is aangegeven) berekenen op een belasting van 3 </w:t>
      </w:r>
      <w:proofErr w:type="spellStart"/>
      <w:r w:rsidRPr="00057099">
        <w:rPr>
          <w:rFonts w:eastAsiaTheme="minorEastAsia" w:cstheme="minorBidi"/>
          <w:noProof w:val="0"/>
          <w:color w:val="00577E" w:themeColor="text1"/>
          <w:sz w:val="20"/>
          <w:lang w:val="nl-NL" w:eastAsia="en-GB"/>
        </w:rPr>
        <w:t>kN</w:t>
      </w:r>
      <w:proofErr w:type="spellEnd"/>
      <w:r w:rsidRPr="00057099">
        <w:rPr>
          <w:rFonts w:eastAsiaTheme="minorEastAsia" w:cstheme="minorBidi"/>
          <w:noProof w:val="0"/>
          <w:color w:val="00577E" w:themeColor="text1"/>
          <w:sz w:val="20"/>
          <w:lang w:val="nl-NL" w:eastAsia="en-GB"/>
        </w:rPr>
        <w:t xml:space="preserve">/m2 of een puntlast van 3 </w:t>
      </w:r>
      <w:proofErr w:type="spellStart"/>
      <w:r w:rsidRPr="00057099">
        <w:rPr>
          <w:rFonts w:eastAsiaTheme="minorEastAsia" w:cstheme="minorBidi"/>
          <w:noProof w:val="0"/>
          <w:color w:val="00577E" w:themeColor="text1"/>
          <w:sz w:val="20"/>
          <w:lang w:val="nl-NL" w:eastAsia="en-GB"/>
        </w:rPr>
        <w:t>kN</w:t>
      </w:r>
      <w:proofErr w:type="spellEnd"/>
      <w:r w:rsidRPr="00057099">
        <w:rPr>
          <w:rFonts w:eastAsiaTheme="minorEastAsia" w:cstheme="minorBidi"/>
          <w:noProof w:val="0"/>
          <w:color w:val="00577E" w:themeColor="text1"/>
          <w:sz w:val="20"/>
          <w:lang w:val="nl-NL" w:eastAsia="en-GB"/>
        </w:rPr>
        <w:t>;</w:t>
      </w:r>
    </w:p>
    <w:p w14:paraId="5CF47CD9"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doorbuiging mag ten hoogste 1/250 van de over- spanning bedragen.</w:t>
      </w:r>
    </w:p>
    <w:p w14:paraId="2A667982" w14:textId="77777777" w:rsidR="00744425" w:rsidRPr="00057099" w:rsidRDefault="00744425" w:rsidP="00744425">
      <w:pPr>
        <w:autoSpaceDE w:val="0"/>
        <w:autoSpaceDN w:val="0"/>
        <w:adjustRightInd w:val="0"/>
        <w:spacing w:line="240" w:lineRule="auto"/>
        <w:rPr>
          <w:rFonts w:cs="Arial"/>
        </w:rPr>
      </w:pPr>
      <w:r w:rsidRPr="00057099">
        <w:rPr>
          <w:rFonts w:cs="Arial"/>
        </w:rPr>
        <w:t>De controleberekeningen dienen te omvatten:</w:t>
      </w:r>
    </w:p>
    <w:p w14:paraId="3850408D"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controle van de gekozen profielen;</w:t>
      </w:r>
    </w:p>
    <w:p w14:paraId="79C93045"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bepaling van de hoogte van de draagstaven van de roosters;</w:t>
      </w:r>
    </w:p>
    <w:p w14:paraId="364DB91C"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berekeningen van de bout- en lasverbindingen;</w:t>
      </w:r>
    </w:p>
    <w:p w14:paraId="5EC32C54"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berekening van de benodigde verankering (stek- ankers).</w:t>
      </w:r>
    </w:p>
    <w:p w14:paraId="00888576" w14:textId="77777777" w:rsidR="00744425" w:rsidRPr="00057099" w:rsidRDefault="00744425" w:rsidP="00744425">
      <w:pPr>
        <w:pStyle w:val="BodyText"/>
      </w:pPr>
    </w:p>
    <w:p w14:paraId="1074A569" w14:textId="77777777" w:rsidR="00744425" w:rsidRPr="00057099" w:rsidRDefault="00744425" w:rsidP="00744425">
      <w:pPr>
        <w:pStyle w:val="Heading3"/>
      </w:pPr>
      <w:r w:rsidRPr="00057099">
        <w:t>Luiken</w:t>
      </w:r>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744425" w:rsidRPr="00057099" w14:paraId="62034CF2" w14:textId="77777777" w:rsidTr="002D3A37">
        <w:tc>
          <w:tcPr>
            <w:tcW w:w="2948" w:type="dxa"/>
          </w:tcPr>
          <w:p w14:paraId="65FA60B2" w14:textId="77777777" w:rsidR="00744425" w:rsidRPr="00057099" w:rsidRDefault="00744425" w:rsidP="002D3A37">
            <w:r w:rsidRPr="00057099">
              <w:t>systeem</w:t>
            </w:r>
          </w:p>
        </w:tc>
        <w:tc>
          <w:tcPr>
            <w:tcW w:w="851" w:type="dxa"/>
          </w:tcPr>
          <w:p w14:paraId="515C70CE" w14:textId="77777777" w:rsidR="00744425" w:rsidRPr="00057099" w:rsidRDefault="00744425" w:rsidP="002D3A37">
            <w:pPr>
              <w:jc w:val="right"/>
            </w:pPr>
          </w:p>
        </w:tc>
        <w:tc>
          <w:tcPr>
            <w:tcW w:w="284" w:type="dxa"/>
          </w:tcPr>
          <w:p w14:paraId="626072CA" w14:textId="77777777" w:rsidR="00744425" w:rsidRPr="00057099" w:rsidRDefault="00744425" w:rsidP="002D3A37">
            <w:r w:rsidRPr="00057099">
              <w:t>:</w:t>
            </w:r>
          </w:p>
        </w:tc>
        <w:tc>
          <w:tcPr>
            <w:tcW w:w="4536" w:type="dxa"/>
          </w:tcPr>
          <w:p w14:paraId="29209510" w14:textId="77777777" w:rsidR="00744425" w:rsidRPr="00057099" w:rsidRDefault="00744425" w:rsidP="002D3A37">
            <w:r w:rsidRPr="00057099">
              <w:t>aluminium vlakluik</w:t>
            </w:r>
          </w:p>
        </w:tc>
      </w:tr>
      <w:tr w:rsidR="00744425" w:rsidRPr="00057099" w14:paraId="4CEA5737" w14:textId="77777777" w:rsidTr="002D3A37">
        <w:tc>
          <w:tcPr>
            <w:tcW w:w="2948" w:type="dxa"/>
          </w:tcPr>
          <w:p w14:paraId="33ABBA5B" w14:textId="77777777" w:rsidR="00744425" w:rsidRPr="00057099" w:rsidRDefault="00744425" w:rsidP="002D3A37">
            <w:r w:rsidRPr="00057099">
              <w:t>aantal</w:t>
            </w:r>
          </w:p>
        </w:tc>
        <w:tc>
          <w:tcPr>
            <w:tcW w:w="851" w:type="dxa"/>
          </w:tcPr>
          <w:p w14:paraId="5E18F1C0" w14:textId="77777777" w:rsidR="00744425" w:rsidRPr="00057099" w:rsidRDefault="00744425" w:rsidP="002D3A37">
            <w:pPr>
              <w:jc w:val="right"/>
            </w:pPr>
            <w:r w:rsidRPr="00057099">
              <w:t>stuks</w:t>
            </w:r>
          </w:p>
        </w:tc>
        <w:tc>
          <w:tcPr>
            <w:tcW w:w="284" w:type="dxa"/>
          </w:tcPr>
          <w:p w14:paraId="7DFF3188" w14:textId="77777777" w:rsidR="00744425" w:rsidRPr="00057099" w:rsidRDefault="00744425" w:rsidP="002D3A37">
            <w:r w:rsidRPr="00057099">
              <w:t>:</w:t>
            </w:r>
          </w:p>
        </w:tc>
        <w:tc>
          <w:tcPr>
            <w:tcW w:w="4536" w:type="dxa"/>
          </w:tcPr>
          <w:p w14:paraId="421C25FE" w14:textId="77777777" w:rsidR="00744425" w:rsidRPr="00057099" w:rsidRDefault="00744425" w:rsidP="002D3A37">
            <w:r w:rsidRPr="00057099">
              <w:t>6</w:t>
            </w:r>
          </w:p>
        </w:tc>
      </w:tr>
      <w:tr w:rsidR="00744425" w:rsidRPr="00057099" w14:paraId="432C03B8" w14:textId="77777777" w:rsidTr="002D3A37">
        <w:tc>
          <w:tcPr>
            <w:tcW w:w="2948" w:type="dxa"/>
          </w:tcPr>
          <w:p w14:paraId="5520BFEE" w14:textId="77777777" w:rsidR="00744425" w:rsidRPr="00057099" w:rsidRDefault="00744425" w:rsidP="002D3A37">
            <w:r w:rsidRPr="00057099">
              <w:t>dagmaat</w:t>
            </w:r>
          </w:p>
        </w:tc>
        <w:tc>
          <w:tcPr>
            <w:tcW w:w="851" w:type="dxa"/>
          </w:tcPr>
          <w:p w14:paraId="646FFD54" w14:textId="77777777" w:rsidR="00744425" w:rsidRPr="00057099" w:rsidRDefault="00744425" w:rsidP="002D3A37">
            <w:pPr>
              <w:jc w:val="right"/>
            </w:pPr>
            <w:r w:rsidRPr="00057099">
              <w:t>mm</w:t>
            </w:r>
          </w:p>
        </w:tc>
        <w:tc>
          <w:tcPr>
            <w:tcW w:w="284" w:type="dxa"/>
          </w:tcPr>
          <w:p w14:paraId="375660A0" w14:textId="77777777" w:rsidR="00744425" w:rsidRPr="00057099" w:rsidRDefault="00744425" w:rsidP="002D3A37">
            <w:r w:rsidRPr="00057099">
              <w:t>:</w:t>
            </w:r>
          </w:p>
        </w:tc>
        <w:tc>
          <w:tcPr>
            <w:tcW w:w="4536" w:type="dxa"/>
          </w:tcPr>
          <w:p w14:paraId="07C59D31" w14:textId="77777777" w:rsidR="00744425" w:rsidRPr="00057099" w:rsidRDefault="00744425" w:rsidP="002D3A37">
            <w:r w:rsidRPr="00057099">
              <w:t>1000 x 1000</w:t>
            </w:r>
          </w:p>
        </w:tc>
      </w:tr>
      <w:tr w:rsidR="00ED56A1" w:rsidRPr="00057099" w14:paraId="2077BE77" w14:textId="77777777" w:rsidTr="00E65263">
        <w:tc>
          <w:tcPr>
            <w:tcW w:w="2948" w:type="dxa"/>
          </w:tcPr>
          <w:p w14:paraId="3C093678" w14:textId="77777777" w:rsidR="00ED56A1" w:rsidRPr="00057099" w:rsidRDefault="00ED56A1" w:rsidP="00ED56A1">
            <w:r w:rsidRPr="00057099">
              <w:t>aantal</w:t>
            </w:r>
          </w:p>
        </w:tc>
        <w:tc>
          <w:tcPr>
            <w:tcW w:w="851" w:type="dxa"/>
          </w:tcPr>
          <w:p w14:paraId="487B6B31" w14:textId="77777777" w:rsidR="00ED56A1" w:rsidRPr="00057099" w:rsidRDefault="00ED56A1" w:rsidP="00ED56A1">
            <w:pPr>
              <w:jc w:val="right"/>
            </w:pPr>
            <w:r w:rsidRPr="00057099">
              <w:t>stuks</w:t>
            </w:r>
          </w:p>
        </w:tc>
        <w:tc>
          <w:tcPr>
            <w:tcW w:w="284" w:type="dxa"/>
          </w:tcPr>
          <w:p w14:paraId="41CC0939" w14:textId="77777777" w:rsidR="00ED56A1" w:rsidRPr="00057099" w:rsidRDefault="00ED56A1" w:rsidP="00ED56A1">
            <w:r w:rsidRPr="00057099">
              <w:t>:</w:t>
            </w:r>
          </w:p>
        </w:tc>
        <w:tc>
          <w:tcPr>
            <w:tcW w:w="4536" w:type="dxa"/>
          </w:tcPr>
          <w:p w14:paraId="4B8AA20E" w14:textId="50AFC1B0" w:rsidR="00ED56A1" w:rsidRPr="00057099" w:rsidRDefault="00ED56A1" w:rsidP="00ED56A1">
            <w:r w:rsidRPr="00057099">
              <w:t>1</w:t>
            </w:r>
          </w:p>
        </w:tc>
      </w:tr>
      <w:tr w:rsidR="00ED56A1" w:rsidRPr="00057099" w14:paraId="47C04779" w14:textId="77777777" w:rsidTr="00E65263">
        <w:tc>
          <w:tcPr>
            <w:tcW w:w="2948" w:type="dxa"/>
          </w:tcPr>
          <w:p w14:paraId="2CD2AABB" w14:textId="77777777" w:rsidR="00ED56A1" w:rsidRPr="00057099" w:rsidRDefault="00ED56A1" w:rsidP="00ED56A1">
            <w:r w:rsidRPr="00057099">
              <w:t>dagmaat</w:t>
            </w:r>
          </w:p>
        </w:tc>
        <w:tc>
          <w:tcPr>
            <w:tcW w:w="851" w:type="dxa"/>
          </w:tcPr>
          <w:p w14:paraId="28EC970F" w14:textId="77777777" w:rsidR="00ED56A1" w:rsidRPr="00057099" w:rsidRDefault="00ED56A1" w:rsidP="00ED56A1">
            <w:pPr>
              <w:jc w:val="right"/>
            </w:pPr>
            <w:r w:rsidRPr="00057099">
              <w:t>mm</w:t>
            </w:r>
          </w:p>
        </w:tc>
        <w:tc>
          <w:tcPr>
            <w:tcW w:w="284" w:type="dxa"/>
          </w:tcPr>
          <w:p w14:paraId="176BED19" w14:textId="77777777" w:rsidR="00ED56A1" w:rsidRPr="00057099" w:rsidRDefault="00ED56A1" w:rsidP="00ED56A1">
            <w:r w:rsidRPr="00057099">
              <w:t>:</w:t>
            </w:r>
          </w:p>
        </w:tc>
        <w:tc>
          <w:tcPr>
            <w:tcW w:w="4536" w:type="dxa"/>
          </w:tcPr>
          <w:p w14:paraId="227398F9" w14:textId="6683F4A4" w:rsidR="00ED56A1" w:rsidRPr="00057099" w:rsidRDefault="00ED56A1" w:rsidP="00ED56A1">
            <w:r w:rsidRPr="00057099">
              <w:t>2000 x 1000</w:t>
            </w:r>
          </w:p>
        </w:tc>
      </w:tr>
      <w:tr w:rsidR="00744425" w:rsidRPr="00057099" w14:paraId="3013C86E" w14:textId="77777777" w:rsidTr="002D3A37">
        <w:tc>
          <w:tcPr>
            <w:tcW w:w="2948" w:type="dxa"/>
          </w:tcPr>
          <w:p w14:paraId="0A97760D" w14:textId="77777777" w:rsidR="00744425" w:rsidRPr="00057099" w:rsidRDefault="00744425" w:rsidP="002D3A37">
            <w:r w:rsidRPr="00057099">
              <w:t>materiaal</w:t>
            </w:r>
          </w:p>
        </w:tc>
        <w:tc>
          <w:tcPr>
            <w:tcW w:w="851" w:type="dxa"/>
          </w:tcPr>
          <w:p w14:paraId="6F9879C8" w14:textId="77777777" w:rsidR="00744425" w:rsidRPr="00057099" w:rsidRDefault="00744425" w:rsidP="002D3A37">
            <w:pPr>
              <w:jc w:val="right"/>
            </w:pPr>
          </w:p>
        </w:tc>
        <w:tc>
          <w:tcPr>
            <w:tcW w:w="284" w:type="dxa"/>
          </w:tcPr>
          <w:p w14:paraId="4784DC2D" w14:textId="77777777" w:rsidR="00744425" w:rsidRPr="00057099" w:rsidRDefault="00744425" w:rsidP="002D3A37">
            <w:r w:rsidRPr="00057099">
              <w:t>:</w:t>
            </w:r>
          </w:p>
        </w:tc>
        <w:tc>
          <w:tcPr>
            <w:tcW w:w="4536" w:type="dxa"/>
          </w:tcPr>
          <w:p w14:paraId="4EFF8130" w14:textId="77777777" w:rsidR="00744425" w:rsidRPr="00057099" w:rsidRDefault="00744425" w:rsidP="002D3A37">
            <w:pPr>
              <w:tabs>
                <w:tab w:val="left" w:pos="567"/>
              </w:tabs>
            </w:pPr>
            <w:r w:rsidRPr="00057099">
              <w:t xml:space="preserve">aluminium luik </w:t>
            </w:r>
          </w:p>
          <w:p w14:paraId="3B0BFC48" w14:textId="77777777" w:rsidR="00744425" w:rsidRPr="00057099" w:rsidRDefault="00744425" w:rsidP="002D3A37">
            <w:pPr>
              <w:tabs>
                <w:tab w:val="left" w:pos="567"/>
              </w:tabs>
            </w:pPr>
            <w:r w:rsidRPr="00057099">
              <w:t>roestvaststalen omranding</w:t>
            </w:r>
          </w:p>
          <w:p w14:paraId="55DA3AEF" w14:textId="77777777" w:rsidR="00744425" w:rsidRPr="00057099" w:rsidRDefault="00744425" w:rsidP="002D3A37">
            <w:pPr>
              <w:tabs>
                <w:tab w:val="left" w:pos="567"/>
              </w:tabs>
            </w:pPr>
            <w:r w:rsidRPr="00057099">
              <w:t>roestvaststalen veiligheidsrooster</w:t>
            </w:r>
          </w:p>
        </w:tc>
      </w:tr>
      <w:tr w:rsidR="00744425" w:rsidRPr="00057099" w14:paraId="04BA343F" w14:textId="77777777" w:rsidTr="002D3A37">
        <w:tc>
          <w:tcPr>
            <w:tcW w:w="2948" w:type="dxa"/>
          </w:tcPr>
          <w:p w14:paraId="01FCE321" w14:textId="77777777" w:rsidR="00744425" w:rsidRPr="00057099" w:rsidRDefault="00744425" w:rsidP="002D3A37">
            <w:r w:rsidRPr="00057099">
              <w:t>Uitvoering volgens detailbladen</w:t>
            </w:r>
          </w:p>
        </w:tc>
        <w:tc>
          <w:tcPr>
            <w:tcW w:w="851" w:type="dxa"/>
          </w:tcPr>
          <w:p w14:paraId="5DA2212F" w14:textId="77777777" w:rsidR="00744425" w:rsidRPr="00057099" w:rsidRDefault="00744425" w:rsidP="002D3A37">
            <w:pPr>
              <w:jc w:val="right"/>
            </w:pPr>
          </w:p>
        </w:tc>
        <w:tc>
          <w:tcPr>
            <w:tcW w:w="284" w:type="dxa"/>
          </w:tcPr>
          <w:p w14:paraId="2FDFEAC2" w14:textId="77777777" w:rsidR="00744425" w:rsidRPr="00057099" w:rsidRDefault="00744425" w:rsidP="002D3A37">
            <w:r w:rsidRPr="00057099">
              <w:t>:</w:t>
            </w:r>
          </w:p>
        </w:tc>
        <w:tc>
          <w:tcPr>
            <w:tcW w:w="4536" w:type="dxa"/>
          </w:tcPr>
          <w:p w14:paraId="3C3DE76C" w14:textId="77777777" w:rsidR="00744425" w:rsidRPr="00057099" w:rsidRDefault="00744425" w:rsidP="002D3A37">
            <w:pPr>
              <w:spacing w:line="240" w:lineRule="exact"/>
            </w:pPr>
            <w:r w:rsidRPr="00057099">
              <w:t>conform standaard details Rijnland (tab 5):</w:t>
            </w:r>
          </w:p>
          <w:p w14:paraId="2DE3F6FF" w14:textId="77777777" w:rsidR="00744425" w:rsidRPr="00057099" w:rsidRDefault="00744425" w:rsidP="002D3A37">
            <w:pPr>
              <w:pStyle w:val="ListParagraph"/>
              <w:numPr>
                <w:ilvl w:val="0"/>
                <w:numId w:val="17"/>
              </w:numPr>
              <w:spacing w:line="240" w:lineRule="exact"/>
              <w:ind w:left="210" w:hanging="210"/>
            </w:pPr>
            <w:r w:rsidRPr="00057099">
              <w:t>APD 04 011 aluminium vlakliggend luik,</w:t>
            </w:r>
          </w:p>
          <w:p w14:paraId="1D876988" w14:textId="77777777" w:rsidR="00744425" w:rsidRPr="00057099" w:rsidRDefault="00744425" w:rsidP="002D3A37">
            <w:pPr>
              <w:pStyle w:val="ListParagraph"/>
              <w:numPr>
                <w:ilvl w:val="0"/>
                <w:numId w:val="17"/>
              </w:numPr>
              <w:spacing w:line="240" w:lineRule="exact"/>
              <w:ind w:left="210" w:hanging="210"/>
            </w:pPr>
            <w:r w:rsidRPr="00057099">
              <w:t>APD 04 021 aluminium handgrepen voor vlakliggend luik,</w:t>
            </w:r>
          </w:p>
          <w:p w14:paraId="6EE85886" w14:textId="77777777" w:rsidR="00744425" w:rsidRPr="00057099" w:rsidRDefault="00744425" w:rsidP="002D3A37">
            <w:pPr>
              <w:pStyle w:val="ListParagraph"/>
              <w:numPr>
                <w:ilvl w:val="0"/>
                <w:numId w:val="17"/>
              </w:numPr>
              <w:spacing w:line="240" w:lineRule="exact"/>
              <w:ind w:left="210" w:hanging="210"/>
            </w:pPr>
            <w:r w:rsidRPr="00057099">
              <w:t>APD 04 023 knevel voor vlakliggend luik</w:t>
            </w:r>
          </w:p>
          <w:p w14:paraId="62990FE1" w14:textId="77777777" w:rsidR="00744425" w:rsidRPr="00057099" w:rsidRDefault="00744425" w:rsidP="002D3A37">
            <w:pPr>
              <w:pStyle w:val="ListParagraph"/>
              <w:numPr>
                <w:ilvl w:val="0"/>
                <w:numId w:val="17"/>
              </w:numPr>
              <w:spacing w:line="240" w:lineRule="exact"/>
              <w:ind w:left="210" w:hanging="210"/>
            </w:pPr>
            <w:r w:rsidRPr="00057099">
              <w:t>APD 05 012 aluminium vlakliggend luik, gasdicht</w:t>
            </w:r>
          </w:p>
          <w:p w14:paraId="250306AD" w14:textId="77777777" w:rsidR="00744425" w:rsidRPr="00057099" w:rsidRDefault="00744425" w:rsidP="002D3A37">
            <w:pPr>
              <w:pStyle w:val="ListParagraph"/>
              <w:numPr>
                <w:ilvl w:val="0"/>
                <w:numId w:val="17"/>
              </w:numPr>
              <w:spacing w:line="240" w:lineRule="exact"/>
              <w:ind w:left="210" w:hanging="210"/>
            </w:pPr>
            <w:r w:rsidRPr="00057099">
              <w:t>APD 05 025 buffer voor aluminium luik</w:t>
            </w:r>
          </w:p>
          <w:p w14:paraId="0023EFD2" w14:textId="77777777" w:rsidR="00744425" w:rsidRPr="00057099" w:rsidRDefault="00744425" w:rsidP="002D3A37">
            <w:pPr>
              <w:pStyle w:val="ListParagraph"/>
              <w:numPr>
                <w:ilvl w:val="0"/>
                <w:numId w:val="17"/>
              </w:numPr>
              <w:spacing w:line="240" w:lineRule="exact"/>
              <w:ind w:left="210" w:hanging="210"/>
            </w:pPr>
            <w:r w:rsidRPr="00057099">
              <w:t>APD 06 003 rvs omranding voor gasdicht luik vlakliggend</w:t>
            </w:r>
          </w:p>
          <w:p w14:paraId="7DB3FE03" w14:textId="77777777" w:rsidR="00744425" w:rsidRPr="00057099" w:rsidRDefault="00744425" w:rsidP="002D3A37">
            <w:pPr>
              <w:pStyle w:val="ListParagraph"/>
              <w:numPr>
                <w:ilvl w:val="0"/>
                <w:numId w:val="17"/>
              </w:numPr>
              <w:spacing w:line="240" w:lineRule="exact"/>
              <w:ind w:left="210" w:hanging="210"/>
            </w:pPr>
            <w:r w:rsidRPr="00057099">
              <w:t>APD 16 006 veiligheidsrooster in luikomranding</w:t>
            </w:r>
          </w:p>
          <w:p w14:paraId="7D24B82B" w14:textId="77777777" w:rsidR="00744425" w:rsidRPr="00057099" w:rsidRDefault="00744425" w:rsidP="002D3A37">
            <w:pPr>
              <w:pStyle w:val="ListParagraph"/>
              <w:numPr>
                <w:ilvl w:val="0"/>
                <w:numId w:val="17"/>
              </w:numPr>
              <w:spacing w:line="240" w:lineRule="exact"/>
              <w:ind w:left="210" w:hanging="210"/>
            </w:pPr>
            <w:r w:rsidRPr="00057099">
              <w:t>APD 16 007 veiligheidsrooster in luikomranding details</w:t>
            </w:r>
          </w:p>
        </w:tc>
      </w:tr>
      <w:tr w:rsidR="00744425" w:rsidRPr="00057099" w14:paraId="3C95A797" w14:textId="77777777" w:rsidTr="002D3A37">
        <w:tc>
          <w:tcPr>
            <w:tcW w:w="2948" w:type="dxa"/>
          </w:tcPr>
          <w:p w14:paraId="76731AA4" w14:textId="77777777" w:rsidR="00744425" w:rsidRPr="00057099" w:rsidRDefault="00744425" w:rsidP="002D3A37">
            <w:r w:rsidRPr="00057099">
              <w:t>toebehoren</w:t>
            </w:r>
          </w:p>
        </w:tc>
        <w:tc>
          <w:tcPr>
            <w:tcW w:w="851" w:type="dxa"/>
          </w:tcPr>
          <w:p w14:paraId="38D209E7" w14:textId="77777777" w:rsidR="00744425" w:rsidRPr="00057099" w:rsidRDefault="00744425" w:rsidP="002D3A37">
            <w:pPr>
              <w:jc w:val="right"/>
            </w:pPr>
          </w:p>
        </w:tc>
        <w:tc>
          <w:tcPr>
            <w:tcW w:w="284" w:type="dxa"/>
          </w:tcPr>
          <w:p w14:paraId="6CD2B45D" w14:textId="77777777" w:rsidR="00744425" w:rsidRPr="00057099" w:rsidRDefault="00744425" w:rsidP="002D3A37">
            <w:r w:rsidRPr="00057099">
              <w:t>:</w:t>
            </w:r>
          </w:p>
        </w:tc>
        <w:tc>
          <w:tcPr>
            <w:tcW w:w="4536" w:type="dxa"/>
          </w:tcPr>
          <w:p w14:paraId="6A5E3EA1" w14:textId="77777777" w:rsidR="00744425" w:rsidRPr="00057099" w:rsidRDefault="00744425" w:rsidP="002D3A37">
            <w:pPr>
              <w:pStyle w:val="ListParagraph"/>
              <w:numPr>
                <w:ilvl w:val="0"/>
                <w:numId w:val="17"/>
              </w:numPr>
              <w:spacing w:line="240" w:lineRule="exact"/>
              <w:ind w:left="210" w:hanging="210"/>
            </w:pPr>
            <w:r w:rsidRPr="00057099">
              <w:t>Alle toebehoren zoals aangegeven op tekening en standaard details, o.a. bevestigingsmiddelen, neopreen celrubber etc.</w:t>
            </w:r>
          </w:p>
        </w:tc>
      </w:tr>
    </w:tbl>
    <w:p w14:paraId="544B246B" w14:textId="1D56A758" w:rsidR="00744425" w:rsidRPr="00057099" w:rsidRDefault="00744425" w:rsidP="00744425">
      <w:pPr>
        <w:pStyle w:val="BodyText"/>
      </w:pPr>
    </w:p>
    <w:p w14:paraId="205EAC6B" w14:textId="6B09495A" w:rsidR="00ED56A1" w:rsidRPr="00057099" w:rsidRDefault="00ED56A1" w:rsidP="00ED56A1">
      <w:pPr>
        <w:rPr>
          <w:rFonts w:cs="Arial"/>
        </w:rPr>
      </w:pPr>
    </w:p>
    <w:p w14:paraId="5E5002A5" w14:textId="170C8103" w:rsidR="00ED56A1" w:rsidRPr="00057099" w:rsidRDefault="00ED56A1" w:rsidP="00ED56A1"/>
    <w:p w14:paraId="55BE1F5D" w14:textId="77777777" w:rsidR="00ED56A1" w:rsidRPr="00057099" w:rsidRDefault="00ED56A1" w:rsidP="00ED56A1"/>
    <w:p w14:paraId="26EF5E4C" w14:textId="5A8BE122" w:rsidR="00FE15DD" w:rsidRPr="00057099" w:rsidRDefault="00FE15DD" w:rsidP="005B35B1">
      <w:pPr>
        <w:pStyle w:val="Heading2"/>
        <w:numPr>
          <w:ilvl w:val="1"/>
          <w:numId w:val="19"/>
        </w:numPr>
      </w:pPr>
      <w:bookmarkStart w:id="55" w:name="_Toc50706283"/>
      <w:bookmarkStart w:id="56" w:name="_Toc54965451"/>
      <w:r w:rsidRPr="00057099">
        <w:t>Nevenbestanddelen</w:t>
      </w:r>
      <w:bookmarkEnd w:id="55"/>
      <w:bookmarkEnd w:id="56"/>
      <w:r w:rsidRPr="00057099">
        <w:t xml:space="preserve"> </w:t>
      </w:r>
    </w:p>
    <w:p w14:paraId="4348C539" w14:textId="77777777" w:rsidR="00202B0A" w:rsidRPr="00057099" w:rsidRDefault="00202B0A" w:rsidP="0074037F">
      <w:pPr>
        <w:pStyle w:val="BodyText"/>
      </w:pPr>
    </w:p>
    <w:tbl>
      <w:tblPr>
        <w:tblW w:w="9068" w:type="dxa"/>
        <w:tblLayout w:type="fixed"/>
        <w:tblLook w:val="01E0" w:firstRow="1" w:lastRow="1" w:firstColumn="1" w:lastColumn="1" w:noHBand="0" w:noVBand="0"/>
      </w:tblPr>
      <w:tblGrid>
        <w:gridCol w:w="3227"/>
        <w:gridCol w:w="567"/>
        <w:gridCol w:w="284"/>
        <w:gridCol w:w="4990"/>
      </w:tblGrid>
      <w:tr w:rsidR="00FE15DD" w:rsidRPr="00057099" w14:paraId="0E42007A" w14:textId="77777777" w:rsidTr="0074037F">
        <w:trPr>
          <w:cantSplit/>
        </w:trPr>
        <w:tc>
          <w:tcPr>
            <w:tcW w:w="3227" w:type="dxa"/>
          </w:tcPr>
          <w:p w14:paraId="1504E1B7" w14:textId="02A73A3D" w:rsidR="00FE15DD" w:rsidRPr="00057099" w:rsidRDefault="00FE15DD" w:rsidP="0074037F">
            <w:r w:rsidRPr="00057099">
              <w:t>Materiaal verbindingsmiddelen</w:t>
            </w:r>
          </w:p>
        </w:tc>
        <w:tc>
          <w:tcPr>
            <w:tcW w:w="567" w:type="dxa"/>
          </w:tcPr>
          <w:p w14:paraId="33C1D9E7" w14:textId="77777777" w:rsidR="00FE15DD" w:rsidRPr="00057099" w:rsidRDefault="00FE15DD" w:rsidP="00BD41B6">
            <w:pPr>
              <w:spacing w:line="240" w:lineRule="exact"/>
              <w:jc w:val="right"/>
            </w:pPr>
          </w:p>
        </w:tc>
        <w:tc>
          <w:tcPr>
            <w:tcW w:w="284" w:type="dxa"/>
          </w:tcPr>
          <w:p w14:paraId="6A160C6B" w14:textId="428EC8AC" w:rsidR="00FE15DD" w:rsidRPr="00057099" w:rsidRDefault="001E2792" w:rsidP="00202B0A">
            <w:pPr>
              <w:spacing w:line="240" w:lineRule="exact"/>
            </w:pPr>
            <w:r w:rsidRPr="00057099">
              <w:t>:</w:t>
            </w:r>
          </w:p>
        </w:tc>
        <w:tc>
          <w:tcPr>
            <w:tcW w:w="4990" w:type="dxa"/>
          </w:tcPr>
          <w:p w14:paraId="6BE3690D" w14:textId="347062C0" w:rsidR="00FE15DD" w:rsidRPr="00057099" w:rsidRDefault="00202B0A" w:rsidP="00BD41B6">
            <w:pPr>
              <w:spacing w:line="240" w:lineRule="exact"/>
            </w:pPr>
            <w:r w:rsidRPr="00057099">
              <w:t xml:space="preserve">volgens </w:t>
            </w:r>
            <w:r w:rsidR="004D7395" w:rsidRPr="00057099">
              <w:t>Bundel AV 2018 WT</w:t>
            </w:r>
            <w:r w:rsidRPr="00057099">
              <w:t>, hoofdstuk 2</w:t>
            </w:r>
          </w:p>
        </w:tc>
      </w:tr>
      <w:tr w:rsidR="00FE15DD" w:rsidRPr="00057099" w14:paraId="108CEDC0" w14:textId="77777777" w:rsidTr="0074037F">
        <w:trPr>
          <w:cantSplit/>
        </w:trPr>
        <w:tc>
          <w:tcPr>
            <w:tcW w:w="3227" w:type="dxa"/>
          </w:tcPr>
          <w:p w14:paraId="1518F967" w14:textId="77777777" w:rsidR="00FE15DD" w:rsidRPr="00057099" w:rsidRDefault="00FE15DD" w:rsidP="00BD41B6">
            <w:pPr>
              <w:spacing w:line="240" w:lineRule="exact"/>
            </w:pPr>
            <w:r w:rsidRPr="00057099">
              <w:t>Materiaal ondersteuningsconstructies</w:t>
            </w:r>
          </w:p>
        </w:tc>
        <w:tc>
          <w:tcPr>
            <w:tcW w:w="567" w:type="dxa"/>
          </w:tcPr>
          <w:p w14:paraId="7A2496EB" w14:textId="77777777" w:rsidR="00FE15DD" w:rsidRPr="00057099" w:rsidRDefault="00FE15DD" w:rsidP="00BD41B6">
            <w:pPr>
              <w:spacing w:line="240" w:lineRule="exact"/>
              <w:jc w:val="right"/>
            </w:pPr>
          </w:p>
        </w:tc>
        <w:tc>
          <w:tcPr>
            <w:tcW w:w="284" w:type="dxa"/>
          </w:tcPr>
          <w:p w14:paraId="68BE9F8B" w14:textId="77777777" w:rsidR="00FE15DD" w:rsidRPr="00057099" w:rsidRDefault="00FE15DD" w:rsidP="00BD41B6">
            <w:pPr>
              <w:spacing w:line="240" w:lineRule="exact"/>
            </w:pPr>
            <w:r w:rsidRPr="00057099">
              <w:t>:</w:t>
            </w:r>
          </w:p>
        </w:tc>
        <w:tc>
          <w:tcPr>
            <w:tcW w:w="4990" w:type="dxa"/>
          </w:tcPr>
          <w:p w14:paraId="73FB802B" w14:textId="77777777" w:rsidR="00FE15DD" w:rsidRPr="00057099" w:rsidRDefault="00FE15DD" w:rsidP="00BD41B6">
            <w:pPr>
              <w:spacing w:line="240" w:lineRule="exact"/>
            </w:pPr>
            <w:r w:rsidRPr="00057099">
              <w:t>roestvaststaal AISI 304, thermisch verzinkt staal</w:t>
            </w:r>
          </w:p>
          <w:p w14:paraId="1270E850" w14:textId="77777777" w:rsidR="00FE15DD" w:rsidRPr="00057099" w:rsidRDefault="00FE15DD" w:rsidP="00BD41B6">
            <w:pPr>
              <w:spacing w:line="240" w:lineRule="exact"/>
            </w:pPr>
          </w:p>
        </w:tc>
      </w:tr>
      <w:tr w:rsidR="00FE15DD" w:rsidRPr="00057099" w14:paraId="5E20DC55" w14:textId="77777777" w:rsidTr="0074037F">
        <w:trPr>
          <w:cantSplit/>
        </w:trPr>
        <w:tc>
          <w:tcPr>
            <w:tcW w:w="3227" w:type="dxa"/>
          </w:tcPr>
          <w:p w14:paraId="2AC1EF18" w14:textId="77777777" w:rsidR="00FE15DD" w:rsidRPr="00057099" w:rsidRDefault="00FE15DD" w:rsidP="00BD41B6">
            <w:pPr>
              <w:spacing w:line="240" w:lineRule="exact"/>
            </w:pPr>
            <w:r w:rsidRPr="00057099">
              <w:lastRenderedPageBreak/>
              <w:t>pictogrammen</w:t>
            </w:r>
          </w:p>
        </w:tc>
        <w:tc>
          <w:tcPr>
            <w:tcW w:w="567" w:type="dxa"/>
          </w:tcPr>
          <w:p w14:paraId="6CFE26D6" w14:textId="77777777" w:rsidR="00FE15DD" w:rsidRPr="00057099" w:rsidRDefault="00FE15DD" w:rsidP="00BD41B6">
            <w:pPr>
              <w:spacing w:line="240" w:lineRule="exact"/>
              <w:jc w:val="right"/>
            </w:pPr>
          </w:p>
        </w:tc>
        <w:tc>
          <w:tcPr>
            <w:tcW w:w="284" w:type="dxa"/>
          </w:tcPr>
          <w:p w14:paraId="6D24C5A4" w14:textId="77777777" w:rsidR="00FE15DD" w:rsidRPr="00057099" w:rsidRDefault="00FE15DD" w:rsidP="00BD41B6">
            <w:pPr>
              <w:spacing w:line="240" w:lineRule="exact"/>
            </w:pPr>
            <w:r w:rsidRPr="00057099">
              <w:t>:</w:t>
            </w:r>
          </w:p>
        </w:tc>
        <w:tc>
          <w:tcPr>
            <w:tcW w:w="4990" w:type="dxa"/>
          </w:tcPr>
          <w:p w14:paraId="36BF25FB" w14:textId="77777777" w:rsidR="00FE15DD" w:rsidRPr="00057099" w:rsidRDefault="00FE15DD" w:rsidP="00BD41B6">
            <w:pPr>
              <w:spacing w:line="240" w:lineRule="exact"/>
            </w:pPr>
            <w:r w:rsidRPr="00057099">
              <w:t>waarschuwingsstickers aanbrengen volgens algemene veiligheidsnormen en machinerichtlijn</w:t>
            </w:r>
          </w:p>
        </w:tc>
      </w:tr>
      <w:tr w:rsidR="00FE15DD" w:rsidRPr="00057099" w14:paraId="47FA6528" w14:textId="77777777" w:rsidTr="0074037F">
        <w:trPr>
          <w:cantSplit/>
        </w:trPr>
        <w:tc>
          <w:tcPr>
            <w:tcW w:w="3227" w:type="dxa"/>
          </w:tcPr>
          <w:p w14:paraId="2DB19407" w14:textId="77777777" w:rsidR="00FE15DD" w:rsidRPr="00057099" w:rsidRDefault="00FE15DD" w:rsidP="00BD41B6">
            <w:pPr>
              <w:spacing w:line="240" w:lineRule="exact"/>
            </w:pPr>
            <w:r w:rsidRPr="00057099">
              <w:t>aardingsnok</w:t>
            </w:r>
          </w:p>
        </w:tc>
        <w:tc>
          <w:tcPr>
            <w:tcW w:w="567" w:type="dxa"/>
          </w:tcPr>
          <w:p w14:paraId="1088A0A5" w14:textId="77777777" w:rsidR="00FE15DD" w:rsidRPr="00057099" w:rsidRDefault="00FE15DD" w:rsidP="00BD41B6">
            <w:pPr>
              <w:spacing w:line="240" w:lineRule="exact"/>
              <w:jc w:val="right"/>
            </w:pPr>
          </w:p>
        </w:tc>
        <w:tc>
          <w:tcPr>
            <w:tcW w:w="284" w:type="dxa"/>
          </w:tcPr>
          <w:p w14:paraId="64879415" w14:textId="77777777" w:rsidR="00FE15DD" w:rsidRPr="00057099" w:rsidRDefault="00FE15DD" w:rsidP="00BD41B6">
            <w:pPr>
              <w:spacing w:line="240" w:lineRule="exact"/>
            </w:pPr>
            <w:r w:rsidRPr="00057099">
              <w:t>:</w:t>
            </w:r>
          </w:p>
        </w:tc>
        <w:tc>
          <w:tcPr>
            <w:tcW w:w="4990" w:type="dxa"/>
          </w:tcPr>
          <w:p w14:paraId="4048E809" w14:textId="77777777" w:rsidR="00FE15DD" w:rsidRPr="00057099" w:rsidRDefault="00FE15DD" w:rsidP="00BD41B6">
            <w:pPr>
              <w:spacing w:line="240" w:lineRule="exact"/>
            </w:pPr>
            <w:r w:rsidRPr="00057099">
              <w:t>in te voorzien</w:t>
            </w:r>
          </w:p>
        </w:tc>
      </w:tr>
    </w:tbl>
    <w:p w14:paraId="6C0778BC" w14:textId="77777777" w:rsidR="00FE15DD" w:rsidRPr="00057099" w:rsidRDefault="00FE15DD" w:rsidP="00FE15DD"/>
    <w:p w14:paraId="75AFAFE4" w14:textId="77777777" w:rsidR="00FE15DD" w:rsidRPr="00057099" w:rsidRDefault="00FE15DD" w:rsidP="005B35B1">
      <w:pPr>
        <w:pStyle w:val="Heading2"/>
        <w:numPr>
          <w:ilvl w:val="1"/>
          <w:numId w:val="19"/>
        </w:numPr>
      </w:pPr>
      <w:bookmarkStart w:id="57" w:name="_Toc50706284"/>
      <w:bookmarkStart w:id="58" w:name="_Toc54965452"/>
      <w:r w:rsidRPr="00057099">
        <w:t>Conservering</w:t>
      </w:r>
      <w:bookmarkEnd w:id="57"/>
      <w:bookmarkEnd w:id="58"/>
    </w:p>
    <w:p w14:paraId="6FFBB7BC" w14:textId="77777777" w:rsidR="00FE15DD" w:rsidRPr="00057099" w:rsidRDefault="00FE15DD" w:rsidP="00FE15DD">
      <w:r w:rsidRPr="00057099">
        <w:t>Alle genoemde stalen onderdelen conserveren zoals genoemd in de voorschriften.</w:t>
      </w:r>
    </w:p>
    <w:p w14:paraId="26C49585"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container inwendig volgens voorschrift;</w:t>
      </w:r>
    </w:p>
    <w:p w14:paraId="5EA8CA49"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container uitwendig volgens voorschrift.</w:t>
      </w:r>
    </w:p>
    <w:p w14:paraId="201BBA54" w14:textId="77777777" w:rsidR="00FE15DD" w:rsidRPr="00057099" w:rsidRDefault="00FE15DD" w:rsidP="00FE15DD"/>
    <w:p w14:paraId="62C7F5D7" w14:textId="77777777" w:rsidR="00FE15DD" w:rsidRPr="00057099" w:rsidRDefault="00FE15DD" w:rsidP="005B35B1">
      <w:pPr>
        <w:pStyle w:val="Heading2"/>
        <w:numPr>
          <w:ilvl w:val="1"/>
          <w:numId w:val="19"/>
        </w:numPr>
      </w:pPr>
      <w:bookmarkStart w:id="59" w:name="_Toc50706285"/>
      <w:bookmarkStart w:id="60" w:name="_Toc54965453"/>
      <w:r w:rsidRPr="00057099">
        <w:t>Keuringen en beproevingen</w:t>
      </w:r>
      <w:bookmarkEnd w:id="59"/>
      <w:bookmarkEnd w:id="60"/>
    </w:p>
    <w:p w14:paraId="2C2F2454" w14:textId="77777777" w:rsidR="00FE15DD" w:rsidRPr="00057099" w:rsidRDefault="00FE15DD" w:rsidP="00FE15DD">
      <w:r w:rsidRPr="00057099">
        <w:t>Naast de algemeen gebruikelijke keuringen en beproevingen, zoals genoemd in de technische werkbeschrijving W/E-algemeen, dienen voor dit onderdeel door de aannemer de volgende beproevingen te worden uitgevoerd:</w:t>
      </w:r>
    </w:p>
    <w:p w14:paraId="27918196" w14:textId="77777777" w:rsidR="00FE15DD" w:rsidRPr="00057099" w:rsidRDefault="00FE15DD" w:rsidP="00FE15DD"/>
    <w:p w14:paraId="14250D85" w14:textId="77777777" w:rsidR="00FE15DD" w:rsidRPr="00057099" w:rsidRDefault="00FE15DD" w:rsidP="00FE15DD">
      <w:r w:rsidRPr="00057099">
        <w:t>Voor de verzending naar de bouwplaats (FAT):</w:t>
      </w:r>
    </w:p>
    <w:p w14:paraId="2C6551E0"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algemene uitvoering en conservering.</w:t>
      </w:r>
    </w:p>
    <w:p w14:paraId="4602D96A" w14:textId="77777777" w:rsidR="00FE15DD" w:rsidRPr="00057099" w:rsidRDefault="00FE15DD" w:rsidP="00FE15DD"/>
    <w:p w14:paraId="765B8595" w14:textId="77777777" w:rsidR="00FE15DD" w:rsidRPr="00057099" w:rsidRDefault="00FE15DD" w:rsidP="00FE15DD">
      <w:r w:rsidRPr="00057099">
        <w:t>Na beproeving ten behoeve van de oplevering (SAT):</w:t>
      </w:r>
    </w:p>
    <w:p w14:paraId="3020894F"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beproeving van de capaciteit door analyse belegging en verval.</w:t>
      </w:r>
    </w:p>
    <w:p w14:paraId="6B406FFE"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algemene uitvoering en compleetheid;</w:t>
      </w:r>
    </w:p>
    <w:p w14:paraId="22154A60"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beproeving van de besturingen en beveiligingen.</w:t>
      </w:r>
    </w:p>
    <w:p w14:paraId="25D31C51"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uitvoering conservering;</w:t>
      </w:r>
    </w:p>
    <w:p w14:paraId="2EF2284B"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sterkte- en dichtheidstest leidingwerk;</w:t>
      </w:r>
    </w:p>
    <w:p w14:paraId="1B00890F"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testen reinigingssystemen en transportsysteem</w:t>
      </w:r>
    </w:p>
    <w:p w14:paraId="7E96C6AF" w14:textId="77777777" w:rsidR="00FE15DD" w:rsidRPr="00057099" w:rsidRDefault="00FE15DD" w:rsidP="00FE15D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testen beveiligingen.</w:t>
      </w:r>
    </w:p>
    <w:p w14:paraId="7951174A" w14:textId="77777777" w:rsidR="00FE15DD" w:rsidRPr="00057099" w:rsidRDefault="00FE15DD" w:rsidP="00FE15DD">
      <w:pPr>
        <w:pStyle w:val="BodyText"/>
      </w:pPr>
    </w:p>
    <w:p w14:paraId="36F76B7E" w14:textId="77777777" w:rsidR="00FE15DD" w:rsidRPr="00057099" w:rsidRDefault="00FE15DD" w:rsidP="00FE15DD">
      <w:pPr>
        <w:rPr>
          <w:rFonts w:eastAsiaTheme="majorEastAsia" w:cstheme="majorBidi"/>
          <w:b/>
          <w:bCs/>
          <w:caps/>
          <w:color w:val="00577E" w:themeColor="accent1"/>
          <w:sz w:val="28"/>
          <w:szCs w:val="28"/>
        </w:rPr>
      </w:pPr>
      <w:r w:rsidRPr="00057099">
        <w:br w:type="page"/>
      </w:r>
    </w:p>
    <w:p w14:paraId="6929BB40" w14:textId="77777777" w:rsidR="00B91AC5" w:rsidRPr="00057099" w:rsidRDefault="00B91AC5" w:rsidP="00B91AC5">
      <w:pPr>
        <w:pStyle w:val="Heading1"/>
      </w:pPr>
      <w:bookmarkStart w:id="61" w:name="_Toc54965454"/>
      <w:bookmarkStart w:id="62" w:name="_Hlk51153366"/>
      <w:r w:rsidRPr="00057099">
        <w:lastRenderedPageBreak/>
        <w:t>Automatische kanaalschuif roostergoedkanaal</w:t>
      </w:r>
      <w:bookmarkEnd w:id="61"/>
    </w:p>
    <w:p w14:paraId="7EB68BFF" w14:textId="590D05F6" w:rsidR="00B91AC5" w:rsidRPr="00057099" w:rsidRDefault="00B91AC5" w:rsidP="00B91AC5">
      <w:r w:rsidRPr="00057099">
        <w:t xml:space="preserve">Voor elk rooster dient een automatische schuif te worden opgenomen. De schuif dient voor het afsluiten van het </w:t>
      </w:r>
      <w:r w:rsidR="007C7911" w:rsidRPr="00057099">
        <w:t>roostergoedkanaal.</w:t>
      </w:r>
    </w:p>
    <w:p w14:paraId="2714D09A" w14:textId="4489E02B" w:rsidR="00B91AC5" w:rsidRPr="00057099" w:rsidRDefault="00B91AC5" w:rsidP="00B91AC5">
      <w:pPr>
        <w:pStyle w:val="Heading2"/>
      </w:pPr>
      <w:bookmarkStart w:id="63" w:name="_Toc54965455"/>
      <w:r w:rsidRPr="00057099">
        <w:t>Leveringsomvang</w:t>
      </w:r>
      <w:bookmarkEnd w:id="63"/>
    </w:p>
    <w:p w14:paraId="6493632F" w14:textId="77777777" w:rsidR="00B91AC5" w:rsidRPr="00057099" w:rsidRDefault="00B91AC5" w:rsidP="00B91AC5">
      <w:r w:rsidRPr="00057099">
        <w:t>De leveringsomvang bestaat uit:</w:t>
      </w:r>
    </w:p>
    <w:p w14:paraId="0550E79B" w14:textId="26FB2E2B" w:rsidR="00B91AC5" w:rsidRPr="00057099" w:rsidRDefault="00E1068C" w:rsidP="00B91AC5">
      <w:pPr>
        <w:pStyle w:val="Bullet1"/>
        <w:tabs>
          <w:tab w:val="clear" w:pos="1135"/>
          <w:tab w:val="num" w:pos="284"/>
        </w:tabs>
        <w:ind w:left="0" w:firstLine="0"/>
        <w:rPr>
          <w:color w:val="00577E" w:themeColor="text1"/>
          <w:sz w:val="20"/>
          <w:lang w:val="nl-NL"/>
        </w:rPr>
      </w:pPr>
      <w:r w:rsidRPr="00057099">
        <w:rPr>
          <w:color w:val="00577E" w:themeColor="text1"/>
          <w:sz w:val="20"/>
          <w:lang w:val="nl-NL"/>
        </w:rPr>
        <w:t xml:space="preserve">Twee </w:t>
      </w:r>
      <w:r w:rsidR="00B91AC5" w:rsidRPr="00057099">
        <w:rPr>
          <w:color w:val="00577E" w:themeColor="text1"/>
          <w:sz w:val="20"/>
          <w:lang w:val="nl-NL"/>
        </w:rPr>
        <w:t>schui</w:t>
      </w:r>
      <w:r w:rsidRPr="00057099">
        <w:rPr>
          <w:color w:val="00577E" w:themeColor="text1"/>
          <w:sz w:val="20"/>
          <w:lang w:val="nl-NL"/>
        </w:rPr>
        <w:t>ven;</w:t>
      </w:r>
    </w:p>
    <w:p w14:paraId="0BD1DD82" w14:textId="77777777" w:rsidR="00B91AC5" w:rsidRPr="00057099" w:rsidRDefault="00B91AC5" w:rsidP="00B91AC5">
      <w:pPr>
        <w:pStyle w:val="Bullet1"/>
        <w:tabs>
          <w:tab w:val="clear" w:pos="1135"/>
          <w:tab w:val="num" w:pos="284"/>
        </w:tabs>
        <w:ind w:left="0" w:firstLine="0"/>
        <w:rPr>
          <w:color w:val="00577E" w:themeColor="text1"/>
          <w:sz w:val="20"/>
          <w:lang w:val="nl-NL"/>
        </w:rPr>
      </w:pPr>
      <w:r w:rsidRPr="00057099">
        <w:rPr>
          <w:color w:val="00577E" w:themeColor="text1"/>
          <w:sz w:val="20"/>
          <w:lang w:val="nl-NL"/>
        </w:rPr>
        <w:t>een geleidingsframe:</w:t>
      </w:r>
    </w:p>
    <w:p w14:paraId="0D2B808C" w14:textId="77777777" w:rsidR="00B91AC5" w:rsidRPr="00057099" w:rsidRDefault="00B91AC5" w:rsidP="00B91AC5">
      <w:pPr>
        <w:pStyle w:val="Bullet1"/>
        <w:tabs>
          <w:tab w:val="clear" w:pos="1135"/>
          <w:tab w:val="num" w:pos="284"/>
        </w:tabs>
        <w:ind w:left="0" w:firstLine="0"/>
        <w:rPr>
          <w:color w:val="00577E" w:themeColor="text1"/>
          <w:sz w:val="20"/>
          <w:lang w:val="nl-NL"/>
        </w:rPr>
      </w:pPr>
      <w:r w:rsidRPr="00057099">
        <w:rPr>
          <w:color w:val="00577E" w:themeColor="text1"/>
          <w:sz w:val="20"/>
          <w:lang w:val="nl-NL"/>
        </w:rPr>
        <w:t>het bewegingswerk;</w:t>
      </w:r>
    </w:p>
    <w:p w14:paraId="58EF36CD" w14:textId="0D26FC25" w:rsidR="00B91AC5" w:rsidRPr="00057099" w:rsidRDefault="00B91AC5" w:rsidP="00B91AC5">
      <w:pPr>
        <w:pStyle w:val="Bullet1"/>
        <w:tabs>
          <w:tab w:val="clear" w:pos="1135"/>
          <w:tab w:val="num" w:pos="284"/>
        </w:tabs>
        <w:ind w:left="0" w:firstLine="0"/>
        <w:rPr>
          <w:color w:val="00577E" w:themeColor="text1"/>
          <w:sz w:val="20"/>
          <w:lang w:val="nl-NL"/>
        </w:rPr>
      </w:pPr>
      <w:r w:rsidRPr="00057099">
        <w:rPr>
          <w:color w:val="00577E" w:themeColor="text1"/>
          <w:sz w:val="20"/>
          <w:lang w:val="nl-NL"/>
        </w:rPr>
        <w:t>de aandrijving;</w:t>
      </w:r>
    </w:p>
    <w:p w14:paraId="2BA3C6B9" w14:textId="232E9B49" w:rsidR="00E1068C" w:rsidRPr="00057099" w:rsidRDefault="00E1068C" w:rsidP="00B91AC5">
      <w:pPr>
        <w:pStyle w:val="Bullet1"/>
        <w:tabs>
          <w:tab w:val="clear" w:pos="1135"/>
          <w:tab w:val="num" w:pos="284"/>
        </w:tabs>
        <w:ind w:left="0" w:firstLine="0"/>
        <w:rPr>
          <w:color w:val="00577E" w:themeColor="text1"/>
          <w:sz w:val="20"/>
          <w:lang w:val="nl-NL"/>
        </w:rPr>
      </w:pPr>
      <w:r w:rsidRPr="00057099">
        <w:rPr>
          <w:color w:val="00577E" w:themeColor="text1"/>
          <w:sz w:val="20"/>
          <w:lang w:val="nl-NL"/>
        </w:rPr>
        <w:t>de omkasting;</w:t>
      </w:r>
    </w:p>
    <w:p w14:paraId="6C163C4C" w14:textId="77777777" w:rsidR="00B91AC5" w:rsidRPr="00057099" w:rsidRDefault="00B91AC5" w:rsidP="00B91AC5">
      <w:pPr>
        <w:pStyle w:val="Bullet1"/>
        <w:tabs>
          <w:tab w:val="clear" w:pos="1135"/>
          <w:tab w:val="num" w:pos="284"/>
        </w:tabs>
        <w:ind w:left="0" w:firstLine="0"/>
        <w:rPr>
          <w:color w:val="00577E" w:themeColor="text1"/>
          <w:sz w:val="20"/>
          <w:lang w:val="nl-NL"/>
        </w:rPr>
      </w:pPr>
      <w:r w:rsidRPr="00057099">
        <w:rPr>
          <w:color w:val="00577E" w:themeColor="text1"/>
          <w:sz w:val="20"/>
          <w:lang w:val="nl-NL"/>
        </w:rPr>
        <w:t>de nevenbestanddelen.</w:t>
      </w:r>
    </w:p>
    <w:p w14:paraId="2C142A0B" w14:textId="77777777" w:rsidR="00B91AC5" w:rsidRPr="00057099" w:rsidRDefault="00B91AC5" w:rsidP="00B91AC5"/>
    <w:p w14:paraId="1C9DBA58" w14:textId="78699A13" w:rsidR="00B91AC5" w:rsidRPr="00057099" w:rsidRDefault="00B91AC5" w:rsidP="00B91AC5">
      <w:pPr>
        <w:pStyle w:val="Heading2"/>
      </w:pPr>
      <w:bookmarkStart w:id="64" w:name="_Toc54965456"/>
      <w:r w:rsidRPr="00057099">
        <w:t>Algemeen</w:t>
      </w:r>
      <w:bookmarkEnd w:id="64"/>
    </w:p>
    <w:tbl>
      <w:tblPr>
        <w:tblW w:w="8619" w:type="dxa"/>
        <w:tblLayout w:type="fixed"/>
        <w:tblLook w:val="01E0" w:firstRow="1" w:lastRow="1" w:firstColumn="1" w:lastColumn="1" w:noHBand="0" w:noVBand="0"/>
      </w:tblPr>
      <w:tblGrid>
        <w:gridCol w:w="2948"/>
        <w:gridCol w:w="851"/>
        <w:gridCol w:w="284"/>
        <w:gridCol w:w="4530"/>
        <w:gridCol w:w="6"/>
      </w:tblGrid>
      <w:tr w:rsidR="00B91AC5" w:rsidRPr="00057099" w14:paraId="03436D7B" w14:textId="77777777" w:rsidTr="00D34505">
        <w:trPr>
          <w:gridAfter w:val="1"/>
          <w:wAfter w:w="6" w:type="dxa"/>
        </w:trPr>
        <w:tc>
          <w:tcPr>
            <w:tcW w:w="2948" w:type="dxa"/>
          </w:tcPr>
          <w:p w14:paraId="6A028D58" w14:textId="77777777" w:rsidR="00B91AC5" w:rsidRPr="00057099" w:rsidRDefault="00B91AC5" w:rsidP="00D34505">
            <w:pPr>
              <w:spacing w:line="240" w:lineRule="exact"/>
            </w:pPr>
            <w:r w:rsidRPr="00057099">
              <w:t>P&amp;ID-nummer</w:t>
            </w:r>
          </w:p>
        </w:tc>
        <w:tc>
          <w:tcPr>
            <w:tcW w:w="851" w:type="dxa"/>
          </w:tcPr>
          <w:p w14:paraId="7EF55ED4" w14:textId="77777777" w:rsidR="00B91AC5" w:rsidRPr="00057099" w:rsidRDefault="00B91AC5" w:rsidP="00D34505">
            <w:pPr>
              <w:spacing w:line="240" w:lineRule="exact"/>
            </w:pPr>
          </w:p>
        </w:tc>
        <w:tc>
          <w:tcPr>
            <w:tcW w:w="284" w:type="dxa"/>
          </w:tcPr>
          <w:p w14:paraId="2643E081" w14:textId="77777777" w:rsidR="00B91AC5" w:rsidRPr="00057099" w:rsidRDefault="00B91AC5" w:rsidP="00D34505">
            <w:pPr>
              <w:spacing w:line="240" w:lineRule="exact"/>
            </w:pPr>
            <w:r w:rsidRPr="00057099">
              <w:t>:</w:t>
            </w:r>
          </w:p>
        </w:tc>
        <w:tc>
          <w:tcPr>
            <w:tcW w:w="4530" w:type="dxa"/>
          </w:tcPr>
          <w:p w14:paraId="15088783" w14:textId="0F71A312" w:rsidR="00B91AC5" w:rsidRPr="00057099" w:rsidRDefault="00B91AC5" w:rsidP="00D34505">
            <w:pPr>
              <w:spacing w:line="240" w:lineRule="exact"/>
            </w:pPr>
            <w:r w:rsidRPr="00057099">
              <w:t>NW 3E—710</w:t>
            </w:r>
          </w:p>
        </w:tc>
      </w:tr>
      <w:tr w:rsidR="00B91AC5" w:rsidRPr="00057099" w14:paraId="57C8256E" w14:textId="77777777" w:rsidTr="00D34505">
        <w:tc>
          <w:tcPr>
            <w:tcW w:w="2948" w:type="dxa"/>
          </w:tcPr>
          <w:p w14:paraId="4CCBC6B3" w14:textId="77777777" w:rsidR="00B91AC5" w:rsidRPr="00057099" w:rsidRDefault="00B91AC5" w:rsidP="00D34505">
            <w:r w:rsidRPr="00057099">
              <w:t>positienummer</w:t>
            </w:r>
          </w:p>
        </w:tc>
        <w:tc>
          <w:tcPr>
            <w:tcW w:w="851" w:type="dxa"/>
          </w:tcPr>
          <w:p w14:paraId="409291A7" w14:textId="77777777" w:rsidR="00B91AC5" w:rsidRPr="00057099" w:rsidRDefault="00B91AC5" w:rsidP="00D34505">
            <w:pPr>
              <w:jc w:val="right"/>
            </w:pPr>
          </w:p>
        </w:tc>
        <w:tc>
          <w:tcPr>
            <w:tcW w:w="284" w:type="dxa"/>
          </w:tcPr>
          <w:p w14:paraId="51EA8F3B" w14:textId="77777777" w:rsidR="00B91AC5" w:rsidRPr="00057099" w:rsidRDefault="00B91AC5" w:rsidP="00D34505">
            <w:r w:rsidRPr="00057099">
              <w:t>:</w:t>
            </w:r>
          </w:p>
        </w:tc>
        <w:tc>
          <w:tcPr>
            <w:tcW w:w="4536" w:type="dxa"/>
            <w:gridSpan w:val="2"/>
          </w:tcPr>
          <w:p w14:paraId="2E85A2ED" w14:textId="1F5ED3DE" w:rsidR="00B91AC5" w:rsidRPr="00057099" w:rsidRDefault="00B91AC5" w:rsidP="00D34505">
            <w:r w:rsidRPr="00057099">
              <w:t>MV1010 / MV1011</w:t>
            </w:r>
          </w:p>
        </w:tc>
      </w:tr>
      <w:tr w:rsidR="00B91AC5" w:rsidRPr="00057099" w14:paraId="4541704D" w14:textId="77777777" w:rsidTr="00D34505">
        <w:trPr>
          <w:gridAfter w:val="1"/>
          <w:wAfter w:w="6" w:type="dxa"/>
        </w:trPr>
        <w:tc>
          <w:tcPr>
            <w:tcW w:w="2948" w:type="dxa"/>
          </w:tcPr>
          <w:p w14:paraId="3450C3CE" w14:textId="77777777" w:rsidR="00B91AC5" w:rsidRPr="00057099" w:rsidRDefault="00B91AC5" w:rsidP="00D34505">
            <w:pPr>
              <w:spacing w:line="240" w:lineRule="exact"/>
            </w:pPr>
            <w:r w:rsidRPr="00057099">
              <w:t>opstelling</w:t>
            </w:r>
          </w:p>
        </w:tc>
        <w:tc>
          <w:tcPr>
            <w:tcW w:w="851" w:type="dxa"/>
          </w:tcPr>
          <w:p w14:paraId="19747D52" w14:textId="77777777" w:rsidR="00B91AC5" w:rsidRPr="00057099" w:rsidRDefault="00B91AC5" w:rsidP="00D34505">
            <w:pPr>
              <w:spacing w:line="240" w:lineRule="exact"/>
            </w:pPr>
          </w:p>
        </w:tc>
        <w:tc>
          <w:tcPr>
            <w:tcW w:w="284" w:type="dxa"/>
          </w:tcPr>
          <w:p w14:paraId="24F87135" w14:textId="77777777" w:rsidR="00B91AC5" w:rsidRPr="00057099" w:rsidRDefault="00B91AC5" w:rsidP="00D34505">
            <w:pPr>
              <w:spacing w:line="240" w:lineRule="exact"/>
            </w:pPr>
            <w:r w:rsidRPr="00057099">
              <w:t>:</w:t>
            </w:r>
          </w:p>
        </w:tc>
        <w:tc>
          <w:tcPr>
            <w:tcW w:w="4530" w:type="dxa"/>
          </w:tcPr>
          <w:p w14:paraId="6A1BBD7E" w14:textId="77B7DF27" w:rsidR="00B91AC5" w:rsidRPr="00057099" w:rsidRDefault="00B91AC5" w:rsidP="00D34505">
            <w:pPr>
              <w:spacing w:line="240" w:lineRule="exact"/>
            </w:pPr>
            <w:r w:rsidRPr="00057099">
              <w:t>in aanvoerkanaal naar roostergoedinstallatie</w:t>
            </w:r>
          </w:p>
        </w:tc>
      </w:tr>
      <w:tr w:rsidR="00B91AC5" w:rsidRPr="00057099" w14:paraId="4D1695A6" w14:textId="77777777" w:rsidTr="00D34505">
        <w:trPr>
          <w:gridAfter w:val="1"/>
          <w:wAfter w:w="6" w:type="dxa"/>
        </w:trPr>
        <w:tc>
          <w:tcPr>
            <w:tcW w:w="2948" w:type="dxa"/>
          </w:tcPr>
          <w:p w14:paraId="7A7E1887" w14:textId="77777777" w:rsidR="00B91AC5" w:rsidRPr="00057099" w:rsidRDefault="00B91AC5" w:rsidP="00D34505">
            <w:pPr>
              <w:spacing w:line="240" w:lineRule="exact"/>
            </w:pPr>
            <w:r w:rsidRPr="00057099">
              <w:t>medium</w:t>
            </w:r>
          </w:p>
        </w:tc>
        <w:tc>
          <w:tcPr>
            <w:tcW w:w="851" w:type="dxa"/>
          </w:tcPr>
          <w:p w14:paraId="527FFC16" w14:textId="77777777" w:rsidR="00B91AC5" w:rsidRPr="00057099" w:rsidRDefault="00B91AC5" w:rsidP="00D34505">
            <w:pPr>
              <w:spacing w:line="240" w:lineRule="exact"/>
            </w:pPr>
          </w:p>
        </w:tc>
        <w:tc>
          <w:tcPr>
            <w:tcW w:w="284" w:type="dxa"/>
          </w:tcPr>
          <w:p w14:paraId="12F6BA60" w14:textId="77777777" w:rsidR="00B91AC5" w:rsidRPr="00057099" w:rsidRDefault="00B91AC5" w:rsidP="00D34505">
            <w:pPr>
              <w:spacing w:line="240" w:lineRule="exact"/>
            </w:pPr>
            <w:r w:rsidRPr="00057099">
              <w:t>:</w:t>
            </w:r>
          </w:p>
        </w:tc>
        <w:tc>
          <w:tcPr>
            <w:tcW w:w="4530" w:type="dxa"/>
          </w:tcPr>
          <w:p w14:paraId="1E58BB4F" w14:textId="349491F4" w:rsidR="00B91AC5" w:rsidRPr="00057099" w:rsidRDefault="00B91AC5" w:rsidP="00D34505">
            <w:pPr>
              <w:spacing w:line="240" w:lineRule="exact"/>
            </w:pPr>
            <w:r w:rsidRPr="00057099">
              <w:t>Onbehandeld influent</w:t>
            </w:r>
          </w:p>
        </w:tc>
      </w:tr>
    </w:tbl>
    <w:p w14:paraId="7677D3DF" w14:textId="77777777" w:rsidR="00B91AC5" w:rsidRPr="00057099" w:rsidRDefault="00B91AC5" w:rsidP="00B91AC5"/>
    <w:p w14:paraId="6E0818A8" w14:textId="09CACF93" w:rsidR="00B91AC5" w:rsidRPr="00057099" w:rsidRDefault="00B91AC5" w:rsidP="006028B5">
      <w:pPr>
        <w:pStyle w:val="Heading3"/>
      </w:pPr>
      <w:r w:rsidRPr="00057099">
        <w:t>Ontwerpgegevens</w:t>
      </w:r>
    </w:p>
    <w:tbl>
      <w:tblPr>
        <w:tblW w:w="8619" w:type="dxa"/>
        <w:tblLayout w:type="fixed"/>
        <w:tblLook w:val="01E0" w:firstRow="1" w:lastRow="1" w:firstColumn="1" w:lastColumn="1" w:noHBand="0" w:noVBand="0"/>
      </w:tblPr>
      <w:tblGrid>
        <w:gridCol w:w="2948"/>
        <w:gridCol w:w="851"/>
        <w:gridCol w:w="284"/>
        <w:gridCol w:w="4530"/>
        <w:gridCol w:w="6"/>
      </w:tblGrid>
      <w:tr w:rsidR="00B91AC5" w:rsidRPr="00057099" w14:paraId="5CDED786" w14:textId="77777777" w:rsidTr="00D34505">
        <w:tc>
          <w:tcPr>
            <w:tcW w:w="2948" w:type="dxa"/>
          </w:tcPr>
          <w:p w14:paraId="47A6CE9B" w14:textId="5733D0AE" w:rsidR="00B91AC5" w:rsidRPr="00057099" w:rsidRDefault="00E1068C" w:rsidP="00D34505">
            <w:r w:rsidRPr="00057099">
              <w:t>kanaalbreedte</w:t>
            </w:r>
          </w:p>
        </w:tc>
        <w:tc>
          <w:tcPr>
            <w:tcW w:w="851" w:type="dxa"/>
          </w:tcPr>
          <w:p w14:paraId="6550E799" w14:textId="77777777" w:rsidR="00B91AC5" w:rsidRPr="00057099" w:rsidRDefault="00B91AC5" w:rsidP="00D34505">
            <w:pPr>
              <w:jc w:val="right"/>
            </w:pPr>
            <w:r w:rsidRPr="00057099">
              <w:t>mm</w:t>
            </w:r>
          </w:p>
        </w:tc>
        <w:tc>
          <w:tcPr>
            <w:tcW w:w="284" w:type="dxa"/>
          </w:tcPr>
          <w:p w14:paraId="6BD1C9DF" w14:textId="77777777" w:rsidR="00B91AC5" w:rsidRPr="00057099" w:rsidRDefault="00B91AC5" w:rsidP="00D34505">
            <w:r w:rsidRPr="00057099">
              <w:t>:</w:t>
            </w:r>
          </w:p>
        </w:tc>
        <w:tc>
          <w:tcPr>
            <w:tcW w:w="4536" w:type="dxa"/>
            <w:gridSpan w:val="2"/>
          </w:tcPr>
          <w:p w14:paraId="6A3A626D" w14:textId="709F0BB9" w:rsidR="00B91AC5" w:rsidRPr="00057099" w:rsidRDefault="00E1068C" w:rsidP="00D34505">
            <w:r w:rsidRPr="00057099">
              <w:t>1.200</w:t>
            </w:r>
          </w:p>
        </w:tc>
      </w:tr>
      <w:tr w:rsidR="00B91AC5" w:rsidRPr="00057099" w14:paraId="670A3DFE" w14:textId="77777777" w:rsidTr="00D34505">
        <w:tc>
          <w:tcPr>
            <w:tcW w:w="2948" w:type="dxa"/>
          </w:tcPr>
          <w:p w14:paraId="6BFF070B" w14:textId="01A18A24" w:rsidR="00B91AC5" w:rsidRPr="00057099" w:rsidRDefault="00B91AC5" w:rsidP="00D34505">
            <w:r w:rsidRPr="00057099">
              <w:t xml:space="preserve">peil </w:t>
            </w:r>
            <w:r w:rsidR="00E1068C" w:rsidRPr="00057099">
              <w:t>bodem</w:t>
            </w:r>
            <w:r w:rsidRPr="00057099">
              <w:t xml:space="preserve"> </w:t>
            </w:r>
          </w:p>
        </w:tc>
        <w:tc>
          <w:tcPr>
            <w:tcW w:w="851" w:type="dxa"/>
          </w:tcPr>
          <w:p w14:paraId="31BE2942" w14:textId="77777777" w:rsidR="00B91AC5" w:rsidRPr="00057099" w:rsidRDefault="00B91AC5" w:rsidP="00D34505">
            <w:pPr>
              <w:jc w:val="right"/>
            </w:pPr>
            <w:r w:rsidRPr="00057099">
              <w:t>m NAP</w:t>
            </w:r>
          </w:p>
        </w:tc>
        <w:tc>
          <w:tcPr>
            <w:tcW w:w="284" w:type="dxa"/>
          </w:tcPr>
          <w:p w14:paraId="674190FB" w14:textId="77777777" w:rsidR="00B91AC5" w:rsidRPr="00057099" w:rsidRDefault="00B91AC5" w:rsidP="00D34505">
            <w:r w:rsidRPr="00057099">
              <w:t>:</w:t>
            </w:r>
          </w:p>
        </w:tc>
        <w:tc>
          <w:tcPr>
            <w:tcW w:w="4536" w:type="dxa"/>
            <w:gridSpan w:val="2"/>
          </w:tcPr>
          <w:p w14:paraId="5963DC60" w14:textId="07ED1675" w:rsidR="00B91AC5" w:rsidRPr="00057099" w:rsidRDefault="00E1068C" w:rsidP="00D34505">
            <w:r w:rsidRPr="00057099">
              <w:t>-0,750</w:t>
            </w:r>
          </w:p>
        </w:tc>
      </w:tr>
      <w:tr w:rsidR="00B91AC5" w:rsidRPr="00057099" w14:paraId="2C7E43DA" w14:textId="77777777" w:rsidTr="00D34505">
        <w:tc>
          <w:tcPr>
            <w:tcW w:w="2948" w:type="dxa"/>
          </w:tcPr>
          <w:p w14:paraId="0EF9216D" w14:textId="77777777" w:rsidR="00B91AC5" w:rsidRPr="00057099" w:rsidRDefault="00B91AC5" w:rsidP="00D34505">
            <w:r w:rsidRPr="00057099">
              <w:t>peil betondek</w:t>
            </w:r>
          </w:p>
        </w:tc>
        <w:tc>
          <w:tcPr>
            <w:tcW w:w="851" w:type="dxa"/>
          </w:tcPr>
          <w:p w14:paraId="06841882" w14:textId="77777777" w:rsidR="00B91AC5" w:rsidRPr="00057099" w:rsidRDefault="00B91AC5" w:rsidP="00D34505">
            <w:pPr>
              <w:jc w:val="right"/>
            </w:pPr>
            <w:r w:rsidRPr="00057099">
              <w:t>m NAP</w:t>
            </w:r>
          </w:p>
        </w:tc>
        <w:tc>
          <w:tcPr>
            <w:tcW w:w="284" w:type="dxa"/>
          </w:tcPr>
          <w:p w14:paraId="14ACF8C3" w14:textId="77777777" w:rsidR="00B91AC5" w:rsidRPr="00057099" w:rsidRDefault="00B91AC5" w:rsidP="00D34505">
            <w:r w:rsidRPr="00057099">
              <w:t>:</w:t>
            </w:r>
          </w:p>
        </w:tc>
        <w:tc>
          <w:tcPr>
            <w:tcW w:w="4536" w:type="dxa"/>
            <w:gridSpan w:val="2"/>
          </w:tcPr>
          <w:p w14:paraId="4AD019E5" w14:textId="2B34335B" w:rsidR="00B91AC5" w:rsidRPr="00057099" w:rsidRDefault="00E1068C" w:rsidP="00D34505">
            <w:r w:rsidRPr="00057099">
              <w:t>0,500</w:t>
            </w:r>
          </w:p>
        </w:tc>
      </w:tr>
      <w:tr w:rsidR="00B91AC5" w:rsidRPr="00057099" w14:paraId="4284E8F0" w14:textId="77777777" w:rsidTr="00D34505">
        <w:tc>
          <w:tcPr>
            <w:tcW w:w="2948" w:type="dxa"/>
          </w:tcPr>
          <w:p w14:paraId="02FDDDFD" w14:textId="77777777" w:rsidR="00B91AC5" w:rsidRPr="00057099" w:rsidRDefault="00B91AC5" w:rsidP="00D34505">
            <w:r w:rsidRPr="00057099">
              <w:t>verstelhoogte</w:t>
            </w:r>
          </w:p>
        </w:tc>
        <w:tc>
          <w:tcPr>
            <w:tcW w:w="851" w:type="dxa"/>
          </w:tcPr>
          <w:p w14:paraId="6039D394" w14:textId="77777777" w:rsidR="00B91AC5" w:rsidRPr="00057099" w:rsidRDefault="00B91AC5" w:rsidP="00D34505">
            <w:pPr>
              <w:jc w:val="right"/>
            </w:pPr>
            <w:r w:rsidRPr="00057099">
              <w:t>mm</w:t>
            </w:r>
          </w:p>
        </w:tc>
        <w:tc>
          <w:tcPr>
            <w:tcW w:w="284" w:type="dxa"/>
          </w:tcPr>
          <w:p w14:paraId="2576B61A" w14:textId="77777777" w:rsidR="00B91AC5" w:rsidRPr="00057099" w:rsidRDefault="00B91AC5" w:rsidP="00D34505">
            <w:r w:rsidRPr="00057099">
              <w:t>:</w:t>
            </w:r>
          </w:p>
        </w:tc>
        <w:tc>
          <w:tcPr>
            <w:tcW w:w="4536" w:type="dxa"/>
            <w:gridSpan w:val="2"/>
          </w:tcPr>
          <w:p w14:paraId="5634CC0D" w14:textId="0AB925D8" w:rsidR="00B91AC5" w:rsidRPr="00057099" w:rsidRDefault="00E1068C" w:rsidP="00D34505">
            <w:r w:rsidRPr="00057099">
              <w:t>1.250</w:t>
            </w:r>
          </w:p>
        </w:tc>
      </w:tr>
      <w:tr w:rsidR="00B91AC5" w:rsidRPr="00057099" w14:paraId="759D24C7" w14:textId="77777777" w:rsidTr="00D34505">
        <w:tc>
          <w:tcPr>
            <w:tcW w:w="2948" w:type="dxa"/>
          </w:tcPr>
          <w:p w14:paraId="7FE90D56" w14:textId="77777777" w:rsidR="00B91AC5" w:rsidRPr="00057099" w:rsidRDefault="00B91AC5" w:rsidP="00D34505">
            <w:r w:rsidRPr="00057099">
              <w:t>schuif afmeting</w:t>
            </w:r>
          </w:p>
        </w:tc>
        <w:tc>
          <w:tcPr>
            <w:tcW w:w="851" w:type="dxa"/>
          </w:tcPr>
          <w:p w14:paraId="2AB18764" w14:textId="77777777" w:rsidR="00B91AC5" w:rsidRPr="00057099" w:rsidRDefault="00B91AC5" w:rsidP="00D34505">
            <w:pPr>
              <w:jc w:val="right"/>
            </w:pPr>
            <w:r w:rsidRPr="00057099">
              <w:t>mm</w:t>
            </w:r>
          </w:p>
        </w:tc>
        <w:tc>
          <w:tcPr>
            <w:tcW w:w="284" w:type="dxa"/>
          </w:tcPr>
          <w:p w14:paraId="77A3D793" w14:textId="77777777" w:rsidR="00B91AC5" w:rsidRPr="00057099" w:rsidRDefault="00B91AC5" w:rsidP="00D34505">
            <w:r w:rsidRPr="00057099">
              <w:t>:</w:t>
            </w:r>
          </w:p>
        </w:tc>
        <w:tc>
          <w:tcPr>
            <w:tcW w:w="4536" w:type="dxa"/>
            <w:gridSpan w:val="2"/>
          </w:tcPr>
          <w:p w14:paraId="639210D8" w14:textId="33B7D924" w:rsidR="00B91AC5" w:rsidRPr="00057099" w:rsidRDefault="00E1068C" w:rsidP="00D34505">
            <w:r w:rsidRPr="00057099">
              <w:t>ca. 1.300 x 1.200</w:t>
            </w:r>
          </w:p>
        </w:tc>
      </w:tr>
      <w:tr w:rsidR="00B91AC5" w:rsidRPr="00057099" w14:paraId="44EC9AFF" w14:textId="77777777" w:rsidTr="00D34505">
        <w:tc>
          <w:tcPr>
            <w:tcW w:w="2948" w:type="dxa"/>
          </w:tcPr>
          <w:p w14:paraId="2898DF3B" w14:textId="77777777" w:rsidR="00B91AC5" w:rsidRPr="00057099" w:rsidRDefault="00B91AC5" w:rsidP="00D34505">
            <w:r w:rsidRPr="00057099">
              <w:t>schuifsnelheid</w:t>
            </w:r>
          </w:p>
        </w:tc>
        <w:tc>
          <w:tcPr>
            <w:tcW w:w="851" w:type="dxa"/>
          </w:tcPr>
          <w:p w14:paraId="0BB89482" w14:textId="77777777" w:rsidR="00B91AC5" w:rsidRPr="00057099" w:rsidRDefault="00B91AC5" w:rsidP="00D34505">
            <w:pPr>
              <w:jc w:val="right"/>
            </w:pPr>
            <w:r w:rsidRPr="00057099">
              <w:t>m/s</w:t>
            </w:r>
          </w:p>
        </w:tc>
        <w:tc>
          <w:tcPr>
            <w:tcW w:w="284" w:type="dxa"/>
          </w:tcPr>
          <w:p w14:paraId="4325E9F0" w14:textId="77777777" w:rsidR="00B91AC5" w:rsidRPr="00057099" w:rsidRDefault="00B91AC5" w:rsidP="00D34505">
            <w:r w:rsidRPr="00057099">
              <w:t>:</w:t>
            </w:r>
          </w:p>
        </w:tc>
        <w:tc>
          <w:tcPr>
            <w:tcW w:w="4536" w:type="dxa"/>
            <w:gridSpan w:val="2"/>
          </w:tcPr>
          <w:p w14:paraId="208C6432" w14:textId="77777777" w:rsidR="00B91AC5" w:rsidRPr="00057099" w:rsidRDefault="00B91AC5" w:rsidP="00D34505">
            <w:r w:rsidRPr="00057099">
              <w:t>0,002</w:t>
            </w:r>
          </w:p>
        </w:tc>
      </w:tr>
      <w:tr w:rsidR="00B91AC5" w:rsidRPr="00057099" w14:paraId="71C89A2A" w14:textId="77777777" w:rsidTr="00D34505">
        <w:tc>
          <w:tcPr>
            <w:tcW w:w="2948" w:type="dxa"/>
          </w:tcPr>
          <w:p w14:paraId="4402F164" w14:textId="77777777" w:rsidR="00B91AC5" w:rsidRPr="00057099" w:rsidRDefault="00B91AC5" w:rsidP="00D34505">
            <w:r w:rsidRPr="00057099">
              <w:t>berekeningsgrondslag</w:t>
            </w:r>
          </w:p>
        </w:tc>
        <w:tc>
          <w:tcPr>
            <w:tcW w:w="851" w:type="dxa"/>
          </w:tcPr>
          <w:p w14:paraId="3FF3717B" w14:textId="77777777" w:rsidR="00B91AC5" w:rsidRPr="00057099" w:rsidRDefault="00B91AC5" w:rsidP="00D34505">
            <w:pPr>
              <w:jc w:val="right"/>
            </w:pPr>
          </w:p>
        </w:tc>
        <w:tc>
          <w:tcPr>
            <w:tcW w:w="284" w:type="dxa"/>
          </w:tcPr>
          <w:p w14:paraId="79554197" w14:textId="77777777" w:rsidR="00B91AC5" w:rsidRPr="00057099" w:rsidRDefault="00B91AC5" w:rsidP="00D34505"/>
        </w:tc>
        <w:tc>
          <w:tcPr>
            <w:tcW w:w="4536" w:type="dxa"/>
            <w:gridSpan w:val="2"/>
          </w:tcPr>
          <w:p w14:paraId="56C229C0" w14:textId="77777777" w:rsidR="00B91AC5" w:rsidRPr="00057099" w:rsidRDefault="00B91AC5" w:rsidP="00D34505">
            <w:r w:rsidRPr="00057099">
              <w:t>Wrijving en andere verliezen door aannemer te bepalen, ter goedkeuring aan de directie overleggen.</w:t>
            </w:r>
          </w:p>
        </w:tc>
      </w:tr>
      <w:tr w:rsidR="00B91AC5" w:rsidRPr="00057099" w14:paraId="64A37E42" w14:textId="77777777" w:rsidTr="00D34505">
        <w:tc>
          <w:tcPr>
            <w:tcW w:w="2948" w:type="dxa"/>
          </w:tcPr>
          <w:p w14:paraId="37CF4148" w14:textId="77777777" w:rsidR="00B91AC5" w:rsidRPr="00057099" w:rsidRDefault="00B91AC5" w:rsidP="00D34505"/>
        </w:tc>
        <w:tc>
          <w:tcPr>
            <w:tcW w:w="851" w:type="dxa"/>
          </w:tcPr>
          <w:p w14:paraId="25084318" w14:textId="77777777" w:rsidR="00B91AC5" w:rsidRPr="00057099" w:rsidRDefault="00B91AC5" w:rsidP="00D34505">
            <w:pPr>
              <w:jc w:val="right"/>
            </w:pPr>
          </w:p>
        </w:tc>
        <w:tc>
          <w:tcPr>
            <w:tcW w:w="284" w:type="dxa"/>
          </w:tcPr>
          <w:p w14:paraId="4902C4B0" w14:textId="77777777" w:rsidR="00B91AC5" w:rsidRPr="00057099" w:rsidRDefault="00B91AC5" w:rsidP="00D34505"/>
        </w:tc>
        <w:tc>
          <w:tcPr>
            <w:tcW w:w="4536" w:type="dxa"/>
            <w:gridSpan w:val="2"/>
          </w:tcPr>
          <w:p w14:paraId="0A406D08" w14:textId="421CFC0B" w:rsidR="00B91AC5" w:rsidRPr="00057099" w:rsidRDefault="00B91AC5" w:rsidP="00D34505">
            <w:r w:rsidRPr="00057099">
              <w:t>Het waterniveau kan eenzijdig op de schuif in hoogste stand staan</w:t>
            </w:r>
            <w:r w:rsidR="006B1EF3" w:rsidRPr="00057099">
              <w:t xml:space="preserve"> (niveau bovenkant dek)</w:t>
            </w:r>
          </w:p>
        </w:tc>
      </w:tr>
      <w:tr w:rsidR="00B91AC5" w:rsidRPr="00057099" w14:paraId="6D9B36B8" w14:textId="77777777" w:rsidTr="00D34505">
        <w:trPr>
          <w:gridAfter w:val="1"/>
          <w:wAfter w:w="6" w:type="dxa"/>
        </w:trPr>
        <w:tc>
          <w:tcPr>
            <w:tcW w:w="2948" w:type="dxa"/>
          </w:tcPr>
          <w:p w14:paraId="6F2F8636" w14:textId="77777777" w:rsidR="00B91AC5" w:rsidRPr="00057099" w:rsidRDefault="00B91AC5" w:rsidP="00D34505">
            <w:r w:rsidRPr="00057099">
              <w:t xml:space="preserve">geluidbronsterkte </w:t>
            </w:r>
            <w:proofErr w:type="spellStart"/>
            <w:r w:rsidRPr="00057099">
              <w:t>Lwr</w:t>
            </w:r>
            <w:proofErr w:type="spellEnd"/>
            <w:r w:rsidRPr="00057099">
              <w:t xml:space="preserve"> van de aandrijving</w:t>
            </w:r>
          </w:p>
          <w:p w14:paraId="0D3CB676" w14:textId="77777777" w:rsidR="00B91AC5" w:rsidRPr="00057099" w:rsidRDefault="00B91AC5" w:rsidP="00D34505">
            <w:pPr>
              <w:spacing w:line="240" w:lineRule="exact"/>
            </w:pPr>
          </w:p>
        </w:tc>
        <w:tc>
          <w:tcPr>
            <w:tcW w:w="851" w:type="dxa"/>
          </w:tcPr>
          <w:p w14:paraId="6D30959F" w14:textId="77777777" w:rsidR="00B91AC5" w:rsidRPr="00057099" w:rsidRDefault="00B91AC5" w:rsidP="00D34505">
            <w:pPr>
              <w:spacing w:line="240" w:lineRule="exact"/>
              <w:jc w:val="right"/>
            </w:pPr>
            <w:r w:rsidRPr="00057099">
              <w:t>dB(A)</w:t>
            </w:r>
          </w:p>
        </w:tc>
        <w:tc>
          <w:tcPr>
            <w:tcW w:w="284" w:type="dxa"/>
          </w:tcPr>
          <w:p w14:paraId="7BE8DCE9" w14:textId="77777777" w:rsidR="00B91AC5" w:rsidRPr="00057099" w:rsidRDefault="00B91AC5" w:rsidP="00D34505">
            <w:pPr>
              <w:spacing w:line="240" w:lineRule="exact"/>
            </w:pPr>
            <w:r w:rsidRPr="00057099">
              <w:t>:</w:t>
            </w:r>
          </w:p>
        </w:tc>
        <w:tc>
          <w:tcPr>
            <w:tcW w:w="4530" w:type="dxa"/>
          </w:tcPr>
          <w:p w14:paraId="2F6FC311" w14:textId="3A3488A8" w:rsidR="00B91AC5" w:rsidRPr="00057099" w:rsidRDefault="00B91AC5" w:rsidP="00D34505">
            <w:pPr>
              <w:spacing w:line="240" w:lineRule="exact"/>
            </w:pPr>
            <w:r w:rsidRPr="00057099">
              <w:t xml:space="preserve">&lt; </w:t>
            </w:r>
            <w:r w:rsidR="000E5359" w:rsidRPr="00057099">
              <w:t>7</w:t>
            </w:r>
            <w:r w:rsidR="00323A11" w:rsidRPr="00057099">
              <w:t>0</w:t>
            </w:r>
            <w:r w:rsidR="000E5359" w:rsidRPr="00057099">
              <w:t xml:space="preserve">, </w:t>
            </w:r>
            <w:r w:rsidRPr="00057099">
              <w:t>in afgemonteerde situatie, gemeten en berekend volgens de handleiding “Meten en rekenen industrielawaai” van 1999.</w:t>
            </w:r>
          </w:p>
        </w:tc>
      </w:tr>
    </w:tbl>
    <w:p w14:paraId="768F1EFC" w14:textId="77777777" w:rsidR="00B91AC5" w:rsidRPr="00057099" w:rsidRDefault="00B91AC5" w:rsidP="00B91AC5"/>
    <w:p w14:paraId="6BA4AA59" w14:textId="6929F5E2" w:rsidR="00B91AC5" w:rsidRPr="00057099" w:rsidRDefault="00B91AC5" w:rsidP="00B91AC5">
      <w:pPr>
        <w:pStyle w:val="Heading2"/>
      </w:pPr>
      <w:bookmarkStart w:id="65" w:name="_Toc54965457"/>
      <w:r w:rsidRPr="00057099">
        <w:t>Schuif</w:t>
      </w:r>
      <w:bookmarkEnd w:id="65"/>
    </w:p>
    <w:tbl>
      <w:tblPr>
        <w:tblW w:w="0" w:type="auto"/>
        <w:tblLayout w:type="fixed"/>
        <w:tblLook w:val="01E0" w:firstRow="1" w:lastRow="1" w:firstColumn="1" w:lastColumn="1" w:noHBand="0" w:noVBand="0"/>
      </w:tblPr>
      <w:tblGrid>
        <w:gridCol w:w="2948"/>
        <w:gridCol w:w="851"/>
        <w:gridCol w:w="284"/>
        <w:gridCol w:w="4536"/>
      </w:tblGrid>
      <w:tr w:rsidR="00B91AC5" w:rsidRPr="00057099" w14:paraId="5F155A94" w14:textId="77777777" w:rsidTr="00D34505">
        <w:tc>
          <w:tcPr>
            <w:tcW w:w="2948" w:type="dxa"/>
          </w:tcPr>
          <w:p w14:paraId="2727FB77" w14:textId="77777777" w:rsidR="00B91AC5" w:rsidRPr="00057099" w:rsidRDefault="00B91AC5" w:rsidP="00D34505">
            <w:r w:rsidRPr="00057099">
              <w:t>principe</w:t>
            </w:r>
          </w:p>
        </w:tc>
        <w:tc>
          <w:tcPr>
            <w:tcW w:w="851" w:type="dxa"/>
          </w:tcPr>
          <w:p w14:paraId="43E6C3B2" w14:textId="77777777" w:rsidR="00B91AC5" w:rsidRPr="00057099" w:rsidRDefault="00B91AC5" w:rsidP="00D34505">
            <w:pPr>
              <w:jc w:val="right"/>
            </w:pPr>
          </w:p>
        </w:tc>
        <w:tc>
          <w:tcPr>
            <w:tcW w:w="284" w:type="dxa"/>
          </w:tcPr>
          <w:p w14:paraId="06EE57BD" w14:textId="77777777" w:rsidR="00B91AC5" w:rsidRPr="00057099" w:rsidRDefault="00B91AC5" w:rsidP="00D34505">
            <w:r w:rsidRPr="00057099">
              <w:t>:</w:t>
            </w:r>
          </w:p>
        </w:tc>
        <w:tc>
          <w:tcPr>
            <w:tcW w:w="4536" w:type="dxa"/>
          </w:tcPr>
          <w:p w14:paraId="00A8997F" w14:textId="110C8917" w:rsidR="00B91AC5" w:rsidRPr="00057099" w:rsidRDefault="00B91AC5" w:rsidP="00D34505">
            <w:r w:rsidRPr="00057099">
              <w:t xml:space="preserve">verplaatsbare schuif in geleidingsframe </w:t>
            </w:r>
            <w:r w:rsidR="00E1068C" w:rsidRPr="00057099">
              <w:t>met aandrijfmechanisme</w:t>
            </w:r>
          </w:p>
        </w:tc>
      </w:tr>
      <w:tr w:rsidR="00B91AC5" w:rsidRPr="00057099" w14:paraId="48BD93EF" w14:textId="77777777" w:rsidTr="00D34505">
        <w:tc>
          <w:tcPr>
            <w:tcW w:w="2948" w:type="dxa"/>
          </w:tcPr>
          <w:p w14:paraId="5140B782" w14:textId="77777777" w:rsidR="00B91AC5" w:rsidRPr="00057099" w:rsidRDefault="00B91AC5" w:rsidP="00D34505">
            <w:r w:rsidRPr="00057099">
              <w:t>samenstelling</w:t>
            </w:r>
          </w:p>
        </w:tc>
        <w:tc>
          <w:tcPr>
            <w:tcW w:w="851" w:type="dxa"/>
          </w:tcPr>
          <w:p w14:paraId="3ACCD011" w14:textId="77777777" w:rsidR="00B91AC5" w:rsidRPr="00057099" w:rsidRDefault="00B91AC5" w:rsidP="00D34505">
            <w:pPr>
              <w:jc w:val="right"/>
            </w:pPr>
          </w:p>
        </w:tc>
        <w:tc>
          <w:tcPr>
            <w:tcW w:w="284" w:type="dxa"/>
          </w:tcPr>
          <w:p w14:paraId="5E56EDD9" w14:textId="0C064A4D" w:rsidR="00B91AC5" w:rsidRPr="00057099" w:rsidRDefault="006B1EF3" w:rsidP="00D34505">
            <w:r w:rsidRPr="00057099">
              <w:t>:</w:t>
            </w:r>
          </w:p>
        </w:tc>
        <w:tc>
          <w:tcPr>
            <w:tcW w:w="4536" w:type="dxa"/>
          </w:tcPr>
          <w:p w14:paraId="47EF7739" w14:textId="77777777" w:rsidR="00B91AC5" w:rsidRPr="00057099" w:rsidRDefault="00B91AC5" w:rsidP="00D34505">
            <w:r w:rsidRPr="00057099">
              <w:t>uit plaat en profiel materiaal</w:t>
            </w:r>
          </w:p>
        </w:tc>
      </w:tr>
      <w:tr w:rsidR="00B91AC5" w:rsidRPr="00057099" w14:paraId="1D53D710" w14:textId="77777777" w:rsidTr="00D34505">
        <w:tc>
          <w:tcPr>
            <w:tcW w:w="2948" w:type="dxa"/>
          </w:tcPr>
          <w:p w14:paraId="2BE10394" w14:textId="77777777" w:rsidR="00B91AC5" w:rsidRPr="00057099" w:rsidRDefault="00B91AC5" w:rsidP="00D34505">
            <w:r w:rsidRPr="00057099">
              <w:t>materiaal</w:t>
            </w:r>
          </w:p>
        </w:tc>
        <w:tc>
          <w:tcPr>
            <w:tcW w:w="851" w:type="dxa"/>
          </w:tcPr>
          <w:p w14:paraId="725310BD" w14:textId="77777777" w:rsidR="00B91AC5" w:rsidRPr="00057099" w:rsidRDefault="00B91AC5" w:rsidP="00D34505">
            <w:pPr>
              <w:jc w:val="right"/>
            </w:pPr>
          </w:p>
        </w:tc>
        <w:tc>
          <w:tcPr>
            <w:tcW w:w="284" w:type="dxa"/>
          </w:tcPr>
          <w:p w14:paraId="77B629E7" w14:textId="77777777" w:rsidR="00B91AC5" w:rsidRPr="00057099" w:rsidRDefault="00B91AC5" w:rsidP="00D34505">
            <w:r w:rsidRPr="00057099">
              <w:t>:</w:t>
            </w:r>
          </w:p>
        </w:tc>
        <w:tc>
          <w:tcPr>
            <w:tcW w:w="4536" w:type="dxa"/>
          </w:tcPr>
          <w:p w14:paraId="22727DE1" w14:textId="77777777" w:rsidR="00B91AC5" w:rsidRPr="00057099" w:rsidRDefault="00B91AC5" w:rsidP="00D34505">
            <w:r w:rsidRPr="00057099">
              <w:t>roestvaststaal AISI 316L</w:t>
            </w:r>
          </w:p>
        </w:tc>
      </w:tr>
      <w:tr w:rsidR="006B1EF3" w:rsidRPr="00057099" w14:paraId="56D1EB4F" w14:textId="77777777" w:rsidTr="00D34505">
        <w:tc>
          <w:tcPr>
            <w:tcW w:w="2948" w:type="dxa"/>
          </w:tcPr>
          <w:p w14:paraId="4FAEC4CA" w14:textId="6BD3A882" w:rsidR="006B1EF3" w:rsidRPr="00057099" w:rsidRDefault="006B1EF3" w:rsidP="006B1EF3">
            <w:r w:rsidRPr="00057099">
              <w:t>afdichtingsprofiel</w:t>
            </w:r>
          </w:p>
        </w:tc>
        <w:tc>
          <w:tcPr>
            <w:tcW w:w="851" w:type="dxa"/>
          </w:tcPr>
          <w:p w14:paraId="7EC05BFC" w14:textId="77777777" w:rsidR="006B1EF3" w:rsidRPr="00057099" w:rsidRDefault="006B1EF3" w:rsidP="006B1EF3">
            <w:pPr>
              <w:jc w:val="right"/>
            </w:pPr>
          </w:p>
        </w:tc>
        <w:tc>
          <w:tcPr>
            <w:tcW w:w="284" w:type="dxa"/>
          </w:tcPr>
          <w:p w14:paraId="3495D440" w14:textId="31F475F1" w:rsidR="006B1EF3" w:rsidRPr="00057099" w:rsidRDefault="006B1EF3" w:rsidP="006B1EF3">
            <w:r w:rsidRPr="00057099">
              <w:t>:</w:t>
            </w:r>
          </w:p>
        </w:tc>
        <w:tc>
          <w:tcPr>
            <w:tcW w:w="4536" w:type="dxa"/>
          </w:tcPr>
          <w:p w14:paraId="0A5D7BFD" w14:textId="77777777" w:rsidR="006B1EF3" w:rsidRPr="00057099" w:rsidRDefault="006B1EF3" w:rsidP="006B1EF3">
            <w:r w:rsidRPr="00057099">
              <w:t>- aan beide zijden en boven- en onderzijde van de schuif (gemonteerd op schuif)</w:t>
            </w:r>
          </w:p>
          <w:p w14:paraId="3F6A5FCB" w14:textId="77777777" w:rsidR="006B1EF3" w:rsidRPr="00057099" w:rsidRDefault="006B1EF3" w:rsidP="006B1EF3">
            <w:r w:rsidRPr="00057099">
              <w:t xml:space="preserve">- schuif vierzijdig dichtend bij 5 meter waterkolom, </w:t>
            </w:r>
            <w:proofErr w:type="spellStart"/>
            <w:r w:rsidRPr="00057099">
              <w:t>dubbelkerend</w:t>
            </w:r>
            <w:proofErr w:type="spellEnd"/>
          </w:p>
          <w:p w14:paraId="72FC5EE8" w14:textId="6EE9C224" w:rsidR="006B1EF3" w:rsidRPr="00057099" w:rsidRDefault="006B1EF3" w:rsidP="006B1EF3">
            <w:r w:rsidRPr="00057099">
              <w:lastRenderedPageBreak/>
              <w:t xml:space="preserve">- waterdicht </w:t>
            </w:r>
            <w:proofErr w:type="gramStart"/>
            <w:r w:rsidRPr="00057099">
              <w:t>conform</w:t>
            </w:r>
            <w:proofErr w:type="gramEnd"/>
            <w:r w:rsidRPr="00057099">
              <w:t xml:space="preserve"> DIN19569-4 </w:t>
            </w:r>
            <w:proofErr w:type="spellStart"/>
            <w:r w:rsidRPr="00057099">
              <w:t>Tabelle</w:t>
            </w:r>
            <w:proofErr w:type="spellEnd"/>
            <w:r w:rsidRPr="00057099">
              <w:t xml:space="preserve"> 1,</w:t>
            </w:r>
            <w:r w:rsidRPr="00057099">
              <w:br/>
              <w:t xml:space="preserve">  Dichtheids-Klasse 4.</w:t>
            </w:r>
          </w:p>
        </w:tc>
      </w:tr>
      <w:tr w:rsidR="006B1EF3" w:rsidRPr="00057099" w14:paraId="0E79A509" w14:textId="77777777" w:rsidTr="00D34505">
        <w:tc>
          <w:tcPr>
            <w:tcW w:w="2948" w:type="dxa"/>
          </w:tcPr>
          <w:p w14:paraId="54B255EB" w14:textId="77777777" w:rsidR="006B1EF3" w:rsidRPr="00057099" w:rsidRDefault="006B1EF3" w:rsidP="006B1EF3"/>
        </w:tc>
        <w:tc>
          <w:tcPr>
            <w:tcW w:w="851" w:type="dxa"/>
          </w:tcPr>
          <w:p w14:paraId="5896F19C" w14:textId="77777777" w:rsidR="006B1EF3" w:rsidRPr="00057099" w:rsidRDefault="006B1EF3" w:rsidP="006B1EF3">
            <w:pPr>
              <w:jc w:val="right"/>
            </w:pPr>
          </w:p>
        </w:tc>
        <w:tc>
          <w:tcPr>
            <w:tcW w:w="284" w:type="dxa"/>
          </w:tcPr>
          <w:p w14:paraId="31BFD453" w14:textId="77777777" w:rsidR="006B1EF3" w:rsidRPr="00057099" w:rsidRDefault="006B1EF3" w:rsidP="006B1EF3"/>
        </w:tc>
        <w:tc>
          <w:tcPr>
            <w:tcW w:w="4536" w:type="dxa"/>
          </w:tcPr>
          <w:p w14:paraId="27414826" w14:textId="6BBD0BD4" w:rsidR="006B1EF3" w:rsidRPr="00057099" w:rsidRDefault="006B1EF3" w:rsidP="006B1EF3">
            <w:r w:rsidRPr="00057099">
              <w:t>- materiaal, kunststof strips en/of speciaal rubberprofiel in rioolwater bestendige uitvoering</w:t>
            </w:r>
          </w:p>
        </w:tc>
      </w:tr>
    </w:tbl>
    <w:p w14:paraId="346E4EBD" w14:textId="77777777" w:rsidR="00B91AC5" w:rsidRPr="00057099" w:rsidRDefault="00B91AC5" w:rsidP="00B91AC5"/>
    <w:p w14:paraId="06CF7EE8" w14:textId="22180204" w:rsidR="00B91AC5" w:rsidRPr="00057099" w:rsidRDefault="00B91AC5" w:rsidP="00B91AC5">
      <w:pPr>
        <w:pStyle w:val="Heading2"/>
      </w:pPr>
      <w:bookmarkStart w:id="66" w:name="_Toc54965458"/>
      <w:r w:rsidRPr="00057099">
        <w:t>Geleiding</w:t>
      </w:r>
      <w:bookmarkEnd w:id="66"/>
    </w:p>
    <w:tbl>
      <w:tblPr>
        <w:tblW w:w="0" w:type="auto"/>
        <w:tblLayout w:type="fixed"/>
        <w:tblLook w:val="01E0" w:firstRow="1" w:lastRow="1" w:firstColumn="1" w:lastColumn="1" w:noHBand="0" w:noVBand="0"/>
      </w:tblPr>
      <w:tblGrid>
        <w:gridCol w:w="2948"/>
        <w:gridCol w:w="851"/>
        <w:gridCol w:w="284"/>
        <w:gridCol w:w="4536"/>
      </w:tblGrid>
      <w:tr w:rsidR="00B91AC5" w:rsidRPr="00057099" w14:paraId="2F2139FF" w14:textId="77777777" w:rsidTr="00D34505">
        <w:tc>
          <w:tcPr>
            <w:tcW w:w="2948" w:type="dxa"/>
          </w:tcPr>
          <w:p w14:paraId="61444061" w14:textId="77777777" w:rsidR="00B91AC5" w:rsidRPr="00057099" w:rsidRDefault="00B91AC5" w:rsidP="00D34505">
            <w:r w:rsidRPr="00057099">
              <w:t>samenstelling</w:t>
            </w:r>
          </w:p>
        </w:tc>
        <w:tc>
          <w:tcPr>
            <w:tcW w:w="851" w:type="dxa"/>
          </w:tcPr>
          <w:p w14:paraId="1266A8A0" w14:textId="77777777" w:rsidR="00B91AC5" w:rsidRPr="00057099" w:rsidRDefault="00B91AC5" w:rsidP="00D34505">
            <w:pPr>
              <w:jc w:val="right"/>
            </w:pPr>
          </w:p>
        </w:tc>
        <w:tc>
          <w:tcPr>
            <w:tcW w:w="284" w:type="dxa"/>
          </w:tcPr>
          <w:p w14:paraId="075FBE5F" w14:textId="77777777" w:rsidR="00B91AC5" w:rsidRPr="00057099" w:rsidRDefault="00B91AC5" w:rsidP="00D34505">
            <w:r w:rsidRPr="00057099">
              <w:t>:</w:t>
            </w:r>
          </w:p>
        </w:tc>
        <w:tc>
          <w:tcPr>
            <w:tcW w:w="4536" w:type="dxa"/>
          </w:tcPr>
          <w:p w14:paraId="7F16F77C" w14:textId="016AEF5A" w:rsidR="00B91AC5" w:rsidRPr="00057099" w:rsidRDefault="006B1EF3" w:rsidP="00D34505">
            <w:r w:rsidRPr="00057099">
              <w:t>in te storten U-profiel, voorzien van betonankers en gasdichte aansluiting op de lining van de betonwanden met RVS hoeklijnen (zie detail</w:t>
            </w:r>
            <w:r w:rsidR="00A54B9C" w:rsidRPr="00057099">
              <w:t xml:space="preserve"> hieronder</w:t>
            </w:r>
            <w:r w:rsidRPr="00057099">
              <w:t xml:space="preserve">) met neopreen celrubber. Ankers hoeklijnen op beton voorzien van volgplaten voor gasdichte afdichting anker op hoeklijn i.v.m. gasdichte aansluiting achterliggende lining.  </w:t>
            </w:r>
          </w:p>
        </w:tc>
      </w:tr>
      <w:tr w:rsidR="006B1EF3" w:rsidRPr="00057099" w14:paraId="0BC396F7" w14:textId="77777777" w:rsidTr="00D34505">
        <w:tc>
          <w:tcPr>
            <w:tcW w:w="2948" w:type="dxa"/>
          </w:tcPr>
          <w:p w14:paraId="7B017081" w14:textId="4D442351" w:rsidR="006B1EF3" w:rsidRPr="00057099" w:rsidRDefault="006B1EF3" w:rsidP="00D34505">
            <w:proofErr w:type="spellStart"/>
            <w:r w:rsidRPr="00057099">
              <w:t>onderaanslag</w:t>
            </w:r>
            <w:proofErr w:type="spellEnd"/>
            <w:r w:rsidRPr="00057099">
              <w:t xml:space="preserve"> </w:t>
            </w:r>
          </w:p>
        </w:tc>
        <w:tc>
          <w:tcPr>
            <w:tcW w:w="851" w:type="dxa"/>
          </w:tcPr>
          <w:p w14:paraId="0145FD34" w14:textId="77777777" w:rsidR="006B1EF3" w:rsidRPr="00057099" w:rsidRDefault="006B1EF3" w:rsidP="00D34505">
            <w:pPr>
              <w:jc w:val="right"/>
            </w:pPr>
          </w:p>
        </w:tc>
        <w:tc>
          <w:tcPr>
            <w:tcW w:w="284" w:type="dxa"/>
          </w:tcPr>
          <w:p w14:paraId="750F5C93" w14:textId="67EFC7E9" w:rsidR="006B1EF3" w:rsidRPr="00057099" w:rsidRDefault="006B1EF3" w:rsidP="00D34505">
            <w:r w:rsidRPr="00057099">
              <w:t>:</w:t>
            </w:r>
          </w:p>
        </w:tc>
        <w:tc>
          <w:tcPr>
            <w:tcW w:w="4536" w:type="dxa"/>
          </w:tcPr>
          <w:p w14:paraId="695F6571" w14:textId="52F62232" w:rsidR="006B1EF3" w:rsidRPr="00057099" w:rsidRDefault="006B1EF3" w:rsidP="00D34505">
            <w:pPr>
              <w:rPr>
                <w:highlight w:val="yellow"/>
              </w:rPr>
            </w:pPr>
            <w:r w:rsidRPr="00057099">
              <w:t>in te storten omgekeerd U-profiel met ontluchtingsgaten en betonankers</w:t>
            </w:r>
          </w:p>
        </w:tc>
      </w:tr>
      <w:tr w:rsidR="00B91AC5" w:rsidRPr="00057099" w14:paraId="50404FC7" w14:textId="77777777" w:rsidTr="00D34505">
        <w:tc>
          <w:tcPr>
            <w:tcW w:w="2948" w:type="dxa"/>
          </w:tcPr>
          <w:p w14:paraId="28BABF7C" w14:textId="77777777" w:rsidR="00B91AC5" w:rsidRPr="00057099" w:rsidRDefault="00B91AC5" w:rsidP="00D34505">
            <w:r w:rsidRPr="00057099">
              <w:t>materiaal</w:t>
            </w:r>
          </w:p>
        </w:tc>
        <w:tc>
          <w:tcPr>
            <w:tcW w:w="851" w:type="dxa"/>
          </w:tcPr>
          <w:p w14:paraId="1F50B557" w14:textId="77777777" w:rsidR="00B91AC5" w:rsidRPr="00057099" w:rsidRDefault="00B91AC5" w:rsidP="00D34505">
            <w:pPr>
              <w:jc w:val="right"/>
            </w:pPr>
          </w:p>
        </w:tc>
        <w:tc>
          <w:tcPr>
            <w:tcW w:w="284" w:type="dxa"/>
          </w:tcPr>
          <w:p w14:paraId="76499468" w14:textId="77777777" w:rsidR="00B91AC5" w:rsidRPr="00057099" w:rsidRDefault="00B91AC5" w:rsidP="00D34505">
            <w:r w:rsidRPr="00057099">
              <w:t>:</w:t>
            </w:r>
          </w:p>
        </w:tc>
        <w:tc>
          <w:tcPr>
            <w:tcW w:w="4536" w:type="dxa"/>
          </w:tcPr>
          <w:p w14:paraId="7FCF56C2" w14:textId="77777777" w:rsidR="00B91AC5" w:rsidRPr="00057099" w:rsidRDefault="00B91AC5" w:rsidP="00D34505">
            <w:r w:rsidRPr="00057099">
              <w:t>roestvaststaal AISI 316L</w:t>
            </w:r>
          </w:p>
        </w:tc>
      </w:tr>
    </w:tbl>
    <w:p w14:paraId="4A31BC7F" w14:textId="4F9A19D2" w:rsidR="00B91AC5" w:rsidRPr="00057099" w:rsidRDefault="00B91AC5" w:rsidP="00B91AC5"/>
    <w:p w14:paraId="03150908" w14:textId="77777777" w:rsidR="009D7CC4" w:rsidRPr="00057099" w:rsidRDefault="009D7CC4" w:rsidP="00B91AC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3113"/>
        <w:gridCol w:w="2954"/>
      </w:tblGrid>
      <w:tr w:rsidR="00A54B9C" w:rsidRPr="00057099" w14:paraId="451D83EC" w14:textId="77777777" w:rsidTr="00A54B9C">
        <w:tc>
          <w:tcPr>
            <w:tcW w:w="3336" w:type="dxa"/>
            <w:vAlign w:val="center"/>
          </w:tcPr>
          <w:p w14:paraId="30C3C24E" w14:textId="22D14990" w:rsidR="00A54B9C" w:rsidRPr="00057099" w:rsidRDefault="00A54B9C" w:rsidP="009D7CC4">
            <w:pPr>
              <w:jc w:val="center"/>
              <w:rPr>
                <w:noProof/>
              </w:rPr>
            </w:pPr>
            <w:r w:rsidRPr="00057099">
              <w:rPr>
                <w:noProof/>
              </w:rPr>
              <w:drawing>
                <wp:inline distT="0" distB="0" distL="0" distR="0" wp14:anchorId="51FFE9DC" wp14:editId="41EC516B">
                  <wp:extent cx="1980000" cy="1408497"/>
                  <wp:effectExtent l="0" t="0" r="127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b="17499"/>
                          <a:stretch/>
                        </pic:blipFill>
                        <pic:spPr bwMode="auto">
                          <a:xfrm>
                            <a:off x="0" y="0"/>
                            <a:ext cx="1980000" cy="140849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13" w:type="dxa"/>
            <w:vAlign w:val="center"/>
          </w:tcPr>
          <w:p w14:paraId="6101FCD5" w14:textId="71C44FE6" w:rsidR="00A54B9C" w:rsidRPr="00057099" w:rsidRDefault="00A54B9C" w:rsidP="00A54B9C">
            <w:pPr>
              <w:jc w:val="center"/>
              <w:rPr>
                <w:noProof/>
              </w:rPr>
            </w:pPr>
            <w:r w:rsidRPr="00057099">
              <w:rPr>
                <w:noProof/>
              </w:rPr>
              <w:drawing>
                <wp:inline distT="0" distB="0" distL="0" distR="0" wp14:anchorId="133A2A3C" wp14:editId="21FC48E5">
                  <wp:extent cx="1800000" cy="12804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30306"/>
                          <a:stretch/>
                        </pic:blipFill>
                        <pic:spPr bwMode="auto">
                          <a:xfrm>
                            <a:off x="0" y="0"/>
                            <a:ext cx="1800000" cy="1280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954" w:type="dxa"/>
            <w:vAlign w:val="center"/>
          </w:tcPr>
          <w:p w14:paraId="247FE928" w14:textId="010177DA" w:rsidR="00A54B9C" w:rsidRPr="00057099" w:rsidRDefault="00A54B9C" w:rsidP="00A54B9C">
            <w:pPr>
              <w:jc w:val="center"/>
              <w:rPr>
                <w:noProof/>
              </w:rPr>
            </w:pPr>
          </w:p>
          <w:p w14:paraId="244D50B2" w14:textId="51DFA5DE" w:rsidR="00A54B9C" w:rsidRPr="00057099" w:rsidRDefault="00A54B9C" w:rsidP="00A54B9C">
            <w:pPr>
              <w:jc w:val="center"/>
              <w:rPr>
                <w:noProof/>
              </w:rPr>
            </w:pPr>
            <w:r w:rsidRPr="00057099">
              <w:rPr>
                <w:noProof/>
              </w:rPr>
              <w:drawing>
                <wp:inline distT="0" distB="0" distL="0" distR="0" wp14:anchorId="0BEB1855" wp14:editId="6685368E">
                  <wp:extent cx="1439545" cy="1457325"/>
                  <wp:effectExtent l="0" t="0" r="825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39545" cy="1457325"/>
                          </a:xfrm>
                          <a:prstGeom prst="rect">
                            <a:avLst/>
                          </a:prstGeom>
                          <a:noFill/>
                          <a:ln>
                            <a:noFill/>
                          </a:ln>
                        </pic:spPr>
                      </pic:pic>
                    </a:graphicData>
                  </a:graphic>
                </wp:inline>
              </w:drawing>
            </w:r>
          </w:p>
        </w:tc>
      </w:tr>
      <w:tr w:rsidR="009D7CC4" w:rsidRPr="00057099" w14:paraId="33CE63B9" w14:textId="77777777" w:rsidTr="00A54B9C">
        <w:tc>
          <w:tcPr>
            <w:tcW w:w="3336" w:type="dxa"/>
          </w:tcPr>
          <w:p w14:paraId="4E9A2BF3" w14:textId="0F5729DC" w:rsidR="009D7CC4" w:rsidRPr="00057099" w:rsidRDefault="009D7CC4" w:rsidP="009D7CC4">
            <w:pPr>
              <w:jc w:val="center"/>
              <w:rPr>
                <w:sz w:val="18"/>
                <w:szCs w:val="18"/>
              </w:rPr>
            </w:pPr>
            <w:r w:rsidRPr="00057099">
              <w:rPr>
                <w:sz w:val="18"/>
                <w:szCs w:val="18"/>
              </w:rPr>
              <w:t>Geleiding schuif in betonsponning (wand)</w:t>
            </w:r>
          </w:p>
        </w:tc>
        <w:tc>
          <w:tcPr>
            <w:tcW w:w="3113" w:type="dxa"/>
          </w:tcPr>
          <w:p w14:paraId="0B94D7F5" w14:textId="65219D01" w:rsidR="009D7CC4" w:rsidRPr="00057099" w:rsidRDefault="009D7CC4" w:rsidP="009D7CC4">
            <w:pPr>
              <w:jc w:val="center"/>
              <w:rPr>
                <w:sz w:val="18"/>
                <w:szCs w:val="18"/>
              </w:rPr>
            </w:pPr>
            <w:r w:rsidRPr="00057099">
              <w:rPr>
                <w:sz w:val="18"/>
                <w:szCs w:val="18"/>
              </w:rPr>
              <w:t>Geleiding schuif in betonsponning (bodem)</w:t>
            </w:r>
          </w:p>
        </w:tc>
        <w:tc>
          <w:tcPr>
            <w:tcW w:w="2954" w:type="dxa"/>
          </w:tcPr>
          <w:p w14:paraId="682D7AD6" w14:textId="56BC5FBD" w:rsidR="009D7CC4" w:rsidRPr="00057099" w:rsidRDefault="009D7CC4" w:rsidP="009D7CC4">
            <w:pPr>
              <w:jc w:val="center"/>
              <w:rPr>
                <w:sz w:val="18"/>
                <w:szCs w:val="18"/>
              </w:rPr>
            </w:pPr>
            <w:r w:rsidRPr="00057099">
              <w:rPr>
                <w:sz w:val="18"/>
                <w:szCs w:val="18"/>
              </w:rPr>
              <w:t>Legenda</w:t>
            </w:r>
          </w:p>
        </w:tc>
      </w:tr>
    </w:tbl>
    <w:p w14:paraId="6BFAC3F5" w14:textId="59082A08" w:rsidR="003D582A" w:rsidRPr="00057099" w:rsidRDefault="003D582A" w:rsidP="00B91AC5"/>
    <w:p w14:paraId="711924AF" w14:textId="5E3E51A1" w:rsidR="00B91AC5" w:rsidRPr="00057099" w:rsidRDefault="00B91AC5" w:rsidP="006028B5">
      <w:pPr>
        <w:pStyle w:val="Heading3"/>
      </w:pPr>
      <w:r w:rsidRPr="00057099">
        <w:t>Bewegingswerk</w:t>
      </w:r>
    </w:p>
    <w:tbl>
      <w:tblPr>
        <w:tblW w:w="0" w:type="auto"/>
        <w:tblLayout w:type="fixed"/>
        <w:tblLook w:val="01E0" w:firstRow="1" w:lastRow="1" w:firstColumn="1" w:lastColumn="1" w:noHBand="0" w:noVBand="0"/>
      </w:tblPr>
      <w:tblGrid>
        <w:gridCol w:w="2948"/>
        <w:gridCol w:w="851"/>
        <w:gridCol w:w="284"/>
        <w:gridCol w:w="4536"/>
      </w:tblGrid>
      <w:tr w:rsidR="00B91AC5" w:rsidRPr="00057099" w14:paraId="2CB49F38" w14:textId="77777777" w:rsidTr="00D34505">
        <w:tc>
          <w:tcPr>
            <w:tcW w:w="2948" w:type="dxa"/>
          </w:tcPr>
          <w:p w14:paraId="6CA13187" w14:textId="77777777" w:rsidR="00B91AC5" w:rsidRPr="00057099" w:rsidRDefault="00B91AC5" w:rsidP="00D34505">
            <w:r w:rsidRPr="00057099">
              <w:t>samenstelling</w:t>
            </w:r>
          </w:p>
        </w:tc>
        <w:tc>
          <w:tcPr>
            <w:tcW w:w="851" w:type="dxa"/>
          </w:tcPr>
          <w:p w14:paraId="7EF5EDDE" w14:textId="77777777" w:rsidR="00B91AC5" w:rsidRPr="00057099" w:rsidRDefault="00B91AC5" w:rsidP="00D34505">
            <w:pPr>
              <w:jc w:val="right"/>
            </w:pPr>
          </w:p>
        </w:tc>
        <w:tc>
          <w:tcPr>
            <w:tcW w:w="284" w:type="dxa"/>
          </w:tcPr>
          <w:p w14:paraId="3BB35828" w14:textId="77777777" w:rsidR="00B91AC5" w:rsidRPr="00057099" w:rsidRDefault="00B91AC5" w:rsidP="00D34505">
            <w:r w:rsidRPr="00057099">
              <w:t>:</w:t>
            </w:r>
          </w:p>
        </w:tc>
        <w:tc>
          <w:tcPr>
            <w:tcW w:w="4536" w:type="dxa"/>
          </w:tcPr>
          <w:p w14:paraId="6A49CFC5" w14:textId="44DA65FB" w:rsidR="00B91AC5" w:rsidRPr="00057099" w:rsidRDefault="00B91AC5" w:rsidP="00D34505">
            <w:r w:rsidRPr="00057099">
              <w:t xml:space="preserve">centrale as met </w:t>
            </w:r>
            <w:r w:rsidR="008C6021" w:rsidRPr="00057099">
              <w:t>één</w:t>
            </w:r>
            <w:r w:rsidRPr="00057099">
              <w:t xml:space="preserve"> schroefspindelblok, ee</w:t>
            </w:r>
            <w:r w:rsidR="008C6021" w:rsidRPr="00057099">
              <w:t>n niet stijgende</w:t>
            </w:r>
            <w:r w:rsidRPr="00057099">
              <w:t xml:space="preserve"> schroefspindel</w:t>
            </w:r>
            <w:r w:rsidR="008C6021" w:rsidRPr="00057099">
              <w:t xml:space="preserve"> </w:t>
            </w:r>
            <w:r w:rsidRPr="00057099">
              <w:t>en de aandrijving</w:t>
            </w:r>
          </w:p>
        </w:tc>
      </w:tr>
      <w:tr w:rsidR="00B91AC5" w:rsidRPr="00057099" w14:paraId="230A904A" w14:textId="77777777" w:rsidTr="00D34505">
        <w:tc>
          <w:tcPr>
            <w:tcW w:w="2948" w:type="dxa"/>
          </w:tcPr>
          <w:p w14:paraId="284CFB57" w14:textId="77777777" w:rsidR="00B91AC5" w:rsidRPr="00057099" w:rsidRDefault="00B91AC5" w:rsidP="00D34505">
            <w:r w:rsidRPr="00057099">
              <w:t>materiaal algemeen</w:t>
            </w:r>
          </w:p>
        </w:tc>
        <w:tc>
          <w:tcPr>
            <w:tcW w:w="851" w:type="dxa"/>
          </w:tcPr>
          <w:p w14:paraId="2C5303D6" w14:textId="77777777" w:rsidR="00B91AC5" w:rsidRPr="00057099" w:rsidRDefault="00B91AC5" w:rsidP="00D34505">
            <w:pPr>
              <w:jc w:val="right"/>
            </w:pPr>
          </w:p>
        </w:tc>
        <w:tc>
          <w:tcPr>
            <w:tcW w:w="284" w:type="dxa"/>
          </w:tcPr>
          <w:p w14:paraId="07C6EA4F" w14:textId="77777777" w:rsidR="00B91AC5" w:rsidRPr="00057099" w:rsidRDefault="00B91AC5" w:rsidP="00D34505">
            <w:r w:rsidRPr="00057099">
              <w:t>:</w:t>
            </w:r>
          </w:p>
        </w:tc>
        <w:tc>
          <w:tcPr>
            <w:tcW w:w="4536" w:type="dxa"/>
          </w:tcPr>
          <w:p w14:paraId="751789B3" w14:textId="77777777" w:rsidR="00B91AC5" w:rsidRPr="00057099" w:rsidRDefault="00B91AC5" w:rsidP="00D34505">
            <w:r w:rsidRPr="00057099">
              <w:t>roestvaststaal AISI 316L</w:t>
            </w:r>
          </w:p>
        </w:tc>
      </w:tr>
      <w:tr w:rsidR="008C6021" w:rsidRPr="00057099" w14:paraId="557A38D5" w14:textId="77777777" w:rsidTr="00D34505">
        <w:tc>
          <w:tcPr>
            <w:tcW w:w="2948" w:type="dxa"/>
          </w:tcPr>
          <w:p w14:paraId="544655A4" w14:textId="144C7EF1" w:rsidR="008C6021" w:rsidRPr="00057099" w:rsidRDefault="008C6021" w:rsidP="00D34505">
            <w:r w:rsidRPr="00057099">
              <w:t>materiaal spindelmoerblok</w:t>
            </w:r>
          </w:p>
        </w:tc>
        <w:tc>
          <w:tcPr>
            <w:tcW w:w="851" w:type="dxa"/>
          </w:tcPr>
          <w:p w14:paraId="29504773" w14:textId="77777777" w:rsidR="008C6021" w:rsidRPr="00057099" w:rsidRDefault="008C6021" w:rsidP="00D34505">
            <w:pPr>
              <w:jc w:val="right"/>
            </w:pPr>
          </w:p>
        </w:tc>
        <w:tc>
          <w:tcPr>
            <w:tcW w:w="284" w:type="dxa"/>
          </w:tcPr>
          <w:p w14:paraId="07D1DC93" w14:textId="55AE9826" w:rsidR="008C6021" w:rsidRPr="00057099" w:rsidRDefault="008C6021" w:rsidP="00D34505">
            <w:r w:rsidRPr="00057099">
              <w:t>:</w:t>
            </w:r>
          </w:p>
        </w:tc>
        <w:tc>
          <w:tcPr>
            <w:tcW w:w="4536" w:type="dxa"/>
          </w:tcPr>
          <w:p w14:paraId="1907A60E" w14:textId="10AB3D67" w:rsidR="008C6021" w:rsidRPr="00057099" w:rsidRDefault="008C6021" w:rsidP="00D34505">
            <w:r w:rsidRPr="00057099">
              <w:t>Brons RG-7 voorzien van aansluiting vetsmeernippel (verlengd tot boven dek)</w:t>
            </w:r>
          </w:p>
        </w:tc>
      </w:tr>
      <w:tr w:rsidR="00B91AC5" w:rsidRPr="00057099" w14:paraId="15595AEA" w14:textId="77777777" w:rsidTr="00D34505">
        <w:tc>
          <w:tcPr>
            <w:tcW w:w="2948" w:type="dxa"/>
          </w:tcPr>
          <w:p w14:paraId="674E2EE3" w14:textId="77777777" w:rsidR="00B91AC5" w:rsidRPr="00057099" w:rsidRDefault="00B91AC5" w:rsidP="00D34505">
            <w:pPr>
              <w:tabs>
                <w:tab w:val="right" w:pos="2732"/>
              </w:tabs>
            </w:pPr>
            <w:r w:rsidRPr="00057099">
              <w:t>schroefspindels</w:t>
            </w:r>
          </w:p>
        </w:tc>
        <w:tc>
          <w:tcPr>
            <w:tcW w:w="851" w:type="dxa"/>
          </w:tcPr>
          <w:p w14:paraId="3D69A9A9" w14:textId="77777777" w:rsidR="00B91AC5" w:rsidRPr="00057099" w:rsidRDefault="00B91AC5" w:rsidP="00D34505">
            <w:pPr>
              <w:jc w:val="right"/>
            </w:pPr>
          </w:p>
        </w:tc>
        <w:tc>
          <w:tcPr>
            <w:tcW w:w="284" w:type="dxa"/>
          </w:tcPr>
          <w:p w14:paraId="199E8127" w14:textId="77777777" w:rsidR="00B91AC5" w:rsidRPr="00057099" w:rsidRDefault="00B91AC5" w:rsidP="00D34505">
            <w:r w:rsidRPr="00057099">
              <w:t>:</w:t>
            </w:r>
          </w:p>
        </w:tc>
        <w:tc>
          <w:tcPr>
            <w:tcW w:w="4536" w:type="dxa"/>
          </w:tcPr>
          <w:p w14:paraId="70CD76F4" w14:textId="7F525C3F" w:rsidR="00B91AC5" w:rsidRPr="00057099" w:rsidRDefault="00B91AC5" w:rsidP="00D34505">
            <w:r w:rsidRPr="00057099">
              <w:t>het deel dat in het medium komt glad uitvoeren</w:t>
            </w:r>
            <w:r w:rsidR="008C6021" w:rsidRPr="00057099">
              <w:t xml:space="preserve"> de spindel moet bij een geopende schuif afgeschermd zijn (in buis)</w:t>
            </w:r>
          </w:p>
        </w:tc>
      </w:tr>
      <w:tr w:rsidR="00B91AC5" w:rsidRPr="00057099" w14:paraId="49C06519" w14:textId="77777777" w:rsidTr="00D34505">
        <w:tc>
          <w:tcPr>
            <w:tcW w:w="2948" w:type="dxa"/>
          </w:tcPr>
          <w:p w14:paraId="2001889E" w14:textId="77777777" w:rsidR="00B91AC5" w:rsidRPr="00057099" w:rsidRDefault="00B91AC5" w:rsidP="00D34505">
            <w:r w:rsidRPr="00057099">
              <w:t>lagering</w:t>
            </w:r>
          </w:p>
        </w:tc>
        <w:tc>
          <w:tcPr>
            <w:tcW w:w="851" w:type="dxa"/>
          </w:tcPr>
          <w:p w14:paraId="75E2E56B" w14:textId="77777777" w:rsidR="00B91AC5" w:rsidRPr="00057099" w:rsidRDefault="00B91AC5" w:rsidP="00D34505">
            <w:pPr>
              <w:jc w:val="right"/>
            </w:pPr>
          </w:p>
        </w:tc>
        <w:tc>
          <w:tcPr>
            <w:tcW w:w="284" w:type="dxa"/>
          </w:tcPr>
          <w:p w14:paraId="1C8839C7" w14:textId="77777777" w:rsidR="00B91AC5" w:rsidRPr="00057099" w:rsidRDefault="00B91AC5" w:rsidP="00D34505">
            <w:r w:rsidRPr="00057099">
              <w:t>:</w:t>
            </w:r>
          </w:p>
        </w:tc>
        <w:tc>
          <w:tcPr>
            <w:tcW w:w="4536" w:type="dxa"/>
          </w:tcPr>
          <w:p w14:paraId="311D3D2B" w14:textId="77777777" w:rsidR="00B91AC5" w:rsidRPr="00057099" w:rsidRDefault="00B91AC5" w:rsidP="00D34505">
            <w:r w:rsidRPr="00057099">
              <w:t>kogel- of rollenlagers, water- en stofdicht</w:t>
            </w:r>
          </w:p>
        </w:tc>
      </w:tr>
      <w:tr w:rsidR="00B91AC5" w:rsidRPr="00057099" w14:paraId="1E5EDA6E" w14:textId="77777777" w:rsidTr="00D34505">
        <w:tc>
          <w:tcPr>
            <w:tcW w:w="2948" w:type="dxa"/>
          </w:tcPr>
          <w:p w14:paraId="74F35F0C" w14:textId="77777777" w:rsidR="00B91AC5" w:rsidRPr="00057099" w:rsidRDefault="00B91AC5" w:rsidP="00D34505">
            <w:r w:rsidRPr="00057099">
              <w:t>smering</w:t>
            </w:r>
          </w:p>
        </w:tc>
        <w:tc>
          <w:tcPr>
            <w:tcW w:w="851" w:type="dxa"/>
          </w:tcPr>
          <w:p w14:paraId="37924FF0" w14:textId="77777777" w:rsidR="00B91AC5" w:rsidRPr="00057099" w:rsidRDefault="00B91AC5" w:rsidP="00D34505">
            <w:pPr>
              <w:jc w:val="right"/>
            </w:pPr>
          </w:p>
        </w:tc>
        <w:tc>
          <w:tcPr>
            <w:tcW w:w="284" w:type="dxa"/>
          </w:tcPr>
          <w:p w14:paraId="03117857" w14:textId="77777777" w:rsidR="00B91AC5" w:rsidRPr="00057099" w:rsidRDefault="00B91AC5" w:rsidP="00D34505">
            <w:r w:rsidRPr="00057099">
              <w:t>:</w:t>
            </w:r>
          </w:p>
        </w:tc>
        <w:tc>
          <w:tcPr>
            <w:tcW w:w="4536" w:type="dxa"/>
          </w:tcPr>
          <w:p w14:paraId="50426664" w14:textId="2EBC2250" w:rsidR="00B91AC5" w:rsidRPr="00057099" w:rsidRDefault="00B91AC5" w:rsidP="00D34505">
            <w:r w:rsidRPr="00057099">
              <w:t>vlakke vetnippels</w:t>
            </w:r>
          </w:p>
        </w:tc>
      </w:tr>
    </w:tbl>
    <w:p w14:paraId="37EE7F1C" w14:textId="77777777" w:rsidR="00B91AC5" w:rsidRPr="00057099" w:rsidRDefault="00B91AC5" w:rsidP="00B91AC5"/>
    <w:p w14:paraId="538F2425" w14:textId="69133CFF" w:rsidR="00B91AC5" w:rsidRPr="00057099" w:rsidRDefault="00B91AC5" w:rsidP="006028B5">
      <w:pPr>
        <w:pStyle w:val="Heading3"/>
      </w:pPr>
      <w:r w:rsidRPr="00057099">
        <w:t>Aandrijving</w:t>
      </w:r>
    </w:p>
    <w:tbl>
      <w:tblPr>
        <w:tblW w:w="0" w:type="auto"/>
        <w:tblLayout w:type="fixed"/>
        <w:tblLook w:val="01E0" w:firstRow="1" w:lastRow="1" w:firstColumn="1" w:lastColumn="1" w:noHBand="0" w:noVBand="0"/>
      </w:tblPr>
      <w:tblGrid>
        <w:gridCol w:w="2948"/>
        <w:gridCol w:w="851"/>
        <w:gridCol w:w="284"/>
        <w:gridCol w:w="4536"/>
      </w:tblGrid>
      <w:tr w:rsidR="00B91AC5" w:rsidRPr="00057099" w14:paraId="148EC95A" w14:textId="77777777" w:rsidTr="00D34505">
        <w:tc>
          <w:tcPr>
            <w:tcW w:w="2948" w:type="dxa"/>
          </w:tcPr>
          <w:p w14:paraId="356A8A84" w14:textId="77777777" w:rsidR="00B91AC5" w:rsidRPr="00057099" w:rsidRDefault="00B91AC5" w:rsidP="00D34505">
            <w:pPr>
              <w:rPr>
                <w:b/>
              </w:rPr>
            </w:pPr>
            <w:r w:rsidRPr="00057099">
              <w:rPr>
                <w:b/>
              </w:rPr>
              <w:t>Algemeen</w:t>
            </w:r>
          </w:p>
        </w:tc>
        <w:tc>
          <w:tcPr>
            <w:tcW w:w="851" w:type="dxa"/>
          </w:tcPr>
          <w:p w14:paraId="5350B315" w14:textId="77777777" w:rsidR="00B91AC5" w:rsidRPr="00057099" w:rsidRDefault="00B91AC5" w:rsidP="00D34505">
            <w:pPr>
              <w:jc w:val="right"/>
            </w:pPr>
          </w:p>
        </w:tc>
        <w:tc>
          <w:tcPr>
            <w:tcW w:w="284" w:type="dxa"/>
          </w:tcPr>
          <w:p w14:paraId="59F31142" w14:textId="77777777" w:rsidR="00B91AC5" w:rsidRPr="00057099" w:rsidRDefault="00B91AC5" w:rsidP="00D34505"/>
        </w:tc>
        <w:tc>
          <w:tcPr>
            <w:tcW w:w="4536" w:type="dxa"/>
          </w:tcPr>
          <w:p w14:paraId="5CE9E8A4" w14:textId="77777777" w:rsidR="00B91AC5" w:rsidRPr="00057099" w:rsidRDefault="00B91AC5" w:rsidP="00D34505"/>
        </w:tc>
      </w:tr>
      <w:tr w:rsidR="00B91AC5" w:rsidRPr="00057099" w14:paraId="66B0022D" w14:textId="77777777" w:rsidTr="00D34505">
        <w:tc>
          <w:tcPr>
            <w:tcW w:w="2948" w:type="dxa"/>
          </w:tcPr>
          <w:p w14:paraId="44CF3924" w14:textId="77777777" w:rsidR="00B91AC5" w:rsidRPr="00057099" w:rsidRDefault="00B91AC5" w:rsidP="00D34505">
            <w:r w:rsidRPr="00057099">
              <w:t>bestanddelen</w:t>
            </w:r>
          </w:p>
        </w:tc>
        <w:tc>
          <w:tcPr>
            <w:tcW w:w="851" w:type="dxa"/>
          </w:tcPr>
          <w:p w14:paraId="5CD003CD" w14:textId="77777777" w:rsidR="00B91AC5" w:rsidRPr="00057099" w:rsidRDefault="00B91AC5" w:rsidP="00D34505">
            <w:pPr>
              <w:jc w:val="right"/>
            </w:pPr>
          </w:p>
        </w:tc>
        <w:tc>
          <w:tcPr>
            <w:tcW w:w="284" w:type="dxa"/>
          </w:tcPr>
          <w:p w14:paraId="332EB4A1" w14:textId="77777777" w:rsidR="00B91AC5" w:rsidRPr="00057099" w:rsidRDefault="00B91AC5" w:rsidP="00D34505">
            <w:r w:rsidRPr="00057099">
              <w:t>:</w:t>
            </w:r>
          </w:p>
        </w:tc>
        <w:tc>
          <w:tcPr>
            <w:tcW w:w="4536" w:type="dxa"/>
          </w:tcPr>
          <w:p w14:paraId="21D44035"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tandwielkast</w:t>
            </w:r>
          </w:p>
        </w:tc>
      </w:tr>
      <w:tr w:rsidR="00B91AC5" w:rsidRPr="00057099" w14:paraId="3142C05C" w14:textId="77777777" w:rsidTr="00D34505">
        <w:tc>
          <w:tcPr>
            <w:tcW w:w="2948" w:type="dxa"/>
          </w:tcPr>
          <w:p w14:paraId="095058C9" w14:textId="77777777" w:rsidR="00B91AC5" w:rsidRPr="00057099" w:rsidRDefault="00B91AC5" w:rsidP="00D34505"/>
        </w:tc>
        <w:tc>
          <w:tcPr>
            <w:tcW w:w="851" w:type="dxa"/>
          </w:tcPr>
          <w:p w14:paraId="6A6AC1BA" w14:textId="77777777" w:rsidR="00B91AC5" w:rsidRPr="00057099" w:rsidRDefault="00B91AC5" w:rsidP="00D34505">
            <w:pPr>
              <w:jc w:val="right"/>
            </w:pPr>
          </w:p>
        </w:tc>
        <w:tc>
          <w:tcPr>
            <w:tcW w:w="284" w:type="dxa"/>
          </w:tcPr>
          <w:p w14:paraId="1C96EAF1" w14:textId="77777777" w:rsidR="00B91AC5" w:rsidRPr="00057099" w:rsidRDefault="00B91AC5" w:rsidP="00D34505"/>
        </w:tc>
        <w:tc>
          <w:tcPr>
            <w:tcW w:w="4536" w:type="dxa"/>
          </w:tcPr>
          <w:p w14:paraId="64BFE861"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elektrische aandrijving</w:t>
            </w:r>
          </w:p>
        </w:tc>
      </w:tr>
      <w:tr w:rsidR="00B91AC5" w:rsidRPr="00057099" w14:paraId="1AC14007" w14:textId="77777777" w:rsidTr="00D34505">
        <w:tc>
          <w:tcPr>
            <w:tcW w:w="2948" w:type="dxa"/>
          </w:tcPr>
          <w:p w14:paraId="68DA4B35" w14:textId="77777777" w:rsidR="00B91AC5" w:rsidRPr="00057099" w:rsidRDefault="00B91AC5" w:rsidP="00D34505">
            <w:pPr>
              <w:rPr>
                <w:b/>
              </w:rPr>
            </w:pPr>
            <w:r w:rsidRPr="00057099">
              <w:rPr>
                <w:b/>
              </w:rPr>
              <w:t>Tandwielkast</w:t>
            </w:r>
          </w:p>
        </w:tc>
        <w:tc>
          <w:tcPr>
            <w:tcW w:w="851" w:type="dxa"/>
          </w:tcPr>
          <w:p w14:paraId="19841C87" w14:textId="77777777" w:rsidR="00B91AC5" w:rsidRPr="00057099" w:rsidRDefault="00B91AC5" w:rsidP="00D34505">
            <w:pPr>
              <w:jc w:val="right"/>
            </w:pPr>
          </w:p>
        </w:tc>
        <w:tc>
          <w:tcPr>
            <w:tcW w:w="284" w:type="dxa"/>
          </w:tcPr>
          <w:p w14:paraId="7C472C93" w14:textId="77777777" w:rsidR="00B91AC5" w:rsidRPr="00057099" w:rsidRDefault="00B91AC5" w:rsidP="00D34505"/>
        </w:tc>
        <w:tc>
          <w:tcPr>
            <w:tcW w:w="4536" w:type="dxa"/>
          </w:tcPr>
          <w:p w14:paraId="5185F2D2" w14:textId="77777777" w:rsidR="00B91AC5" w:rsidRPr="00057099" w:rsidRDefault="00B91AC5" w:rsidP="00D34505"/>
        </w:tc>
      </w:tr>
      <w:tr w:rsidR="00B91AC5" w:rsidRPr="00057099" w14:paraId="020EEAFE" w14:textId="77777777" w:rsidTr="00D34505">
        <w:tc>
          <w:tcPr>
            <w:tcW w:w="2948" w:type="dxa"/>
          </w:tcPr>
          <w:p w14:paraId="02C208F0" w14:textId="77777777" w:rsidR="00B91AC5" w:rsidRPr="00057099" w:rsidRDefault="00B91AC5" w:rsidP="00D34505">
            <w:r w:rsidRPr="00057099">
              <w:t>fabrikaat</w:t>
            </w:r>
          </w:p>
        </w:tc>
        <w:tc>
          <w:tcPr>
            <w:tcW w:w="851" w:type="dxa"/>
          </w:tcPr>
          <w:p w14:paraId="68DDA219" w14:textId="77777777" w:rsidR="00B91AC5" w:rsidRPr="00057099" w:rsidRDefault="00B91AC5" w:rsidP="00D34505">
            <w:pPr>
              <w:jc w:val="right"/>
            </w:pPr>
          </w:p>
        </w:tc>
        <w:tc>
          <w:tcPr>
            <w:tcW w:w="284" w:type="dxa"/>
          </w:tcPr>
          <w:p w14:paraId="19A07ACB" w14:textId="77777777" w:rsidR="00B91AC5" w:rsidRPr="00057099" w:rsidRDefault="00B91AC5" w:rsidP="00D34505">
            <w:r w:rsidRPr="00057099">
              <w:t>:</w:t>
            </w:r>
          </w:p>
        </w:tc>
        <w:tc>
          <w:tcPr>
            <w:tcW w:w="4536" w:type="dxa"/>
          </w:tcPr>
          <w:p w14:paraId="3C9382D5" w14:textId="0FA8FCC6" w:rsidR="00B91AC5" w:rsidRPr="00057099" w:rsidRDefault="00B91AC5" w:rsidP="00D34505">
            <w:proofErr w:type="spellStart"/>
            <w:r w:rsidRPr="00057099">
              <w:t>Auama</w:t>
            </w:r>
            <w:proofErr w:type="spellEnd"/>
            <w:r w:rsidRPr="00057099">
              <w:t xml:space="preserve"> of gelijkwaardig</w:t>
            </w:r>
          </w:p>
        </w:tc>
      </w:tr>
      <w:tr w:rsidR="00B91AC5" w:rsidRPr="00057099" w14:paraId="5B51C78B" w14:textId="77777777" w:rsidTr="00D34505">
        <w:tc>
          <w:tcPr>
            <w:tcW w:w="2948" w:type="dxa"/>
          </w:tcPr>
          <w:p w14:paraId="1159BBF0" w14:textId="77777777" w:rsidR="00B91AC5" w:rsidRPr="00057099" w:rsidRDefault="00B91AC5" w:rsidP="00D34505">
            <w:r w:rsidRPr="00057099">
              <w:t>smering tandwielkast</w:t>
            </w:r>
          </w:p>
        </w:tc>
        <w:tc>
          <w:tcPr>
            <w:tcW w:w="851" w:type="dxa"/>
          </w:tcPr>
          <w:p w14:paraId="3A8B995E" w14:textId="77777777" w:rsidR="00B91AC5" w:rsidRPr="00057099" w:rsidRDefault="00B91AC5" w:rsidP="00D34505">
            <w:pPr>
              <w:jc w:val="right"/>
            </w:pPr>
          </w:p>
        </w:tc>
        <w:tc>
          <w:tcPr>
            <w:tcW w:w="284" w:type="dxa"/>
          </w:tcPr>
          <w:p w14:paraId="188777F4" w14:textId="77777777" w:rsidR="00B91AC5" w:rsidRPr="00057099" w:rsidRDefault="00B91AC5" w:rsidP="00D34505">
            <w:r w:rsidRPr="00057099">
              <w:t>:</w:t>
            </w:r>
          </w:p>
        </w:tc>
        <w:tc>
          <w:tcPr>
            <w:tcW w:w="4536" w:type="dxa"/>
          </w:tcPr>
          <w:p w14:paraId="20118616" w14:textId="77777777" w:rsidR="00B91AC5" w:rsidRPr="00057099" w:rsidRDefault="00B91AC5" w:rsidP="00D34505">
            <w:r w:rsidRPr="00057099">
              <w:t>dompeloliesmering</w:t>
            </w:r>
          </w:p>
        </w:tc>
      </w:tr>
      <w:tr w:rsidR="00B91AC5" w:rsidRPr="00057099" w14:paraId="1C37216D" w14:textId="77777777" w:rsidTr="00D34505">
        <w:tc>
          <w:tcPr>
            <w:tcW w:w="2948" w:type="dxa"/>
          </w:tcPr>
          <w:p w14:paraId="6B60F942" w14:textId="77777777" w:rsidR="00B91AC5" w:rsidRPr="00057099" w:rsidRDefault="00B91AC5" w:rsidP="00D34505">
            <w:r w:rsidRPr="00057099">
              <w:t>voorzieningen</w:t>
            </w:r>
          </w:p>
        </w:tc>
        <w:tc>
          <w:tcPr>
            <w:tcW w:w="851" w:type="dxa"/>
          </w:tcPr>
          <w:p w14:paraId="02474A0C" w14:textId="77777777" w:rsidR="00B91AC5" w:rsidRPr="00057099" w:rsidRDefault="00B91AC5" w:rsidP="00D34505">
            <w:pPr>
              <w:jc w:val="right"/>
            </w:pPr>
          </w:p>
        </w:tc>
        <w:tc>
          <w:tcPr>
            <w:tcW w:w="284" w:type="dxa"/>
          </w:tcPr>
          <w:p w14:paraId="03F06596" w14:textId="77777777" w:rsidR="00B91AC5" w:rsidRPr="00057099" w:rsidRDefault="00B91AC5" w:rsidP="00D34505">
            <w:r w:rsidRPr="00057099">
              <w:t>:</w:t>
            </w:r>
          </w:p>
        </w:tc>
        <w:tc>
          <w:tcPr>
            <w:tcW w:w="4536" w:type="dxa"/>
          </w:tcPr>
          <w:p w14:paraId="3875D9F3"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ontluchtingsopening</w:t>
            </w:r>
          </w:p>
        </w:tc>
      </w:tr>
      <w:tr w:rsidR="00B91AC5" w:rsidRPr="00057099" w14:paraId="3C02276B" w14:textId="77777777" w:rsidTr="00D34505">
        <w:tc>
          <w:tcPr>
            <w:tcW w:w="2948" w:type="dxa"/>
          </w:tcPr>
          <w:p w14:paraId="0A0A1B35" w14:textId="77777777" w:rsidR="00B91AC5" w:rsidRPr="00057099" w:rsidRDefault="00B91AC5" w:rsidP="00D34505"/>
        </w:tc>
        <w:tc>
          <w:tcPr>
            <w:tcW w:w="851" w:type="dxa"/>
          </w:tcPr>
          <w:p w14:paraId="40C2741B" w14:textId="77777777" w:rsidR="00B91AC5" w:rsidRPr="00057099" w:rsidRDefault="00B91AC5" w:rsidP="00D34505">
            <w:pPr>
              <w:jc w:val="right"/>
            </w:pPr>
          </w:p>
        </w:tc>
        <w:tc>
          <w:tcPr>
            <w:tcW w:w="284" w:type="dxa"/>
          </w:tcPr>
          <w:p w14:paraId="7EECFDF5" w14:textId="77777777" w:rsidR="00B91AC5" w:rsidRPr="00057099" w:rsidRDefault="00B91AC5" w:rsidP="00D34505"/>
        </w:tc>
        <w:tc>
          <w:tcPr>
            <w:tcW w:w="4536" w:type="dxa"/>
          </w:tcPr>
          <w:p w14:paraId="64D78B26"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vulopening</w:t>
            </w:r>
          </w:p>
        </w:tc>
      </w:tr>
      <w:tr w:rsidR="00B91AC5" w:rsidRPr="00057099" w14:paraId="259B57D5" w14:textId="77777777" w:rsidTr="00D34505">
        <w:tc>
          <w:tcPr>
            <w:tcW w:w="2948" w:type="dxa"/>
          </w:tcPr>
          <w:p w14:paraId="39AEFBF4" w14:textId="77777777" w:rsidR="00B91AC5" w:rsidRPr="00057099" w:rsidRDefault="00B91AC5" w:rsidP="00D34505"/>
        </w:tc>
        <w:tc>
          <w:tcPr>
            <w:tcW w:w="851" w:type="dxa"/>
          </w:tcPr>
          <w:p w14:paraId="09048F71" w14:textId="77777777" w:rsidR="00B91AC5" w:rsidRPr="00057099" w:rsidRDefault="00B91AC5" w:rsidP="00D34505">
            <w:pPr>
              <w:jc w:val="right"/>
            </w:pPr>
          </w:p>
        </w:tc>
        <w:tc>
          <w:tcPr>
            <w:tcW w:w="284" w:type="dxa"/>
          </w:tcPr>
          <w:p w14:paraId="0EFFA6B0" w14:textId="77777777" w:rsidR="00B91AC5" w:rsidRPr="00057099" w:rsidRDefault="00B91AC5" w:rsidP="00D34505"/>
        </w:tc>
        <w:tc>
          <w:tcPr>
            <w:tcW w:w="4536" w:type="dxa"/>
          </w:tcPr>
          <w:p w14:paraId="00AA701A"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olie-aftap</w:t>
            </w:r>
          </w:p>
        </w:tc>
      </w:tr>
      <w:tr w:rsidR="00B91AC5" w:rsidRPr="00057099" w14:paraId="7EB0AC0C" w14:textId="77777777" w:rsidTr="00D34505">
        <w:tc>
          <w:tcPr>
            <w:tcW w:w="2948" w:type="dxa"/>
          </w:tcPr>
          <w:p w14:paraId="53855DAC" w14:textId="77777777" w:rsidR="00B91AC5" w:rsidRPr="00057099" w:rsidRDefault="00B91AC5" w:rsidP="00D34505"/>
        </w:tc>
        <w:tc>
          <w:tcPr>
            <w:tcW w:w="851" w:type="dxa"/>
          </w:tcPr>
          <w:p w14:paraId="3E6765EA" w14:textId="77777777" w:rsidR="00B91AC5" w:rsidRPr="00057099" w:rsidRDefault="00B91AC5" w:rsidP="00D34505">
            <w:pPr>
              <w:jc w:val="right"/>
            </w:pPr>
          </w:p>
        </w:tc>
        <w:tc>
          <w:tcPr>
            <w:tcW w:w="284" w:type="dxa"/>
          </w:tcPr>
          <w:p w14:paraId="1FBD9CAC" w14:textId="77777777" w:rsidR="00B91AC5" w:rsidRPr="00057099" w:rsidRDefault="00B91AC5" w:rsidP="00D34505"/>
        </w:tc>
        <w:tc>
          <w:tcPr>
            <w:tcW w:w="4536" w:type="dxa"/>
          </w:tcPr>
          <w:p w14:paraId="48304415"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peilglas</w:t>
            </w:r>
          </w:p>
        </w:tc>
      </w:tr>
      <w:tr w:rsidR="00B91AC5" w:rsidRPr="00057099" w14:paraId="620EAB90" w14:textId="77777777" w:rsidTr="00D34505">
        <w:tc>
          <w:tcPr>
            <w:tcW w:w="2948" w:type="dxa"/>
          </w:tcPr>
          <w:p w14:paraId="5AC54111" w14:textId="77777777" w:rsidR="00B91AC5" w:rsidRPr="00057099" w:rsidRDefault="00B91AC5" w:rsidP="00D34505"/>
        </w:tc>
        <w:tc>
          <w:tcPr>
            <w:tcW w:w="851" w:type="dxa"/>
          </w:tcPr>
          <w:p w14:paraId="5C5E1AFE" w14:textId="77777777" w:rsidR="00B91AC5" w:rsidRPr="00057099" w:rsidRDefault="00B91AC5" w:rsidP="00D34505">
            <w:pPr>
              <w:jc w:val="right"/>
            </w:pPr>
          </w:p>
        </w:tc>
        <w:tc>
          <w:tcPr>
            <w:tcW w:w="284" w:type="dxa"/>
          </w:tcPr>
          <w:p w14:paraId="213E58BE" w14:textId="77777777" w:rsidR="00B91AC5" w:rsidRPr="00057099" w:rsidRDefault="00B91AC5" w:rsidP="00D34505"/>
        </w:tc>
        <w:tc>
          <w:tcPr>
            <w:tcW w:w="4536" w:type="dxa"/>
          </w:tcPr>
          <w:p w14:paraId="6FDF3C06"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condensafvoer</w:t>
            </w:r>
          </w:p>
        </w:tc>
      </w:tr>
      <w:tr w:rsidR="00B91AC5" w:rsidRPr="00057099" w14:paraId="543C291D" w14:textId="77777777" w:rsidTr="00D34505">
        <w:tc>
          <w:tcPr>
            <w:tcW w:w="2948" w:type="dxa"/>
          </w:tcPr>
          <w:p w14:paraId="67D8970A" w14:textId="77777777" w:rsidR="00B91AC5" w:rsidRPr="00057099" w:rsidRDefault="00B91AC5" w:rsidP="00D34505"/>
        </w:tc>
        <w:tc>
          <w:tcPr>
            <w:tcW w:w="851" w:type="dxa"/>
          </w:tcPr>
          <w:p w14:paraId="7B2751C4" w14:textId="77777777" w:rsidR="00B91AC5" w:rsidRPr="00057099" w:rsidRDefault="00B91AC5" w:rsidP="00D34505">
            <w:pPr>
              <w:jc w:val="right"/>
            </w:pPr>
          </w:p>
        </w:tc>
        <w:tc>
          <w:tcPr>
            <w:tcW w:w="284" w:type="dxa"/>
          </w:tcPr>
          <w:p w14:paraId="2E78C510" w14:textId="77777777" w:rsidR="00B91AC5" w:rsidRPr="00057099" w:rsidRDefault="00B91AC5" w:rsidP="00D34505"/>
        </w:tc>
        <w:tc>
          <w:tcPr>
            <w:tcW w:w="4536" w:type="dxa"/>
          </w:tcPr>
          <w:p w14:paraId="6A2CD033" w14:textId="77777777" w:rsidR="00B91AC5" w:rsidRPr="00057099" w:rsidRDefault="00B91AC5" w:rsidP="00D34505">
            <w:r w:rsidRPr="00057099">
              <w:t>e.e.a. geheel aangepast aan de opstellingshoek van de kast</w:t>
            </w:r>
          </w:p>
        </w:tc>
      </w:tr>
      <w:tr w:rsidR="00B91AC5" w:rsidRPr="00057099" w14:paraId="0C0197A2" w14:textId="77777777" w:rsidTr="00D34505">
        <w:tc>
          <w:tcPr>
            <w:tcW w:w="2948" w:type="dxa"/>
          </w:tcPr>
          <w:p w14:paraId="23022FA7" w14:textId="77777777" w:rsidR="00B91AC5" w:rsidRPr="00057099" w:rsidRDefault="00B91AC5" w:rsidP="00D34505">
            <w:proofErr w:type="spellStart"/>
            <w:r w:rsidRPr="00057099">
              <w:t>lagertype</w:t>
            </w:r>
            <w:proofErr w:type="spellEnd"/>
          </w:p>
        </w:tc>
        <w:tc>
          <w:tcPr>
            <w:tcW w:w="851" w:type="dxa"/>
          </w:tcPr>
          <w:p w14:paraId="25EAE5A6" w14:textId="77777777" w:rsidR="00B91AC5" w:rsidRPr="00057099" w:rsidRDefault="00B91AC5" w:rsidP="00D34505">
            <w:pPr>
              <w:jc w:val="right"/>
            </w:pPr>
          </w:p>
        </w:tc>
        <w:tc>
          <w:tcPr>
            <w:tcW w:w="284" w:type="dxa"/>
          </w:tcPr>
          <w:p w14:paraId="3F78CBD3" w14:textId="77777777" w:rsidR="00B91AC5" w:rsidRPr="00057099" w:rsidRDefault="00B91AC5" w:rsidP="00D34505">
            <w:r w:rsidRPr="00057099">
              <w:t>:</w:t>
            </w:r>
          </w:p>
        </w:tc>
        <w:tc>
          <w:tcPr>
            <w:tcW w:w="4536" w:type="dxa"/>
          </w:tcPr>
          <w:p w14:paraId="1830322D" w14:textId="77777777" w:rsidR="00B91AC5" w:rsidRPr="00057099" w:rsidRDefault="00B91AC5" w:rsidP="00D34505">
            <w:r w:rsidRPr="00057099">
              <w:t>kogel- of rollenlagers</w:t>
            </w:r>
          </w:p>
        </w:tc>
      </w:tr>
      <w:tr w:rsidR="00B91AC5" w:rsidRPr="00057099" w14:paraId="4F5388A8" w14:textId="77777777" w:rsidTr="00D34505">
        <w:tc>
          <w:tcPr>
            <w:tcW w:w="2948" w:type="dxa"/>
          </w:tcPr>
          <w:p w14:paraId="3422C691" w14:textId="77777777" w:rsidR="00B91AC5" w:rsidRPr="00057099" w:rsidRDefault="00B91AC5" w:rsidP="00D34505">
            <w:r w:rsidRPr="00057099">
              <w:t>uitgangspunten voor de berekening</w:t>
            </w:r>
          </w:p>
        </w:tc>
        <w:tc>
          <w:tcPr>
            <w:tcW w:w="851" w:type="dxa"/>
          </w:tcPr>
          <w:p w14:paraId="352882AA" w14:textId="77777777" w:rsidR="00B91AC5" w:rsidRPr="00057099" w:rsidRDefault="00B91AC5" w:rsidP="00D34505">
            <w:pPr>
              <w:jc w:val="right"/>
            </w:pPr>
          </w:p>
        </w:tc>
        <w:tc>
          <w:tcPr>
            <w:tcW w:w="284" w:type="dxa"/>
            <w:vAlign w:val="bottom"/>
          </w:tcPr>
          <w:p w14:paraId="6E29935D" w14:textId="77777777" w:rsidR="00B91AC5" w:rsidRPr="00057099" w:rsidRDefault="00B91AC5" w:rsidP="00D34505">
            <w:r w:rsidRPr="00057099">
              <w:t>:</w:t>
            </w:r>
          </w:p>
        </w:tc>
        <w:tc>
          <w:tcPr>
            <w:tcW w:w="4536" w:type="dxa"/>
            <w:vAlign w:val="bottom"/>
          </w:tcPr>
          <w:p w14:paraId="4C074E4C"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discontinu bedrijf</w:t>
            </w:r>
          </w:p>
        </w:tc>
      </w:tr>
      <w:tr w:rsidR="00B91AC5" w:rsidRPr="00057099" w14:paraId="5FA847F1" w14:textId="77777777" w:rsidTr="00D34505">
        <w:tc>
          <w:tcPr>
            <w:tcW w:w="2948" w:type="dxa"/>
          </w:tcPr>
          <w:p w14:paraId="52AE8712" w14:textId="77777777" w:rsidR="00B91AC5" w:rsidRPr="00057099" w:rsidRDefault="00B91AC5" w:rsidP="00D34505"/>
        </w:tc>
        <w:tc>
          <w:tcPr>
            <w:tcW w:w="851" w:type="dxa"/>
          </w:tcPr>
          <w:p w14:paraId="0C80A8EA" w14:textId="77777777" w:rsidR="00B91AC5" w:rsidRPr="00057099" w:rsidRDefault="00B91AC5" w:rsidP="00D34505">
            <w:pPr>
              <w:jc w:val="right"/>
            </w:pPr>
          </w:p>
        </w:tc>
        <w:tc>
          <w:tcPr>
            <w:tcW w:w="284" w:type="dxa"/>
          </w:tcPr>
          <w:p w14:paraId="3EDCD7A6" w14:textId="77777777" w:rsidR="00B91AC5" w:rsidRPr="00057099" w:rsidRDefault="00B91AC5" w:rsidP="00D34505"/>
        </w:tc>
        <w:tc>
          <w:tcPr>
            <w:tcW w:w="4536" w:type="dxa"/>
          </w:tcPr>
          <w:p w14:paraId="3949CF73"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levensduur 50.000 uur</w:t>
            </w:r>
          </w:p>
        </w:tc>
      </w:tr>
      <w:tr w:rsidR="00B91AC5" w:rsidRPr="00057099" w14:paraId="6F46DD1E" w14:textId="77777777" w:rsidTr="00D34505">
        <w:tc>
          <w:tcPr>
            <w:tcW w:w="2948" w:type="dxa"/>
          </w:tcPr>
          <w:p w14:paraId="55DCC83C" w14:textId="77777777" w:rsidR="00B91AC5" w:rsidRPr="00057099" w:rsidRDefault="00B91AC5" w:rsidP="00D34505"/>
        </w:tc>
        <w:tc>
          <w:tcPr>
            <w:tcW w:w="851" w:type="dxa"/>
          </w:tcPr>
          <w:p w14:paraId="11FA7DEA" w14:textId="77777777" w:rsidR="00B91AC5" w:rsidRPr="00057099" w:rsidRDefault="00B91AC5" w:rsidP="00D34505">
            <w:pPr>
              <w:jc w:val="right"/>
            </w:pPr>
          </w:p>
        </w:tc>
        <w:tc>
          <w:tcPr>
            <w:tcW w:w="284" w:type="dxa"/>
          </w:tcPr>
          <w:p w14:paraId="51BD44DC" w14:textId="77777777" w:rsidR="00B91AC5" w:rsidRPr="00057099" w:rsidRDefault="00B91AC5" w:rsidP="00D34505"/>
        </w:tc>
        <w:tc>
          <w:tcPr>
            <w:tcW w:w="4536" w:type="dxa"/>
          </w:tcPr>
          <w:p w14:paraId="6507975E"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servicefactor 1,5</w:t>
            </w:r>
          </w:p>
        </w:tc>
      </w:tr>
      <w:tr w:rsidR="00B91AC5" w:rsidRPr="00057099" w14:paraId="0498EC97" w14:textId="77777777" w:rsidTr="00D34505">
        <w:tc>
          <w:tcPr>
            <w:tcW w:w="2948" w:type="dxa"/>
          </w:tcPr>
          <w:p w14:paraId="0C9DBE4A" w14:textId="77777777" w:rsidR="00B91AC5" w:rsidRPr="00057099" w:rsidRDefault="00B91AC5" w:rsidP="00D34505"/>
        </w:tc>
        <w:tc>
          <w:tcPr>
            <w:tcW w:w="851" w:type="dxa"/>
          </w:tcPr>
          <w:p w14:paraId="1A99D010" w14:textId="77777777" w:rsidR="00B91AC5" w:rsidRPr="00057099" w:rsidRDefault="00B91AC5" w:rsidP="00D34505">
            <w:pPr>
              <w:jc w:val="right"/>
            </w:pPr>
          </w:p>
        </w:tc>
        <w:tc>
          <w:tcPr>
            <w:tcW w:w="284" w:type="dxa"/>
          </w:tcPr>
          <w:p w14:paraId="19CFAB9D" w14:textId="77777777" w:rsidR="00B91AC5" w:rsidRPr="00057099" w:rsidRDefault="00B91AC5" w:rsidP="00D34505"/>
        </w:tc>
        <w:tc>
          <w:tcPr>
            <w:tcW w:w="4536" w:type="dxa"/>
          </w:tcPr>
          <w:p w14:paraId="4EF7698C" w14:textId="77777777" w:rsidR="00B91AC5" w:rsidRPr="00057099" w:rsidRDefault="00B91AC5" w:rsidP="00D34505">
            <w:pPr>
              <w:tabs>
                <w:tab w:val="left" w:pos="284"/>
              </w:tabs>
              <w:ind w:left="284" w:hanging="284"/>
            </w:pPr>
            <w:r w:rsidRPr="00057099">
              <w:tab/>
              <w:t>bij de berekening uitgaan van nominaal vermogen elektromotor</w:t>
            </w:r>
          </w:p>
        </w:tc>
      </w:tr>
      <w:tr w:rsidR="00B91AC5" w:rsidRPr="00057099" w14:paraId="7FA9AADF" w14:textId="77777777" w:rsidTr="00D34505">
        <w:tc>
          <w:tcPr>
            <w:tcW w:w="2948" w:type="dxa"/>
          </w:tcPr>
          <w:p w14:paraId="79B91054" w14:textId="77777777" w:rsidR="00B91AC5" w:rsidRPr="00057099" w:rsidRDefault="00B91AC5" w:rsidP="00D34505"/>
        </w:tc>
        <w:tc>
          <w:tcPr>
            <w:tcW w:w="851" w:type="dxa"/>
          </w:tcPr>
          <w:p w14:paraId="4BB45E8D" w14:textId="77777777" w:rsidR="00B91AC5" w:rsidRPr="00057099" w:rsidRDefault="00B91AC5" w:rsidP="00D34505">
            <w:pPr>
              <w:jc w:val="right"/>
            </w:pPr>
          </w:p>
        </w:tc>
        <w:tc>
          <w:tcPr>
            <w:tcW w:w="284" w:type="dxa"/>
          </w:tcPr>
          <w:p w14:paraId="619C20C3" w14:textId="77777777" w:rsidR="00B91AC5" w:rsidRPr="00057099" w:rsidRDefault="00B91AC5" w:rsidP="00D34505"/>
        </w:tc>
        <w:tc>
          <w:tcPr>
            <w:tcW w:w="4536" w:type="dxa"/>
          </w:tcPr>
          <w:p w14:paraId="3DA1B501" w14:textId="77777777" w:rsidR="00B91AC5" w:rsidRPr="00057099" w:rsidRDefault="00B91AC5" w:rsidP="00D34505"/>
        </w:tc>
      </w:tr>
      <w:tr w:rsidR="00B91AC5" w:rsidRPr="00057099" w14:paraId="75B42006" w14:textId="77777777" w:rsidTr="00D34505">
        <w:tc>
          <w:tcPr>
            <w:tcW w:w="2948" w:type="dxa"/>
          </w:tcPr>
          <w:p w14:paraId="2B0D201A" w14:textId="77777777" w:rsidR="00B91AC5" w:rsidRPr="00057099" w:rsidRDefault="00B91AC5" w:rsidP="00D34505">
            <w:pPr>
              <w:rPr>
                <w:b/>
              </w:rPr>
            </w:pPr>
            <w:r w:rsidRPr="00057099">
              <w:rPr>
                <w:b/>
              </w:rPr>
              <w:t>Elektrische aandrijving</w:t>
            </w:r>
          </w:p>
        </w:tc>
        <w:tc>
          <w:tcPr>
            <w:tcW w:w="851" w:type="dxa"/>
          </w:tcPr>
          <w:p w14:paraId="31955F49" w14:textId="77777777" w:rsidR="00B91AC5" w:rsidRPr="00057099" w:rsidRDefault="00B91AC5" w:rsidP="00D34505">
            <w:pPr>
              <w:jc w:val="right"/>
            </w:pPr>
          </w:p>
        </w:tc>
        <w:tc>
          <w:tcPr>
            <w:tcW w:w="284" w:type="dxa"/>
          </w:tcPr>
          <w:p w14:paraId="4A754531" w14:textId="77777777" w:rsidR="00B91AC5" w:rsidRPr="00057099" w:rsidRDefault="00B91AC5" w:rsidP="00D34505"/>
        </w:tc>
        <w:tc>
          <w:tcPr>
            <w:tcW w:w="4536" w:type="dxa"/>
          </w:tcPr>
          <w:p w14:paraId="0FEC4232" w14:textId="77777777" w:rsidR="00B91AC5" w:rsidRPr="00057099" w:rsidRDefault="00B91AC5" w:rsidP="00D34505"/>
        </w:tc>
      </w:tr>
      <w:tr w:rsidR="00B91AC5" w:rsidRPr="00057099" w14:paraId="200E998A" w14:textId="77777777" w:rsidTr="00D34505">
        <w:tc>
          <w:tcPr>
            <w:tcW w:w="2948" w:type="dxa"/>
          </w:tcPr>
          <w:p w14:paraId="1A3D784C" w14:textId="77777777" w:rsidR="00B91AC5" w:rsidRPr="00057099" w:rsidRDefault="00B91AC5" w:rsidP="00D34505">
            <w:r w:rsidRPr="00057099">
              <w:t>fabrikaat</w:t>
            </w:r>
          </w:p>
        </w:tc>
        <w:tc>
          <w:tcPr>
            <w:tcW w:w="851" w:type="dxa"/>
          </w:tcPr>
          <w:p w14:paraId="433CC7A9" w14:textId="77777777" w:rsidR="00B91AC5" w:rsidRPr="00057099" w:rsidRDefault="00B91AC5" w:rsidP="00D34505">
            <w:pPr>
              <w:jc w:val="right"/>
            </w:pPr>
          </w:p>
        </w:tc>
        <w:tc>
          <w:tcPr>
            <w:tcW w:w="284" w:type="dxa"/>
          </w:tcPr>
          <w:p w14:paraId="0DC48640" w14:textId="77777777" w:rsidR="00B91AC5" w:rsidRPr="00057099" w:rsidRDefault="00B91AC5" w:rsidP="00D34505">
            <w:r w:rsidRPr="00057099">
              <w:t>:</w:t>
            </w:r>
          </w:p>
        </w:tc>
        <w:tc>
          <w:tcPr>
            <w:tcW w:w="4536" w:type="dxa"/>
          </w:tcPr>
          <w:p w14:paraId="475EEF49" w14:textId="57712E24" w:rsidR="00B91AC5" w:rsidRPr="00057099" w:rsidRDefault="00B91AC5" w:rsidP="00D34505">
            <w:r w:rsidRPr="00057099">
              <w:t>Auma</w:t>
            </w:r>
          </w:p>
        </w:tc>
      </w:tr>
      <w:tr w:rsidR="00B91AC5" w:rsidRPr="00057099" w14:paraId="0728B2BC" w14:textId="77777777" w:rsidTr="00D34505">
        <w:tc>
          <w:tcPr>
            <w:tcW w:w="2948" w:type="dxa"/>
          </w:tcPr>
          <w:p w14:paraId="6B250AB0" w14:textId="77777777" w:rsidR="00B91AC5" w:rsidRPr="00057099" w:rsidRDefault="00B91AC5" w:rsidP="00D34505">
            <w:r w:rsidRPr="00057099">
              <w:t>type</w:t>
            </w:r>
          </w:p>
        </w:tc>
        <w:tc>
          <w:tcPr>
            <w:tcW w:w="851" w:type="dxa"/>
          </w:tcPr>
          <w:p w14:paraId="0717EDB0" w14:textId="77777777" w:rsidR="00B91AC5" w:rsidRPr="00057099" w:rsidRDefault="00B91AC5" w:rsidP="00D34505">
            <w:pPr>
              <w:jc w:val="right"/>
            </w:pPr>
          </w:p>
        </w:tc>
        <w:tc>
          <w:tcPr>
            <w:tcW w:w="284" w:type="dxa"/>
          </w:tcPr>
          <w:p w14:paraId="3C063435" w14:textId="77777777" w:rsidR="00B91AC5" w:rsidRPr="00057099" w:rsidRDefault="00B91AC5" w:rsidP="00D34505">
            <w:r w:rsidRPr="00057099">
              <w:t>:</w:t>
            </w:r>
          </w:p>
        </w:tc>
        <w:tc>
          <w:tcPr>
            <w:tcW w:w="4536" w:type="dxa"/>
          </w:tcPr>
          <w:p w14:paraId="550DA2BB" w14:textId="2DA6FAC1" w:rsidR="00B91AC5" w:rsidRPr="00057099" w:rsidRDefault="00B91AC5" w:rsidP="00D34505">
            <w:r w:rsidRPr="00057099">
              <w:t>/</w:t>
            </w:r>
            <w:proofErr w:type="spellStart"/>
            <w:r w:rsidRPr="00057099">
              <w:t>Aumamatic</w:t>
            </w:r>
            <w:proofErr w:type="spellEnd"/>
          </w:p>
        </w:tc>
      </w:tr>
      <w:tr w:rsidR="00B91AC5" w:rsidRPr="00057099" w14:paraId="5B84D3B7" w14:textId="77777777" w:rsidTr="00D34505">
        <w:tc>
          <w:tcPr>
            <w:tcW w:w="2948" w:type="dxa"/>
          </w:tcPr>
          <w:p w14:paraId="3F5D7EC2" w14:textId="77777777" w:rsidR="00B91AC5" w:rsidRPr="00057099" w:rsidRDefault="00B91AC5" w:rsidP="00D34505">
            <w:r w:rsidRPr="00057099">
              <w:t>uitvoering</w:t>
            </w:r>
          </w:p>
        </w:tc>
        <w:tc>
          <w:tcPr>
            <w:tcW w:w="851" w:type="dxa"/>
          </w:tcPr>
          <w:p w14:paraId="00D4B59E" w14:textId="77777777" w:rsidR="00B91AC5" w:rsidRPr="00057099" w:rsidRDefault="00B91AC5" w:rsidP="00D34505">
            <w:pPr>
              <w:jc w:val="right"/>
            </w:pPr>
          </w:p>
        </w:tc>
        <w:tc>
          <w:tcPr>
            <w:tcW w:w="284" w:type="dxa"/>
          </w:tcPr>
          <w:p w14:paraId="7B481967" w14:textId="77777777" w:rsidR="00B91AC5" w:rsidRPr="00057099" w:rsidRDefault="00B91AC5" w:rsidP="00D34505">
            <w:r w:rsidRPr="00057099">
              <w:t>:</w:t>
            </w:r>
          </w:p>
        </w:tc>
        <w:tc>
          <w:tcPr>
            <w:tcW w:w="4536" w:type="dxa"/>
          </w:tcPr>
          <w:p w14:paraId="18038EAA"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twee instelbare eindschakelaars, clixon, verwarmingselement en mechanische overbelastingsschakelaar(s) voor beide richtingen</w:t>
            </w:r>
          </w:p>
        </w:tc>
      </w:tr>
      <w:tr w:rsidR="00B91AC5" w:rsidRPr="00057099" w14:paraId="3D4E42F8" w14:textId="77777777" w:rsidTr="00D34505">
        <w:tc>
          <w:tcPr>
            <w:tcW w:w="2948" w:type="dxa"/>
          </w:tcPr>
          <w:p w14:paraId="11BB0A05" w14:textId="77777777" w:rsidR="00B91AC5" w:rsidRPr="00057099" w:rsidRDefault="00B91AC5" w:rsidP="00D34505"/>
        </w:tc>
        <w:tc>
          <w:tcPr>
            <w:tcW w:w="851" w:type="dxa"/>
          </w:tcPr>
          <w:p w14:paraId="4F7C22EE" w14:textId="77777777" w:rsidR="00B91AC5" w:rsidRPr="00057099" w:rsidRDefault="00B91AC5" w:rsidP="00D34505">
            <w:pPr>
              <w:jc w:val="right"/>
            </w:pPr>
          </w:p>
        </w:tc>
        <w:tc>
          <w:tcPr>
            <w:tcW w:w="284" w:type="dxa"/>
          </w:tcPr>
          <w:p w14:paraId="6854D861" w14:textId="77777777" w:rsidR="00B91AC5" w:rsidRPr="00057099" w:rsidRDefault="00B91AC5" w:rsidP="00D34505"/>
        </w:tc>
        <w:tc>
          <w:tcPr>
            <w:tcW w:w="4536" w:type="dxa"/>
          </w:tcPr>
          <w:p w14:paraId="19FDEBDD"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voorzien van automatische sturing door 4-20 mA signaal van extern</w:t>
            </w:r>
          </w:p>
        </w:tc>
      </w:tr>
      <w:tr w:rsidR="00B91AC5" w:rsidRPr="00057099" w14:paraId="6B29CFCB" w14:textId="77777777" w:rsidTr="00D34505">
        <w:tc>
          <w:tcPr>
            <w:tcW w:w="2948" w:type="dxa"/>
          </w:tcPr>
          <w:p w14:paraId="7E6BFB15" w14:textId="77777777" w:rsidR="00B91AC5" w:rsidRPr="00057099" w:rsidRDefault="00B91AC5" w:rsidP="00D34505"/>
        </w:tc>
        <w:tc>
          <w:tcPr>
            <w:tcW w:w="851" w:type="dxa"/>
          </w:tcPr>
          <w:p w14:paraId="0F8C506A" w14:textId="77777777" w:rsidR="00B91AC5" w:rsidRPr="00057099" w:rsidRDefault="00B91AC5" w:rsidP="00D34505">
            <w:pPr>
              <w:jc w:val="right"/>
            </w:pPr>
          </w:p>
        </w:tc>
        <w:tc>
          <w:tcPr>
            <w:tcW w:w="284" w:type="dxa"/>
          </w:tcPr>
          <w:p w14:paraId="14F5A8AF" w14:textId="77777777" w:rsidR="00B91AC5" w:rsidRPr="00057099" w:rsidRDefault="00B91AC5" w:rsidP="00D34505"/>
        </w:tc>
        <w:tc>
          <w:tcPr>
            <w:tcW w:w="4536" w:type="dxa"/>
          </w:tcPr>
          <w:p w14:paraId="2F550190"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standsmelding</w:t>
            </w:r>
          </w:p>
        </w:tc>
      </w:tr>
      <w:tr w:rsidR="00B91AC5" w:rsidRPr="00057099" w14:paraId="4883E04F" w14:textId="77777777" w:rsidTr="00D34505">
        <w:tc>
          <w:tcPr>
            <w:tcW w:w="2948" w:type="dxa"/>
          </w:tcPr>
          <w:p w14:paraId="3E15A0D2" w14:textId="77777777" w:rsidR="00B91AC5" w:rsidRPr="00057099" w:rsidRDefault="00B91AC5" w:rsidP="00D34505"/>
        </w:tc>
        <w:tc>
          <w:tcPr>
            <w:tcW w:w="851" w:type="dxa"/>
          </w:tcPr>
          <w:p w14:paraId="5EC77EB7" w14:textId="77777777" w:rsidR="00B91AC5" w:rsidRPr="00057099" w:rsidRDefault="00B91AC5" w:rsidP="00D34505">
            <w:pPr>
              <w:jc w:val="right"/>
            </w:pPr>
          </w:p>
        </w:tc>
        <w:tc>
          <w:tcPr>
            <w:tcW w:w="284" w:type="dxa"/>
          </w:tcPr>
          <w:p w14:paraId="265517EF" w14:textId="77777777" w:rsidR="00B91AC5" w:rsidRPr="00057099" w:rsidRDefault="00B91AC5" w:rsidP="00D34505"/>
        </w:tc>
        <w:tc>
          <w:tcPr>
            <w:tcW w:w="4536" w:type="dxa"/>
          </w:tcPr>
          <w:p w14:paraId="2984036B"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handbediening moet mogelijk zijn (mechanische vergrendeling)</w:t>
            </w:r>
          </w:p>
        </w:tc>
      </w:tr>
      <w:tr w:rsidR="00B91AC5" w:rsidRPr="00057099" w14:paraId="7B353136" w14:textId="77777777" w:rsidTr="00D34505">
        <w:tc>
          <w:tcPr>
            <w:tcW w:w="2948" w:type="dxa"/>
          </w:tcPr>
          <w:p w14:paraId="064118A2" w14:textId="77777777" w:rsidR="00B91AC5" w:rsidRPr="00057099" w:rsidRDefault="00B91AC5" w:rsidP="00D34505"/>
        </w:tc>
        <w:tc>
          <w:tcPr>
            <w:tcW w:w="851" w:type="dxa"/>
          </w:tcPr>
          <w:p w14:paraId="0A5AC1D7" w14:textId="77777777" w:rsidR="00B91AC5" w:rsidRPr="00057099" w:rsidRDefault="00B91AC5" w:rsidP="00D34505">
            <w:pPr>
              <w:jc w:val="right"/>
            </w:pPr>
          </w:p>
        </w:tc>
        <w:tc>
          <w:tcPr>
            <w:tcW w:w="284" w:type="dxa"/>
          </w:tcPr>
          <w:p w14:paraId="56CB176A" w14:textId="77777777" w:rsidR="00B91AC5" w:rsidRPr="00057099" w:rsidRDefault="00B91AC5" w:rsidP="00D34505"/>
        </w:tc>
        <w:tc>
          <w:tcPr>
            <w:tcW w:w="4536" w:type="dxa"/>
          </w:tcPr>
          <w:p w14:paraId="484E3432"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zelfremmend, ook bij handbedrijf</w:t>
            </w:r>
          </w:p>
        </w:tc>
      </w:tr>
      <w:tr w:rsidR="00B91AC5" w:rsidRPr="00057099" w14:paraId="5C763BE2" w14:textId="77777777" w:rsidTr="00D34505">
        <w:tc>
          <w:tcPr>
            <w:tcW w:w="2948" w:type="dxa"/>
          </w:tcPr>
          <w:p w14:paraId="42ADD6A9" w14:textId="77777777" w:rsidR="00B91AC5" w:rsidRPr="00057099" w:rsidRDefault="00B91AC5" w:rsidP="00D34505"/>
        </w:tc>
        <w:tc>
          <w:tcPr>
            <w:tcW w:w="851" w:type="dxa"/>
          </w:tcPr>
          <w:p w14:paraId="2210D68E" w14:textId="77777777" w:rsidR="00B91AC5" w:rsidRPr="00057099" w:rsidRDefault="00B91AC5" w:rsidP="00D34505">
            <w:pPr>
              <w:jc w:val="right"/>
            </w:pPr>
          </w:p>
        </w:tc>
        <w:tc>
          <w:tcPr>
            <w:tcW w:w="284" w:type="dxa"/>
          </w:tcPr>
          <w:p w14:paraId="7B03D229" w14:textId="77777777" w:rsidR="00B91AC5" w:rsidRPr="00057099" w:rsidRDefault="00B91AC5" w:rsidP="00D34505"/>
        </w:tc>
        <w:tc>
          <w:tcPr>
            <w:tcW w:w="4536" w:type="dxa"/>
          </w:tcPr>
          <w:p w14:paraId="5CA26129"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een storingscontact; de schakelaar uitvoeren met omschakelcontacten geschikt voor 0-250 V, 0-2000 mA, 50 Hz</w:t>
            </w:r>
          </w:p>
        </w:tc>
      </w:tr>
      <w:tr w:rsidR="00B91AC5" w:rsidRPr="00057099" w14:paraId="3143D7DE" w14:textId="77777777" w:rsidTr="00D34505">
        <w:tc>
          <w:tcPr>
            <w:tcW w:w="2948" w:type="dxa"/>
          </w:tcPr>
          <w:p w14:paraId="3EE42CB6" w14:textId="77777777" w:rsidR="00B91AC5" w:rsidRPr="00057099" w:rsidRDefault="00B91AC5" w:rsidP="00D34505"/>
        </w:tc>
        <w:tc>
          <w:tcPr>
            <w:tcW w:w="851" w:type="dxa"/>
          </w:tcPr>
          <w:p w14:paraId="52941344" w14:textId="77777777" w:rsidR="00B91AC5" w:rsidRPr="00057099" w:rsidRDefault="00B91AC5" w:rsidP="00D34505">
            <w:pPr>
              <w:jc w:val="right"/>
            </w:pPr>
          </w:p>
        </w:tc>
        <w:tc>
          <w:tcPr>
            <w:tcW w:w="284" w:type="dxa"/>
          </w:tcPr>
          <w:p w14:paraId="15B3E6AE" w14:textId="77777777" w:rsidR="00B91AC5" w:rsidRPr="00057099" w:rsidRDefault="00B91AC5" w:rsidP="00D34505"/>
        </w:tc>
        <w:tc>
          <w:tcPr>
            <w:tcW w:w="4536" w:type="dxa"/>
          </w:tcPr>
          <w:p w14:paraId="31A565EC" w14:textId="77777777" w:rsidR="00B91AC5" w:rsidRPr="00057099" w:rsidRDefault="00B91AC5" w:rsidP="00B91AC5">
            <w:pPr>
              <w:pStyle w:val="Bullet1"/>
              <w:tabs>
                <w:tab w:val="clear" w:pos="1135"/>
                <w:tab w:val="num" w:pos="284"/>
              </w:tabs>
              <w:ind w:left="284"/>
              <w:rPr>
                <w:color w:val="00577E" w:themeColor="text1"/>
                <w:sz w:val="20"/>
                <w:lang w:val="nl-NL"/>
              </w:rPr>
            </w:pPr>
            <w:r w:rsidRPr="00057099">
              <w:rPr>
                <w:color w:val="00577E" w:themeColor="text1"/>
                <w:sz w:val="20"/>
                <w:lang w:val="nl-NL"/>
              </w:rPr>
              <w:t>bij handbedrijf moet eindstand signalering mogelijk zijn en moet er een melding zijn</w:t>
            </w:r>
          </w:p>
        </w:tc>
      </w:tr>
      <w:tr w:rsidR="00B91AC5" w:rsidRPr="00057099" w14:paraId="2DDED0D5" w14:textId="77777777" w:rsidTr="00D34505">
        <w:tc>
          <w:tcPr>
            <w:tcW w:w="2948" w:type="dxa"/>
          </w:tcPr>
          <w:p w14:paraId="12BD1DEB" w14:textId="77777777" w:rsidR="00B91AC5" w:rsidRPr="00057099" w:rsidRDefault="00B91AC5" w:rsidP="00D34505">
            <w:r w:rsidRPr="00057099">
              <w:t>vermogen</w:t>
            </w:r>
          </w:p>
        </w:tc>
        <w:tc>
          <w:tcPr>
            <w:tcW w:w="851" w:type="dxa"/>
          </w:tcPr>
          <w:p w14:paraId="7C3171AC" w14:textId="77777777" w:rsidR="00B91AC5" w:rsidRPr="00057099" w:rsidRDefault="00B91AC5" w:rsidP="00D34505">
            <w:pPr>
              <w:jc w:val="right"/>
            </w:pPr>
            <w:r w:rsidRPr="00057099">
              <w:t>kW</w:t>
            </w:r>
          </w:p>
        </w:tc>
        <w:tc>
          <w:tcPr>
            <w:tcW w:w="284" w:type="dxa"/>
          </w:tcPr>
          <w:p w14:paraId="0FE2C142" w14:textId="77777777" w:rsidR="00B91AC5" w:rsidRPr="00057099" w:rsidRDefault="00B91AC5" w:rsidP="00D34505">
            <w:r w:rsidRPr="00057099">
              <w:t>:</w:t>
            </w:r>
          </w:p>
        </w:tc>
        <w:tc>
          <w:tcPr>
            <w:tcW w:w="4536" w:type="dxa"/>
          </w:tcPr>
          <w:p w14:paraId="091CB881" w14:textId="77777777" w:rsidR="00B91AC5" w:rsidRPr="00057099" w:rsidRDefault="00B91AC5" w:rsidP="00D34505"/>
        </w:tc>
      </w:tr>
      <w:tr w:rsidR="00B91AC5" w:rsidRPr="00057099" w14:paraId="08E36FEB" w14:textId="77777777" w:rsidTr="00D34505">
        <w:tc>
          <w:tcPr>
            <w:tcW w:w="2948" w:type="dxa"/>
          </w:tcPr>
          <w:p w14:paraId="57FE360C" w14:textId="77777777" w:rsidR="00B91AC5" w:rsidRPr="00057099" w:rsidRDefault="00B91AC5" w:rsidP="00D34505">
            <w:r w:rsidRPr="00057099">
              <w:t>spanning</w:t>
            </w:r>
          </w:p>
        </w:tc>
        <w:tc>
          <w:tcPr>
            <w:tcW w:w="851" w:type="dxa"/>
          </w:tcPr>
          <w:p w14:paraId="4E6C4CD1" w14:textId="77777777" w:rsidR="00B91AC5" w:rsidRPr="00057099" w:rsidRDefault="00B91AC5" w:rsidP="00D34505">
            <w:pPr>
              <w:jc w:val="right"/>
            </w:pPr>
            <w:r w:rsidRPr="00057099">
              <w:t>V</w:t>
            </w:r>
          </w:p>
        </w:tc>
        <w:tc>
          <w:tcPr>
            <w:tcW w:w="284" w:type="dxa"/>
          </w:tcPr>
          <w:p w14:paraId="2BCBBB54" w14:textId="77777777" w:rsidR="00B91AC5" w:rsidRPr="00057099" w:rsidRDefault="00B91AC5" w:rsidP="00D34505">
            <w:r w:rsidRPr="00057099">
              <w:t>:</w:t>
            </w:r>
          </w:p>
        </w:tc>
        <w:tc>
          <w:tcPr>
            <w:tcW w:w="4536" w:type="dxa"/>
          </w:tcPr>
          <w:p w14:paraId="41DE5158" w14:textId="77777777" w:rsidR="00B91AC5" w:rsidRPr="00057099" w:rsidRDefault="00B91AC5" w:rsidP="00D34505">
            <w:r w:rsidRPr="00057099">
              <w:t>3 x 400/50 Hz</w:t>
            </w:r>
          </w:p>
        </w:tc>
      </w:tr>
      <w:tr w:rsidR="00B91AC5" w:rsidRPr="00057099" w14:paraId="6E22EB3F" w14:textId="77777777" w:rsidTr="00D34505">
        <w:tc>
          <w:tcPr>
            <w:tcW w:w="2948" w:type="dxa"/>
          </w:tcPr>
          <w:p w14:paraId="184940C6" w14:textId="77777777" w:rsidR="00B91AC5" w:rsidRPr="00057099" w:rsidRDefault="00B91AC5" w:rsidP="00D34505">
            <w:r w:rsidRPr="00057099">
              <w:t>isolatieklasse</w:t>
            </w:r>
          </w:p>
        </w:tc>
        <w:tc>
          <w:tcPr>
            <w:tcW w:w="851" w:type="dxa"/>
          </w:tcPr>
          <w:p w14:paraId="4D469A76" w14:textId="77777777" w:rsidR="00B91AC5" w:rsidRPr="00057099" w:rsidRDefault="00B91AC5" w:rsidP="00D34505">
            <w:pPr>
              <w:jc w:val="right"/>
            </w:pPr>
          </w:p>
        </w:tc>
        <w:tc>
          <w:tcPr>
            <w:tcW w:w="284" w:type="dxa"/>
          </w:tcPr>
          <w:p w14:paraId="28A072FE" w14:textId="77777777" w:rsidR="00B91AC5" w:rsidRPr="00057099" w:rsidRDefault="00B91AC5" w:rsidP="00D34505">
            <w:r w:rsidRPr="00057099">
              <w:t>:</w:t>
            </w:r>
          </w:p>
        </w:tc>
        <w:tc>
          <w:tcPr>
            <w:tcW w:w="4536" w:type="dxa"/>
          </w:tcPr>
          <w:p w14:paraId="2E6830BF" w14:textId="77777777" w:rsidR="00B91AC5" w:rsidRPr="00057099" w:rsidRDefault="00B91AC5" w:rsidP="00D34505">
            <w:r w:rsidRPr="00057099">
              <w:t>F</w:t>
            </w:r>
          </w:p>
        </w:tc>
      </w:tr>
      <w:tr w:rsidR="00B91AC5" w:rsidRPr="00057099" w14:paraId="5C75D660" w14:textId="77777777" w:rsidTr="00D34505">
        <w:tc>
          <w:tcPr>
            <w:tcW w:w="2948" w:type="dxa"/>
          </w:tcPr>
          <w:p w14:paraId="4CA7C440" w14:textId="77777777" w:rsidR="00B91AC5" w:rsidRPr="00057099" w:rsidRDefault="00B91AC5" w:rsidP="00D34505">
            <w:r w:rsidRPr="00057099">
              <w:t>beschermklasse</w:t>
            </w:r>
          </w:p>
        </w:tc>
        <w:tc>
          <w:tcPr>
            <w:tcW w:w="851" w:type="dxa"/>
          </w:tcPr>
          <w:p w14:paraId="5B20A889" w14:textId="77777777" w:rsidR="00B91AC5" w:rsidRPr="00057099" w:rsidRDefault="00B91AC5" w:rsidP="00D34505">
            <w:pPr>
              <w:jc w:val="right"/>
            </w:pPr>
          </w:p>
        </w:tc>
        <w:tc>
          <w:tcPr>
            <w:tcW w:w="284" w:type="dxa"/>
          </w:tcPr>
          <w:p w14:paraId="0EEE6F15" w14:textId="77777777" w:rsidR="00B91AC5" w:rsidRPr="00057099" w:rsidRDefault="00B91AC5" w:rsidP="00D34505">
            <w:r w:rsidRPr="00057099">
              <w:t>:</w:t>
            </w:r>
          </w:p>
        </w:tc>
        <w:tc>
          <w:tcPr>
            <w:tcW w:w="4536" w:type="dxa"/>
          </w:tcPr>
          <w:p w14:paraId="6C282DE7" w14:textId="77777777" w:rsidR="00B91AC5" w:rsidRPr="00057099" w:rsidRDefault="00B91AC5" w:rsidP="00D34505">
            <w:r w:rsidRPr="00057099">
              <w:t>IP54</w:t>
            </w:r>
          </w:p>
        </w:tc>
      </w:tr>
      <w:tr w:rsidR="00B91AC5" w:rsidRPr="00057099" w14:paraId="64CFF953" w14:textId="77777777" w:rsidTr="00D34505">
        <w:tc>
          <w:tcPr>
            <w:tcW w:w="2948" w:type="dxa"/>
          </w:tcPr>
          <w:p w14:paraId="2FAE0A9A" w14:textId="77777777" w:rsidR="00B91AC5" w:rsidRPr="00057099" w:rsidRDefault="00B91AC5" w:rsidP="00D34505">
            <w:r w:rsidRPr="00057099">
              <w:t>bedrijfstype</w:t>
            </w:r>
          </w:p>
        </w:tc>
        <w:tc>
          <w:tcPr>
            <w:tcW w:w="851" w:type="dxa"/>
          </w:tcPr>
          <w:p w14:paraId="42D974BC" w14:textId="77777777" w:rsidR="00B91AC5" w:rsidRPr="00057099" w:rsidRDefault="00B91AC5" w:rsidP="00D34505">
            <w:pPr>
              <w:jc w:val="right"/>
            </w:pPr>
          </w:p>
        </w:tc>
        <w:tc>
          <w:tcPr>
            <w:tcW w:w="284" w:type="dxa"/>
          </w:tcPr>
          <w:p w14:paraId="2B603261" w14:textId="77777777" w:rsidR="00B91AC5" w:rsidRPr="00057099" w:rsidRDefault="00B91AC5" w:rsidP="00D34505">
            <w:r w:rsidRPr="00057099">
              <w:t>:</w:t>
            </w:r>
          </w:p>
        </w:tc>
        <w:tc>
          <w:tcPr>
            <w:tcW w:w="4536" w:type="dxa"/>
          </w:tcPr>
          <w:p w14:paraId="2479842A" w14:textId="77777777" w:rsidR="00B91AC5" w:rsidRPr="00057099" w:rsidRDefault="00B91AC5" w:rsidP="00D34505">
            <w:r w:rsidRPr="00057099">
              <w:t>S3</w:t>
            </w:r>
          </w:p>
        </w:tc>
      </w:tr>
      <w:tr w:rsidR="00B91AC5" w:rsidRPr="00057099" w14:paraId="0310BCD3" w14:textId="77777777" w:rsidTr="00D34505">
        <w:tc>
          <w:tcPr>
            <w:tcW w:w="2948" w:type="dxa"/>
          </w:tcPr>
          <w:p w14:paraId="199CDC97" w14:textId="77777777" w:rsidR="00B91AC5" w:rsidRPr="00057099" w:rsidRDefault="00B91AC5" w:rsidP="00D34505">
            <w:r w:rsidRPr="00057099">
              <w:t>dimensionering</w:t>
            </w:r>
          </w:p>
        </w:tc>
        <w:tc>
          <w:tcPr>
            <w:tcW w:w="851" w:type="dxa"/>
          </w:tcPr>
          <w:p w14:paraId="31C754DD" w14:textId="77777777" w:rsidR="00B91AC5" w:rsidRPr="00057099" w:rsidRDefault="00B91AC5" w:rsidP="00D34505">
            <w:pPr>
              <w:jc w:val="right"/>
            </w:pPr>
          </w:p>
        </w:tc>
        <w:tc>
          <w:tcPr>
            <w:tcW w:w="284" w:type="dxa"/>
          </w:tcPr>
          <w:p w14:paraId="470F6B1E" w14:textId="77777777" w:rsidR="00B91AC5" w:rsidRPr="00057099" w:rsidRDefault="00B91AC5" w:rsidP="00D34505">
            <w:r w:rsidRPr="00057099">
              <w:t>:</w:t>
            </w:r>
          </w:p>
        </w:tc>
        <w:tc>
          <w:tcPr>
            <w:tcW w:w="4536" w:type="dxa"/>
          </w:tcPr>
          <w:p w14:paraId="358D26A8" w14:textId="77777777" w:rsidR="00B91AC5" w:rsidRPr="00057099" w:rsidRDefault="00B91AC5" w:rsidP="00D34505">
            <w:r w:rsidRPr="00057099">
              <w:t>het geïnstalleerde koppel dient minimaal het 2-voudige te zijn van het berekende benodigde koppel, bij het bewegen van de overstortklep</w:t>
            </w:r>
          </w:p>
        </w:tc>
      </w:tr>
    </w:tbl>
    <w:p w14:paraId="34288A33" w14:textId="77777777" w:rsidR="00B91AC5" w:rsidRPr="00057099" w:rsidRDefault="00B91AC5" w:rsidP="00B91AC5"/>
    <w:p w14:paraId="124A8C11" w14:textId="2D311A55" w:rsidR="00B91AC5" w:rsidRPr="00057099" w:rsidRDefault="00B91AC5" w:rsidP="006028B5">
      <w:pPr>
        <w:pStyle w:val="Heading3"/>
      </w:pPr>
      <w:r w:rsidRPr="00057099">
        <w:lastRenderedPageBreak/>
        <w:t xml:space="preserve">Omkasting </w:t>
      </w:r>
    </w:p>
    <w:tbl>
      <w:tblPr>
        <w:tblW w:w="0" w:type="auto"/>
        <w:tblLayout w:type="fixed"/>
        <w:tblLook w:val="01E0" w:firstRow="1" w:lastRow="1" w:firstColumn="1" w:lastColumn="1" w:noHBand="0" w:noVBand="0"/>
      </w:tblPr>
      <w:tblGrid>
        <w:gridCol w:w="2948"/>
        <w:gridCol w:w="851"/>
        <w:gridCol w:w="284"/>
        <w:gridCol w:w="4536"/>
      </w:tblGrid>
      <w:tr w:rsidR="00B91AC5" w:rsidRPr="00057099" w14:paraId="46BCE6AA" w14:textId="77777777" w:rsidTr="00D34505">
        <w:tc>
          <w:tcPr>
            <w:tcW w:w="2948" w:type="dxa"/>
          </w:tcPr>
          <w:p w14:paraId="50EC21DF" w14:textId="77777777" w:rsidR="00B91AC5" w:rsidRPr="00057099" w:rsidRDefault="00B91AC5" w:rsidP="00D34505">
            <w:r w:rsidRPr="00057099">
              <w:t>Uitvoering</w:t>
            </w:r>
          </w:p>
        </w:tc>
        <w:tc>
          <w:tcPr>
            <w:tcW w:w="851" w:type="dxa"/>
          </w:tcPr>
          <w:p w14:paraId="0DDC3C9C" w14:textId="77777777" w:rsidR="00B91AC5" w:rsidRPr="00057099" w:rsidRDefault="00B91AC5" w:rsidP="00D34505">
            <w:pPr>
              <w:jc w:val="right"/>
            </w:pPr>
          </w:p>
        </w:tc>
        <w:tc>
          <w:tcPr>
            <w:tcW w:w="284" w:type="dxa"/>
          </w:tcPr>
          <w:p w14:paraId="550DE2EB" w14:textId="77777777" w:rsidR="00B91AC5" w:rsidRPr="00057099" w:rsidRDefault="00B91AC5" w:rsidP="00D34505">
            <w:r w:rsidRPr="00057099">
              <w:t>:</w:t>
            </w:r>
          </w:p>
        </w:tc>
        <w:tc>
          <w:tcPr>
            <w:tcW w:w="4536" w:type="dxa"/>
          </w:tcPr>
          <w:p w14:paraId="10C73EB2" w14:textId="3D2ECDF5" w:rsidR="00B91AC5" w:rsidRPr="00057099" w:rsidRDefault="00E1068C" w:rsidP="00D34505">
            <w:r w:rsidRPr="00057099">
              <w:t>Het frame dat boven het dek uitsteekt opnemen in een aluminium omkasting. De aandrijving dient bereikbaar te zijn.</w:t>
            </w:r>
          </w:p>
        </w:tc>
      </w:tr>
      <w:tr w:rsidR="00B91AC5" w:rsidRPr="00057099" w14:paraId="1E8348AE" w14:textId="77777777" w:rsidTr="00D34505">
        <w:tc>
          <w:tcPr>
            <w:tcW w:w="2948" w:type="dxa"/>
          </w:tcPr>
          <w:p w14:paraId="57E9E3D8" w14:textId="77777777" w:rsidR="00B91AC5" w:rsidRPr="00057099" w:rsidRDefault="00B91AC5" w:rsidP="00D34505">
            <w:r w:rsidRPr="00057099">
              <w:t>plaatdikte</w:t>
            </w:r>
          </w:p>
        </w:tc>
        <w:tc>
          <w:tcPr>
            <w:tcW w:w="851" w:type="dxa"/>
          </w:tcPr>
          <w:p w14:paraId="42D6B860" w14:textId="77777777" w:rsidR="00B91AC5" w:rsidRPr="00057099" w:rsidRDefault="00B91AC5" w:rsidP="00D34505">
            <w:pPr>
              <w:jc w:val="right"/>
            </w:pPr>
            <w:r w:rsidRPr="00057099">
              <w:t>mm</w:t>
            </w:r>
          </w:p>
        </w:tc>
        <w:tc>
          <w:tcPr>
            <w:tcW w:w="284" w:type="dxa"/>
          </w:tcPr>
          <w:p w14:paraId="426C0BB9" w14:textId="77777777" w:rsidR="00B91AC5" w:rsidRPr="00057099" w:rsidRDefault="00B91AC5" w:rsidP="00D34505">
            <w:r w:rsidRPr="00057099">
              <w:t>:</w:t>
            </w:r>
          </w:p>
        </w:tc>
        <w:tc>
          <w:tcPr>
            <w:tcW w:w="4536" w:type="dxa"/>
          </w:tcPr>
          <w:p w14:paraId="460A91AC" w14:textId="77777777" w:rsidR="00B91AC5" w:rsidRPr="00057099" w:rsidRDefault="00B91AC5" w:rsidP="00D34505">
            <w:r w:rsidRPr="00057099">
              <w:t>min. 3</w:t>
            </w:r>
          </w:p>
        </w:tc>
      </w:tr>
      <w:tr w:rsidR="00B91AC5" w:rsidRPr="00057099" w14:paraId="22594AA6" w14:textId="77777777" w:rsidTr="00D34505">
        <w:tc>
          <w:tcPr>
            <w:tcW w:w="2948" w:type="dxa"/>
          </w:tcPr>
          <w:p w14:paraId="2D8802D8" w14:textId="77777777" w:rsidR="00B91AC5" w:rsidRPr="00057099" w:rsidRDefault="00B91AC5" w:rsidP="00D34505">
            <w:r w:rsidRPr="00057099">
              <w:t>materiaal</w:t>
            </w:r>
          </w:p>
        </w:tc>
        <w:tc>
          <w:tcPr>
            <w:tcW w:w="851" w:type="dxa"/>
          </w:tcPr>
          <w:p w14:paraId="55E1E4D2" w14:textId="77777777" w:rsidR="00B91AC5" w:rsidRPr="00057099" w:rsidRDefault="00B91AC5" w:rsidP="00D34505">
            <w:pPr>
              <w:jc w:val="right"/>
            </w:pPr>
          </w:p>
        </w:tc>
        <w:tc>
          <w:tcPr>
            <w:tcW w:w="284" w:type="dxa"/>
          </w:tcPr>
          <w:p w14:paraId="561429A6" w14:textId="77777777" w:rsidR="00B91AC5" w:rsidRPr="00057099" w:rsidRDefault="00B91AC5" w:rsidP="00D34505">
            <w:r w:rsidRPr="00057099">
              <w:t>:</w:t>
            </w:r>
          </w:p>
        </w:tc>
        <w:tc>
          <w:tcPr>
            <w:tcW w:w="4536" w:type="dxa"/>
          </w:tcPr>
          <w:p w14:paraId="5E8EAB95" w14:textId="77777777" w:rsidR="00B91AC5" w:rsidRPr="00057099" w:rsidRDefault="00B91AC5" w:rsidP="00D34505">
            <w:r w:rsidRPr="00057099">
              <w:t>aluminium of kunststof Polypropyleen</w:t>
            </w:r>
          </w:p>
        </w:tc>
      </w:tr>
      <w:tr w:rsidR="00B91AC5" w:rsidRPr="00057099" w14:paraId="42BC3C80" w14:textId="77777777" w:rsidTr="00D34505">
        <w:tc>
          <w:tcPr>
            <w:tcW w:w="2948" w:type="dxa"/>
          </w:tcPr>
          <w:p w14:paraId="56917BC6" w14:textId="77777777" w:rsidR="00B91AC5" w:rsidRPr="00057099" w:rsidRDefault="00B91AC5" w:rsidP="00D34505">
            <w:r w:rsidRPr="00057099">
              <w:t>toegankelijkheid</w:t>
            </w:r>
          </w:p>
        </w:tc>
        <w:tc>
          <w:tcPr>
            <w:tcW w:w="851" w:type="dxa"/>
          </w:tcPr>
          <w:p w14:paraId="264640FC" w14:textId="77777777" w:rsidR="00B91AC5" w:rsidRPr="00057099" w:rsidRDefault="00B91AC5" w:rsidP="00D34505">
            <w:pPr>
              <w:jc w:val="right"/>
            </w:pPr>
          </w:p>
        </w:tc>
        <w:tc>
          <w:tcPr>
            <w:tcW w:w="284" w:type="dxa"/>
          </w:tcPr>
          <w:p w14:paraId="7037C628" w14:textId="77777777" w:rsidR="00B91AC5" w:rsidRPr="00057099" w:rsidRDefault="00B91AC5" w:rsidP="00D34505">
            <w:r w:rsidRPr="00057099">
              <w:t>:</w:t>
            </w:r>
          </w:p>
        </w:tc>
        <w:tc>
          <w:tcPr>
            <w:tcW w:w="4536" w:type="dxa"/>
          </w:tcPr>
          <w:p w14:paraId="26B9D8BB" w14:textId="78033B2D" w:rsidR="00B91AC5" w:rsidRPr="00057099" w:rsidRDefault="00B91AC5" w:rsidP="00D34505">
            <w:r w:rsidRPr="00057099">
              <w:t>afsluitbare deur/paneel</w:t>
            </w:r>
            <w:r w:rsidR="007C7911" w:rsidRPr="00057099">
              <w:t xml:space="preserve"> t.b.v. inspectie</w:t>
            </w:r>
          </w:p>
        </w:tc>
      </w:tr>
      <w:tr w:rsidR="00E1068C" w:rsidRPr="00057099" w14:paraId="037A7947" w14:textId="77777777" w:rsidTr="00D34505">
        <w:tc>
          <w:tcPr>
            <w:tcW w:w="2948" w:type="dxa"/>
          </w:tcPr>
          <w:p w14:paraId="237A3BF6" w14:textId="492AD9BC" w:rsidR="00E1068C" w:rsidRPr="00057099" w:rsidRDefault="00E1068C" w:rsidP="00D34505">
            <w:r w:rsidRPr="00057099">
              <w:t>Opmerkingen</w:t>
            </w:r>
          </w:p>
        </w:tc>
        <w:tc>
          <w:tcPr>
            <w:tcW w:w="851" w:type="dxa"/>
          </w:tcPr>
          <w:p w14:paraId="235AFF3F" w14:textId="77777777" w:rsidR="00E1068C" w:rsidRPr="00057099" w:rsidRDefault="00E1068C" w:rsidP="00D34505">
            <w:pPr>
              <w:jc w:val="right"/>
            </w:pPr>
          </w:p>
        </w:tc>
        <w:tc>
          <w:tcPr>
            <w:tcW w:w="284" w:type="dxa"/>
          </w:tcPr>
          <w:p w14:paraId="74FED42C" w14:textId="0BEFE435" w:rsidR="00E1068C" w:rsidRPr="00057099" w:rsidRDefault="00E1068C" w:rsidP="00D34505">
            <w:r w:rsidRPr="00057099">
              <w:t>:</w:t>
            </w:r>
          </w:p>
        </w:tc>
        <w:tc>
          <w:tcPr>
            <w:tcW w:w="4536" w:type="dxa"/>
          </w:tcPr>
          <w:p w14:paraId="6F1E9657" w14:textId="77312E34" w:rsidR="00E1068C" w:rsidRPr="00057099" w:rsidRDefault="007C7911" w:rsidP="00D34505">
            <w:r w:rsidRPr="00057099">
              <w:t>De omkasting gasdicht uitvoeren en aansluiten op de afdekking van het roostergoedkanaal</w:t>
            </w:r>
          </w:p>
        </w:tc>
      </w:tr>
    </w:tbl>
    <w:p w14:paraId="4A69C7AD" w14:textId="77777777" w:rsidR="00B91AC5" w:rsidRPr="00057099" w:rsidRDefault="00B91AC5" w:rsidP="00B91AC5"/>
    <w:p w14:paraId="571E1522" w14:textId="5AB3C755" w:rsidR="00B91AC5" w:rsidRPr="00057099" w:rsidRDefault="00B91AC5" w:rsidP="00B91AC5">
      <w:pPr>
        <w:pStyle w:val="Heading2"/>
      </w:pPr>
      <w:bookmarkStart w:id="67" w:name="_Toc54965459"/>
      <w:r w:rsidRPr="00057099">
        <w:t>Nevenbestanddelen</w:t>
      </w:r>
      <w:bookmarkEnd w:id="67"/>
      <w:r w:rsidRPr="00057099">
        <w:t xml:space="preserve"> </w:t>
      </w:r>
    </w:p>
    <w:p w14:paraId="628CD292" w14:textId="4F7703C1" w:rsidR="001E2792" w:rsidRPr="00057099" w:rsidRDefault="001E2792" w:rsidP="00B91AC5"/>
    <w:tbl>
      <w:tblPr>
        <w:tblW w:w="9068" w:type="dxa"/>
        <w:tblLayout w:type="fixed"/>
        <w:tblLook w:val="01E0" w:firstRow="1" w:lastRow="1" w:firstColumn="1" w:lastColumn="1" w:noHBand="0" w:noVBand="0"/>
      </w:tblPr>
      <w:tblGrid>
        <w:gridCol w:w="3227"/>
        <w:gridCol w:w="567"/>
        <w:gridCol w:w="284"/>
        <w:gridCol w:w="4990"/>
      </w:tblGrid>
      <w:tr w:rsidR="001E2792" w:rsidRPr="00057099" w14:paraId="4A4AB0E0" w14:textId="77777777" w:rsidTr="00D62E73">
        <w:trPr>
          <w:cantSplit/>
        </w:trPr>
        <w:tc>
          <w:tcPr>
            <w:tcW w:w="3227" w:type="dxa"/>
          </w:tcPr>
          <w:p w14:paraId="13FB6EBC" w14:textId="77777777" w:rsidR="001E2792" w:rsidRPr="00057099" w:rsidRDefault="001E2792" w:rsidP="00D62E73">
            <w:r w:rsidRPr="00057099">
              <w:t>Materiaal verbindingsmiddelen</w:t>
            </w:r>
          </w:p>
        </w:tc>
        <w:tc>
          <w:tcPr>
            <w:tcW w:w="567" w:type="dxa"/>
          </w:tcPr>
          <w:p w14:paraId="2FD3DEC4" w14:textId="77777777" w:rsidR="001E2792" w:rsidRPr="00057099" w:rsidRDefault="001E2792" w:rsidP="00D62E73">
            <w:pPr>
              <w:spacing w:line="240" w:lineRule="exact"/>
              <w:jc w:val="right"/>
            </w:pPr>
          </w:p>
        </w:tc>
        <w:tc>
          <w:tcPr>
            <w:tcW w:w="284" w:type="dxa"/>
          </w:tcPr>
          <w:p w14:paraId="6E15CF14" w14:textId="77777777" w:rsidR="001E2792" w:rsidRPr="00057099" w:rsidRDefault="001E2792" w:rsidP="00D62E73">
            <w:pPr>
              <w:spacing w:line="240" w:lineRule="exact"/>
            </w:pPr>
            <w:r w:rsidRPr="00057099">
              <w:t>:</w:t>
            </w:r>
          </w:p>
        </w:tc>
        <w:tc>
          <w:tcPr>
            <w:tcW w:w="4990" w:type="dxa"/>
          </w:tcPr>
          <w:p w14:paraId="55B63637" w14:textId="5AFCFF93" w:rsidR="001E2792" w:rsidRPr="00057099" w:rsidRDefault="001E2792" w:rsidP="00D62E73">
            <w:pPr>
              <w:spacing w:line="240" w:lineRule="exact"/>
            </w:pPr>
            <w:r w:rsidRPr="00057099">
              <w:t xml:space="preserve">volgens </w:t>
            </w:r>
            <w:r w:rsidR="004D7395" w:rsidRPr="00057099">
              <w:t>Bundel AV 2018 WT</w:t>
            </w:r>
            <w:r w:rsidRPr="00057099">
              <w:t>, hoofdstuk 2</w:t>
            </w:r>
          </w:p>
        </w:tc>
      </w:tr>
      <w:tr w:rsidR="001E2792" w:rsidRPr="00057099" w14:paraId="3399F6A3" w14:textId="77777777" w:rsidTr="00D62E73">
        <w:trPr>
          <w:cantSplit/>
        </w:trPr>
        <w:tc>
          <w:tcPr>
            <w:tcW w:w="3227" w:type="dxa"/>
          </w:tcPr>
          <w:p w14:paraId="2E70537F" w14:textId="77777777" w:rsidR="001E2792" w:rsidRPr="00057099" w:rsidRDefault="001E2792" w:rsidP="00D62E73">
            <w:pPr>
              <w:spacing w:line="240" w:lineRule="exact"/>
            </w:pPr>
            <w:r w:rsidRPr="00057099">
              <w:t>Materiaal ondersteuningsconstructies</w:t>
            </w:r>
          </w:p>
        </w:tc>
        <w:tc>
          <w:tcPr>
            <w:tcW w:w="567" w:type="dxa"/>
          </w:tcPr>
          <w:p w14:paraId="26400BFA" w14:textId="77777777" w:rsidR="001E2792" w:rsidRPr="00057099" w:rsidRDefault="001E2792" w:rsidP="00D62E73">
            <w:pPr>
              <w:spacing w:line="240" w:lineRule="exact"/>
              <w:jc w:val="right"/>
            </w:pPr>
          </w:p>
        </w:tc>
        <w:tc>
          <w:tcPr>
            <w:tcW w:w="284" w:type="dxa"/>
          </w:tcPr>
          <w:p w14:paraId="02182B53" w14:textId="77777777" w:rsidR="001E2792" w:rsidRPr="00057099" w:rsidRDefault="001E2792" w:rsidP="00D62E73">
            <w:pPr>
              <w:spacing w:line="240" w:lineRule="exact"/>
            </w:pPr>
            <w:r w:rsidRPr="00057099">
              <w:t>:</w:t>
            </w:r>
          </w:p>
        </w:tc>
        <w:tc>
          <w:tcPr>
            <w:tcW w:w="4990" w:type="dxa"/>
          </w:tcPr>
          <w:p w14:paraId="7442B6C9" w14:textId="77777777" w:rsidR="001E2792" w:rsidRPr="00057099" w:rsidRDefault="001E2792" w:rsidP="00D62E73">
            <w:pPr>
              <w:spacing w:line="240" w:lineRule="exact"/>
            </w:pPr>
            <w:r w:rsidRPr="00057099">
              <w:t>roestvaststaal AISI 304, thermisch verzinkt staal</w:t>
            </w:r>
          </w:p>
          <w:p w14:paraId="3E6B4099" w14:textId="77777777" w:rsidR="001E2792" w:rsidRPr="00057099" w:rsidRDefault="001E2792" w:rsidP="00D62E73">
            <w:pPr>
              <w:spacing w:line="240" w:lineRule="exact"/>
            </w:pPr>
          </w:p>
        </w:tc>
      </w:tr>
    </w:tbl>
    <w:p w14:paraId="23D7DF5A" w14:textId="77777777" w:rsidR="001E2792" w:rsidRPr="00057099" w:rsidRDefault="001E2792" w:rsidP="00B91AC5"/>
    <w:p w14:paraId="0C2D73E1" w14:textId="3304D031" w:rsidR="00B91AC5" w:rsidRPr="00057099" w:rsidRDefault="00B91AC5" w:rsidP="00B91AC5">
      <w:pPr>
        <w:pStyle w:val="Heading2"/>
      </w:pPr>
      <w:bookmarkStart w:id="68" w:name="_Toc54965460"/>
      <w:r w:rsidRPr="00057099">
        <w:t>Conservering</w:t>
      </w:r>
      <w:bookmarkEnd w:id="68"/>
    </w:p>
    <w:p w14:paraId="46C328A0" w14:textId="77777777" w:rsidR="00B91AC5" w:rsidRPr="00057099" w:rsidRDefault="00B91AC5" w:rsidP="00B91AC5">
      <w:r w:rsidRPr="00057099">
        <w:t>Alle genoemde stalen onderdelen conserveren zoals genoemd in de voorschriften.</w:t>
      </w:r>
    </w:p>
    <w:p w14:paraId="47FA4A35" w14:textId="77777777" w:rsidR="00B91AC5" w:rsidRPr="00057099" w:rsidRDefault="00B91AC5" w:rsidP="00B91AC5"/>
    <w:p w14:paraId="67FDA30D" w14:textId="7939A1E5" w:rsidR="00B91AC5" w:rsidRPr="00057099" w:rsidRDefault="00B91AC5" w:rsidP="00B91AC5">
      <w:pPr>
        <w:pStyle w:val="Heading2"/>
      </w:pPr>
      <w:bookmarkStart w:id="69" w:name="_Toc54965461"/>
      <w:r w:rsidRPr="00057099">
        <w:t>Keuringen en beproevingen</w:t>
      </w:r>
      <w:bookmarkEnd w:id="69"/>
    </w:p>
    <w:p w14:paraId="086514B9" w14:textId="77777777" w:rsidR="00B91AC5" w:rsidRPr="00057099" w:rsidRDefault="00B91AC5" w:rsidP="00B91AC5">
      <w:r w:rsidRPr="00057099">
        <w:t>Naast de algemeen gebruikelijke keuringen en beproevingen, zoals genoemd in de technische werkbeschrijving W/E-algemeen, dienen voor dit onderdeel door de aannemer de volgende beproevingen te worden uitgevoerd:</w:t>
      </w:r>
    </w:p>
    <w:p w14:paraId="28D8BF5F" w14:textId="77777777" w:rsidR="00B91AC5" w:rsidRPr="00057099" w:rsidRDefault="00B91AC5" w:rsidP="00B91AC5"/>
    <w:p w14:paraId="1E3261E7" w14:textId="77777777" w:rsidR="00B91AC5" w:rsidRPr="00057099" w:rsidRDefault="00B91AC5" w:rsidP="00B91AC5">
      <w:r w:rsidRPr="00057099">
        <w:t>Voor de verzending naar de bouwplaats (FAT):</w:t>
      </w:r>
    </w:p>
    <w:p w14:paraId="0DE28BD9" w14:textId="77777777" w:rsidR="00B91AC5" w:rsidRPr="00057099" w:rsidRDefault="00B91AC5" w:rsidP="00B91AC5">
      <w:pPr>
        <w:pStyle w:val="Bullet1"/>
        <w:tabs>
          <w:tab w:val="clear" w:pos="1135"/>
          <w:tab w:val="num" w:pos="426"/>
          <w:tab w:val="num" w:pos="568"/>
        </w:tabs>
        <w:ind w:left="426"/>
        <w:rPr>
          <w:color w:val="00577E" w:themeColor="text1"/>
          <w:sz w:val="20"/>
          <w:lang w:val="nl-NL"/>
        </w:rPr>
      </w:pPr>
      <w:r w:rsidRPr="00057099">
        <w:rPr>
          <w:color w:val="00577E" w:themeColor="text1"/>
          <w:sz w:val="20"/>
          <w:lang w:val="nl-NL"/>
        </w:rPr>
        <w:t>geen.</w:t>
      </w:r>
    </w:p>
    <w:p w14:paraId="471BCEC3" w14:textId="77777777" w:rsidR="00B91AC5" w:rsidRPr="00057099" w:rsidRDefault="00B91AC5" w:rsidP="00B91AC5"/>
    <w:p w14:paraId="10D7DAE5" w14:textId="77777777" w:rsidR="00B91AC5" w:rsidRPr="00057099" w:rsidRDefault="00B91AC5" w:rsidP="00B91AC5">
      <w:r w:rsidRPr="00057099">
        <w:t>Na de montage ten behoeve van de oplevering (SAT):</w:t>
      </w:r>
    </w:p>
    <w:p w14:paraId="43F544AE" w14:textId="77777777" w:rsidR="00B91AC5" w:rsidRPr="00057099" w:rsidRDefault="00B91AC5" w:rsidP="00B91AC5">
      <w:pPr>
        <w:pStyle w:val="Bullet1"/>
        <w:tabs>
          <w:tab w:val="clear" w:pos="1135"/>
          <w:tab w:val="num" w:pos="426"/>
          <w:tab w:val="num" w:pos="568"/>
        </w:tabs>
        <w:ind w:left="426"/>
        <w:rPr>
          <w:color w:val="00577E" w:themeColor="text1"/>
          <w:sz w:val="20"/>
          <w:lang w:val="nl-NL"/>
        </w:rPr>
      </w:pPr>
      <w:r w:rsidRPr="00057099">
        <w:rPr>
          <w:color w:val="00577E" w:themeColor="text1"/>
          <w:sz w:val="20"/>
          <w:lang w:val="nl-NL"/>
        </w:rPr>
        <w:t>uitvoering conservering;</w:t>
      </w:r>
    </w:p>
    <w:p w14:paraId="3358979C" w14:textId="73029D63" w:rsidR="00B91AC5" w:rsidRPr="00057099" w:rsidRDefault="00B91AC5" w:rsidP="00B91AC5">
      <w:pPr>
        <w:pStyle w:val="Bullet1"/>
        <w:tabs>
          <w:tab w:val="clear" w:pos="1135"/>
          <w:tab w:val="num" w:pos="426"/>
          <w:tab w:val="num" w:pos="568"/>
        </w:tabs>
        <w:ind w:left="426"/>
        <w:rPr>
          <w:color w:val="00577E" w:themeColor="text1"/>
          <w:sz w:val="20"/>
          <w:lang w:val="nl-NL"/>
        </w:rPr>
      </w:pPr>
      <w:r w:rsidRPr="00057099">
        <w:rPr>
          <w:color w:val="00577E" w:themeColor="text1"/>
          <w:sz w:val="20"/>
          <w:lang w:val="nl-NL"/>
        </w:rPr>
        <w:t>beproeving van de beveiligingen.</w:t>
      </w:r>
    </w:p>
    <w:p w14:paraId="1822F16E" w14:textId="1962FD23" w:rsidR="00F411A3" w:rsidRPr="00057099" w:rsidRDefault="00F411A3" w:rsidP="00F411A3">
      <w:pPr>
        <w:pStyle w:val="Bullet1"/>
        <w:tabs>
          <w:tab w:val="clear" w:pos="1135"/>
          <w:tab w:val="num" w:pos="426"/>
          <w:tab w:val="num" w:pos="568"/>
        </w:tabs>
        <w:ind w:left="426"/>
        <w:rPr>
          <w:color w:val="00577E" w:themeColor="text1"/>
          <w:sz w:val="20"/>
          <w:lang w:val="nl-NL"/>
        </w:rPr>
      </w:pPr>
      <w:r w:rsidRPr="00057099">
        <w:rPr>
          <w:color w:val="00577E" w:themeColor="text1"/>
          <w:sz w:val="20"/>
          <w:lang w:val="nl-NL"/>
        </w:rPr>
        <w:t>Testen goede werking installatie</w:t>
      </w:r>
    </w:p>
    <w:bookmarkEnd w:id="62"/>
    <w:p w14:paraId="5BDC56DA" w14:textId="540F9AF0" w:rsidR="00ED23F2" w:rsidRPr="00057099" w:rsidRDefault="00ED23F2" w:rsidP="00ED23F2">
      <w:pPr>
        <w:pStyle w:val="BodyText"/>
      </w:pPr>
    </w:p>
    <w:p w14:paraId="27AE6085" w14:textId="77777777" w:rsidR="008C1CFD" w:rsidRPr="00057099" w:rsidRDefault="008C1CFD">
      <w:pPr>
        <w:rPr>
          <w:rFonts w:eastAsiaTheme="majorEastAsia" w:cstheme="majorBidi"/>
          <w:b/>
          <w:bCs/>
          <w:caps/>
          <w:color w:val="00577E" w:themeColor="accent1"/>
          <w:sz w:val="28"/>
          <w:szCs w:val="28"/>
        </w:rPr>
      </w:pPr>
      <w:r w:rsidRPr="00057099">
        <w:br w:type="page"/>
      </w:r>
    </w:p>
    <w:p w14:paraId="7A816605" w14:textId="457B5666" w:rsidR="006432B1" w:rsidRPr="00057099" w:rsidRDefault="004A508D" w:rsidP="005B35B1">
      <w:pPr>
        <w:pStyle w:val="Heading1"/>
        <w:numPr>
          <w:ilvl w:val="0"/>
          <w:numId w:val="19"/>
        </w:numPr>
      </w:pPr>
      <w:bookmarkStart w:id="70" w:name="_Toc54965462"/>
      <w:r w:rsidRPr="00057099">
        <w:lastRenderedPageBreak/>
        <w:t>Mengers</w:t>
      </w:r>
      <w:r w:rsidR="006432B1" w:rsidRPr="00057099">
        <w:t xml:space="preserve"> anaerobe ruimte</w:t>
      </w:r>
      <w:bookmarkEnd w:id="70"/>
    </w:p>
    <w:p w14:paraId="156E5B20" w14:textId="6BD421FC" w:rsidR="006432B1" w:rsidRPr="00057099" w:rsidRDefault="006432B1" w:rsidP="006432B1">
      <w:r w:rsidRPr="00057099">
        <w:t>De nieuwe anaerobe ruimte bestaat uit 4 compartimenten, per compartiment dient een hyperboloïde menger te worden opgesteld. De mengers dienen te worden uitgevoerd als top-entry in centrale opstelling. Per menger dient een opbouwluik (hijsluik) met veiligheidsrooster toegepast te worden. De hyperboloïde mengers hebben de volgende functie</w:t>
      </w:r>
      <w:r w:rsidR="004A508D" w:rsidRPr="00057099">
        <w:t>s:</w:t>
      </w:r>
    </w:p>
    <w:p w14:paraId="49963D08"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het suspenderen van slib/afvalwatermengsel;</w:t>
      </w:r>
    </w:p>
    <w:p w14:paraId="23B035D2"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het homogeniseren van retourslib en influent; </w:t>
      </w:r>
    </w:p>
    <w:p w14:paraId="3A0D91EE"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het homogeniseren van slib/afvalwatermengsel uit beluchtingstank met slib/afvalwatermengsel uit de anaerobe en selector tanks;</w:t>
      </w:r>
    </w:p>
    <w:p w14:paraId="35A42CBB"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het in stand houden van de vlokstructuur.</w:t>
      </w:r>
    </w:p>
    <w:p w14:paraId="7654D088" w14:textId="77777777" w:rsidR="006432B1" w:rsidRPr="00057099" w:rsidRDefault="006432B1" w:rsidP="006432B1"/>
    <w:p w14:paraId="2ED0E000" w14:textId="44606182" w:rsidR="006432B1" w:rsidRPr="00057099" w:rsidRDefault="006432B1" w:rsidP="005B35B1">
      <w:pPr>
        <w:pStyle w:val="Heading2"/>
        <w:numPr>
          <w:ilvl w:val="1"/>
          <w:numId w:val="19"/>
        </w:numPr>
      </w:pPr>
      <w:bookmarkStart w:id="71" w:name="_Toc50706288"/>
      <w:bookmarkStart w:id="72" w:name="_Toc54965463"/>
      <w:r w:rsidRPr="00057099">
        <w:t>Leveringsomvang</w:t>
      </w:r>
      <w:bookmarkEnd w:id="71"/>
      <w:bookmarkEnd w:id="72"/>
    </w:p>
    <w:p w14:paraId="1E2E3DBD" w14:textId="77777777" w:rsidR="006432B1" w:rsidRPr="00057099" w:rsidRDefault="006432B1" w:rsidP="006432B1">
      <w:r w:rsidRPr="00057099">
        <w:t>De leveringsomvang bestaat uit:</w:t>
      </w:r>
    </w:p>
    <w:p w14:paraId="6F03380D"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verticale mengers elk met:</w:t>
      </w:r>
    </w:p>
    <w:p w14:paraId="698A33FF" w14:textId="77777777" w:rsidR="006432B1" w:rsidRPr="00057099" w:rsidRDefault="006432B1" w:rsidP="006432B1">
      <w:pPr>
        <w:pStyle w:val="Bullet1"/>
        <w:numPr>
          <w:ilvl w:val="1"/>
          <w:numId w:val="8"/>
        </w:numPr>
        <w:tabs>
          <w:tab w:val="clear" w:pos="1363"/>
          <w:tab w:val="num" w:pos="850"/>
        </w:tabs>
        <w:ind w:left="850"/>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het roerwerk met verticale as</w:t>
      </w:r>
    </w:p>
    <w:p w14:paraId="75F99F6A" w14:textId="77777777" w:rsidR="006432B1" w:rsidRPr="00057099" w:rsidRDefault="006432B1" w:rsidP="006432B1">
      <w:pPr>
        <w:pStyle w:val="Bullet1"/>
        <w:numPr>
          <w:ilvl w:val="1"/>
          <w:numId w:val="8"/>
        </w:numPr>
        <w:tabs>
          <w:tab w:val="clear" w:pos="1363"/>
          <w:tab w:val="num" w:pos="850"/>
        </w:tabs>
        <w:ind w:left="850"/>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aandrijving met </w:t>
      </w:r>
      <w:proofErr w:type="spellStart"/>
      <w:r w:rsidRPr="00057099">
        <w:rPr>
          <w:rFonts w:eastAsiaTheme="minorEastAsia" w:cstheme="minorBidi"/>
          <w:noProof w:val="0"/>
          <w:color w:val="00577E" w:themeColor="text1"/>
          <w:sz w:val="20"/>
          <w:lang w:val="nl-NL" w:eastAsia="en-GB"/>
        </w:rPr>
        <w:t>lagerstoel</w:t>
      </w:r>
      <w:proofErr w:type="spellEnd"/>
      <w:r w:rsidRPr="00057099">
        <w:rPr>
          <w:rFonts w:eastAsiaTheme="minorEastAsia" w:cstheme="minorBidi"/>
          <w:noProof w:val="0"/>
          <w:color w:val="00577E" w:themeColor="text1"/>
          <w:sz w:val="20"/>
          <w:lang w:val="nl-NL" w:eastAsia="en-GB"/>
        </w:rPr>
        <w:t xml:space="preserve"> en fundatieplaat;</w:t>
      </w:r>
    </w:p>
    <w:p w14:paraId="0465A74A" w14:textId="77777777" w:rsidR="006432B1" w:rsidRPr="00057099" w:rsidRDefault="006432B1" w:rsidP="006432B1">
      <w:pPr>
        <w:pStyle w:val="Bullet1"/>
        <w:numPr>
          <w:ilvl w:val="1"/>
          <w:numId w:val="8"/>
        </w:numPr>
        <w:tabs>
          <w:tab w:val="clear" w:pos="1363"/>
          <w:tab w:val="num" w:pos="850"/>
        </w:tabs>
        <w:ind w:left="850"/>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rvs regenkap boven aandrijving</w:t>
      </w:r>
    </w:p>
    <w:p w14:paraId="4ACF6613"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nevenbestanddelen.</w:t>
      </w:r>
    </w:p>
    <w:p w14:paraId="118BB67B" w14:textId="1ABB5B12" w:rsidR="006432B1" w:rsidRPr="00057099" w:rsidRDefault="006432B1" w:rsidP="006432B1"/>
    <w:p w14:paraId="37E43C6A" w14:textId="40899583" w:rsidR="006432B1" w:rsidRPr="00057099" w:rsidRDefault="006432B1" w:rsidP="005B35B1">
      <w:pPr>
        <w:pStyle w:val="Heading2"/>
        <w:numPr>
          <w:ilvl w:val="1"/>
          <w:numId w:val="19"/>
        </w:numPr>
      </w:pPr>
      <w:bookmarkStart w:id="73" w:name="_Toc50706289"/>
      <w:bookmarkStart w:id="74" w:name="_Toc54965464"/>
      <w:r w:rsidRPr="00057099">
        <w:t>Algemeen</w:t>
      </w:r>
      <w:bookmarkEnd w:id="73"/>
      <w:bookmarkEnd w:id="74"/>
    </w:p>
    <w:tbl>
      <w:tblPr>
        <w:tblW w:w="9073" w:type="dxa"/>
        <w:tblLayout w:type="fixed"/>
        <w:tblLook w:val="01E0" w:firstRow="1" w:lastRow="1" w:firstColumn="1" w:lastColumn="1" w:noHBand="0" w:noVBand="0"/>
      </w:tblPr>
      <w:tblGrid>
        <w:gridCol w:w="2948"/>
        <w:gridCol w:w="851"/>
        <w:gridCol w:w="284"/>
        <w:gridCol w:w="4990"/>
      </w:tblGrid>
      <w:tr w:rsidR="006432B1" w:rsidRPr="00057099" w14:paraId="1BAE65A4" w14:textId="77777777" w:rsidTr="00E83F33">
        <w:tc>
          <w:tcPr>
            <w:tcW w:w="2948" w:type="dxa"/>
          </w:tcPr>
          <w:p w14:paraId="49EE7D08" w14:textId="77777777" w:rsidR="006432B1" w:rsidRPr="00057099" w:rsidRDefault="006432B1" w:rsidP="00E83F33">
            <w:pPr>
              <w:spacing w:line="240" w:lineRule="exact"/>
            </w:pPr>
            <w:r w:rsidRPr="00057099">
              <w:t>P&amp;ID-nummer</w:t>
            </w:r>
          </w:p>
        </w:tc>
        <w:tc>
          <w:tcPr>
            <w:tcW w:w="851" w:type="dxa"/>
          </w:tcPr>
          <w:p w14:paraId="5D3F8388" w14:textId="77777777" w:rsidR="006432B1" w:rsidRPr="00057099" w:rsidRDefault="006432B1" w:rsidP="00E83F33">
            <w:pPr>
              <w:spacing w:line="240" w:lineRule="exact"/>
              <w:rPr>
                <w:highlight w:val="yellow"/>
              </w:rPr>
            </w:pPr>
          </w:p>
        </w:tc>
        <w:tc>
          <w:tcPr>
            <w:tcW w:w="284" w:type="dxa"/>
          </w:tcPr>
          <w:p w14:paraId="68A5DA43" w14:textId="77777777" w:rsidR="006432B1" w:rsidRPr="00057099" w:rsidRDefault="006432B1" w:rsidP="00E83F33">
            <w:pPr>
              <w:spacing w:line="240" w:lineRule="exact"/>
            </w:pPr>
            <w:r w:rsidRPr="00057099">
              <w:t>:</w:t>
            </w:r>
          </w:p>
        </w:tc>
        <w:tc>
          <w:tcPr>
            <w:tcW w:w="4990" w:type="dxa"/>
          </w:tcPr>
          <w:p w14:paraId="3DB31EB9" w14:textId="370CCB97" w:rsidR="006432B1" w:rsidRPr="00057099" w:rsidRDefault="006432B1" w:rsidP="00E83F33">
            <w:pPr>
              <w:spacing w:line="240" w:lineRule="exact"/>
            </w:pPr>
            <w:r w:rsidRPr="00057099">
              <w:t>NW 3E -- 720</w:t>
            </w:r>
          </w:p>
        </w:tc>
      </w:tr>
      <w:tr w:rsidR="006432B1" w:rsidRPr="00057099" w14:paraId="1AE0DBDF" w14:textId="77777777" w:rsidTr="00E83F33">
        <w:tc>
          <w:tcPr>
            <w:tcW w:w="2948" w:type="dxa"/>
          </w:tcPr>
          <w:p w14:paraId="3C6FD169" w14:textId="3567C670" w:rsidR="006432B1" w:rsidRPr="00057099" w:rsidRDefault="006432B1" w:rsidP="00E83F33">
            <w:pPr>
              <w:spacing w:line="240" w:lineRule="exact"/>
            </w:pPr>
            <w:r w:rsidRPr="00057099">
              <w:t>Tekeningen</w:t>
            </w:r>
          </w:p>
        </w:tc>
        <w:tc>
          <w:tcPr>
            <w:tcW w:w="851" w:type="dxa"/>
          </w:tcPr>
          <w:p w14:paraId="28C16BD5" w14:textId="77777777" w:rsidR="006432B1" w:rsidRPr="00057099" w:rsidRDefault="006432B1" w:rsidP="00E83F33">
            <w:pPr>
              <w:spacing w:line="240" w:lineRule="exact"/>
              <w:rPr>
                <w:highlight w:val="yellow"/>
              </w:rPr>
            </w:pPr>
          </w:p>
        </w:tc>
        <w:tc>
          <w:tcPr>
            <w:tcW w:w="284" w:type="dxa"/>
          </w:tcPr>
          <w:p w14:paraId="1F52972F" w14:textId="6BCBAB53" w:rsidR="006432B1" w:rsidRPr="00057099" w:rsidRDefault="006432B1" w:rsidP="00E83F33">
            <w:pPr>
              <w:spacing w:line="240" w:lineRule="exact"/>
            </w:pPr>
            <w:r w:rsidRPr="00057099">
              <w:t>:</w:t>
            </w:r>
          </w:p>
        </w:tc>
        <w:tc>
          <w:tcPr>
            <w:tcW w:w="4990" w:type="dxa"/>
          </w:tcPr>
          <w:p w14:paraId="4C7A0653" w14:textId="00518C14" w:rsidR="006432B1" w:rsidRPr="00057099" w:rsidRDefault="006432B1" w:rsidP="006432B1">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NW-RHD-027-921_11-DR-C-1101</w:t>
            </w:r>
          </w:p>
          <w:p w14:paraId="53777A49" w14:textId="4DF9B9D2" w:rsidR="006432B1" w:rsidRPr="00057099" w:rsidRDefault="006432B1" w:rsidP="006432B1">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NW-RHD-027-921_11-DR-C-1102</w:t>
            </w:r>
          </w:p>
          <w:p w14:paraId="3E7EA085" w14:textId="7891118F" w:rsidR="006432B1" w:rsidRPr="00057099" w:rsidRDefault="006432B1" w:rsidP="009E7354">
            <w:pPr>
              <w:pStyle w:val="Bullet1"/>
              <w:numPr>
                <w:ilvl w:val="0"/>
                <w:numId w:val="0"/>
              </w:numPr>
              <w:rPr>
                <w:lang w:val="nl-NL"/>
              </w:rPr>
            </w:pPr>
            <w:r w:rsidRPr="00057099">
              <w:rPr>
                <w:rFonts w:eastAsiaTheme="minorEastAsia" w:cstheme="minorBidi"/>
                <w:noProof w:val="0"/>
                <w:color w:val="00577E" w:themeColor="text1"/>
                <w:sz w:val="20"/>
                <w:lang w:val="nl-NL" w:eastAsia="en-GB"/>
              </w:rPr>
              <w:t>NW-RHD-027-921_11-DR-C-1103</w:t>
            </w:r>
          </w:p>
        </w:tc>
      </w:tr>
      <w:tr w:rsidR="009E7354" w:rsidRPr="00057099" w14:paraId="22DED198" w14:textId="77777777" w:rsidTr="00E83F33">
        <w:tc>
          <w:tcPr>
            <w:tcW w:w="2948" w:type="dxa"/>
          </w:tcPr>
          <w:p w14:paraId="687EC60A" w14:textId="6E1099FE" w:rsidR="009E7354" w:rsidRPr="00057099" w:rsidRDefault="009E7354" w:rsidP="009E7354">
            <w:pPr>
              <w:spacing w:line="240" w:lineRule="exact"/>
            </w:pPr>
            <w:r w:rsidRPr="00057099">
              <w:t>positienummer</w:t>
            </w:r>
          </w:p>
        </w:tc>
        <w:tc>
          <w:tcPr>
            <w:tcW w:w="851" w:type="dxa"/>
          </w:tcPr>
          <w:p w14:paraId="62805675" w14:textId="77777777" w:rsidR="009E7354" w:rsidRPr="00057099" w:rsidRDefault="009E7354" w:rsidP="009E7354">
            <w:pPr>
              <w:spacing w:line="240" w:lineRule="exact"/>
              <w:rPr>
                <w:highlight w:val="yellow"/>
              </w:rPr>
            </w:pPr>
          </w:p>
        </w:tc>
        <w:tc>
          <w:tcPr>
            <w:tcW w:w="284" w:type="dxa"/>
          </w:tcPr>
          <w:p w14:paraId="7081A4C3" w14:textId="0DF091FF" w:rsidR="009E7354" w:rsidRPr="00057099" w:rsidRDefault="009E7354" w:rsidP="009E7354">
            <w:pPr>
              <w:spacing w:line="240" w:lineRule="exact"/>
            </w:pPr>
            <w:r w:rsidRPr="00057099">
              <w:t>:</w:t>
            </w:r>
          </w:p>
        </w:tc>
        <w:tc>
          <w:tcPr>
            <w:tcW w:w="4990" w:type="dxa"/>
          </w:tcPr>
          <w:p w14:paraId="389ABA03" w14:textId="540EE85D" w:rsidR="009E7354" w:rsidRPr="00057099" w:rsidRDefault="009E7354" w:rsidP="009E7354">
            <w:pPr>
              <w:pStyle w:val="Bullet1"/>
              <w:numPr>
                <w:ilvl w:val="0"/>
                <w:numId w:val="0"/>
              </w:numPr>
              <w:rPr>
                <w:rFonts w:eastAsiaTheme="minorEastAsia" w:cstheme="minorBidi"/>
                <w:noProof w:val="0"/>
                <w:color w:val="00577E" w:themeColor="text1"/>
                <w:sz w:val="20"/>
                <w:lang w:val="nl-NL" w:eastAsia="en-GB"/>
              </w:rPr>
            </w:pPr>
            <w:r w:rsidRPr="00057099">
              <w:rPr>
                <w:color w:val="00577E" w:themeColor="text1"/>
                <w:sz w:val="20"/>
                <w:lang w:val="nl-NL"/>
              </w:rPr>
              <w:t>M</w:t>
            </w:r>
            <w:r w:rsidR="00E024DD" w:rsidRPr="00057099">
              <w:rPr>
                <w:color w:val="00577E" w:themeColor="text1"/>
                <w:sz w:val="20"/>
                <w:lang w:val="nl-NL"/>
              </w:rPr>
              <w:t>X</w:t>
            </w:r>
            <w:r w:rsidRPr="00057099">
              <w:rPr>
                <w:color w:val="00577E" w:themeColor="text1"/>
                <w:sz w:val="20"/>
                <w:lang w:val="nl-NL"/>
              </w:rPr>
              <w:t>2010 / M</w:t>
            </w:r>
            <w:r w:rsidR="00E024DD" w:rsidRPr="00057099">
              <w:rPr>
                <w:color w:val="00577E" w:themeColor="text1"/>
                <w:sz w:val="20"/>
                <w:lang w:val="nl-NL"/>
              </w:rPr>
              <w:t>X</w:t>
            </w:r>
            <w:r w:rsidRPr="00057099">
              <w:rPr>
                <w:color w:val="00577E" w:themeColor="text1"/>
                <w:sz w:val="20"/>
                <w:lang w:val="nl-NL"/>
              </w:rPr>
              <w:t>2020 / M</w:t>
            </w:r>
            <w:r w:rsidR="00E024DD" w:rsidRPr="00057099">
              <w:rPr>
                <w:color w:val="00577E" w:themeColor="text1"/>
                <w:sz w:val="20"/>
                <w:lang w:val="nl-NL"/>
              </w:rPr>
              <w:t>X</w:t>
            </w:r>
            <w:r w:rsidRPr="00057099">
              <w:rPr>
                <w:color w:val="00577E" w:themeColor="text1"/>
                <w:sz w:val="20"/>
                <w:lang w:val="nl-NL"/>
              </w:rPr>
              <w:t>2030 / M</w:t>
            </w:r>
            <w:r w:rsidR="00E024DD" w:rsidRPr="00057099">
              <w:rPr>
                <w:color w:val="00577E" w:themeColor="text1"/>
                <w:sz w:val="20"/>
                <w:lang w:val="nl-NL"/>
              </w:rPr>
              <w:t>X</w:t>
            </w:r>
            <w:r w:rsidRPr="00057099">
              <w:rPr>
                <w:color w:val="00577E" w:themeColor="text1"/>
                <w:sz w:val="20"/>
                <w:lang w:val="nl-NL"/>
              </w:rPr>
              <w:t>2040</w:t>
            </w:r>
          </w:p>
        </w:tc>
      </w:tr>
      <w:tr w:rsidR="009E7354" w:rsidRPr="00057099" w14:paraId="31792459" w14:textId="77777777" w:rsidTr="00E83F33">
        <w:tc>
          <w:tcPr>
            <w:tcW w:w="2948" w:type="dxa"/>
          </w:tcPr>
          <w:p w14:paraId="0C7E1488" w14:textId="77777777" w:rsidR="009E7354" w:rsidRPr="00057099" w:rsidRDefault="009E7354" w:rsidP="009E7354">
            <w:pPr>
              <w:spacing w:line="240" w:lineRule="exact"/>
            </w:pPr>
            <w:r w:rsidRPr="00057099">
              <w:t>Opstelling</w:t>
            </w:r>
          </w:p>
        </w:tc>
        <w:tc>
          <w:tcPr>
            <w:tcW w:w="851" w:type="dxa"/>
          </w:tcPr>
          <w:p w14:paraId="5BE6519D" w14:textId="77777777" w:rsidR="009E7354" w:rsidRPr="00057099" w:rsidRDefault="009E7354" w:rsidP="009E7354">
            <w:pPr>
              <w:spacing w:line="240" w:lineRule="exact"/>
              <w:rPr>
                <w:highlight w:val="yellow"/>
              </w:rPr>
            </w:pPr>
          </w:p>
        </w:tc>
        <w:tc>
          <w:tcPr>
            <w:tcW w:w="284" w:type="dxa"/>
          </w:tcPr>
          <w:p w14:paraId="2DD5D452" w14:textId="77777777" w:rsidR="009E7354" w:rsidRPr="00057099" w:rsidRDefault="009E7354" w:rsidP="009E7354">
            <w:pPr>
              <w:spacing w:line="240" w:lineRule="exact"/>
            </w:pPr>
            <w:r w:rsidRPr="00057099">
              <w:t>:</w:t>
            </w:r>
          </w:p>
        </w:tc>
        <w:tc>
          <w:tcPr>
            <w:tcW w:w="4990" w:type="dxa"/>
          </w:tcPr>
          <w:p w14:paraId="7F3F10EC" w14:textId="63BA6BDA" w:rsidR="009E7354" w:rsidRPr="00057099" w:rsidRDefault="009E7354" w:rsidP="009E7354">
            <w:pPr>
              <w:spacing w:line="240" w:lineRule="exact"/>
            </w:pPr>
            <w:r w:rsidRPr="00057099">
              <w:t xml:space="preserve">In de anaerobe </w:t>
            </w:r>
            <w:r w:rsidR="00323A11" w:rsidRPr="00057099">
              <w:t>ruimte</w:t>
            </w:r>
            <w:r w:rsidR="0040260B" w:rsidRPr="00057099">
              <w:t xml:space="preserve">. </w:t>
            </w:r>
          </w:p>
        </w:tc>
      </w:tr>
      <w:tr w:rsidR="009E7354" w:rsidRPr="00057099" w14:paraId="24E9FF69" w14:textId="77777777" w:rsidTr="00E83F33">
        <w:tc>
          <w:tcPr>
            <w:tcW w:w="2948" w:type="dxa"/>
          </w:tcPr>
          <w:p w14:paraId="0F74327E" w14:textId="77777777" w:rsidR="009E7354" w:rsidRPr="00057099" w:rsidRDefault="009E7354" w:rsidP="009E7354">
            <w:pPr>
              <w:spacing w:line="240" w:lineRule="exact"/>
            </w:pPr>
            <w:r w:rsidRPr="00057099">
              <w:t>Medium</w:t>
            </w:r>
          </w:p>
        </w:tc>
        <w:tc>
          <w:tcPr>
            <w:tcW w:w="851" w:type="dxa"/>
          </w:tcPr>
          <w:p w14:paraId="77C1BC2D" w14:textId="77777777" w:rsidR="009E7354" w:rsidRPr="00057099" w:rsidRDefault="009E7354" w:rsidP="009E7354">
            <w:pPr>
              <w:spacing w:line="240" w:lineRule="exact"/>
              <w:rPr>
                <w:highlight w:val="yellow"/>
              </w:rPr>
            </w:pPr>
          </w:p>
        </w:tc>
        <w:tc>
          <w:tcPr>
            <w:tcW w:w="284" w:type="dxa"/>
          </w:tcPr>
          <w:p w14:paraId="5E5CF139" w14:textId="77777777" w:rsidR="009E7354" w:rsidRPr="00057099" w:rsidRDefault="009E7354" w:rsidP="009E7354">
            <w:pPr>
              <w:spacing w:line="240" w:lineRule="exact"/>
            </w:pPr>
            <w:r w:rsidRPr="00057099">
              <w:t>:</w:t>
            </w:r>
          </w:p>
        </w:tc>
        <w:tc>
          <w:tcPr>
            <w:tcW w:w="4990" w:type="dxa"/>
          </w:tcPr>
          <w:p w14:paraId="2E9F00AF" w14:textId="77777777" w:rsidR="009E7354" w:rsidRPr="00057099" w:rsidRDefault="009E7354" w:rsidP="009E7354">
            <w:pPr>
              <w:spacing w:line="240" w:lineRule="exact"/>
            </w:pPr>
            <w:r w:rsidRPr="00057099">
              <w:t>afvalwater / retourslibmengsel / actiefslibmengsel</w:t>
            </w:r>
          </w:p>
        </w:tc>
      </w:tr>
    </w:tbl>
    <w:p w14:paraId="08D7E230" w14:textId="77777777" w:rsidR="006432B1" w:rsidRPr="00057099" w:rsidRDefault="006432B1" w:rsidP="006432B1">
      <w:pPr>
        <w:pStyle w:val="BodyText"/>
      </w:pPr>
    </w:p>
    <w:p w14:paraId="5D0CFBD7" w14:textId="63ACE7EF" w:rsidR="006432B1" w:rsidRPr="00057099" w:rsidRDefault="006432B1" w:rsidP="006028B5">
      <w:pPr>
        <w:pStyle w:val="Heading3"/>
      </w:pPr>
      <w:r w:rsidRPr="00057099">
        <w:t xml:space="preserve">Ontwerpgegevens anaerobe </w:t>
      </w:r>
      <w:r w:rsidR="00323A11" w:rsidRPr="00057099">
        <w:t>ruimte</w:t>
      </w:r>
    </w:p>
    <w:tbl>
      <w:tblPr>
        <w:tblW w:w="8619" w:type="dxa"/>
        <w:tblLayout w:type="fixed"/>
        <w:tblLook w:val="01E0" w:firstRow="1" w:lastRow="1" w:firstColumn="1" w:lastColumn="1" w:noHBand="0" w:noVBand="0"/>
      </w:tblPr>
      <w:tblGrid>
        <w:gridCol w:w="2948"/>
        <w:gridCol w:w="851"/>
        <w:gridCol w:w="284"/>
        <w:gridCol w:w="4536"/>
      </w:tblGrid>
      <w:tr w:rsidR="005455F4" w:rsidRPr="00057099" w14:paraId="71EC3173" w14:textId="77777777" w:rsidTr="00E83F33">
        <w:tc>
          <w:tcPr>
            <w:tcW w:w="2948" w:type="dxa"/>
          </w:tcPr>
          <w:p w14:paraId="1E06AEE2" w14:textId="77777777" w:rsidR="005455F4" w:rsidRPr="00057099" w:rsidRDefault="005455F4" w:rsidP="00E83F33">
            <w:r w:rsidRPr="00057099">
              <w:t xml:space="preserve">afmetingen anaerobe ruimte per compartiment </w:t>
            </w:r>
          </w:p>
        </w:tc>
        <w:tc>
          <w:tcPr>
            <w:tcW w:w="851" w:type="dxa"/>
          </w:tcPr>
          <w:p w14:paraId="016FD512" w14:textId="77777777" w:rsidR="005455F4" w:rsidRPr="00057099" w:rsidRDefault="005455F4" w:rsidP="00E83F33">
            <w:pPr>
              <w:jc w:val="right"/>
            </w:pPr>
          </w:p>
        </w:tc>
        <w:tc>
          <w:tcPr>
            <w:tcW w:w="284" w:type="dxa"/>
          </w:tcPr>
          <w:p w14:paraId="3A4DB329" w14:textId="77777777" w:rsidR="005455F4" w:rsidRPr="00057099" w:rsidRDefault="005455F4" w:rsidP="00E83F33"/>
        </w:tc>
        <w:tc>
          <w:tcPr>
            <w:tcW w:w="4536" w:type="dxa"/>
          </w:tcPr>
          <w:p w14:paraId="51DEF866" w14:textId="77777777" w:rsidR="005455F4" w:rsidRPr="00057099" w:rsidRDefault="005455F4" w:rsidP="00E83F33"/>
        </w:tc>
      </w:tr>
      <w:tr w:rsidR="005455F4" w:rsidRPr="00057099" w14:paraId="5A9FB8CC" w14:textId="77777777" w:rsidTr="00E83F33">
        <w:tc>
          <w:tcPr>
            <w:tcW w:w="2948" w:type="dxa"/>
          </w:tcPr>
          <w:p w14:paraId="0D320529" w14:textId="77777777" w:rsidR="005455F4" w:rsidRPr="00057099" w:rsidRDefault="005455F4" w:rsidP="005B35B1">
            <w:pPr>
              <w:pStyle w:val="ListParagraph"/>
              <w:numPr>
                <w:ilvl w:val="0"/>
                <w:numId w:val="16"/>
              </w:numPr>
              <w:spacing w:line="240" w:lineRule="exact"/>
            </w:pPr>
            <w:r w:rsidRPr="00057099">
              <w:t>inhoud</w:t>
            </w:r>
          </w:p>
        </w:tc>
        <w:tc>
          <w:tcPr>
            <w:tcW w:w="851" w:type="dxa"/>
          </w:tcPr>
          <w:p w14:paraId="52FCBD73" w14:textId="77777777" w:rsidR="005455F4" w:rsidRPr="00057099" w:rsidRDefault="005455F4" w:rsidP="00E83F33">
            <w:pPr>
              <w:jc w:val="right"/>
            </w:pPr>
            <w:r w:rsidRPr="00057099">
              <w:t>m</w:t>
            </w:r>
            <w:r w:rsidRPr="00057099">
              <w:rPr>
                <w:vertAlign w:val="superscript"/>
              </w:rPr>
              <w:t>3</w:t>
            </w:r>
          </w:p>
        </w:tc>
        <w:tc>
          <w:tcPr>
            <w:tcW w:w="284" w:type="dxa"/>
          </w:tcPr>
          <w:p w14:paraId="44FCD086" w14:textId="77777777" w:rsidR="005455F4" w:rsidRPr="00057099" w:rsidRDefault="005455F4" w:rsidP="00E83F33">
            <w:r w:rsidRPr="00057099">
              <w:t>:</w:t>
            </w:r>
          </w:p>
        </w:tc>
        <w:tc>
          <w:tcPr>
            <w:tcW w:w="4536" w:type="dxa"/>
          </w:tcPr>
          <w:p w14:paraId="31D8862A" w14:textId="77777777" w:rsidR="005455F4" w:rsidRPr="00057099" w:rsidRDefault="005455F4" w:rsidP="00E83F33">
            <w:r w:rsidRPr="00057099">
              <w:t xml:space="preserve">152 (totale anaerobe ruimte </w:t>
            </w:r>
            <w:proofErr w:type="gramStart"/>
            <w:r w:rsidRPr="00057099">
              <w:t>circa</w:t>
            </w:r>
            <w:proofErr w:type="gramEnd"/>
            <w:r w:rsidRPr="00057099">
              <w:t xml:space="preserve"> 608)</w:t>
            </w:r>
          </w:p>
        </w:tc>
      </w:tr>
      <w:tr w:rsidR="005455F4" w:rsidRPr="00057099" w14:paraId="322102FD" w14:textId="77777777" w:rsidTr="00E83F33">
        <w:tc>
          <w:tcPr>
            <w:tcW w:w="2948" w:type="dxa"/>
          </w:tcPr>
          <w:p w14:paraId="3C814526" w14:textId="77777777" w:rsidR="005455F4" w:rsidRPr="00057099" w:rsidRDefault="005455F4" w:rsidP="005B35B1">
            <w:pPr>
              <w:pStyle w:val="ListParagraph"/>
              <w:numPr>
                <w:ilvl w:val="0"/>
                <w:numId w:val="16"/>
              </w:numPr>
              <w:spacing w:line="240" w:lineRule="exact"/>
            </w:pPr>
            <w:r w:rsidRPr="00057099">
              <w:t>breedte</w:t>
            </w:r>
          </w:p>
        </w:tc>
        <w:tc>
          <w:tcPr>
            <w:tcW w:w="851" w:type="dxa"/>
          </w:tcPr>
          <w:p w14:paraId="464690E1" w14:textId="77777777" w:rsidR="005455F4" w:rsidRPr="00057099" w:rsidRDefault="005455F4" w:rsidP="00E83F33">
            <w:pPr>
              <w:jc w:val="right"/>
            </w:pPr>
            <w:r w:rsidRPr="00057099">
              <w:t>mm</w:t>
            </w:r>
          </w:p>
        </w:tc>
        <w:tc>
          <w:tcPr>
            <w:tcW w:w="284" w:type="dxa"/>
          </w:tcPr>
          <w:p w14:paraId="1C30EBEB" w14:textId="77777777" w:rsidR="005455F4" w:rsidRPr="00057099" w:rsidRDefault="005455F4" w:rsidP="00E83F33">
            <w:r w:rsidRPr="00057099">
              <w:t>:</w:t>
            </w:r>
          </w:p>
        </w:tc>
        <w:tc>
          <w:tcPr>
            <w:tcW w:w="4536" w:type="dxa"/>
          </w:tcPr>
          <w:p w14:paraId="1BD76A98" w14:textId="77777777" w:rsidR="005455F4" w:rsidRPr="00057099" w:rsidRDefault="005455F4" w:rsidP="00E83F33">
            <w:r w:rsidRPr="00057099">
              <w:t>6.000</w:t>
            </w:r>
          </w:p>
        </w:tc>
      </w:tr>
      <w:tr w:rsidR="005455F4" w:rsidRPr="00057099" w14:paraId="340291F0" w14:textId="77777777" w:rsidTr="00E83F33">
        <w:tc>
          <w:tcPr>
            <w:tcW w:w="2948" w:type="dxa"/>
          </w:tcPr>
          <w:p w14:paraId="377C7F79" w14:textId="77777777" w:rsidR="005455F4" w:rsidRPr="00057099" w:rsidRDefault="005455F4" w:rsidP="005B35B1">
            <w:pPr>
              <w:pStyle w:val="ListParagraph"/>
              <w:numPr>
                <w:ilvl w:val="0"/>
                <w:numId w:val="16"/>
              </w:numPr>
              <w:spacing w:line="240" w:lineRule="exact"/>
            </w:pPr>
            <w:r w:rsidRPr="00057099">
              <w:t>lengte</w:t>
            </w:r>
          </w:p>
        </w:tc>
        <w:tc>
          <w:tcPr>
            <w:tcW w:w="851" w:type="dxa"/>
          </w:tcPr>
          <w:p w14:paraId="3E331D73" w14:textId="77777777" w:rsidR="005455F4" w:rsidRPr="00057099" w:rsidRDefault="005455F4" w:rsidP="00E83F33">
            <w:pPr>
              <w:jc w:val="right"/>
            </w:pPr>
            <w:r w:rsidRPr="00057099">
              <w:t>mm</w:t>
            </w:r>
          </w:p>
        </w:tc>
        <w:tc>
          <w:tcPr>
            <w:tcW w:w="284" w:type="dxa"/>
          </w:tcPr>
          <w:p w14:paraId="49FD8C1C" w14:textId="77777777" w:rsidR="005455F4" w:rsidRPr="00057099" w:rsidRDefault="005455F4" w:rsidP="00E83F33">
            <w:r w:rsidRPr="00057099">
              <w:t>:</w:t>
            </w:r>
          </w:p>
        </w:tc>
        <w:tc>
          <w:tcPr>
            <w:tcW w:w="4536" w:type="dxa"/>
          </w:tcPr>
          <w:p w14:paraId="1EF4E504" w14:textId="77777777" w:rsidR="005455F4" w:rsidRPr="00057099" w:rsidRDefault="005455F4" w:rsidP="00E83F33">
            <w:r w:rsidRPr="00057099">
              <w:t>6.500</w:t>
            </w:r>
          </w:p>
        </w:tc>
      </w:tr>
      <w:tr w:rsidR="005455F4" w:rsidRPr="00057099" w14:paraId="60911A5C" w14:textId="77777777" w:rsidTr="00E83F33">
        <w:tc>
          <w:tcPr>
            <w:tcW w:w="2948" w:type="dxa"/>
          </w:tcPr>
          <w:p w14:paraId="61A5629A" w14:textId="77777777" w:rsidR="005455F4" w:rsidRPr="00057099" w:rsidRDefault="005455F4" w:rsidP="005B35B1">
            <w:pPr>
              <w:pStyle w:val="ListParagraph"/>
              <w:numPr>
                <w:ilvl w:val="0"/>
                <w:numId w:val="16"/>
              </w:numPr>
              <w:spacing w:line="240" w:lineRule="exact"/>
            </w:pPr>
            <w:r w:rsidRPr="00057099">
              <w:t>hoogte</w:t>
            </w:r>
          </w:p>
        </w:tc>
        <w:tc>
          <w:tcPr>
            <w:tcW w:w="851" w:type="dxa"/>
          </w:tcPr>
          <w:p w14:paraId="20C4938D" w14:textId="77777777" w:rsidR="005455F4" w:rsidRPr="00057099" w:rsidRDefault="005455F4" w:rsidP="00E83F33">
            <w:pPr>
              <w:jc w:val="right"/>
            </w:pPr>
            <w:r w:rsidRPr="00057099">
              <w:t>mm</w:t>
            </w:r>
          </w:p>
        </w:tc>
        <w:tc>
          <w:tcPr>
            <w:tcW w:w="284" w:type="dxa"/>
          </w:tcPr>
          <w:p w14:paraId="305D4763" w14:textId="77777777" w:rsidR="005455F4" w:rsidRPr="00057099" w:rsidRDefault="005455F4" w:rsidP="00E83F33">
            <w:r w:rsidRPr="00057099">
              <w:t>:</w:t>
            </w:r>
          </w:p>
        </w:tc>
        <w:tc>
          <w:tcPr>
            <w:tcW w:w="4536" w:type="dxa"/>
          </w:tcPr>
          <w:p w14:paraId="05887F87" w14:textId="77777777" w:rsidR="005455F4" w:rsidRPr="00057099" w:rsidRDefault="005455F4" w:rsidP="00E83F33">
            <w:r w:rsidRPr="00057099">
              <w:t>5.250</w:t>
            </w:r>
          </w:p>
        </w:tc>
      </w:tr>
      <w:tr w:rsidR="005455F4" w:rsidRPr="00057099" w14:paraId="590FB018" w14:textId="77777777" w:rsidTr="00E83F33">
        <w:tc>
          <w:tcPr>
            <w:tcW w:w="2948" w:type="dxa"/>
          </w:tcPr>
          <w:p w14:paraId="39AD1DBA" w14:textId="77777777" w:rsidR="005455F4" w:rsidRPr="00057099" w:rsidRDefault="005455F4" w:rsidP="005B35B1">
            <w:pPr>
              <w:pStyle w:val="ListParagraph"/>
              <w:numPr>
                <w:ilvl w:val="0"/>
                <w:numId w:val="16"/>
              </w:numPr>
              <w:spacing w:line="240" w:lineRule="exact"/>
            </w:pPr>
            <w:r w:rsidRPr="00057099">
              <w:t>waterdiepte maximaal</w:t>
            </w:r>
          </w:p>
        </w:tc>
        <w:tc>
          <w:tcPr>
            <w:tcW w:w="851" w:type="dxa"/>
          </w:tcPr>
          <w:p w14:paraId="415A4E66" w14:textId="77777777" w:rsidR="005455F4" w:rsidRPr="00057099" w:rsidRDefault="005455F4" w:rsidP="00E83F33">
            <w:pPr>
              <w:jc w:val="right"/>
            </w:pPr>
            <w:r w:rsidRPr="00057099">
              <w:t>mm</w:t>
            </w:r>
          </w:p>
        </w:tc>
        <w:tc>
          <w:tcPr>
            <w:tcW w:w="284" w:type="dxa"/>
          </w:tcPr>
          <w:p w14:paraId="407E7320" w14:textId="77777777" w:rsidR="005455F4" w:rsidRPr="00057099" w:rsidRDefault="005455F4" w:rsidP="00E83F33">
            <w:r w:rsidRPr="00057099">
              <w:t>:</w:t>
            </w:r>
          </w:p>
        </w:tc>
        <w:tc>
          <w:tcPr>
            <w:tcW w:w="4536" w:type="dxa"/>
          </w:tcPr>
          <w:p w14:paraId="4E1364D2" w14:textId="77777777" w:rsidR="005455F4" w:rsidRPr="00057099" w:rsidRDefault="005455F4" w:rsidP="00E83F33">
            <w:r w:rsidRPr="00057099">
              <w:t>4.550</w:t>
            </w:r>
          </w:p>
        </w:tc>
      </w:tr>
      <w:tr w:rsidR="005455F4" w:rsidRPr="00057099" w14:paraId="3767C01D" w14:textId="77777777" w:rsidTr="00E83F33">
        <w:tc>
          <w:tcPr>
            <w:tcW w:w="2948" w:type="dxa"/>
          </w:tcPr>
          <w:p w14:paraId="49E36076" w14:textId="77777777" w:rsidR="005455F4" w:rsidRPr="00057099" w:rsidRDefault="005455F4" w:rsidP="005B35B1">
            <w:pPr>
              <w:pStyle w:val="ListParagraph"/>
              <w:numPr>
                <w:ilvl w:val="0"/>
                <w:numId w:val="16"/>
              </w:numPr>
              <w:spacing w:line="240" w:lineRule="exact"/>
            </w:pPr>
            <w:r w:rsidRPr="00057099">
              <w:t>waterdiepte minimaal</w:t>
            </w:r>
          </w:p>
        </w:tc>
        <w:tc>
          <w:tcPr>
            <w:tcW w:w="851" w:type="dxa"/>
          </w:tcPr>
          <w:p w14:paraId="32F85D3E" w14:textId="77777777" w:rsidR="005455F4" w:rsidRPr="00057099" w:rsidRDefault="005455F4" w:rsidP="00E83F33">
            <w:pPr>
              <w:jc w:val="right"/>
            </w:pPr>
            <w:r w:rsidRPr="00057099">
              <w:t>mm</w:t>
            </w:r>
          </w:p>
        </w:tc>
        <w:tc>
          <w:tcPr>
            <w:tcW w:w="284" w:type="dxa"/>
          </w:tcPr>
          <w:p w14:paraId="7D1DED36" w14:textId="77777777" w:rsidR="005455F4" w:rsidRPr="00057099" w:rsidRDefault="005455F4" w:rsidP="00E83F33">
            <w:r w:rsidRPr="00057099">
              <w:t>:</w:t>
            </w:r>
          </w:p>
        </w:tc>
        <w:tc>
          <w:tcPr>
            <w:tcW w:w="4536" w:type="dxa"/>
          </w:tcPr>
          <w:p w14:paraId="00221AB8" w14:textId="77777777" w:rsidR="005455F4" w:rsidRPr="00057099" w:rsidRDefault="005455F4" w:rsidP="00E83F33">
            <w:r w:rsidRPr="00057099">
              <w:t>3.950</w:t>
            </w:r>
          </w:p>
        </w:tc>
      </w:tr>
      <w:tr w:rsidR="005455F4" w:rsidRPr="00057099" w14:paraId="5041261E" w14:textId="77777777" w:rsidTr="00E83F33">
        <w:tc>
          <w:tcPr>
            <w:tcW w:w="2948" w:type="dxa"/>
          </w:tcPr>
          <w:p w14:paraId="2241E604" w14:textId="77777777" w:rsidR="005455F4" w:rsidRPr="00057099" w:rsidRDefault="005455F4" w:rsidP="00E83F33">
            <w:r w:rsidRPr="00057099">
              <w:t>peilen:</w:t>
            </w:r>
          </w:p>
        </w:tc>
        <w:tc>
          <w:tcPr>
            <w:tcW w:w="851" w:type="dxa"/>
          </w:tcPr>
          <w:p w14:paraId="5521E245" w14:textId="77777777" w:rsidR="005455F4" w:rsidRPr="00057099" w:rsidRDefault="005455F4" w:rsidP="00E83F33">
            <w:pPr>
              <w:jc w:val="right"/>
            </w:pPr>
          </w:p>
        </w:tc>
        <w:tc>
          <w:tcPr>
            <w:tcW w:w="284" w:type="dxa"/>
          </w:tcPr>
          <w:p w14:paraId="0FF26176" w14:textId="77777777" w:rsidR="005455F4" w:rsidRPr="00057099" w:rsidRDefault="005455F4" w:rsidP="00E83F33">
            <w:r w:rsidRPr="00057099">
              <w:t>:</w:t>
            </w:r>
          </w:p>
        </w:tc>
        <w:tc>
          <w:tcPr>
            <w:tcW w:w="4536" w:type="dxa"/>
          </w:tcPr>
          <w:p w14:paraId="6091B106" w14:textId="77777777" w:rsidR="005455F4" w:rsidRPr="00057099" w:rsidRDefault="005455F4" w:rsidP="00E83F33">
            <w:pPr>
              <w:rPr>
                <w:highlight w:val="yellow"/>
              </w:rPr>
            </w:pPr>
          </w:p>
        </w:tc>
      </w:tr>
      <w:tr w:rsidR="005455F4" w:rsidRPr="00057099" w14:paraId="4B5F1C2A" w14:textId="77777777" w:rsidTr="00E83F33">
        <w:tc>
          <w:tcPr>
            <w:tcW w:w="2948" w:type="dxa"/>
          </w:tcPr>
          <w:p w14:paraId="6E603F29" w14:textId="77777777" w:rsidR="005455F4" w:rsidRPr="00057099" w:rsidRDefault="005455F4" w:rsidP="005B35B1">
            <w:pPr>
              <w:pStyle w:val="ListParagraph"/>
              <w:numPr>
                <w:ilvl w:val="0"/>
                <w:numId w:val="16"/>
              </w:numPr>
              <w:spacing w:line="240" w:lineRule="exact"/>
            </w:pPr>
            <w:r w:rsidRPr="00057099">
              <w:t>max. vloeistofpeil</w:t>
            </w:r>
          </w:p>
        </w:tc>
        <w:tc>
          <w:tcPr>
            <w:tcW w:w="851" w:type="dxa"/>
          </w:tcPr>
          <w:p w14:paraId="7D64082B" w14:textId="77777777" w:rsidR="005455F4" w:rsidRPr="00057099" w:rsidRDefault="005455F4" w:rsidP="00E83F33">
            <w:pPr>
              <w:jc w:val="right"/>
            </w:pPr>
            <w:r w:rsidRPr="00057099">
              <w:t>mNAP</w:t>
            </w:r>
          </w:p>
        </w:tc>
        <w:tc>
          <w:tcPr>
            <w:tcW w:w="284" w:type="dxa"/>
          </w:tcPr>
          <w:p w14:paraId="019A58A1" w14:textId="77777777" w:rsidR="005455F4" w:rsidRPr="00057099" w:rsidRDefault="005455F4" w:rsidP="00E83F33">
            <w:r w:rsidRPr="00057099">
              <w:t>:</w:t>
            </w:r>
          </w:p>
        </w:tc>
        <w:tc>
          <w:tcPr>
            <w:tcW w:w="4536" w:type="dxa"/>
          </w:tcPr>
          <w:p w14:paraId="1946C779" w14:textId="77777777" w:rsidR="005455F4" w:rsidRPr="00057099" w:rsidRDefault="005455F4" w:rsidP="00E83F33">
            <w:r w:rsidRPr="00057099">
              <w:t>-0,85</w:t>
            </w:r>
          </w:p>
        </w:tc>
      </w:tr>
      <w:tr w:rsidR="005455F4" w:rsidRPr="00057099" w14:paraId="5702E57D" w14:textId="77777777" w:rsidTr="00E83F33">
        <w:tc>
          <w:tcPr>
            <w:tcW w:w="2948" w:type="dxa"/>
          </w:tcPr>
          <w:p w14:paraId="1AC846DF" w14:textId="77777777" w:rsidR="005455F4" w:rsidRPr="00057099" w:rsidRDefault="005455F4" w:rsidP="005B35B1">
            <w:pPr>
              <w:pStyle w:val="ListParagraph"/>
              <w:numPr>
                <w:ilvl w:val="0"/>
                <w:numId w:val="16"/>
              </w:numPr>
              <w:spacing w:line="240" w:lineRule="exact"/>
            </w:pPr>
            <w:r w:rsidRPr="00057099">
              <w:t>min. vloeistofpeil</w:t>
            </w:r>
          </w:p>
        </w:tc>
        <w:tc>
          <w:tcPr>
            <w:tcW w:w="851" w:type="dxa"/>
          </w:tcPr>
          <w:p w14:paraId="10539F73" w14:textId="77777777" w:rsidR="005455F4" w:rsidRPr="00057099" w:rsidRDefault="005455F4" w:rsidP="00E83F33">
            <w:pPr>
              <w:jc w:val="right"/>
            </w:pPr>
            <w:r w:rsidRPr="00057099">
              <w:t>mNAP</w:t>
            </w:r>
          </w:p>
        </w:tc>
        <w:tc>
          <w:tcPr>
            <w:tcW w:w="284" w:type="dxa"/>
          </w:tcPr>
          <w:p w14:paraId="7318A85C" w14:textId="77777777" w:rsidR="005455F4" w:rsidRPr="00057099" w:rsidRDefault="005455F4" w:rsidP="00E83F33">
            <w:r w:rsidRPr="00057099">
              <w:t>:</w:t>
            </w:r>
          </w:p>
        </w:tc>
        <w:tc>
          <w:tcPr>
            <w:tcW w:w="4536" w:type="dxa"/>
          </w:tcPr>
          <w:p w14:paraId="13FFCA5C" w14:textId="77777777" w:rsidR="005455F4" w:rsidRPr="00057099" w:rsidRDefault="005455F4" w:rsidP="00E83F33">
            <w:r w:rsidRPr="00057099">
              <w:t>-1,45</w:t>
            </w:r>
          </w:p>
        </w:tc>
      </w:tr>
      <w:tr w:rsidR="005455F4" w:rsidRPr="00057099" w14:paraId="503037B3" w14:textId="77777777" w:rsidTr="00E83F33">
        <w:tc>
          <w:tcPr>
            <w:tcW w:w="2948" w:type="dxa"/>
          </w:tcPr>
          <w:p w14:paraId="252AE3D9" w14:textId="77777777" w:rsidR="005455F4" w:rsidRPr="00057099" w:rsidRDefault="005455F4" w:rsidP="005B35B1">
            <w:pPr>
              <w:pStyle w:val="ListParagraph"/>
              <w:numPr>
                <w:ilvl w:val="0"/>
                <w:numId w:val="16"/>
              </w:numPr>
              <w:spacing w:line="240" w:lineRule="exact"/>
            </w:pPr>
            <w:r w:rsidRPr="00057099">
              <w:t>overstort NAP</w:t>
            </w:r>
          </w:p>
        </w:tc>
        <w:tc>
          <w:tcPr>
            <w:tcW w:w="851" w:type="dxa"/>
          </w:tcPr>
          <w:p w14:paraId="7973C3D6" w14:textId="77777777" w:rsidR="005455F4" w:rsidRPr="00057099" w:rsidRDefault="005455F4" w:rsidP="00E83F33">
            <w:pPr>
              <w:jc w:val="right"/>
            </w:pPr>
            <w:r w:rsidRPr="00057099">
              <w:t>m</w:t>
            </w:r>
          </w:p>
        </w:tc>
        <w:tc>
          <w:tcPr>
            <w:tcW w:w="284" w:type="dxa"/>
          </w:tcPr>
          <w:p w14:paraId="692CD7EF" w14:textId="77777777" w:rsidR="005455F4" w:rsidRPr="00057099" w:rsidRDefault="005455F4" w:rsidP="00E83F33">
            <w:r w:rsidRPr="00057099">
              <w:t>:</w:t>
            </w:r>
          </w:p>
        </w:tc>
        <w:tc>
          <w:tcPr>
            <w:tcW w:w="4536" w:type="dxa"/>
          </w:tcPr>
          <w:p w14:paraId="7864DAF1" w14:textId="77777777" w:rsidR="005455F4" w:rsidRPr="00057099" w:rsidRDefault="005455F4" w:rsidP="00E83F33">
            <w:r w:rsidRPr="00057099">
              <w:t>-1,75</w:t>
            </w:r>
          </w:p>
        </w:tc>
      </w:tr>
      <w:tr w:rsidR="005455F4" w:rsidRPr="00057099" w14:paraId="0FE03053" w14:textId="77777777" w:rsidTr="00E83F33">
        <w:tc>
          <w:tcPr>
            <w:tcW w:w="2948" w:type="dxa"/>
          </w:tcPr>
          <w:p w14:paraId="64D5BA72" w14:textId="77777777" w:rsidR="005455F4" w:rsidRPr="00057099" w:rsidRDefault="005455F4" w:rsidP="005B35B1">
            <w:pPr>
              <w:pStyle w:val="ListParagraph"/>
              <w:numPr>
                <w:ilvl w:val="0"/>
                <w:numId w:val="16"/>
              </w:numPr>
              <w:spacing w:line="240" w:lineRule="exact"/>
            </w:pPr>
            <w:r w:rsidRPr="00057099">
              <w:t>bovenkant dek</w:t>
            </w:r>
          </w:p>
        </w:tc>
        <w:tc>
          <w:tcPr>
            <w:tcW w:w="851" w:type="dxa"/>
          </w:tcPr>
          <w:p w14:paraId="765EA13F" w14:textId="77777777" w:rsidR="005455F4" w:rsidRPr="00057099" w:rsidRDefault="005455F4" w:rsidP="00E83F33">
            <w:pPr>
              <w:jc w:val="right"/>
            </w:pPr>
            <w:r w:rsidRPr="00057099">
              <w:t>mNAP</w:t>
            </w:r>
          </w:p>
        </w:tc>
        <w:tc>
          <w:tcPr>
            <w:tcW w:w="284" w:type="dxa"/>
          </w:tcPr>
          <w:p w14:paraId="275CD511" w14:textId="77777777" w:rsidR="005455F4" w:rsidRPr="00057099" w:rsidRDefault="005455F4" w:rsidP="00E83F33">
            <w:r w:rsidRPr="00057099">
              <w:t>:</w:t>
            </w:r>
          </w:p>
        </w:tc>
        <w:tc>
          <w:tcPr>
            <w:tcW w:w="4536" w:type="dxa"/>
          </w:tcPr>
          <w:p w14:paraId="2F66A54C" w14:textId="77777777" w:rsidR="005455F4" w:rsidRPr="00057099" w:rsidRDefault="005455F4" w:rsidP="00E83F33">
            <w:r w:rsidRPr="00057099">
              <w:t>-0,15</w:t>
            </w:r>
          </w:p>
        </w:tc>
      </w:tr>
      <w:tr w:rsidR="005455F4" w:rsidRPr="00057099" w14:paraId="092CD201" w14:textId="77777777" w:rsidTr="00E83F33">
        <w:tc>
          <w:tcPr>
            <w:tcW w:w="2948" w:type="dxa"/>
          </w:tcPr>
          <w:p w14:paraId="26AAA038" w14:textId="77777777" w:rsidR="005455F4" w:rsidRPr="00057099" w:rsidRDefault="005455F4" w:rsidP="005B35B1">
            <w:pPr>
              <w:pStyle w:val="ListParagraph"/>
              <w:numPr>
                <w:ilvl w:val="0"/>
                <w:numId w:val="16"/>
              </w:numPr>
              <w:spacing w:line="240" w:lineRule="exact"/>
            </w:pPr>
            <w:r w:rsidRPr="00057099">
              <w:t>bodem</w:t>
            </w:r>
          </w:p>
        </w:tc>
        <w:tc>
          <w:tcPr>
            <w:tcW w:w="851" w:type="dxa"/>
          </w:tcPr>
          <w:p w14:paraId="7AD1436E" w14:textId="77777777" w:rsidR="005455F4" w:rsidRPr="00057099" w:rsidRDefault="005455F4" w:rsidP="00E83F33">
            <w:pPr>
              <w:jc w:val="right"/>
            </w:pPr>
            <w:r w:rsidRPr="00057099">
              <w:t>mNAP</w:t>
            </w:r>
          </w:p>
        </w:tc>
        <w:tc>
          <w:tcPr>
            <w:tcW w:w="284" w:type="dxa"/>
          </w:tcPr>
          <w:p w14:paraId="4914D0EA" w14:textId="77777777" w:rsidR="005455F4" w:rsidRPr="00057099" w:rsidRDefault="005455F4" w:rsidP="00E83F33">
            <w:r w:rsidRPr="00057099">
              <w:t>:</w:t>
            </w:r>
          </w:p>
        </w:tc>
        <w:tc>
          <w:tcPr>
            <w:tcW w:w="4536" w:type="dxa"/>
          </w:tcPr>
          <w:p w14:paraId="3E9F87E3" w14:textId="77777777" w:rsidR="005455F4" w:rsidRPr="00057099" w:rsidRDefault="005455F4" w:rsidP="00E83F33">
            <w:r w:rsidRPr="00057099">
              <w:t>-5,40</w:t>
            </w:r>
          </w:p>
        </w:tc>
      </w:tr>
      <w:tr w:rsidR="005455F4" w:rsidRPr="00057099" w14:paraId="6615C0D3" w14:textId="77777777" w:rsidTr="00E83F33">
        <w:tc>
          <w:tcPr>
            <w:tcW w:w="2948" w:type="dxa"/>
          </w:tcPr>
          <w:p w14:paraId="17812F3B" w14:textId="5AF519A4" w:rsidR="005455F4" w:rsidRPr="00057099" w:rsidRDefault="005455F4" w:rsidP="00E83F33">
            <w:r w:rsidRPr="00057099">
              <w:lastRenderedPageBreak/>
              <w:t xml:space="preserve">geluidbronsterkte </w:t>
            </w:r>
            <w:proofErr w:type="spellStart"/>
            <w:r w:rsidRPr="00057099">
              <w:t>Lwr</w:t>
            </w:r>
            <w:proofErr w:type="spellEnd"/>
            <w:r w:rsidRPr="00057099">
              <w:t xml:space="preserve"> van </w:t>
            </w:r>
            <w:r w:rsidR="00670859" w:rsidRPr="00057099">
              <w:t>installatie</w:t>
            </w:r>
          </w:p>
          <w:p w14:paraId="51FDAD1E" w14:textId="77777777" w:rsidR="005455F4" w:rsidRPr="00057099" w:rsidRDefault="005455F4" w:rsidP="00E83F33">
            <w:pPr>
              <w:spacing w:line="240" w:lineRule="exact"/>
            </w:pPr>
          </w:p>
        </w:tc>
        <w:tc>
          <w:tcPr>
            <w:tcW w:w="851" w:type="dxa"/>
          </w:tcPr>
          <w:p w14:paraId="0BE74B11" w14:textId="77777777" w:rsidR="005455F4" w:rsidRPr="00057099" w:rsidRDefault="005455F4" w:rsidP="00E83F33">
            <w:pPr>
              <w:jc w:val="right"/>
            </w:pPr>
            <w:r w:rsidRPr="00057099">
              <w:t>dB(A)</w:t>
            </w:r>
          </w:p>
        </w:tc>
        <w:tc>
          <w:tcPr>
            <w:tcW w:w="284" w:type="dxa"/>
          </w:tcPr>
          <w:p w14:paraId="4337859F" w14:textId="77777777" w:rsidR="005455F4" w:rsidRPr="00057099" w:rsidRDefault="005455F4" w:rsidP="00E83F33">
            <w:r w:rsidRPr="00057099">
              <w:t>:</w:t>
            </w:r>
          </w:p>
        </w:tc>
        <w:tc>
          <w:tcPr>
            <w:tcW w:w="4536" w:type="dxa"/>
          </w:tcPr>
          <w:p w14:paraId="440DF250" w14:textId="7B4AB0DB" w:rsidR="005455F4" w:rsidRPr="00057099" w:rsidRDefault="005455F4" w:rsidP="00E83F33">
            <w:r w:rsidRPr="00057099">
              <w:t>&lt; 55 in afgemonteerde situatie, gemeten en berekend volgens de handleiding “Meten en rekenen industrielawaai” van 1999</w:t>
            </w:r>
          </w:p>
        </w:tc>
      </w:tr>
    </w:tbl>
    <w:p w14:paraId="6DD1A07C" w14:textId="77777777" w:rsidR="005455F4" w:rsidRPr="00057099" w:rsidRDefault="005455F4" w:rsidP="006432B1"/>
    <w:p w14:paraId="1B2549D1" w14:textId="77777777" w:rsidR="006432B1" w:rsidRPr="00057099" w:rsidRDefault="006432B1" w:rsidP="005B35B1">
      <w:pPr>
        <w:pStyle w:val="Heading2"/>
        <w:numPr>
          <w:ilvl w:val="1"/>
          <w:numId w:val="19"/>
        </w:numPr>
      </w:pPr>
      <w:bookmarkStart w:id="75" w:name="_Toc50706291"/>
      <w:bookmarkStart w:id="76" w:name="_Toc54965465"/>
      <w:r w:rsidRPr="00057099">
        <w:t>Roerwerk anaerobe tanks</w:t>
      </w:r>
      <w:bookmarkEnd w:id="75"/>
      <w:bookmarkEnd w:id="76"/>
    </w:p>
    <w:tbl>
      <w:tblPr>
        <w:tblW w:w="0" w:type="auto"/>
        <w:tblLayout w:type="fixed"/>
        <w:tblLook w:val="01E0" w:firstRow="1" w:lastRow="1" w:firstColumn="1" w:lastColumn="1" w:noHBand="0" w:noVBand="0"/>
      </w:tblPr>
      <w:tblGrid>
        <w:gridCol w:w="2948"/>
        <w:gridCol w:w="851"/>
        <w:gridCol w:w="284"/>
        <w:gridCol w:w="4536"/>
      </w:tblGrid>
      <w:tr w:rsidR="006432B1" w:rsidRPr="00057099" w14:paraId="382BF853" w14:textId="77777777" w:rsidTr="00E83F33">
        <w:tc>
          <w:tcPr>
            <w:tcW w:w="2948" w:type="dxa"/>
          </w:tcPr>
          <w:p w14:paraId="008D932C" w14:textId="77777777" w:rsidR="006432B1" w:rsidRPr="00057099" w:rsidRDefault="006432B1" w:rsidP="00E83F33">
            <w:r w:rsidRPr="00057099">
              <w:t>systeem</w:t>
            </w:r>
          </w:p>
        </w:tc>
        <w:tc>
          <w:tcPr>
            <w:tcW w:w="851" w:type="dxa"/>
          </w:tcPr>
          <w:p w14:paraId="5253B3F5" w14:textId="77777777" w:rsidR="006432B1" w:rsidRPr="00057099" w:rsidRDefault="006432B1" w:rsidP="00E83F33">
            <w:pPr>
              <w:jc w:val="right"/>
            </w:pPr>
          </w:p>
        </w:tc>
        <w:tc>
          <w:tcPr>
            <w:tcW w:w="284" w:type="dxa"/>
          </w:tcPr>
          <w:p w14:paraId="702BA7F3" w14:textId="77777777" w:rsidR="006432B1" w:rsidRPr="00057099" w:rsidRDefault="006432B1" w:rsidP="00E83F33">
            <w:r w:rsidRPr="00057099">
              <w:t>:</w:t>
            </w:r>
          </w:p>
        </w:tc>
        <w:tc>
          <w:tcPr>
            <w:tcW w:w="4536" w:type="dxa"/>
          </w:tcPr>
          <w:p w14:paraId="55D71ACC" w14:textId="77777777" w:rsidR="006432B1" w:rsidRPr="00057099" w:rsidRDefault="006432B1" w:rsidP="00E83F33">
            <w:r w:rsidRPr="00057099">
              <w:t xml:space="preserve">topflens roerwerk met verticale as </w:t>
            </w:r>
          </w:p>
        </w:tc>
      </w:tr>
      <w:tr w:rsidR="006432B1" w:rsidRPr="00057099" w14:paraId="2FBCE20A" w14:textId="77777777" w:rsidTr="00E83F33">
        <w:tc>
          <w:tcPr>
            <w:tcW w:w="2948" w:type="dxa"/>
          </w:tcPr>
          <w:p w14:paraId="09E2576E" w14:textId="77777777" w:rsidR="006432B1" w:rsidRPr="00057099" w:rsidRDefault="006432B1" w:rsidP="00E83F33">
            <w:r w:rsidRPr="00057099">
              <w:t>fabrikaat</w:t>
            </w:r>
          </w:p>
        </w:tc>
        <w:tc>
          <w:tcPr>
            <w:tcW w:w="851" w:type="dxa"/>
          </w:tcPr>
          <w:p w14:paraId="4B40D12E" w14:textId="77777777" w:rsidR="006432B1" w:rsidRPr="00057099" w:rsidRDefault="006432B1" w:rsidP="00E83F33">
            <w:pPr>
              <w:jc w:val="right"/>
            </w:pPr>
          </w:p>
        </w:tc>
        <w:tc>
          <w:tcPr>
            <w:tcW w:w="284" w:type="dxa"/>
          </w:tcPr>
          <w:p w14:paraId="10A5B0B9" w14:textId="77777777" w:rsidR="006432B1" w:rsidRPr="00057099" w:rsidRDefault="006432B1" w:rsidP="00E83F33">
            <w:r w:rsidRPr="00057099">
              <w:t>:</w:t>
            </w:r>
          </w:p>
        </w:tc>
        <w:tc>
          <w:tcPr>
            <w:tcW w:w="4536" w:type="dxa"/>
          </w:tcPr>
          <w:p w14:paraId="3F7968F9" w14:textId="06ABC725" w:rsidR="006432B1" w:rsidRPr="00057099" w:rsidRDefault="006432B1" w:rsidP="00E83F33">
            <w:r w:rsidRPr="00057099">
              <w:t>ENTEC, EKATO gelijkwaardig</w:t>
            </w:r>
          </w:p>
        </w:tc>
      </w:tr>
      <w:tr w:rsidR="00323A11" w:rsidRPr="00057099" w14:paraId="5FEB32A0" w14:textId="77777777" w:rsidTr="00E83F33">
        <w:tc>
          <w:tcPr>
            <w:tcW w:w="2948" w:type="dxa"/>
          </w:tcPr>
          <w:p w14:paraId="2E04AEF3" w14:textId="5B2022BF" w:rsidR="00323A11" w:rsidRPr="00057099" w:rsidRDefault="00323A11" w:rsidP="00E83F33">
            <w:r w:rsidRPr="00057099">
              <w:t>aantal</w:t>
            </w:r>
          </w:p>
        </w:tc>
        <w:tc>
          <w:tcPr>
            <w:tcW w:w="851" w:type="dxa"/>
          </w:tcPr>
          <w:p w14:paraId="04B875D9" w14:textId="77777777" w:rsidR="00323A11" w:rsidRPr="00057099" w:rsidRDefault="00323A11" w:rsidP="00E83F33">
            <w:pPr>
              <w:jc w:val="right"/>
            </w:pPr>
          </w:p>
        </w:tc>
        <w:tc>
          <w:tcPr>
            <w:tcW w:w="284" w:type="dxa"/>
          </w:tcPr>
          <w:p w14:paraId="338DC9F1" w14:textId="2A37AF07" w:rsidR="00323A11" w:rsidRPr="00057099" w:rsidRDefault="00323A11" w:rsidP="00E83F33">
            <w:r w:rsidRPr="00057099">
              <w:t>:</w:t>
            </w:r>
          </w:p>
        </w:tc>
        <w:tc>
          <w:tcPr>
            <w:tcW w:w="4536" w:type="dxa"/>
          </w:tcPr>
          <w:p w14:paraId="618900A9" w14:textId="35427842" w:rsidR="00323A11" w:rsidRPr="00057099" w:rsidRDefault="00323A11" w:rsidP="00E83F33">
            <w:r w:rsidRPr="00057099">
              <w:t>4</w:t>
            </w:r>
          </w:p>
        </w:tc>
      </w:tr>
      <w:tr w:rsidR="006432B1" w:rsidRPr="00057099" w14:paraId="6E315EAA" w14:textId="77777777" w:rsidTr="00E83F33">
        <w:tc>
          <w:tcPr>
            <w:tcW w:w="2948" w:type="dxa"/>
          </w:tcPr>
          <w:p w14:paraId="7C385B57" w14:textId="77777777" w:rsidR="006432B1" w:rsidRPr="00057099" w:rsidRDefault="006432B1" w:rsidP="00E83F33">
            <w:r w:rsidRPr="00057099">
              <w:t>type</w:t>
            </w:r>
          </w:p>
        </w:tc>
        <w:tc>
          <w:tcPr>
            <w:tcW w:w="851" w:type="dxa"/>
          </w:tcPr>
          <w:p w14:paraId="19152446" w14:textId="77777777" w:rsidR="006432B1" w:rsidRPr="00057099" w:rsidRDefault="006432B1" w:rsidP="00E83F33">
            <w:pPr>
              <w:jc w:val="right"/>
            </w:pPr>
          </w:p>
        </w:tc>
        <w:tc>
          <w:tcPr>
            <w:tcW w:w="284" w:type="dxa"/>
          </w:tcPr>
          <w:p w14:paraId="5B1D5B15" w14:textId="77777777" w:rsidR="006432B1" w:rsidRPr="00057099" w:rsidRDefault="006432B1" w:rsidP="00E83F33">
            <w:r w:rsidRPr="00057099">
              <w:t>:</w:t>
            </w:r>
          </w:p>
        </w:tc>
        <w:tc>
          <w:tcPr>
            <w:tcW w:w="4536" w:type="dxa"/>
          </w:tcPr>
          <w:p w14:paraId="103C23AD" w14:textId="530E856B" w:rsidR="006432B1" w:rsidRPr="00057099" w:rsidRDefault="00E83F33" w:rsidP="00E83F33">
            <w:r w:rsidRPr="00057099">
              <w:t>hyperboloïde</w:t>
            </w:r>
          </w:p>
        </w:tc>
      </w:tr>
      <w:tr w:rsidR="006432B1" w:rsidRPr="00057099" w14:paraId="3000C791" w14:textId="77777777" w:rsidTr="00E83F33">
        <w:tc>
          <w:tcPr>
            <w:tcW w:w="2948" w:type="dxa"/>
          </w:tcPr>
          <w:p w14:paraId="77099026" w14:textId="77777777" w:rsidR="006432B1" w:rsidRPr="00057099" w:rsidRDefault="006432B1" w:rsidP="00E83F33">
            <w:r w:rsidRPr="00057099">
              <w:t>toerental</w:t>
            </w:r>
          </w:p>
        </w:tc>
        <w:tc>
          <w:tcPr>
            <w:tcW w:w="851" w:type="dxa"/>
          </w:tcPr>
          <w:p w14:paraId="44EBED54" w14:textId="77777777" w:rsidR="006432B1" w:rsidRPr="00057099" w:rsidRDefault="006432B1" w:rsidP="00E83F33">
            <w:pPr>
              <w:jc w:val="right"/>
            </w:pPr>
            <w:r w:rsidRPr="00057099">
              <w:t>min.</w:t>
            </w:r>
            <w:r w:rsidRPr="00057099">
              <w:rPr>
                <w:vertAlign w:val="superscript"/>
              </w:rPr>
              <w:t>-1</w:t>
            </w:r>
          </w:p>
        </w:tc>
        <w:tc>
          <w:tcPr>
            <w:tcW w:w="284" w:type="dxa"/>
          </w:tcPr>
          <w:p w14:paraId="29FC7C2B" w14:textId="77777777" w:rsidR="006432B1" w:rsidRPr="00057099" w:rsidRDefault="006432B1" w:rsidP="00E83F33">
            <w:r w:rsidRPr="00057099">
              <w:t>:</w:t>
            </w:r>
          </w:p>
        </w:tc>
        <w:tc>
          <w:tcPr>
            <w:tcW w:w="4536" w:type="dxa"/>
          </w:tcPr>
          <w:p w14:paraId="5634507E" w14:textId="49BD984A" w:rsidR="006432B1" w:rsidRPr="00057099" w:rsidRDefault="006432B1" w:rsidP="00E83F33"/>
        </w:tc>
      </w:tr>
      <w:tr w:rsidR="006432B1" w:rsidRPr="00057099" w14:paraId="5FC3A467" w14:textId="77777777" w:rsidTr="00E83F33">
        <w:tc>
          <w:tcPr>
            <w:tcW w:w="2948" w:type="dxa"/>
          </w:tcPr>
          <w:p w14:paraId="28F4DEB1" w14:textId="77777777" w:rsidR="006432B1" w:rsidRPr="00057099" w:rsidRDefault="006432B1" w:rsidP="00E83F33">
            <w:r w:rsidRPr="00057099">
              <w:t>tipsnelheid</w:t>
            </w:r>
          </w:p>
        </w:tc>
        <w:tc>
          <w:tcPr>
            <w:tcW w:w="851" w:type="dxa"/>
          </w:tcPr>
          <w:p w14:paraId="550FFE0C" w14:textId="77777777" w:rsidR="006432B1" w:rsidRPr="00057099" w:rsidRDefault="006432B1" w:rsidP="00E83F33">
            <w:pPr>
              <w:jc w:val="right"/>
            </w:pPr>
            <w:r w:rsidRPr="00057099">
              <w:t>m/s</w:t>
            </w:r>
          </w:p>
        </w:tc>
        <w:tc>
          <w:tcPr>
            <w:tcW w:w="284" w:type="dxa"/>
          </w:tcPr>
          <w:p w14:paraId="6191F2B7" w14:textId="77777777" w:rsidR="006432B1" w:rsidRPr="00057099" w:rsidRDefault="006432B1" w:rsidP="00E83F33">
            <w:r w:rsidRPr="00057099">
              <w:t>:</w:t>
            </w:r>
          </w:p>
        </w:tc>
        <w:tc>
          <w:tcPr>
            <w:tcW w:w="4536" w:type="dxa"/>
          </w:tcPr>
          <w:p w14:paraId="371946F3" w14:textId="77777777" w:rsidR="006432B1" w:rsidRPr="00057099" w:rsidRDefault="006432B1" w:rsidP="00E83F33">
            <w:r w:rsidRPr="00057099">
              <w:t xml:space="preserve">max. </w:t>
            </w:r>
          </w:p>
        </w:tc>
      </w:tr>
      <w:tr w:rsidR="006432B1" w:rsidRPr="00057099" w14:paraId="062CE2D6" w14:textId="77777777" w:rsidTr="00E83F33">
        <w:tc>
          <w:tcPr>
            <w:tcW w:w="2948" w:type="dxa"/>
          </w:tcPr>
          <w:p w14:paraId="6F86F23C" w14:textId="77777777" w:rsidR="006432B1" w:rsidRPr="00057099" w:rsidRDefault="006432B1" w:rsidP="00E83F33">
            <w:r w:rsidRPr="00057099">
              <w:t>pompdebiet</w:t>
            </w:r>
          </w:p>
        </w:tc>
        <w:tc>
          <w:tcPr>
            <w:tcW w:w="851" w:type="dxa"/>
          </w:tcPr>
          <w:p w14:paraId="2707DA70" w14:textId="77777777" w:rsidR="006432B1" w:rsidRPr="00057099" w:rsidRDefault="006432B1" w:rsidP="00E83F33">
            <w:pPr>
              <w:jc w:val="right"/>
            </w:pPr>
            <w:r w:rsidRPr="00057099">
              <w:t>m</w:t>
            </w:r>
            <w:r w:rsidRPr="00057099">
              <w:rPr>
                <w:vertAlign w:val="superscript"/>
              </w:rPr>
              <w:t>3</w:t>
            </w:r>
            <w:r w:rsidRPr="00057099">
              <w:t>/h</w:t>
            </w:r>
          </w:p>
        </w:tc>
        <w:tc>
          <w:tcPr>
            <w:tcW w:w="284" w:type="dxa"/>
          </w:tcPr>
          <w:p w14:paraId="7353D13A" w14:textId="77777777" w:rsidR="006432B1" w:rsidRPr="00057099" w:rsidRDefault="006432B1" w:rsidP="00E83F33">
            <w:r w:rsidRPr="00057099">
              <w:t>:</w:t>
            </w:r>
          </w:p>
        </w:tc>
        <w:tc>
          <w:tcPr>
            <w:tcW w:w="4536" w:type="dxa"/>
          </w:tcPr>
          <w:p w14:paraId="718E9667" w14:textId="77777777" w:rsidR="006432B1" w:rsidRPr="00057099" w:rsidRDefault="006432B1" w:rsidP="00E83F33"/>
        </w:tc>
      </w:tr>
      <w:tr w:rsidR="006432B1" w:rsidRPr="00057099" w14:paraId="4514626B" w14:textId="77777777" w:rsidTr="00E83F33">
        <w:tc>
          <w:tcPr>
            <w:tcW w:w="2948" w:type="dxa"/>
          </w:tcPr>
          <w:p w14:paraId="0306D123" w14:textId="77777777" w:rsidR="006432B1" w:rsidRPr="00057099" w:rsidRDefault="006432B1" w:rsidP="00E83F33">
            <w:r w:rsidRPr="00057099">
              <w:t>rendement</w:t>
            </w:r>
          </w:p>
        </w:tc>
        <w:tc>
          <w:tcPr>
            <w:tcW w:w="851" w:type="dxa"/>
          </w:tcPr>
          <w:p w14:paraId="3791D154" w14:textId="77777777" w:rsidR="006432B1" w:rsidRPr="00057099" w:rsidRDefault="006432B1" w:rsidP="00E83F33">
            <w:pPr>
              <w:jc w:val="right"/>
            </w:pPr>
            <w:r w:rsidRPr="00057099">
              <w:t>%</w:t>
            </w:r>
          </w:p>
        </w:tc>
        <w:tc>
          <w:tcPr>
            <w:tcW w:w="284" w:type="dxa"/>
          </w:tcPr>
          <w:p w14:paraId="70186466" w14:textId="77777777" w:rsidR="006432B1" w:rsidRPr="00057099" w:rsidRDefault="006432B1" w:rsidP="00E83F33">
            <w:r w:rsidRPr="00057099">
              <w:t>:</w:t>
            </w:r>
          </w:p>
        </w:tc>
        <w:tc>
          <w:tcPr>
            <w:tcW w:w="4536" w:type="dxa"/>
          </w:tcPr>
          <w:p w14:paraId="72D08893" w14:textId="77777777" w:rsidR="006432B1" w:rsidRPr="00057099" w:rsidRDefault="006432B1" w:rsidP="00E83F33"/>
        </w:tc>
      </w:tr>
      <w:tr w:rsidR="006432B1" w:rsidRPr="00057099" w14:paraId="49E9F356" w14:textId="77777777" w:rsidTr="00E83F33">
        <w:tc>
          <w:tcPr>
            <w:tcW w:w="2948" w:type="dxa"/>
          </w:tcPr>
          <w:p w14:paraId="3A1075D1" w14:textId="77777777" w:rsidR="006432B1" w:rsidRPr="00057099" w:rsidRDefault="006432B1" w:rsidP="00E83F33">
            <w:r w:rsidRPr="00057099">
              <w:t>gemiddelde stroomsnelheid over de bodem</w:t>
            </w:r>
          </w:p>
        </w:tc>
        <w:tc>
          <w:tcPr>
            <w:tcW w:w="851" w:type="dxa"/>
          </w:tcPr>
          <w:p w14:paraId="2484AFB0" w14:textId="77777777" w:rsidR="006432B1" w:rsidRPr="00057099" w:rsidRDefault="006432B1" w:rsidP="00E83F33">
            <w:pPr>
              <w:jc w:val="right"/>
            </w:pPr>
            <w:r w:rsidRPr="00057099">
              <w:t>m/sec.</w:t>
            </w:r>
          </w:p>
        </w:tc>
        <w:tc>
          <w:tcPr>
            <w:tcW w:w="284" w:type="dxa"/>
          </w:tcPr>
          <w:p w14:paraId="1154C7D6" w14:textId="77777777" w:rsidR="006432B1" w:rsidRPr="00057099" w:rsidRDefault="006432B1" w:rsidP="00E83F33">
            <w:r w:rsidRPr="00057099">
              <w:t>:</w:t>
            </w:r>
          </w:p>
        </w:tc>
        <w:tc>
          <w:tcPr>
            <w:tcW w:w="4536" w:type="dxa"/>
          </w:tcPr>
          <w:p w14:paraId="7C83087F" w14:textId="77777777" w:rsidR="006432B1" w:rsidRPr="00057099" w:rsidRDefault="006432B1" w:rsidP="00E83F33">
            <w:r w:rsidRPr="00057099">
              <w:t>0,3</w:t>
            </w:r>
          </w:p>
        </w:tc>
      </w:tr>
      <w:tr w:rsidR="006432B1" w:rsidRPr="00057099" w14:paraId="602CA52C" w14:textId="77777777" w:rsidTr="00E83F33">
        <w:tc>
          <w:tcPr>
            <w:tcW w:w="2948" w:type="dxa"/>
          </w:tcPr>
          <w:p w14:paraId="2F29062E" w14:textId="77777777" w:rsidR="006432B1" w:rsidRPr="00057099" w:rsidRDefault="006432B1" w:rsidP="00E83F33">
            <w:r w:rsidRPr="00057099">
              <w:t>afmetingen:</w:t>
            </w:r>
          </w:p>
        </w:tc>
        <w:tc>
          <w:tcPr>
            <w:tcW w:w="851" w:type="dxa"/>
          </w:tcPr>
          <w:p w14:paraId="53DEE7AE" w14:textId="77777777" w:rsidR="006432B1" w:rsidRPr="00057099" w:rsidRDefault="006432B1" w:rsidP="00E83F33">
            <w:pPr>
              <w:jc w:val="right"/>
            </w:pPr>
          </w:p>
        </w:tc>
        <w:tc>
          <w:tcPr>
            <w:tcW w:w="284" w:type="dxa"/>
          </w:tcPr>
          <w:p w14:paraId="296AD74D" w14:textId="77777777" w:rsidR="006432B1" w:rsidRPr="00057099" w:rsidRDefault="006432B1" w:rsidP="00E83F33"/>
        </w:tc>
        <w:tc>
          <w:tcPr>
            <w:tcW w:w="4536" w:type="dxa"/>
          </w:tcPr>
          <w:p w14:paraId="02D27DB1" w14:textId="77777777" w:rsidR="006432B1" w:rsidRPr="00057099" w:rsidRDefault="006432B1" w:rsidP="00E83F33"/>
        </w:tc>
      </w:tr>
      <w:tr w:rsidR="006432B1" w:rsidRPr="00057099" w14:paraId="59CA365C" w14:textId="77777777" w:rsidTr="00E83F33">
        <w:tc>
          <w:tcPr>
            <w:tcW w:w="2948" w:type="dxa"/>
          </w:tcPr>
          <w:p w14:paraId="2BC979D5"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diameter</w:t>
            </w:r>
          </w:p>
        </w:tc>
        <w:tc>
          <w:tcPr>
            <w:tcW w:w="851" w:type="dxa"/>
          </w:tcPr>
          <w:p w14:paraId="6B53999F" w14:textId="77777777" w:rsidR="006432B1" w:rsidRPr="00057099" w:rsidRDefault="006432B1" w:rsidP="00E83F33">
            <w:pPr>
              <w:jc w:val="right"/>
            </w:pPr>
            <w:r w:rsidRPr="00057099">
              <w:t>mm</w:t>
            </w:r>
          </w:p>
        </w:tc>
        <w:tc>
          <w:tcPr>
            <w:tcW w:w="284" w:type="dxa"/>
          </w:tcPr>
          <w:p w14:paraId="01396047" w14:textId="77777777" w:rsidR="006432B1" w:rsidRPr="00057099" w:rsidRDefault="006432B1" w:rsidP="00E83F33">
            <w:r w:rsidRPr="00057099">
              <w:t>:</w:t>
            </w:r>
          </w:p>
        </w:tc>
        <w:tc>
          <w:tcPr>
            <w:tcW w:w="4536" w:type="dxa"/>
          </w:tcPr>
          <w:p w14:paraId="112F2C7B" w14:textId="304235E9" w:rsidR="006432B1" w:rsidRPr="00057099" w:rsidRDefault="006432B1" w:rsidP="00E83F33">
            <w:r w:rsidRPr="00057099">
              <w:t>2</w:t>
            </w:r>
            <w:r w:rsidR="006B0EF3" w:rsidRPr="00057099">
              <w:t>.0</w:t>
            </w:r>
            <w:r w:rsidRPr="00057099">
              <w:t>00</w:t>
            </w:r>
          </w:p>
        </w:tc>
      </w:tr>
      <w:tr w:rsidR="006432B1" w:rsidRPr="00057099" w14:paraId="689E92DA" w14:textId="77777777" w:rsidTr="00E83F33">
        <w:tc>
          <w:tcPr>
            <w:tcW w:w="2948" w:type="dxa"/>
          </w:tcPr>
          <w:p w14:paraId="3D945E4C"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aslengte</w:t>
            </w:r>
            <w:proofErr w:type="spellEnd"/>
          </w:p>
        </w:tc>
        <w:tc>
          <w:tcPr>
            <w:tcW w:w="851" w:type="dxa"/>
          </w:tcPr>
          <w:p w14:paraId="7FF256EF" w14:textId="77777777" w:rsidR="006432B1" w:rsidRPr="00057099" w:rsidRDefault="006432B1" w:rsidP="00E83F33">
            <w:pPr>
              <w:jc w:val="right"/>
            </w:pPr>
            <w:r w:rsidRPr="00057099">
              <w:t>mm</w:t>
            </w:r>
          </w:p>
        </w:tc>
        <w:tc>
          <w:tcPr>
            <w:tcW w:w="284" w:type="dxa"/>
          </w:tcPr>
          <w:p w14:paraId="0EFDFA0D" w14:textId="77777777" w:rsidR="006432B1" w:rsidRPr="00057099" w:rsidRDefault="006432B1" w:rsidP="00E83F33">
            <w:r w:rsidRPr="00057099">
              <w:t>:</w:t>
            </w:r>
          </w:p>
        </w:tc>
        <w:tc>
          <w:tcPr>
            <w:tcW w:w="4536" w:type="dxa"/>
          </w:tcPr>
          <w:p w14:paraId="406E7580" w14:textId="7FD41D94" w:rsidR="006432B1" w:rsidRPr="00057099" w:rsidRDefault="006B0EF3" w:rsidP="00E83F33">
            <w:r w:rsidRPr="00057099">
              <w:t>ca. 5.000</w:t>
            </w:r>
          </w:p>
        </w:tc>
      </w:tr>
      <w:tr w:rsidR="006432B1" w:rsidRPr="00057099" w14:paraId="7FDA2FA9" w14:textId="77777777" w:rsidTr="00E83F33">
        <w:tc>
          <w:tcPr>
            <w:tcW w:w="2948" w:type="dxa"/>
          </w:tcPr>
          <w:p w14:paraId="2674AFDB" w14:textId="77777777" w:rsidR="006432B1" w:rsidRPr="00057099" w:rsidRDefault="006432B1" w:rsidP="00E83F33">
            <w:r w:rsidRPr="00057099">
              <w:t>materialen:</w:t>
            </w:r>
          </w:p>
        </w:tc>
        <w:tc>
          <w:tcPr>
            <w:tcW w:w="851" w:type="dxa"/>
          </w:tcPr>
          <w:p w14:paraId="658B254B" w14:textId="77777777" w:rsidR="006432B1" w:rsidRPr="00057099" w:rsidRDefault="006432B1" w:rsidP="00E83F33">
            <w:pPr>
              <w:jc w:val="right"/>
            </w:pPr>
          </w:p>
        </w:tc>
        <w:tc>
          <w:tcPr>
            <w:tcW w:w="284" w:type="dxa"/>
          </w:tcPr>
          <w:p w14:paraId="2622AC0D" w14:textId="77777777" w:rsidR="006432B1" w:rsidRPr="00057099" w:rsidRDefault="006432B1" w:rsidP="00E83F33"/>
        </w:tc>
        <w:tc>
          <w:tcPr>
            <w:tcW w:w="4536" w:type="dxa"/>
          </w:tcPr>
          <w:p w14:paraId="1B2F4797" w14:textId="77777777" w:rsidR="006432B1" w:rsidRPr="00057099" w:rsidRDefault="006432B1" w:rsidP="00E83F33"/>
        </w:tc>
      </w:tr>
      <w:tr w:rsidR="006432B1" w:rsidRPr="00057099" w14:paraId="5F6EC630" w14:textId="77777777" w:rsidTr="00E83F33">
        <w:tc>
          <w:tcPr>
            <w:tcW w:w="2948" w:type="dxa"/>
          </w:tcPr>
          <w:p w14:paraId="7063755B"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roerwerk</w:t>
            </w:r>
          </w:p>
        </w:tc>
        <w:tc>
          <w:tcPr>
            <w:tcW w:w="851" w:type="dxa"/>
          </w:tcPr>
          <w:p w14:paraId="329A13C7" w14:textId="77777777" w:rsidR="006432B1" w:rsidRPr="00057099" w:rsidRDefault="006432B1" w:rsidP="00E83F33">
            <w:pPr>
              <w:jc w:val="right"/>
            </w:pPr>
          </w:p>
        </w:tc>
        <w:tc>
          <w:tcPr>
            <w:tcW w:w="284" w:type="dxa"/>
          </w:tcPr>
          <w:p w14:paraId="5BF58C89" w14:textId="77777777" w:rsidR="006432B1" w:rsidRPr="00057099" w:rsidRDefault="006432B1" w:rsidP="00E83F33">
            <w:r w:rsidRPr="00057099">
              <w:t>:</w:t>
            </w:r>
          </w:p>
        </w:tc>
        <w:tc>
          <w:tcPr>
            <w:tcW w:w="4536" w:type="dxa"/>
          </w:tcPr>
          <w:p w14:paraId="761D5C67" w14:textId="77777777" w:rsidR="006432B1" w:rsidRPr="00057099" w:rsidRDefault="006432B1" w:rsidP="00E83F33">
            <w:r w:rsidRPr="00057099">
              <w:t xml:space="preserve">roestvaststaal </w:t>
            </w:r>
          </w:p>
        </w:tc>
      </w:tr>
      <w:tr w:rsidR="006432B1" w:rsidRPr="00057099" w14:paraId="69BA2354" w14:textId="77777777" w:rsidTr="00E83F33">
        <w:tc>
          <w:tcPr>
            <w:tcW w:w="2948" w:type="dxa"/>
          </w:tcPr>
          <w:p w14:paraId="37B6197F"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as</w:t>
            </w:r>
          </w:p>
        </w:tc>
        <w:tc>
          <w:tcPr>
            <w:tcW w:w="851" w:type="dxa"/>
          </w:tcPr>
          <w:p w14:paraId="5FFCF2DA" w14:textId="77777777" w:rsidR="006432B1" w:rsidRPr="00057099" w:rsidRDefault="006432B1" w:rsidP="00E83F33">
            <w:pPr>
              <w:jc w:val="right"/>
            </w:pPr>
          </w:p>
        </w:tc>
        <w:tc>
          <w:tcPr>
            <w:tcW w:w="284" w:type="dxa"/>
          </w:tcPr>
          <w:p w14:paraId="05FD8D9C" w14:textId="77777777" w:rsidR="006432B1" w:rsidRPr="00057099" w:rsidRDefault="006432B1" w:rsidP="00E83F33">
            <w:r w:rsidRPr="00057099">
              <w:t>:</w:t>
            </w:r>
          </w:p>
        </w:tc>
        <w:tc>
          <w:tcPr>
            <w:tcW w:w="4536" w:type="dxa"/>
          </w:tcPr>
          <w:p w14:paraId="6B2E492D" w14:textId="77777777" w:rsidR="006432B1" w:rsidRPr="00057099" w:rsidRDefault="006432B1" w:rsidP="00E83F33">
            <w:r w:rsidRPr="00057099">
              <w:t xml:space="preserve">roestvaststaal </w:t>
            </w:r>
          </w:p>
        </w:tc>
      </w:tr>
      <w:tr w:rsidR="006432B1" w:rsidRPr="00057099" w14:paraId="2A1A8024" w14:textId="77777777" w:rsidTr="00E83F33">
        <w:tc>
          <w:tcPr>
            <w:tcW w:w="2948" w:type="dxa"/>
          </w:tcPr>
          <w:p w14:paraId="24EA4195"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bevestigingsmiddelen</w:t>
            </w:r>
          </w:p>
        </w:tc>
        <w:tc>
          <w:tcPr>
            <w:tcW w:w="851" w:type="dxa"/>
          </w:tcPr>
          <w:p w14:paraId="49E2B277" w14:textId="77777777" w:rsidR="006432B1" w:rsidRPr="00057099" w:rsidRDefault="006432B1" w:rsidP="00E83F33">
            <w:pPr>
              <w:jc w:val="right"/>
            </w:pPr>
          </w:p>
        </w:tc>
        <w:tc>
          <w:tcPr>
            <w:tcW w:w="284" w:type="dxa"/>
          </w:tcPr>
          <w:p w14:paraId="18E5680F" w14:textId="77777777" w:rsidR="006432B1" w:rsidRPr="00057099" w:rsidRDefault="006432B1" w:rsidP="00E83F33">
            <w:r w:rsidRPr="00057099">
              <w:t>:</w:t>
            </w:r>
          </w:p>
        </w:tc>
        <w:tc>
          <w:tcPr>
            <w:tcW w:w="4536" w:type="dxa"/>
          </w:tcPr>
          <w:p w14:paraId="33D5BF59" w14:textId="0703989B" w:rsidR="006432B1" w:rsidRPr="00057099" w:rsidRDefault="00323A11" w:rsidP="00E83F33">
            <w:r w:rsidRPr="00057099">
              <w:t>RVS</w:t>
            </w:r>
            <w:r w:rsidR="006432B1" w:rsidRPr="00057099">
              <w:t xml:space="preserve"> AISI 316</w:t>
            </w:r>
          </w:p>
        </w:tc>
      </w:tr>
    </w:tbl>
    <w:p w14:paraId="55B2B181" w14:textId="77777777" w:rsidR="006432B1" w:rsidRPr="00057099" w:rsidRDefault="006432B1" w:rsidP="006432B1"/>
    <w:p w14:paraId="43508631" w14:textId="7E956569" w:rsidR="006432B1" w:rsidRPr="00057099" w:rsidRDefault="006432B1" w:rsidP="006028B5">
      <w:pPr>
        <w:pStyle w:val="Heading3"/>
      </w:pPr>
      <w:r w:rsidRPr="00057099">
        <w:t>Aandrijving roerwerk anaerobe tanks</w:t>
      </w:r>
    </w:p>
    <w:tbl>
      <w:tblPr>
        <w:tblW w:w="0" w:type="auto"/>
        <w:tblLayout w:type="fixed"/>
        <w:tblLook w:val="01E0" w:firstRow="1" w:lastRow="1" w:firstColumn="1" w:lastColumn="1" w:noHBand="0" w:noVBand="0"/>
      </w:tblPr>
      <w:tblGrid>
        <w:gridCol w:w="2948"/>
        <w:gridCol w:w="851"/>
        <w:gridCol w:w="284"/>
        <w:gridCol w:w="4536"/>
      </w:tblGrid>
      <w:tr w:rsidR="006432B1" w:rsidRPr="00057099" w14:paraId="2D6DB9D8" w14:textId="77777777" w:rsidTr="00E83F33">
        <w:tc>
          <w:tcPr>
            <w:tcW w:w="2948" w:type="dxa"/>
          </w:tcPr>
          <w:p w14:paraId="0338E7F6" w14:textId="77777777" w:rsidR="006432B1" w:rsidRPr="00057099" w:rsidRDefault="006432B1" w:rsidP="00E83F33">
            <w:r w:rsidRPr="00057099">
              <w:t>systeem</w:t>
            </w:r>
          </w:p>
        </w:tc>
        <w:tc>
          <w:tcPr>
            <w:tcW w:w="851" w:type="dxa"/>
          </w:tcPr>
          <w:p w14:paraId="392779E5" w14:textId="77777777" w:rsidR="006432B1" w:rsidRPr="00057099" w:rsidRDefault="006432B1" w:rsidP="00E83F33">
            <w:pPr>
              <w:jc w:val="right"/>
            </w:pPr>
          </w:p>
        </w:tc>
        <w:tc>
          <w:tcPr>
            <w:tcW w:w="284" w:type="dxa"/>
          </w:tcPr>
          <w:p w14:paraId="3A7C2282" w14:textId="77777777" w:rsidR="006432B1" w:rsidRPr="00057099" w:rsidRDefault="006432B1" w:rsidP="00E83F33">
            <w:r w:rsidRPr="00057099">
              <w:t>:</w:t>
            </w:r>
          </w:p>
        </w:tc>
        <w:tc>
          <w:tcPr>
            <w:tcW w:w="4536" w:type="dxa"/>
          </w:tcPr>
          <w:p w14:paraId="47449750" w14:textId="741CECEE" w:rsidR="006432B1" w:rsidRPr="00057099" w:rsidRDefault="0040260B" w:rsidP="00E83F33">
            <w:r w:rsidRPr="00057099" w:rsidDel="0040260B">
              <w:t xml:space="preserve">  </w:t>
            </w:r>
            <w:r w:rsidR="006432B1" w:rsidRPr="00057099">
              <w:t>motorreductor</w:t>
            </w:r>
            <w:r w:rsidRPr="00057099">
              <w:t xml:space="preserve"> met tankwielkast</w:t>
            </w:r>
          </w:p>
        </w:tc>
      </w:tr>
      <w:tr w:rsidR="006432B1" w:rsidRPr="00057099" w14:paraId="06E8FFF2" w14:textId="77777777" w:rsidTr="00E83F33">
        <w:tc>
          <w:tcPr>
            <w:tcW w:w="2948" w:type="dxa"/>
          </w:tcPr>
          <w:p w14:paraId="657F6EE1" w14:textId="77777777" w:rsidR="006432B1" w:rsidRPr="00057099" w:rsidRDefault="006432B1" w:rsidP="00E83F33">
            <w:r w:rsidRPr="00057099">
              <w:t>fabrikaat</w:t>
            </w:r>
          </w:p>
        </w:tc>
        <w:tc>
          <w:tcPr>
            <w:tcW w:w="851" w:type="dxa"/>
          </w:tcPr>
          <w:p w14:paraId="64CD9EA7" w14:textId="77777777" w:rsidR="006432B1" w:rsidRPr="00057099" w:rsidRDefault="006432B1" w:rsidP="00E83F33">
            <w:pPr>
              <w:jc w:val="right"/>
            </w:pPr>
          </w:p>
        </w:tc>
        <w:tc>
          <w:tcPr>
            <w:tcW w:w="284" w:type="dxa"/>
          </w:tcPr>
          <w:p w14:paraId="3F4C629B" w14:textId="77777777" w:rsidR="006432B1" w:rsidRPr="00057099" w:rsidRDefault="006432B1" w:rsidP="00E83F33">
            <w:r w:rsidRPr="00057099">
              <w:t>:</w:t>
            </w:r>
          </w:p>
        </w:tc>
        <w:tc>
          <w:tcPr>
            <w:tcW w:w="4536" w:type="dxa"/>
          </w:tcPr>
          <w:p w14:paraId="706FAA66" w14:textId="77777777" w:rsidR="006432B1" w:rsidRPr="00057099" w:rsidRDefault="006432B1" w:rsidP="00E83F33"/>
        </w:tc>
      </w:tr>
      <w:tr w:rsidR="006432B1" w:rsidRPr="00057099" w14:paraId="1BED422F" w14:textId="77777777" w:rsidTr="00E83F33">
        <w:tc>
          <w:tcPr>
            <w:tcW w:w="2948" w:type="dxa"/>
          </w:tcPr>
          <w:p w14:paraId="33AFA82D" w14:textId="77777777" w:rsidR="006432B1" w:rsidRPr="00057099" w:rsidRDefault="006432B1" w:rsidP="00E83F33">
            <w:r w:rsidRPr="00057099">
              <w:t>toerental motor</w:t>
            </w:r>
          </w:p>
        </w:tc>
        <w:tc>
          <w:tcPr>
            <w:tcW w:w="851" w:type="dxa"/>
          </w:tcPr>
          <w:p w14:paraId="74D3A833" w14:textId="77777777" w:rsidR="006432B1" w:rsidRPr="00057099" w:rsidRDefault="006432B1" w:rsidP="00E83F33">
            <w:pPr>
              <w:jc w:val="right"/>
            </w:pPr>
            <w:r w:rsidRPr="00057099">
              <w:t>min.</w:t>
            </w:r>
            <w:r w:rsidRPr="00057099">
              <w:rPr>
                <w:vertAlign w:val="superscript"/>
              </w:rPr>
              <w:t>-1</w:t>
            </w:r>
          </w:p>
        </w:tc>
        <w:tc>
          <w:tcPr>
            <w:tcW w:w="284" w:type="dxa"/>
          </w:tcPr>
          <w:p w14:paraId="76E8B545" w14:textId="77777777" w:rsidR="006432B1" w:rsidRPr="00057099" w:rsidRDefault="006432B1" w:rsidP="00E83F33">
            <w:r w:rsidRPr="00057099">
              <w:t>:</w:t>
            </w:r>
          </w:p>
        </w:tc>
        <w:tc>
          <w:tcPr>
            <w:tcW w:w="4536" w:type="dxa"/>
          </w:tcPr>
          <w:p w14:paraId="587F04F0" w14:textId="46DFBAC5" w:rsidR="006432B1" w:rsidRPr="00057099" w:rsidRDefault="006432B1" w:rsidP="00E83F33">
            <w:pPr>
              <w:tabs>
                <w:tab w:val="left" w:pos="567"/>
              </w:tabs>
            </w:pPr>
            <w:r w:rsidRPr="00057099">
              <w:tab/>
              <w:t>(</w:t>
            </w:r>
            <w:r w:rsidRPr="00057099">
              <w:sym w:font="Symbol" w:char="F0A3"/>
            </w:r>
            <w:r w:rsidRPr="00057099">
              <w:t xml:space="preserve"> 1500)</w:t>
            </w:r>
          </w:p>
        </w:tc>
      </w:tr>
      <w:tr w:rsidR="006432B1" w:rsidRPr="00057099" w14:paraId="10DF3C37" w14:textId="77777777" w:rsidTr="00E83F33">
        <w:tc>
          <w:tcPr>
            <w:tcW w:w="2948" w:type="dxa"/>
          </w:tcPr>
          <w:p w14:paraId="5CF50001" w14:textId="77777777" w:rsidR="006432B1" w:rsidRPr="00057099" w:rsidRDefault="006432B1" w:rsidP="00E83F33">
            <w:r w:rsidRPr="00057099">
              <w:t>toerental uitgaande as</w:t>
            </w:r>
          </w:p>
        </w:tc>
        <w:tc>
          <w:tcPr>
            <w:tcW w:w="851" w:type="dxa"/>
          </w:tcPr>
          <w:p w14:paraId="3E0E000E" w14:textId="77777777" w:rsidR="006432B1" w:rsidRPr="00057099" w:rsidRDefault="006432B1" w:rsidP="00E83F33">
            <w:pPr>
              <w:jc w:val="right"/>
              <w:rPr>
                <w:highlight w:val="yellow"/>
              </w:rPr>
            </w:pPr>
            <w:r w:rsidRPr="00057099">
              <w:t>min.</w:t>
            </w:r>
            <w:r w:rsidRPr="00057099">
              <w:rPr>
                <w:vertAlign w:val="superscript"/>
              </w:rPr>
              <w:t>-1</w:t>
            </w:r>
          </w:p>
        </w:tc>
        <w:tc>
          <w:tcPr>
            <w:tcW w:w="284" w:type="dxa"/>
          </w:tcPr>
          <w:p w14:paraId="3A24DCD2" w14:textId="77777777" w:rsidR="006432B1" w:rsidRPr="00057099" w:rsidRDefault="006432B1" w:rsidP="00E83F33">
            <w:pPr>
              <w:rPr>
                <w:highlight w:val="yellow"/>
              </w:rPr>
            </w:pPr>
          </w:p>
        </w:tc>
        <w:tc>
          <w:tcPr>
            <w:tcW w:w="4536" w:type="dxa"/>
          </w:tcPr>
          <w:p w14:paraId="333845EC" w14:textId="77777777" w:rsidR="006432B1" w:rsidRPr="00057099" w:rsidRDefault="006432B1" w:rsidP="00E83F33">
            <w:pPr>
              <w:tabs>
                <w:tab w:val="left" w:pos="567"/>
              </w:tabs>
              <w:rPr>
                <w:highlight w:val="yellow"/>
              </w:rPr>
            </w:pPr>
          </w:p>
        </w:tc>
      </w:tr>
      <w:tr w:rsidR="006432B1" w:rsidRPr="00057099" w14:paraId="725EF987" w14:textId="77777777" w:rsidTr="00E83F33">
        <w:tc>
          <w:tcPr>
            <w:tcW w:w="2948" w:type="dxa"/>
          </w:tcPr>
          <w:p w14:paraId="5F15B669" w14:textId="77777777" w:rsidR="006432B1" w:rsidRPr="00057099" w:rsidRDefault="006432B1" w:rsidP="00E83F33">
            <w:r w:rsidRPr="00057099">
              <w:t>opgenomen vermogen</w:t>
            </w:r>
          </w:p>
        </w:tc>
        <w:tc>
          <w:tcPr>
            <w:tcW w:w="851" w:type="dxa"/>
          </w:tcPr>
          <w:p w14:paraId="5F03CF55" w14:textId="77777777" w:rsidR="006432B1" w:rsidRPr="00057099" w:rsidRDefault="006432B1" w:rsidP="00E83F33">
            <w:pPr>
              <w:jc w:val="right"/>
            </w:pPr>
            <w:r w:rsidRPr="00057099">
              <w:t>kW</w:t>
            </w:r>
          </w:p>
        </w:tc>
        <w:tc>
          <w:tcPr>
            <w:tcW w:w="284" w:type="dxa"/>
          </w:tcPr>
          <w:p w14:paraId="3035CD04" w14:textId="77777777" w:rsidR="006432B1" w:rsidRPr="00057099" w:rsidRDefault="006432B1" w:rsidP="00E83F33">
            <w:r w:rsidRPr="00057099">
              <w:t>:</w:t>
            </w:r>
          </w:p>
        </w:tc>
        <w:tc>
          <w:tcPr>
            <w:tcW w:w="4536" w:type="dxa"/>
          </w:tcPr>
          <w:p w14:paraId="1B06E3D4" w14:textId="7D0BB13D" w:rsidR="006432B1" w:rsidRPr="00057099" w:rsidRDefault="006432B1" w:rsidP="00E83F33">
            <w:pPr>
              <w:tabs>
                <w:tab w:val="left" w:pos="567"/>
              </w:tabs>
            </w:pPr>
          </w:p>
        </w:tc>
      </w:tr>
      <w:tr w:rsidR="006432B1" w:rsidRPr="00057099" w14:paraId="224B3A1E" w14:textId="77777777" w:rsidTr="00E83F33">
        <w:tc>
          <w:tcPr>
            <w:tcW w:w="2948" w:type="dxa"/>
          </w:tcPr>
          <w:p w14:paraId="4097B51E" w14:textId="77777777" w:rsidR="006432B1" w:rsidRPr="00057099" w:rsidRDefault="006432B1" w:rsidP="00E83F33">
            <w:r w:rsidRPr="00057099">
              <w:t>geïnstalleerd vermogen</w:t>
            </w:r>
          </w:p>
        </w:tc>
        <w:tc>
          <w:tcPr>
            <w:tcW w:w="851" w:type="dxa"/>
          </w:tcPr>
          <w:p w14:paraId="170C0A28" w14:textId="77777777" w:rsidR="006432B1" w:rsidRPr="00057099" w:rsidRDefault="006432B1" w:rsidP="00E83F33">
            <w:pPr>
              <w:jc w:val="right"/>
            </w:pPr>
            <w:r w:rsidRPr="00057099">
              <w:t>kW</w:t>
            </w:r>
          </w:p>
        </w:tc>
        <w:tc>
          <w:tcPr>
            <w:tcW w:w="284" w:type="dxa"/>
          </w:tcPr>
          <w:p w14:paraId="43EE543B" w14:textId="77777777" w:rsidR="006432B1" w:rsidRPr="00057099" w:rsidRDefault="006432B1" w:rsidP="00E83F33">
            <w:r w:rsidRPr="00057099">
              <w:t>:</w:t>
            </w:r>
          </w:p>
        </w:tc>
        <w:tc>
          <w:tcPr>
            <w:tcW w:w="4536" w:type="dxa"/>
          </w:tcPr>
          <w:p w14:paraId="29224203" w14:textId="4AF5A359" w:rsidR="006432B1" w:rsidRPr="00057099" w:rsidRDefault="006B0EF3" w:rsidP="00E83F33">
            <w:r w:rsidRPr="00057099">
              <w:t>ca.0,75</w:t>
            </w:r>
            <w:r w:rsidRPr="00057099">
              <w:tab/>
            </w:r>
          </w:p>
        </w:tc>
      </w:tr>
      <w:tr w:rsidR="006432B1" w:rsidRPr="00057099" w14:paraId="2C98B657" w14:textId="77777777" w:rsidTr="00E83F33">
        <w:tc>
          <w:tcPr>
            <w:tcW w:w="2948" w:type="dxa"/>
          </w:tcPr>
          <w:p w14:paraId="3B016040" w14:textId="77777777" w:rsidR="006432B1" w:rsidRPr="00057099" w:rsidRDefault="006432B1" w:rsidP="00E83F33">
            <w:r w:rsidRPr="00057099">
              <w:t>spanning</w:t>
            </w:r>
          </w:p>
        </w:tc>
        <w:tc>
          <w:tcPr>
            <w:tcW w:w="851" w:type="dxa"/>
          </w:tcPr>
          <w:p w14:paraId="3ED63870" w14:textId="77777777" w:rsidR="006432B1" w:rsidRPr="00057099" w:rsidRDefault="006432B1" w:rsidP="00E83F33">
            <w:pPr>
              <w:jc w:val="right"/>
            </w:pPr>
            <w:r w:rsidRPr="00057099">
              <w:t>V</w:t>
            </w:r>
          </w:p>
        </w:tc>
        <w:tc>
          <w:tcPr>
            <w:tcW w:w="284" w:type="dxa"/>
          </w:tcPr>
          <w:p w14:paraId="3B3FFB93" w14:textId="77777777" w:rsidR="006432B1" w:rsidRPr="00057099" w:rsidRDefault="006432B1" w:rsidP="00E83F33">
            <w:r w:rsidRPr="00057099">
              <w:t>:</w:t>
            </w:r>
          </w:p>
        </w:tc>
        <w:tc>
          <w:tcPr>
            <w:tcW w:w="4536" w:type="dxa"/>
          </w:tcPr>
          <w:p w14:paraId="20A31CE8" w14:textId="77777777" w:rsidR="006432B1" w:rsidRPr="00057099" w:rsidRDefault="006432B1" w:rsidP="00E83F33">
            <w:r w:rsidRPr="00057099">
              <w:t>3x 400, 50 Hz</w:t>
            </w:r>
          </w:p>
        </w:tc>
      </w:tr>
      <w:tr w:rsidR="006432B1" w:rsidRPr="00057099" w14:paraId="6021424B" w14:textId="77777777" w:rsidTr="00E83F33">
        <w:tc>
          <w:tcPr>
            <w:tcW w:w="2948" w:type="dxa"/>
          </w:tcPr>
          <w:p w14:paraId="7997FB13" w14:textId="77777777" w:rsidR="006432B1" w:rsidRPr="00057099" w:rsidRDefault="006432B1" w:rsidP="00E83F33">
            <w:r w:rsidRPr="00057099">
              <w:t>nominaalstroom</w:t>
            </w:r>
          </w:p>
        </w:tc>
        <w:tc>
          <w:tcPr>
            <w:tcW w:w="851" w:type="dxa"/>
          </w:tcPr>
          <w:p w14:paraId="5687EF14" w14:textId="77777777" w:rsidR="006432B1" w:rsidRPr="00057099" w:rsidRDefault="006432B1" w:rsidP="00E83F33">
            <w:pPr>
              <w:jc w:val="right"/>
            </w:pPr>
            <w:r w:rsidRPr="00057099">
              <w:t>A</w:t>
            </w:r>
          </w:p>
        </w:tc>
        <w:tc>
          <w:tcPr>
            <w:tcW w:w="284" w:type="dxa"/>
          </w:tcPr>
          <w:p w14:paraId="37EBB0C0" w14:textId="77777777" w:rsidR="006432B1" w:rsidRPr="00057099" w:rsidRDefault="006432B1" w:rsidP="00E83F33">
            <w:r w:rsidRPr="00057099">
              <w:t>:</w:t>
            </w:r>
          </w:p>
        </w:tc>
        <w:tc>
          <w:tcPr>
            <w:tcW w:w="4536" w:type="dxa"/>
          </w:tcPr>
          <w:p w14:paraId="67E89176" w14:textId="77777777" w:rsidR="006432B1" w:rsidRPr="00057099" w:rsidRDefault="006432B1" w:rsidP="00E83F33"/>
        </w:tc>
      </w:tr>
      <w:tr w:rsidR="005446AF" w:rsidRPr="00057099" w14:paraId="3DC39431" w14:textId="77777777" w:rsidTr="00E83F33">
        <w:tc>
          <w:tcPr>
            <w:tcW w:w="2948" w:type="dxa"/>
          </w:tcPr>
          <w:p w14:paraId="0D2C181A" w14:textId="7AEEA08E" w:rsidR="005446AF" w:rsidRPr="00057099" w:rsidRDefault="005446AF" w:rsidP="00E83F33">
            <w:r w:rsidRPr="00057099">
              <w:t>wijze van aanlopen</w:t>
            </w:r>
          </w:p>
        </w:tc>
        <w:tc>
          <w:tcPr>
            <w:tcW w:w="851" w:type="dxa"/>
          </w:tcPr>
          <w:p w14:paraId="6FA5642D" w14:textId="77777777" w:rsidR="005446AF" w:rsidRPr="00057099" w:rsidRDefault="005446AF" w:rsidP="00E83F33">
            <w:pPr>
              <w:jc w:val="right"/>
            </w:pPr>
          </w:p>
        </w:tc>
        <w:tc>
          <w:tcPr>
            <w:tcW w:w="284" w:type="dxa"/>
          </w:tcPr>
          <w:p w14:paraId="3700FE2C" w14:textId="2F92592E" w:rsidR="005446AF" w:rsidRPr="00057099" w:rsidRDefault="005446AF" w:rsidP="00E83F33">
            <w:r w:rsidRPr="00057099">
              <w:t>:</w:t>
            </w:r>
          </w:p>
        </w:tc>
        <w:tc>
          <w:tcPr>
            <w:tcW w:w="4536" w:type="dxa"/>
          </w:tcPr>
          <w:p w14:paraId="3C23A026" w14:textId="6896ECDA" w:rsidR="005446AF" w:rsidRPr="00057099" w:rsidRDefault="005446AF" w:rsidP="00E83F33">
            <w:r w:rsidRPr="00057099">
              <w:t>direct</w:t>
            </w:r>
          </w:p>
        </w:tc>
      </w:tr>
      <w:tr w:rsidR="006432B1" w:rsidRPr="00057099" w14:paraId="26F3EBBF" w14:textId="77777777" w:rsidTr="00E83F33">
        <w:tc>
          <w:tcPr>
            <w:tcW w:w="2948" w:type="dxa"/>
          </w:tcPr>
          <w:p w14:paraId="76F91CB2" w14:textId="77777777" w:rsidR="006432B1" w:rsidRPr="00057099" w:rsidRDefault="006432B1" w:rsidP="00E83F33">
            <w:r w:rsidRPr="00057099">
              <w:t>rendement</w:t>
            </w:r>
          </w:p>
        </w:tc>
        <w:tc>
          <w:tcPr>
            <w:tcW w:w="851" w:type="dxa"/>
          </w:tcPr>
          <w:p w14:paraId="4DCED69E" w14:textId="77777777" w:rsidR="006432B1" w:rsidRPr="00057099" w:rsidRDefault="006432B1" w:rsidP="00E83F33">
            <w:pPr>
              <w:jc w:val="right"/>
            </w:pPr>
            <w:r w:rsidRPr="00057099">
              <w:t>%</w:t>
            </w:r>
          </w:p>
        </w:tc>
        <w:tc>
          <w:tcPr>
            <w:tcW w:w="284" w:type="dxa"/>
          </w:tcPr>
          <w:p w14:paraId="130C5247" w14:textId="77777777" w:rsidR="006432B1" w:rsidRPr="00057099" w:rsidRDefault="006432B1" w:rsidP="00E83F33">
            <w:r w:rsidRPr="00057099">
              <w:t>:</w:t>
            </w:r>
          </w:p>
        </w:tc>
        <w:tc>
          <w:tcPr>
            <w:tcW w:w="4536" w:type="dxa"/>
          </w:tcPr>
          <w:p w14:paraId="5ABD3054" w14:textId="77777777" w:rsidR="006432B1" w:rsidRPr="00057099" w:rsidRDefault="006432B1" w:rsidP="00E83F33">
            <w:r w:rsidRPr="00057099">
              <w:t>IE3</w:t>
            </w:r>
          </w:p>
        </w:tc>
      </w:tr>
      <w:tr w:rsidR="006432B1" w:rsidRPr="00057099" w14:paraId="09BDA0ED" w14:textId="77777777" w:rsidTr="00E83F33">
        <w:tc>
          <w:tcPr>
            <w:tcW w:w="2948" w:type="dxa"/>
          </w:tcPr>
          <w:p w14:paraId="76A7C112" w14:textId="77777777" w:rsidR="006432B1" w:rsidRPr="00057099" w:rsidRDefault="006432B1" w:rsidP="00E83F33">
            <w:r w:rsidRPr="00057099">
              <w:t>isolatieklasse</w:t>
            </w:r>
          </w:p>
        </w:tc>
        <w:tc>
          <w:tcPr>
            <w:tcW w:w="851" w:type="dxa"/>
          </w:tcPr>
          <w:p w14:paraId="1CA6C2B5" w14:textId="77777777" w:rsidR="006432B1" w:rsidRPr="00057099" w:rsidRDefault="006432B1" w:rsidP="00E83F33">
            <w:pPr>
              <w:jc w:val="right"/>
            </w:pPr>
          </w:p>
        </w:tc>
        <w:tc>
          <w:tcPr>
            <w:tcW w:w="284" w:type="dxa"/>
          </w:tcPr>
          <w:p w14:paraId="44885446" w14:textId="77777777" w:rsidR="006432B1" w:rsidRPr="00057099" w:rsidRDefault="006432B1" w:rsidP="00E83F33">
            <w:r w:rsidRPr="00057099">
              <w:t>:</w:t>
            </w:r>
          </w:p>
        </w:tc>
        <w:tc>
          <w:tcPr>
            <w:tcW w:w="4536" w:type="dxa"/>
          </w:tcPr>
          <w:p w14:paraId="3D15D5F3" w14:textId="77777777" w:rsidR="006432B1" w:rsidRPr="00057099" w:rsidRDefault="006432B1" w:rsidP="00E83F33">
            <w:r w:rsidRPr="00057099">
              <w:t>F</w:t>
            </w:r>
          </w:p>
        </w:tc>
      </w:tr>
      <w:tr w:rsidR="006432B1" w:rsidRPr="00057099" w14:paraId="29353718" w14:textId="77777777" w:rsidTr="00E83F33">
        <w:tc>
          <w:tcPr>
            <w:tcW w:w="2948" w:type="dxa"/>
          </w:tcPr>
          <w:p w14:paraId="4AD348D0" w14:textId="77777777" w:rsidR="006432B1" w:rsidRPr="00057099" w:rsidRDefault="006432B1" w:rsidP="00E83F33">
            <w:r w:rsidRPr="00057099">
              <w:t>beschermingsklasse</w:t>
            </w:r>
          </w:p>
        </w:tc>
        <w:tc>
          <w:tcPr>
            <w:tcW w:w="851" w:type="dxa"/>
          </w:tcPr>
          <w:p w14:paraId="269D2D8E" w14:textId="77777777" w:rsidR="006432B1" w:rsidRPr="00057099" w:rsidRDefault="006432B1" w:rsidP="00E83F33">
            <w:pPr>
              <w:jc w:val="right"/>
            </w:pPr>
          </w:p>
        </w:tc>
        <w:tc>
          <w:tcPr>
            <w:tcW w:w="284" w:type="dxa"/>
          </w:tcPr>
          <w:p w14:paraId="76E959D4" w14:textId="77777777" w:rsidR="006432B1" w:rsidRPr="00057099" w:rsidRDefault="006432B1" w:rsidP="00E83F33">
            <w:r w:rsidRPr="00057099">
              <w:t>:</w:t>
            </w:r>
          </w:p>
        </w:tc>
        <w:tc>
          <w:tcPr>
            <w:tcW w:w="4536" w:type="dxa"/>
          </w:tcPr>
          <w:p w14:paraId="71281186" w14:textId="77777777" w:rsidR="006432B1" w:rsidRPr="00057099" w:rsidRDefault="006432B1" w:rsidP="00E83F33">
            <w:r w:rsidRPr="00057099">
              <w:t>IP55</w:t>
            </w:r>
          </w:p>
        </w:tc>
      </w:tr>
      <w:tr w:rsidR="006432B1" w:rsidRPr="00057099" w14:paraId="734FF3DA" w14:textId="77777777" w:rsidTr="00E83F33">
        <w:tc>
          <w:tcPr>
            <w:tcW w:w="2948" w:type="dxa"/>
          </w:tcPr>
          <w:p w14:paraId="798F5F78" w14:textId="77777777" w:rsidR="006432B1" w:rsidRPr="00057099" w:rsidRDefault="006432B1" w:rsidP="00E83F33">
            <w:r w:rsidRPr="00057099">
              <w:t>bedrijfstype</w:t>
            </w:r>
          </w:p>
        </w:tc>
        <w:tc>
          <w:tcPr>
            <w:tcW w:w="851" w:type="dxa"/>
          </w:tcPr>
          <w:p w14:paraId="0C4E70F0" w14:textId="77777777" w:rsidR="006432B1" w:rsidRPr="00057099" w:rsidRDefault="006432B1" w:rsidP="00E83F33">
            <w:pPr>
              <w:jc w:val="right"/>
            </w:pPr>
          </w:p>
        </w:tc>
        <w:tc>
          <w:tcPr>
            <w:tcW w:w="284" w:type="dxa"/>
          </w:tcPr>
          <w:p w14:paraId="384F61DB" w14:textId="77777777" w:rsidR="006432B1" w:rsidRPr="00057099" w:rsidRDefault="006432B1" w:rsidP="00E83F33">
            <w:r w:rsidRPr="00057099">
              <w:t>:</w:t>
            </w:r>
          </w:p>
        </w:tc>
        <w:tc>
          <w:tcPr>
            <w:tcW w:w="4536" w:type="dxa"/>
          </w:tcPr>
          <w:p w14:paraId="5869F103" w14:textId="77777777" w:rsidR="006432B1" w:rsidRPr="00057099" w:rsidRDefault="006432B1" w:rsidP="00E83F33">
            <w:r w:rsidRPr="00057099">
              <w:t>S1</w:t>
            </w:r>
          </w:p>
        </w:tc>
      </w:tr>
      <w:tr w:rsidR="006432B1" w:rsidRPr="00057099" w14:paraId="2A4DEBF9" w14:textId="77777777" w:rsidTr="00E83F33">
        <w:tc>
          <w:tcPr>
            <w:tcW w:w="2948" w:type="dxa"/>
          </w:tcPr>
          <w:p w14:paraId="5D4AE462" w14:textId="77777777" w:rsidR="006432B1" w:rsidRPr="00057099" w:rsidRDefault="006432B1" w:rsidP="00E83F33">
            <w:r w:rsidRPr="00057099">
              <w:t>lagering</w:t>
            </w:r>
          </w:p>
        </w:tc>
        <w:tc>
          <w:tcPr>
            <w:tcW w:w="851" w:type="dxa"/>
          </w:tcPr>
          <w:p w14:paraId="1D287CEA" w14:textId="77777777" w:rsidR="006432B1" w:rsidRPr="00057099" w:rsidRDefault="006432B1" w:rsidP="00E83F33">
            <w:pPr>
              <w:jc w:val="right"/>
            </w:pPr>
          </w:p>
        </w:tc>
        <w:tc>
          <w:tcPr>
            <w:tcW w:w="284" w:type="dxa"/>
          </w:tcPr>
          <w:p w14:paraId="354CD368" w14:textId="77777777" w:rsidR="006432B1" w:rsidRPr="00057099" w:rsidRDefault="006432B1" w:rsidP="00E83F33">
            <w:r w:rsidRPr="00057099">
              <w:t>:</w:t>
            </w:r>
          </w:p>
        </w:tc>
        <w:tc>
          <w:tcPr>
            <w:tcW w:w="4536" w:type="dxa"/>
          </w:tcPr>
          <w:p w14:paraId="5F5711AC" w14:textId="77777777" w:rsidR="006432B1" w:rsidRPr="00057099" w:rsidRDefault="006432B1" w:rsidP="00E83F33">
            <w:r w:rsidRPr="00057099">
              <w:t>kogel- en rollenlagers</w:t>
            </w:r>
          </w:p>
        </w:tc>
      </w:tr>
      <w:tr w:rsidR="006432B1" w:rsidRPr="00057099" w14:paraId="76F9C372" w14:textId="77777777" w:rsidTr="00E83F33">
        <w:tc>
          <w:tcPr>
            <w:tcW w:w="2948" w:type="dxa"/>
          </w:tcPr>
          <w:p w14:paraId="0A6265EF" w14:textId="77777777" w:rsidR="006432B1" w:rsidRPr="00057099" w:rsidRDefault="006432B1" w:rsidP="00E83F33">
            <w:r w:rsidRPr="00057099">
              <w:t>voorzieningen</w:t>
            </w:r>
          </w:p>
        </w:tc>
        <w:tc>
          <w:tcPr>
            <w:tcW w:w="851" w:type="dxa"/>
          </w:tcPr>
          <w:p w14:paraId="7BED3752" w14:textId="77777777" w:rsidR="006432B1" w:rsidRPr="00057099" w:rsidRDefault="006432B1" w:rsidP="00E83F33">
            <w:pPr>
              <w:jc w:val="right"/>
            </w:pPr>
          </w:p>
        </w:tc>
        <w:tc>
          <w:tcPr>
            <w:tcW w:w="284" w:type="dxa"/>
          </w:tcPr>
          <w:p w14:paraId="56703927" w14:textId="77777777" w:rsidR="006432B1" w:rsidRPr="00057099" w:rsidRDefault="006432B1" w:rsidP="00E83F33">
            <w:r w:rsidRPr="00057099">
              <w:t>:</w:t>
            </w:r>
          </w:p>
        </w:tc>
        <w:tc>
          <w:tcPr>
            <w:tcW w:w="4536" w:type="dxa"/>
          </w:tcPr>
          <w:p w14:paraId="2A4D6A75"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aftapopening olie</w:t>
            </w:r>
          </w:p>
        </w:tc>
      </w:tr>
      <w:tr w:rsidR="006432B1" w:rsidRPr="00057099" w14:paraId="6E248EBF" w14:textId="77777777" w:rsidTr="00E83F33">
        <w:tc>
          <w:tcPr>
            <w:tcW w:w="2948" w:type="dxa"/>
          </w:tcPr>
          <w:p w14:paraId="66CBEE6A" w14:textId="77777777" w:rsidR="006432B1" w:rsidRPr="00057099" w:rsidRDefault="006432B1" w:rsidP="00E83F33"/>
        </w:tc>
        <w:tc>
          <w:tcPr>
            <w:tcW w:w="851" w:type="dxa"/>
          </w:tcPr>
          <w:p w14:paraId="3886380B" w14:textId="77777777" w:rsidR="006432B1" w:rsidRPr="00057099" w:rsidRDefault="006432B1" w:rsidP="00E83F33">
            <w:pPr>
              <w:jc w:val="right"/>
            </w:pPr>
          </w:p>
        </w:tc>
        <w:tc>
          <w:tcPr>
            <w:tcW w:w="284" w:type="dxa"/>
          </w:tcPr>
          <w:p w14:paraId="1020C82E" w14:textId="77777777" w:rsidR="006432B1" w:rsidRPr="00057099" w:rsidRDefault="006432B1" w:rsidP="00E83F33"/>
        </w:tc>
        <w:tc>
          <w:tcPr>
            <w:tcW w:w="4536" w:type="dxa"/>
          </w:tcPr>
          <w:p w14:paraId="54AC3971"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vulopening olie</w:t>
            </w:r>
          </w:p>
        </w:tc>
      </w:tr>
      <w:tr w:rsidR="006432B1" w:rsidRPr="00057099" w14:paraId="3BBD0F3C" w14:textId="77777777" w:rsidTr="00E83F33">
        <w:tc>
          <w:tcPr>
            <w:tcW w:w="2948" w:type="dxa"/>
          </w:tcPr>
          <w:p w14:paraId="0B852868" w14:textId="77777777" w:rsidR="006432B1" w:rsidRPr="00057099" w:rsidRDefault="006432B1" w:rsidP="00E83F33"/>
        </w:tc>
        <w:tc>
          <w:tcPr>
            <w:tcW w:w="851" w:type="dxa"/>
          </w:tcPr>
          <w:p w14:paraId="0E6BCA5E" w14:textId="77777777" w:rsidR="006432B1" w:rsidRPr="00057099" w:rsidRDefault="006432B1" w:rsidP="00E83F33">
            <w:pPr>
              <w:jc w:val="right"/>
            </w:pPr>
          </w:p>
        </w:tc>
        <w:tc>
          <w:tcPr>
            <w:tcW w:w="284" w:type="dxa"/>
          </w:tcPr>
          <w:p w14:paraId="583F2E8C" w14:textId="77777777" w:rsidR="006432B1" w:rsidRPr="00057099" w:rsidRDefault="006432B1" w:rsidP="00E83F33"/>
        </w:tc>
        <w:tc>
          <w:tcPr>
            <w:tcW w:w="4536" w:type="dxa"/>
          </w:tcPr>
          <w:p w14:paraId="0AE985C2"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 opening olie</w:t>
            </w:r>
          </w:p>
        </w:tc>
      </w:tr>
      <w:tr w:rsidR="006432B1" w:rsidRPr="00057099" w14:paraId="74F87987" w14:textId="77777777" w:rsidTr="00E83F33">
        <w:tc>
          <w:tcPr>
            <w:tcW w:w="2948" w:type="dxa"/>
          </w:tcPr>
          <w:p w14:paraId="5EFE4DA2" w14:textId="77777777" w:rsidR="006432B1" w:rsidRPr="00057099" w:rsidRDefault="006432B1" w:rsidP="00E83F33">
            <w:r w:rsidRPr="00057099">
              <w:t>voorzien van</w:t>
            </w:r>
          </w:p>
        </w:tc>
        <w:tc>
          <w:tcPr>
            <w:tcW w:w="851" w:type="dxa"/>
          </w:tcPr>
          <w:p w14:paraId="5CF51BB6" w14:textId="77777777" w:rsidR="006432B1" w:rsidRPr="00057099" w:rsidRDefault="006432B1" w:rsidP="00E83F33">
            <w:pPr>
              <w:jc w:val="right"/>
            </w:pPr>
          </w:p>
        </w:tc>
        <w:tc>
          <w:tcPr>
            <w:tcW w:w="284" w:type="dxa"/>
          </w:tcPr>
          <w:p w14:paraId="4235097B" w14:textId="77777777" w:rsidR="006432B1" w:rsidRPr="00057099" w:rsidRDefault="006432B1" w:rsidP="00E83F33">
            <w:r w:rsidRPr="00057099">
              <w:t>:</w:t>
            </w:r>
          </w:p>
        </w:tc>
        <w:tc>
          <w:tcPr>
            <w:tcW w:w="4536" w:type="dxa"/>
          </w:tcPr>
          <w:p w14:paraId="07B990E6" w14:textId="77777777" w:rsidR="006432B1" w:rsidRPr="00057099" w:rsidRDefault="006432B1" w:rsidP="00E83F33">
            <w:pPr>
              <w:pStyle w:val="Bullet1"/>
              <w:numPr>
                <w:ilvl w:val="0"/>
                <w:numId w:val="0"/>
              </w:numPr>
              <w:ind w:left="284" w:hanging="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RVS regenkap</w:t>
            </w:r>
          </w:p>
        </w:tc>
      </w:tr>
      <w:tr w:rsidR="0040260B" w:rsidRPr="00057099" w14:paraId="20136511" w14:textId="77777777" w:rsidTr="00E83F33">
        <w:tc>
          <w:tcPr>
            <w:tcW w:w="2948" w:type="dxa"/>
          </w:tcPr>
          <w:p w14:paraId="566BEF59" w14:textId="69F98129" w:rsidR="0040260B" w:rsidRPr="00057099" w:rsidRDefault="005446AF" w:rsidP="00E83F33">
            <w:r w:rsidRPr="00057099">
              <w:t>Fundatieplaat:</w:t>
            </w:r>
          </w:p>
        </w:tc>
        <w:tc>
          <w:tcPr>
            <w:tcW w:w="851" w:type="dxa"/>
          </w:tcPr>
          <w:p w14:paraId="05CA1E60" w14:textId="77777777" w:rsidR="0040260B" w:rsidRPr="00057099" w:rsidRDefault="0040260B" w:rsidP="00E83F33">
            <w:pPr>
              <w:jc w:val="right"/>
            </w:pPr>
          </w:p>
        </w:tc>
        <w:tc>
          <w:tcPr>
            <w:tcW w:w="284" w:type="dxa"/>
          </w:tcPr>
          <w:p w14:paraId="35FBF1B6" w14:textId="23DCF390" w:rsidR="0040260B" w:rsidRPr="00057099" w:rsidRDefault="0040260B" w:rsidP="00E83F33"/>
        </w:tc>
        <w:tc>
          <w:tcPr>
            <w:tcW w:w="4536" w:type="dxa"/>
          </w:tcPr>
          <w:p w14:paraId="1D74ACBC" w14:textId="77777777" w:rsidR="0040260B" w:rsidRPr="00057099" w:rsidRDefault="0040260B" w:rsidP="00E83F33">
            <w:pPr>
              <w:pStyle w:val="Bullet1"/>
              <w:numPr>
                <w:ilvl w:val="0"/>
                <w:numId w:val="0"/>
              </w:numPr>
              <w:ind w:left="284" w:hanging="284"/>
              <w:rPr>
                <w:rFonts w:eastAsiaTheme="minorEastAsia" w:cstheme="minorBidi"/>
                <w:noProof w:val="0"/>
                <w:color w:val="00577E" w:themeColor="text1"/>
                <w:sz w:val="20"/>
                <w:lang w:val="nl-NL" w:eastAsia="en-GB"/>
              </w:rPr>
            </w:pPr>
          </w:p>
        </w:tc>
      </w:tr>
      <w:tr w:rsidR="005446AF" w:rsidRPr="00057099" w14:paraId="76EA4F02" w14:textId="77777777" w:rsidTr="00E83F33">
        <w:tc>
          <w:tcPr>
            <w:tcW w:w="2948" w:type="dxa"/>
          </w:tcPr>
          <w:p w14:paraId="3546F831" w14:textId="31E4DF27" w:rsidR="005446AF" w:rsidRPr="00057099" w:rsidRDefault="005446AF" w:rsidP="00E83F33">
            <w:r w:rsidRPr="00057099">
              <w:t xml:space="preserve">opstelling </w:t>
            </w:r>
          </w:p>
        </w:tc>
        <w:tc>
          <w:tcPr>
            <w:tcW w:w="851" w:type="dxa"/>
          </w:tcPr>
          <w:p w14:paraId="7EAC3EFF" w14:textId="77777777" w:rsidR="005446AF" w:rsidRPr="00057099" w:rsidRDefault="005446AF" w:rsidP="00E83F33">
            <w:pPr>
              <w:jc w:val="right"/>
            </w:pPr>
          </w:p>
        </w:tc>
        <w:tc>
          <w:tcPr>
            <w:tcW w:w="284" w:type="dxa"/>
          </w:tcPr>
          <w:p w14:paraId="30F9BC9E" w14:textId="6ACCEEF8" w:rsidR="005446AF" w:rsidRPr="00057099" w:rsidRDefault="005446AF" w:rsidP="00E83F33">
            <w:r w:rsidRPr="00057099">
              <w:t>:</w:t>
            </w:r>
          </w:p>
        </w:tc>
        <w:tc>
          <w:tcPr>
            <w:tcW w:w="4536" w:type="dxa"/>
          </w:tcPr>
          <w:p w14:paraId="77C5B62A" w14:textId="17A8FC89" w:rsidR="005446AF" w:rsidRPr="00057099" w:rsidRDefault="005446AF" w:rsidP="00691FC3">
            <w:r w:rsidRPr="00057099">
              <w:t xml:space="preserve">voor afsteuning van de aandrijving op het betondek </w:t>
            </w:r>
          </w:p>
        </w:tc>
      </w:tr>
      <w:tr w:rsidR="005446AF" w:rsidRPr="00057099" w14:paraId="3A2AC6B1" w14:textId="77777777" w:rsidTr="00E83F33">
        <w:tc>
          <w:tcPr>
            <w:tcW w:w="2948" w:type="dxa"/>
          </w:tcPr>
          <w:p w14:paraId="01138DF5" w14:textId="0D58B0EB" w:rsidR="005446AF" w:rsidRPr="00057099" w:rsidRDefault="005446AF" w:rsidP="00E83F33">
            <w:r w:rsidRPr="00057099">
              <w:t>materiaal</w:t>
            </w:r>
          </w:p>
        </w:tc>
        <w:tc>
          <w:tcPr>
            <w:tcW w:w="851" w:type="dxa"/>
          </w:tcPr>
          <w:p w14:paraId="6639A580" w14:textId="77777777" w:rsidR="005446AF" w:rsidRPr="00057099" w:rsidRDefault="005446AF" w:rsidP="00E83F33">
            <w:pPr>
              <w:jc w:val="right"/>
            </w:pPr>
          </w:p>
        </w:tc>
        <w:tc>
          <w:tcPr>
            <w:tcW w:w="284" w:type="dxa"/>
          </w:tcPr>
          <w:p w14:paraId="4C8F13DD" w14:textId="40F0A3E9" w:rsidR="005446AF" w:rsidRPr="00057099" w:rsidRDefault="005446AF" w:rsidP="00E83F33">
            <w:r w:rsidRPr="00057099">
              <w:t>:</w:t>
            </w:r>
          </w:p>
        </w:tc>
        <w:tc>
          <w:tcPr>
            <w:tcW w:w="4536" w:type="dxa"/>
          </w:tcPr>
          <w:p w14:paraId="27F9EDF6" w14:textId="55C959B5" w:rsidR="005446AF" w:rsidRPr="00057099" w:rsidRDefault="005446AF" w:rsidP="00691FC3">
            <w:r w:rsidRPr="00057099">
              <w:t>RVS AISI 316</w:t>
            </w:r>
          </w:p>
        </w:tc>
      </w:tr>
      <w:tr w:rsidR="005446AF" w:rsidRPr="00057099" w14:paraId="4BC1B1C1" w14:textId="77777777" w:rsidTr="00E83F33">
        <w:tc>
          <w:tcPr>
            <w:tcW w:w="2948" w:type="dxa"/>
          </w:tcPr>
          <w:p w14:paraId="7991FC36" w14:textId="339E1FCB" w:rsidR="005446AF" w:rsidRPr="00057099" w:rsidRDefault="005446AF" w:rsidP="00E83F33">
            <w:r w:rsidRPr="00057099">
              <w:t>bevestigingsmiddelen</w:t>
            </w:r>
          </w:p>
        </w:tc>
        <w:tc>
          <w:tcPr>
            <w:tcW w:w="851" w:type="dxa"/>
          </w:tcPr>
          <w:p w14:paraId="70859B6D" w14:textId="77777777" w:rsidR="005446AF" w:rsidRPr="00057099" w:rsidRDefault="005446AF" w:rsidP="00E83F33">
            <w:pPr>
              <w:jc w:val="right"/>
            </w:pPr>
          </w:p>
        </w:tc>
        <w:tc>
          <w:tcPr>
            <w:tcW w:w="284" w:type="dxa"/>
          </w:tcPr>
          <w:p w14:paraId="50A88F85" w14:textId="60C35715" w:rsidR="005446AF" w:rsidRPr="00057099" w:rsidRDefault="005446AF" w:rsidP="00E83F33">
            <w:r w:rsidRPr="00057099">
              <w:t>:</w:t>
            </w:r>
          </w:p>
        </w:tc>
        <w:tc>
          <w:tcPr>
            <w:tcW w:w="4536" w:type="dxa"/>
          </w:tcPr>
          <w:p w14:paraId="6D96C2F2" w14:textId="0617D14B" w:rsidR="005446AF" w:rsidRPr="00057099" w:rsidRDefault="005446AF" w:rsidP="00691FC3">
            <w:r w:rsidRPr="00057099">
              <w:t>RVS AISI 316</w:t>
            </w:r>
          </w:p>
        </w:tc>
      </w:tr>
    </w:tbl>
    <w:p w14:paraId="7B5B3629" w14:textId="77777777" w:rsidR="006432B1" w:rsidRPr="00057099" w:rsidRDefault="006432B1" w:rsidP="006432B1">
      <w:pPr>
        <w:pStyle w:val="BodyText"/>
      </w:pPr>
    </w:p>
    <w:p w14:paraId="66ECE0A5" w14:textId="6347D59E" w:rsidR="00744425" w:rsidRPr="00057099" w:rsidRDefault="00744425" w:rsidP="00691FC3">
      <w:pPr>
        <w:pStyle w:val="Heading2"/>
      </w:pPr>
      <w:bookmarkStart w:id="77" w:name="_Toc51682705"/>
      <w:bookmarkStart w:id="78" w:name="_Toc54965466"/>
      <w:r w:rsidRPr="00057099">
        <w:t>Opbouw luiken</w:t>
      </w:r>
      <w:bookmarkStart w:id="79" w:name="_Toc51682706"/>
      <w:bookmarkEnd w:id="77"/>
      <w:bookmarkEnd w:id="78"/>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744425" w:rsidRPr="00057099" w14:paraId="0132C912" w14:textId="77777777" w:rsidTr="002D3A37">
        <w:tc>
          <w:tcPr>
            <w:tcW w:w="2948" w:type="dxa"/>
          </w:tcPr>
          <w:p w14:paraId="2872F535" w14:textId="77777777" w:rsidR="00744425" w:rsidRPr="00057099" w:rsidRDefault="00744425" w:rsidP="002D3A37">
            <w:r w:rsidRPr="00057099">
              <w:t>systeem</w:t>
            </w:r>
          </w:p>
        </w:tc>
        <w:tc>
          <w:tcPr>
            <w:tcW w:w="851" w:type="dxa"/>
          </w:tcPr>
          <w:p w14:paraId="5D35AEDF" w14:textId="77777777" w:rsidR="00744425" w:rsidRPr="00057099" w:rsidRDefault="00744425" w:rsidP="002D3A37">
            <w:pPr>
              <w:jc w:val="right"/>
            </w:pPr>
          </w:p>
        </w:tc>
        <w:tc>
          <w:tcPr>
            <w:tcW w:w="284" w:type="dxa"/>
          </w:tcPr>
          <w:p w14:paraId="6F8278D3" w14:textId="77777777" w:rsidR="00744425" w:rsidRPr="00057099" w:rsidRDefault="00744425" w:rsidP="002D3A37">
            <w:r w:rsidRPr="00057099">
              <w:t>:</w:t>
            </w:r>
          </w:p>
        </w:tc>
        <w:tc>
          <w:tcPr>
            <w:tcW w:w="4536" w:type="dxa"/>
          </w:tcPr>
          <w:p w14:paraId="7B62325B" w14:textId="77777777" w:rsidR="00744425" w:rsidRPr="00057099" w:rsidRDefault="00744425" w:rsidP="002D3A37">
            <w:r w:rsidRPr="00057099">
              <w:t>aluminium opbouwluik met knevels</w:t>
            </w:r>
          </w:p>
        </w:tc>
      </w:tr>
      <w:tr w:rsidR="00744425" w:rsidRPr="00057099" w14:paraId="1E25E2DC" w14:textId="77777777" w:rsidTr="002D3A37">
        <w:tc>
          <w:tcPr>
            <w:tcW w:w="2948" w:type="dxa"/>
          </w:tcPr>
          <w:p w14:paraId="14585C55" w14:textId="77777777" w:rsidR="00744425" w:rsidRPr="00057099" w:rsidRDefault="00744425" w:rsidP="002D3A37">
            <w:r w:rsidRPr="00057099">
              <w:t>aantal</w:t>
            </w:r>
          </w:p>
        </w:tc>
        <w:tc>
          <w:tcPr>
            <w:tcW w:w="851" w:type="dxa"/>
          </w:tcPr>
          <w:p w14:paraId="1CDAE37A" w14:textId="77777777" w:rsidR="00744425" w:rsidRPr="00057099" w:rsidRDefault="00744425" w:rsidP="002D3A37">
            <w:pPr>
              <w:jc w:val="right"/>
            </w:pPr>
            <w:r w:rsidRPr="00057099">
              <w:t>stuks</w:t>
            </w:r>
          </w:p>
        </w:tc>
        <w:tc>
          <w:tcPr>
            <w:tcW w:w="284" w:type="dxa"/>
          </w:tcPr>
          <w:p w14:paraId="14557FF3" w14:textId="77777777" w:rsidR="00744425" w:rsidRPr="00057099" w:rsidRDefault="00744425" w:rsidP="002D3A37">
            <w:r w:rsidRPr="00057099">
              <w:t>:</w:t>
            </w:r>
          </w:p>
        </w:tc>
        <w:tc>
          <w:tcPr>
            <w:tcW w:w="4536" w:type="dxa"/>
          </w:tcPr>
          <w:p w14:paraId="2F1A4716" w14:textId="77777777" w:rsidR="00744425" w:rsidRPr="00057099" w:rsidRDefault="00744425" w:rsidP="002D3A37">
            <w:r w:rsidRPr="00057099">
              <w:t>4</w:t>
            </w:r>
          </w:p>
        </w:tc>
      </w:tr>
      <w:tr w:rsidR="00744425" w:rsidRPr="00057099" w14:paraId="2A9E982F" w14:textId="77777777" w:rsidTr="002D3A37">
        <w:tc>
          <w:tcPr>
            <w:tcW w:w="2948" w:type="dxa"/>
          </w:tcPr>
          <w:p w14:paraId="2E7CD52C" w14:textId="77777777" w:rsidR="00744425" w:rsidRPr="00057099" w:rsidRDefault="00744425" w:rsidP="002D3A37">
            <w:r w:rsidRPr="00057099">
              <w:t>dagmaat</w:t>
            </w:r>
          </w:p>
        </w:tc>
        <w:tc>
          <w:tcPr>
            <w:tcW w:w="851" w:type="dxa"/>
          </w:tcPr>
          <w:p w14:paraId="060AC082" w14:textId="77777777" w:rsidR="00744425" w:rsidRPr="00057099" w:rsidRDefault="00744425" w:rsidP="002D3A37">
            <w:pPr>
              <w:jc w:val="right"/>
            </w:pPr>
            <w:r w:rsidRPr="00057099">
              <w:t>mm</w:t>
            </w:r>
          </w:p>
        </w:tc>
        <w:tc>
          <w:tcPr>
            <w:tcW w:w="284" w:type="dxa"/>
          </w:tcPr>
          <w:p w14:paraId="6587E9F1" w14:textId="77777777" w:rsidR="00744425" w:rsidRPr="00057099" w:rsidRDefault="00744425" w:rsidP="002D3A37">
            <w:r w:rsidRPr="00057099">
              <w:t>:</w:t>
            </w:r>
          </w:p>
        </w:tc>
        <w:tc>
          <w:tcPr>
            <w:tcW w:w="4536" w:type="dxa"/>
          </w:tcPr>
          <w:p w14:paraId="2A26B947" w14:textId="77777777" w:rsidR="00744425" w:rsidRPr="00057099" w:rsidRDefault="00744425" w:rsidP="002D3A37">
            <w:r w:rsidRPr="00057099">
              <w:t>1000 x 2200</w:t>
            </w:r>
          </w:p>
        </w:tc>
      </w:tr>
      <w:tr w:rsidR="00744425" w:rsidRPr="00057099" w14:paraId="7107147D" w14:textId="77777777" w:rsidTr="002D3A37">
        <w:tc>
          <w:tcPr>
            <w:tcW w:w="2948" w:type="dxa"/>
          </w:tcPr>
          <w:p w14:paraId="2141102D" w14:textId="77777777" w:rsidR="00744425" w:rsidRPr="00057099" w:rsidRDefault="00744425" w:rsidP="002D3A37">
            <w:r w:rsidRPr="00057099">
              <w:t>materiaal</w:t>
            </w:r>
          </w:p>
        </w:tc>
        <w:tc>
          <w:tcPr>
            <w:tcW w:w="851" w:type="dxa"/>
          </w:tcPr>
          <w:p w14:paraId="581664AA" w14:textId="77777777" w:rsidR="00744425" w:rsidRPr="00057099" w:rsidRDefault="00744425" w:rsidP="002D3A37">
            <w:pPr>
              <w:jc w:val="right"/>
            </w:pPr>
          </w:p>
        </w:tc>
        <w:tc>
          <w:tcPr>
            <w:tcW w:w="284" w:type="dxa"/>
          </w:tcPr>
          <w:p w14:paraId="6E20B12F" w14:textId="77777777" w:rsidR="00744425" w:rsidRPr="00057099" w:rsidRDefault="00744425" w:rsidP="002D3A37">
            <w:r w:rsidRPr="00057099">
              <w:t>:</w:t>
            </w:r>
          </w:p>
        </w:tc>
        <w:tc>
          <w:tcPr>
            <w:tcW w:w="4536" w:type="dxa"/>
          </w:tcPr>
          <w:p w14:paraId="773A59B2" w14:textId="77777777" w:rsidR="00744425" w:rsidRPr="00057099" w:rsidRDefault="00744425" w:rsidP="002D3A37">
            <w:pPr>
              <w:tabs>
                <w:tab w:val="left" w:pos="567"/>
              </w:tabs>
            </w:pPr>
            <w:r w:rsidRPr="00057099">
              <w:t xml:space="preserve">aluminium luik </w:t>
            </w:r>
          </w:p>
          <w:p w14:paraId="14900B29" w14:textId="77777777" w:rsidR="00744425" w:rsidRPr="00057099" w:rsidRDefault="00744425" w:rsidP="002D3A37">
            <w:pPr>
              <w:tabs>
                <w:tab w:val="left" w:pos="567"/>
              </w:tabs>
            </w:pPr>
            <w:r w:rsidRPr="00057099">
              <w:t>roestvaststalen omranding</w:t>
            </w:r>
          </w:p>
          <w:p w14:paraId="7508E35B" w14:textId="77777777" w:rsidR="00744425" w:rsidRPr="00057099" w:rsidRDefault="00744425" w:rsidP="002D3A37">
            <w:pPr>
              <w:tabs>
                <w:tab w:val="left" w:pos="567"/>
              </w:tabs>
            </w:pPr>
            <w:r w:rsidRPr="00057099">
              <w:t>roestvaststalen veiligheidsrooster</w:t>
            </w:r>
          </w:p>
        </w:tc>
      </w:tr>
      <w:tr w:rsidR="00744425" w:rsidRPr="00057099" w14:paraId="3E1D6FED" w14:textId="77777777" w:rsidTr="002D3A37">
        <w:tc>
          <w:tcPr>
            <w:tcW w:w="2948" w:type="dxa"/>
          </w:tcPr>
          <w:p w14:paraId="37A9F81F" w14:textId="1E83D3D6" w:rsidR="00744425" w:rsidRPr="00057099" w:rsidRDefault="00323A11" w:rsidP="002D3A37">
            <w:r w:rsidRPr="00057099">
              <w:t>u</w:t>
            </w:r>
            <w:r w:rsidR="00744425" w:rsidRPr="00057099">
              <w:t>itvoering volgens detailbladen</w:t>
            </w:r>
          </w:p>
        </w:tc>
        <w:tc>
          <w:tcPr>
            <w:tcW w:w="851" w:type="dxa"/>
          </w:tcPr>
          <w:p w14:paraId="0EA088B8" w14:textId="77777777" w:rsidR="00744425" w:rsidRPr="00057099" w:rsidRDefault="00744425" w:rsidP="002D3A37">
            <w:pPr>
              <w:jc w:val="right"/>
            </w:pPr>
          </w:p>
        </w:tc>
        <w:tc>
          <w:tcPr>
            <w:tcW w:w="284" w:type="dxa"/>
          </w:tcPr>
          <w:p w14:paraId="3FA9AAF3" w14:textId="77777777" w:rsidR="00744425" w:rsidRPr="00057099" w:rsidRDefault="00744425" w:rsidP="002D3A37">
            <w:r w:rsidRPr="00057099">
              <w:t>:</w:t>
            </w:r>
          </w:p>
        </w:tc>
        <w:tc>
          <w:tcPr>
            <w:tcW w:w="4536" w:type="dxa"/>
          </w:tcPr>
          <w:p w14:paraId="6B0FF747" w14:textId="77777777" w:rsidR="00744425" w:rsidRPr="00057099" w:rsidRDefault="00744425" w:rsidP="002D3A37">
            <w:pPr>
              <w:spacing w:line="240" w:lineRule="exact"/>
            </w:pPr>
            <w:r w:rsidRPr="00057099">
              <w:t>conform standaard details Rijnland (tab 5):</w:t>
            </w:r>
          </w:p>
          <w:p w14:paraId="5E8E582D" w14:textId="77777777" w:rsidR="00744425" w:rsidRPr="00057099" w:rsidRDefault="00744425" w:rsidP="002D3A37">
            <w:pPr>
              <w:pStyle w:val="ListParagraph"/>
              <w:numPr>
                <w:ilvl w:val="0"/>
                <w:numId w:val="17"/>
              </w:numPr>
              <w:spacing w:line="240" w:lineRule="exact"/>
              <w:ind w:left="210" w:hanging="210"/>
            </w:pPr>
            <w:r w:rsidRPr="00057099">
              <w:t>APD 05 022 knevelconstructie opliggend aluminium luik</w:t>
            </w:r>
          </w:p>
          <w:p w14:paraId="15D99A15" w14:textId="77777777" w:rsidR="00744425" w:rsidRPr="00057099" w:rsidRDefault="00744425" w:rsidP="002D3A37">
            <w:pPr>
              <w:pStyle w:val="ListParagraph"/>
              <w:numPr>
                <w:ilvl w:val="0"/>
                <w:numId w:val="17"/>
              </w:numPr>
              <w:spacing w:line="240" w:lineRule="exact"/>
              <w:ind w:left="210" w:hanging="210"/>
            </w:pPr>
            <w:r w:rsidRPr="00057099">
              <w:t>APD 05 011 aluminium luik, gasdicht</w:t>
            </w:r>
          </w:p>
          <w:p w14:paraId="57F8C20A" w14:textId="77777777" w:rsidR="00744425" w:rsidRPr="00057099" w:rsidRDefault="00744425" w:rsidP="002D3A37">
            <w:pPr>
              <w:pStyle w:val="ListParagraph"/>
              <w:numPr>
                <w:ilvl w:val="0"/>
                <w:numId w:val="17"/>
              </w:numPr>
              <w:spacing w:line="240" w:lineRule="exact"/>
              <w:ind w:left="210" w:hanging="210"/>
            </w:pPr>
            <w:r w:rsidRPr="00057099">
              <w:t>APD 05 021 scharnier opliggend aluminium luik</w:t>
            </w:r>
          </w:p>
          <w:p w14:paraId="7D38CC20" w14:textId="77777777" w:rsidR="00744425" w:rsidRPr="00057099" w:rsidRDefault="00744425" w:rsidP="002D3A37">
            <w:pPr>
              <w:pStyle w:val="ListParagraph"/>
              <w:numPr>
                <w:ilvl w:val="0"/>
                <w:numId w:val="17"/>
              </w:numPr>
              <w:spacing w:line="240" w:lineRule="exact"/>
              <w:ind w:left="210" w:hanging="210"/>
            </w:pPr>
            <w:r w:rsidRPr="00057099">
              <w:t>APD 05 023 hangslotbevestiging opliggend aluminium luik</w:t>
            </w:r>
          </w:p>
          <w:p w14:paraId="06FBE74E" w14:textId="77777777" w:rsidR="00744425" w:rsidRPr="00057099" w:rsidRDefault="00744425" w:rsidP="002D3A37">
            <w:pPr>
              <w:pStyle w:val="ListParagraph"/>
              <w:numPr>
                <w:ilvl w:val="0"/>
                <w:numId w:val="17"/>
              </w:numPr>
              <w:spacing w:line="240" w:lineRule="exact"/>
              <w:ind w:left="210" w:hanging="210"/>
            </w:pPr>
            <w:r w:rsidRPr="00057099">
              <w:t>APD 05 023 uitzetter voor opliggend aluminium luik</w:t>
            </w:r>
          </w:p>
          <w:p w14:paraId="08E56299" w14:textId="77777777" w:rsidR="00744425" w:rsidRPr="00057099" w:rsidRDefault="00744425" w:rsidP="002D3A37">
            <w:pPr>
              <w:pStyle w:val="ListParagraph"/>
              <w:numPr>
                <w:ilvl w:val="0"/>
                <w:numId w:val="17"/>
              </w:numPr>
              <w:spacing w:line="240" w:lineRule="exact"/>
              <w:ind w:left="210" w:hanging="210"/>
            </w:pPr>
            <w:r w:rsidRPr="00057099">
              <w:t>APD 05 025 buffer voor aluminium luik</w:t>
            </w:r>
          </w:p>
          <w:p w14:paraId="63043117" w14:textId="77777777" w:rsidR="00744425" w:rsidRPr="00057099" w:rsidRDefault="00744425" w:rsidP="002D3A37">
            <w:pPr>
              <w:pStyle w:val="ListParagraph"/>
              <w:numPr>
                <w:ilvl w:val="0"/>
                <w:numId w:val="17"/>
              </w:numPr>
              <w:spacing w:line="240" w:lineRule="exact"/>
              <w:ind w:left="210" w:hanging="210"/>
            </w:pPr>
            <w:r w:rsidRPr="00057099">
              <w:t>APD 06 00? rvs omranding voor gasdicht opliggend aluminium luik</w:t>
            </w:r>
          </w:p>
          <w:p w14:paraId="32DC3153" w14:textId="77777777" w:rsidR="00744425" w:rsidRPr="00057099" w:rsidRDefault="00744425" w:rsidP="002D3A37">
            <w:pPr>
              <w:pStyle w:val="ListParagraph"/>
              <w:numPr>
                <w:ilvl w:val="0"/>
                <w:numId w:val="17"/>
              </w:numPr>
              <w:spacing w:line="240" w:lineRule="exact"/>
              <w:ind w:left="210" w:hanging="210"/>
            </w:pPr>
            <w:r w:rsidRPr="00057099">
              <w:t>APD 16 003 veiligheidsrooster in luikomranding</w:t>
            </w:r>
          </w:p>
          <w:p w14:paraId="445CFB31" w14:textId="77777777" w:rsidR="00744425" w:rsidRPr="00057099" w:rsidRDefault="00744425" w:rsidP="002D3A37">
            <w:pPr>
              <w:pStyle w:val="ListParagraph"/>
              <w:numPr>
                <w:ilvl w:val="0"/>
                <w:numId w:val="17"/>
              </w:numPr>
              <w:spacing w:line="240" w:lineRule="exact"/>
              <w:ind w:left="210" w:hanging="210"/>
            </w:pPr>
            <w:r w:rsidRPr="00057099">
              <w:t>APD 16 007 veiligheidsrooster in luikomranding details</w:t>
            </w:r>
          </w:p>
        </w:tc>
      </w:tr>
      <w:tr w:rsidR="00744425" w:rsidRPr="00057099" w14:paraId="767C2DD2" w14:textId="77777777" w:rsidTr="002D3A37">
        <w:tc>
          <w:tcPr>
            <w:tcW w:w="2948" w:type="dxa"/>
          </w:tcPr>
          <w:p w14:paraId="0A5BAADF" w14:textId="77777777" w:rsidR="00744425" w:rsidRPr="00057099" w:rsidRDefault="00744425" w:rsidP="002D3A37">
            <w:r w:rsidRPr="00057099">
              <w:t>toebehoren</w:t>
            </w:r>
          </w:p>
        </w:tc>
        <w:tc>
          <w:tcPr>
            <w:tcW w:w="851" w:type="dxa"/>
          </w:tcPr>
          <w:p w14:paraId="79B6E355" w14:textId="77777777" w:rsidR="00744425" w:rsidRPr="00057099" w:rsidRDefault="00744425" w:rsidP="002D3A37">
            <w:pPr>
              <w:jc w:val="right"/>
            </w:pPr>
          </w:p>
        </w:tc>
        <w:tc>
          <w:tcPr>
            <w:tcW w:w="284" w:type="dxa"/>
          </w:tcPr>
          <w:p w14:paraId="783C282A" w14:textId="77777777" w:rsidR="00744425" w:rsidRPr="00057099" w:rsidRDefault="00744425" w:rsidP="002D3A37">
            <w:r w:rsidRPr="00057099">
              <w:t>:</w:t>
            </w:r>
          </w:p>
        </w:tc>
        <w:tc>
          <w:tcPr>
            <w:tcW w:w="4536" w:type="dxa"/>
          </w:tcPr>
          <w:p w14:paraId="36DDCFDD" w14:textId="77777777" w:rsidR="00744425" w:rsidRPr="00057099" w:rsidRDefault="00744425" w:rsidP="002D3A37">
            <w:pPr>
              <w:pStyle w:val="ListParagraph"/>
              <w:numPr>
                <w:ilvl w:val="0"/>
                <w:numId w:val="17"/>
              </w:numPr>
              <w:spacing w:line="240" w:lineRule="exact"/>
              <w:ind w:left="210" w:hanging="210"/>
            </w:pPr>
            <w:r w:rsidRPr="00057099">
              <w:t>Alle toebehoren zoals aangegeven op tekening en standaard details, o.a. bevestigingsmiddelen, neopreen celrubber etc.</w:t>
            </w:r>
          </w:p>
        </w:tc>
      </w:tr>
      <w:tr w:rsidR="00323A11" w:rsidRPr="00057099" w14:paraId="0A3E3B61" w14:textId="77777777" w:rsidTr="002D3A37">
        <w:tc>
          <w:tcPr>
            <w:tcW w:w="2948" w:type="dxa"/>
          </w:tcPr>
          <w:p w14:paraId="039BEB65" w14:textId="48EBA5DD" w:rsidR="00323A11" w:rsidRPr="00057099" w:rsidRDefault="00323A11" w:rsidP="002D3A37">
            <w:r w:rsidRPr="00057099">
              <w:t xml:space="preserve">opmerkingen </w:t>
            </w:r>
          </w:p>
        </w:tc>
        <w:tc>
          <w:tcPr>
            <w:tcW w:w="851" w:type="dxa"/>
          </w:tcPr>
          <w:p w14:paraId="0FA22895" w14:textId="77777777" w:rsidR="00323A11" w:rsidRPr="00057099" w:rsidRDefault="00323A11" w:rsidP="002D3A37">
            <w:pPr>
              <w:jc w:val="right"/>
            </w:pPr>
          </w:p>
        </w:tc>
        <w:tc>
          <w:tcPr>
            <w:tcW w:w="284" w:type="dxa"/>
          </w:tcPr>
          <w:p w14:paraId="5AFB9A05" w14:textId="77777777" w:rsidR="00323A11" w:rsidRPr="00057099" w:rsidRDefault="00323A11" w:rsidP="002D3A37"/>
        </w:tc>
        <w:tc>
          <w:tcPr>
            <w:tcW w:w="4536" w:type="dxa"/>
          </w:tcPr>
          <w:p w14:paraId="01508D02" w14:textId="4FB33F84" w:rsidR="0040260B" w:rsidRPr="00057099" w:rsidRDefault="0040260B" w:rsidP="0040260B">
            <w:pPr>
              <w:pStyle w:val="ListParagraph"/>
              <w:numPr>
                <w:ilvl w:val="0"/>
                <w:numId w:val="17"/>
              </w:numPr>
              <w:spacing w:line="240" w:lineRule="exact"/>
              <w:ind w:left="210" w:hanging="210"/>
            </w:pPr>
            <w:r w:rsidRPr="00057099">
              <w:t>De mengers kunnen niet als een unit worden geplaatst, maar de mengonderdelen dienen afzonderlijk te worden gemonteerd.</w:t>
            </w:r>
            <w:r w:rsidR="0040188E" w:rsidRPr="00057099">
              <w:t xml:space="preserve"> Hiervoor per menger een hijsoog (250kg) aanbrengen aan de onderzijde van het betondek van de anaerobe ruimte. Het hijsoog </w:t>
            </w:r>
            <w:r w:rsidR="0071082A" w:rsidRPr="00057099">
              <w:t>van buitenaf</w:t>
            </w:r>
            <w:r w:rsidR="0040188E" w:rsidRPr="00057099">
              <w:t xml:space="preserve"> goed bereikbaar te zijn via de luiksparing. </w:t>
            </w:r>
          </w:p>
        </w:tc>
      </w:tr>
    </w:tbl>
    <w:p w14:paraId="14F6B7A5" w14:textId="4FB0683C" w:rsidR="00744425" w:rsidRPr="00057099" w:rsidRDefault="00744425" w:rsidP="00744425">
      <w:pPr>
        <w:pStyle w:val="BodyText"/>
      </w:pPr>
    </w:p>
    <w:p w14:paraId="3D9B973F" w14:textId="77777777" w:rsidR="00323A11" w:rsidRPr="00057099" w:rsidRDefault="00323A11" w:rsidP="00744425">
      <w:pPr>
        <w:pStyle w:val="BodyText"/>
      </w:pPr>
    </w:p>
    <w:bookmarkEnd w:id="79"/>
    <w:p w14:paraId="57EFED36" w14:textId="77777777" w:rsidR="00744425" w:rsidRPr="00057099" w:rsidRDefault="00744425" w:rsidP="00744425">
      <w:pPr>
        <w:pStyle w:val="Heading3"/>
      </w:pPr>
      <w:r w:rsidRPr="00057099">
        <w:t>Berekeningen</w:t>
      </w:r>
    </w:p>
    <w:p w14:paraId="2A6C1A45" w14:textId="77777777" w:rsidR="00744425" w:rsidRPr="00057099" w:rsidRDefault="00744425" w:rsidP="00744425">
      <w:pPr>
        <w:autoSpaceDE w:val="0"/>
        <w:autoSpaceDN w:val="0"/>
        <w:adjustRightInd w:val="0"/>
        <w:spacing w:line="240" w:lineRule="auto"/>
        <w:rPr>
          <w:rFonts w:cs="Arial"/>
        </w:rPr>
      </w:pPr>
      <w:r w:rsidRPr="00057099">
        <w:rPr>
          <w:rFonts w:cs="Arial"/>
        </w:rPr>
        <w:t>Door de aannemer te vervaardigen statische berekening metaalconstructie (NEN 6770) en aluminiumconstructies (NEN 6710), o.a.:</w:t>
      </w:r>
    </w:p>
    <w:p w14:paraId="103880E4"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roosters;</w:t>
      </w:r>
    </w:p>
    <w:p w14:paraId="62B56AAA"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veiligheidsroosters;</w:t>
      </w:r>
    </w:p>
    <w:p w14:paraId="64C9F2AB"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luiken;</w:t>
      </w:r>
    </w:p>
    <w:p w14:paraId="326F6E14"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eventuele ondersteuningen.</w:t>
      </w:r>
    </w:p>
    <w:p w14:paraId="77DEB494" w14:textId="77777777" w:rsidR="00744425" w:rsidRPr="00057099" w:rsidRDefault="00744425" w:rsidP="00744425">
      <w:pPr>
        <w:autoSpaceDE w:val="0"/>
        <w:autoSpaceDN w:val="0"/>
        <w:adjustRightInd w:val="0"/>
        <w:spacing w:line="240" w:lineRule="auto"/>
        <w:rPr>
          <w:rFonts w:cs="Arial"/>
        </w:rPr>
      </w:pPr>
      <w:r w:rsidRPr="00057099">
        <w:rPr>
          <w:rFonts w:cs="Arial"/>
        </w:rPr>
        <w:t>Uitgangspunten voor de berekening(en):</w:t>
      </w:r>
    </w:p>
    <w:p w14:paraId="35C27E43"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hoofdberekening constructief ontwerp welke in bijlage 7 van het bestek zijn bijgevoegd;</w:t>
      </w:r>
    </w:p>
    <w:p w14:paraId="0172AAC8"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alle beloopbare delen (tenzij dit anders is aangegeven) berekenen op een belasting van 3 </w:t>
      </w:r>
      <w:proofErr w:type="spellStart"/>
      <w:r w:rsidRPr="00057099">
        <w:rPr>
          <w:rFonts w:eastAsiaTheme="minorEastAsia" w:cstheme="minorBidi"/>
          <w:noProof w:val="0"/>
          <w:color w:val="00577E" w:themeColor="text1"/>
          <w:sz w:val="20"/>
          <w:lang w:val="nl-NL" w:eastAsia="en-GB"/>
        </w:rPr>
        <w:t>kN</w:t>
      </w:r>
      <w:proofErr w:type="spellEnd"/>
      <w:r w:rsidRPr="00057099">
        <w:rPr>
          <w:rFonts w:eastAsiaTheme="minorEastAsia" w:cstheme="minorBidi"/>
          <w:noProof w:val="0"/>
          <w:color w:val="00577E" w:themeColor="text1"/>
          <w:sz w:val="20"/>
          <w:lang w:val="nl-NL" w:eastAsia="en-GB"/>
        </w:rPr>
        <w:t xml:space="preserve">/m2 of een puntlast van 3 </w:t>
      </w:r>
      <w:proofErr w:type="spellStart"/>
      <w:r w:rsidRPr="00057099">
        <w:rPr>
          <w:rFonts w:eastAsiaTheme="minorEastAsia" w:cstheme="minorBidi"/>
          <w:noProof w:val="0"/>
          <w:color w:val="00577E" w:themeColor="text1"/>
          <w:sz w:val="20"/>
          <w:lang w:val="nl-NL" w:eastAsia="en-GB"/>
        </w:rPr>
        <w:t>kN</w:t>
      </w:r>
      <w:proofErr w:type="spellEnd"/>
      <w:r w:rsidRPr="00057099">
        <w:rPr>
          <w:rFonts w:eastAsiaTheme="minorEastAsia" w:cstheme="minorBidi"/>
          <w:noProof w:val="0"/>
          <w:color w:val="00577E" w:themeColor="text1"/>
          <w:sz w:val="20"/>
          <w:lang w:val="nl-NL" w:eastAsia="en-GB"/>
        </w:rPr>
        <w:t>;</w:t>
      </w:r>
    </w:p>
    <w:p w14:paraId="270E775A"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doorbuiging mag ten hoogste 1/250 van de over- spanning bedragen.</w:t>
      </w:r>
    </w:p>
    <w:p w14:paraId="7105701D" w14:textId="77777777" w:rsidR="00744425" w:rsidRPr="00057099" w:rsidRDefault="00744425" w:rsidP="00744425">
      <w:pPr>
        <w:autoSpaceDE w:val="0"/>
        <w:autoSpaceDN w:val="0"/>
        <w:adjustRightInd w:val="0"/>
        <w:spacing w:line="240" w:lineRule="auto"/>
        <w:rPr>
          <w:rFonts w:cs="Arial"/>
        </w:rPr>
      </w:pPr>
      <w:r w:rsidRPr="00057099">
        <w:rPr>
          <w:rFonts w:cs="Arial"/>
        </w:rPr>
        <w:t>De controleberekeningen dienen te omvatten:</w:t>
      </w:r>
    </w:p>
    <w:p w14:paraId="78AB0B9E"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lastRenderedPageBreak/>
        <w:t>de controle van de gekozen profielen;</w:t>
      </w:r>
    </w:p>
    <w:p w14:paraId="54E9B764"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bepaling van de hoogte van de draagstaven van de roosters;</w:t>
      </w:r>
    </w:p>
    <w:p w14:paraId="252D4F12"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berekeningen van de bout- en lasverbindingen;</w:t>
      </w:r>
    </w:p>
    <w:p w14:paraId="563F33EA" w14:textId="77777777" w:rsidR="00744425" w:rsidRPr="00057099" w:rsidRDefault="00744425" w:rsidP="0074442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berekening van de benodigde verankering (stek- ankers).</w:t>
      </w:r>
    </w:p>
    <w:p w14:paraId="7539C87D" w14:textId="49717D5A" w:rsidR="006432B1" w:rsidRPr="00057099" w:rsidRDefault="006432B1" w:rsidP="005B35B1">
      <w:pPr>
        <w:pStyle w:val="Heading2"/>
        <w:numPr>
          <w:ilvl w:val="1"/>
          <w:numId w:val="19"/>
        </w:numPr>
      </w:pPr>
      <w:bookmarkStart w:id="80" w:name="_Toc50706292"/>
      <w:bookmarkStart w:id="81" w:name="_Toc54965467"/>
      <w:r w:rsidRPr="00057099">
        <w:t>Nevenbestanddelen</w:t>
      </w:r>
      <w:bookmarkEnd w:id="80"/>
      <w:bookmarkEnd w:id="81"/>
      <w:r w:rsidRPr="00057099">
        <w:t xml:space="preserve"> </w:t>
      </w:r>
    </w:p>
    <w:p w14:paraId="577D3601" w14:textId="0BD6E765" w:rsidR="001E2792" w:rsidRPr="00057099" w:rsidRDefault="001E2792" w:rsidP="006432B1"/>
    <w:tbl>
      <w:tblPr>
        <w:tblW w:w="9068" w:type="dxa"/>
        <w:tblLayout w:type="fixed"/>
        <w:tblLook w:val="01E0" w:firstRow="1" w:lastRow="1" w:firstColumn="1" w:lastColumn="1" w:noHBand="0" w:noVBand="0"/>
      </w:tblPr>
      <w:tblGrid>
        <w:gridCol w:w="3227"/>
        <w:gridCol w:w="567"/>
        <w:gridCol w:w="284"/>
        <w:gridCol w:w="4990"/>
      </w:tblGrid>
      <w:tr w:rsidR="001E2792" w:rsidRPr="00057099" w14:paraId="55B1ABCE" w14:textId="77777777" w:rsidTr="00D62E73">
        <w:trPr>
          <w:cantSplit/>
        </w:trPr>
        <w:tc>
          <w:tcPr>
            <w:tcW w:w="3227" w:type="dxa"/>
          </w:tcPr>
          <w:p w14:paraId="677146D9" w14:textId="77777777" w:rsidR="001E2792" w:rsidRPr="00057099" w:rsidRDefault="001E2792" w:rsidP="00D62E73">
            <w:r w:rsidRPr="00057099">
              <w:t>Materiaal verbindingsmiddelen</w:t>
            </w:r>
          </w:p>
        </w:tc>
        <w:tc>
          <w:tcPr>
            <w:tcW w:w="567" w:type="dxa"/>
          </w:tcPr>
          <w:p w14:paraId="7FB7EAA4" w14:textId="77777777" w:rsidR="001E2792" w:rsidRPr="00057099" w:rsidRDefault="001E2792" w:rsidP="00D62E73">
            <w:pPr>
              <w:spacing w:line="240" w:lineRule="exact"/>
              <w:jc w:val="right"/>
            </w:pPr>
          </w:p>
        </w:tc>
        <w:tc>
          <w:tcPr>
            <w:tcW w:w="284" w:type="dxa"/>
          </w:tcPr>
          <w:p w14:paraId="4DB1806D" w14:textId="77777777" w:rsidR="001E2792" w:rsidRPr="00057099" w:rsidRDefault="001E2792" w:rsidP="00D62E73">
            <w:pPr>
              <w:spacing w:line="240" w:lineRule="exact"/>
            </w:pPr>
            <w:r w:rsidRPr="00057099">
              <w:t>:</w:t>
            </w:r>
          </w:p>
        </w:tc>
        <w:tc>
          <w:tcPr>
            <w:tcW w:w="4990" w:type="dxa"/>
          </w:tcPr>
          <w:p w14:paraId="2D98B056" w14:textId="48509A82" w:rsidR="001E2792" w:rsidRPr="00057099" w:rsidRDefault="001E2792" w:rsidP="00D62E73">
            <w:pPr>
              <w:spacing w:line="240" w:lineRule="exact"/>
            </w:pPr>
            <w:r w:rsidRPr="00057099">
              <w:t xml:space="preserve">volgens </w:t>
            </w:r>
            <w:r w:rsidR="004D7395" w:rsidRPr="00057099">
              <w:t>Bundel AV 2018 WT</w:t>
            </w:r>
            <w:r w:rsidRPr="00057099">
              <w:t>, hoofdstuk 2</w:t>
            </w:r>
          </w:p>
        </w:tc>
      </w:tr>
      <w:tr w:rsidR="001E2792" w:rsidRPr="00057099" w14:paraId="62563CAB" w14:textId="77777777" w:rsidTr="00D62E73">
        <w:trPr>
          <w:cantSplit/>
        </w:trPr>
        <w:tc>
          <w:tcPr>
            <w:tcW w:w="3227" w:type="dxa"/>
          </w:tcPr>
          <w:p w14:paraId="1C18F280" w14:textId="77777777" w:rsidR="001E2792" w:rsidRPr="00057099" w:rsidRDefault="001E2792" w:rsidP="00D62E73">
            <w:pPr>
              <w:spacing w:line="240" w:lineRule="exact"/>
            </w:pPr>
            <w:r w:rsidRPr="00057099">
              <w:t>Materiaal ondersteuningsconstructies</w:t>
            </w:r>
          </w:p>
        </w:tc>
        <w:tc>
          <w:tcPr>
            <w:tcW w:w="567" w:type="dxa"/>
          </w:tcPr>
          <w:p w14:paraId="041BEB3A" w14:textId="77777777" w:rsidR="001E2792" w:rsidRPr="00057099" w:rsidRDefault="001E2792" w:rsidP="00D62E73">
            <w:pPr>
              <w:spacing w:line="240" w:lineRule="exact"/>
              <w:jc w:val="right"/>
            </w:pPr>
          </w:p>
        </w:tc>
        <w:tc>
          <w:tcPr>
            <w:tcW w:w="284" w:type="dxa"/>
          </w:tcPr>
          <w:p w14:paraId="3E1BB190" w14:textId="77777777" w:rsidR="001E2792" w:rsidRPr="00057099" w:rsidRDefault="001E2792" w:rsidP="00D62E73">
            <w:pPr>
              <w:spacing w:line="240" w:lineRule="exact"/>
            </w:pPr>
            <w:r w:rsidRPr="00057099">
              <w:t>:</w:t>
            </w:r>
          </w:p>
        </w:tc>
        <w:tc>
          <w:tcPr>
            <w:tcW w:w="4990" w:type="dxa"/>
          </w:tcPr>
          <w:p w14:paraId="4777C292" w14:textId="77777777" w:rsidR="001E2792" w:rsidRPr="00057099" w:rsidRDefault="001E2792" w:rsidP="00D62E73">
            <w:pPr>
              <w:spacing w:line="240" w:lineRule="exact"/>
            </w:pPr>
            <w:r w:rsidRPr="00057099">
              <w:t>roestvaststaal AISI 304, thermisch verzinkt staal</w:t>
            </w:r>
          </w:p>
          <w:p w14:paraId="58702C09" w14:textId="77777777" w:rsidR="001E2792" w:rsidRPr="00057099" w:rsidRDefault="001E2792" w:rsidP="00D62E73">
            <w:pPr>
              <w:spacing w:line="240" w:lineRule="exact"/>
            </w:pPr>
          </w:p>
        </w:tc>
      </w:tr>
    </w:tbl>
    <w:p w14:paraId="4E77CC08" w14:textId="77777777" w:rsidR="001E2792" w:rsidRPr="00057099" w:rsidRDefault="001E2792" w:rsidP="006432B1"/>
    <w:p w14:paraId="3C29F6E7" w14:textId="04CD2757" w:rsidR="006432B1" w:rsidRPr="00057099" w:rsidRDefault="006432B1" w:rsidP="005B35B1">
      <w:pPr>
        <w:pStyle w:val="Heading2"/>
        <w:numPr>
          <w:ilvl w:val="1"/>
          <w:numId w:val="19"/>
        </w:numPr>
      </w:pPr>
      <w:bookmarkStart w:id="82" w:name="_Toc50706293"/>
      <w:bookmarkStart w:id="83" w:name="_Toc54965468"/>
      <w:r w:rsidRPr="00057099">
        <w:t>Conservering</w:t>
      </w:r>
      <w:bookmarkEnd w:id="82"/>
      <w:bookmarkEnd w:id="83"/>
    </w:p>
    <w:p w14:paraId="30F1CD97" w14:textId="77777777" w:rsidR="006432B1" w:rsidRPr="00057099" w:rsidRDefault="006432B1" w:rsidP="006432B1">
      <w:r w:rsidRPr="00057099">
        <w:t>Alle genoemde stalen onderdelen conserveren zoals genoemd in de voorschriften.</w:t>
      </w:r>
    </w:p>
    <w:p w14:paraId="4768F33F" w14:textId="77777777" w:rsidR="006432B1" w:rsidRPr="00057099" w:rsidRDefault="006432B1" w:rsidP="006432B1"/>
    <w:p w14:paraId="2048861D" w14:textId="4D6ADA12" w:rsidR="006432B1" w:rsidRPr="00057099" w:rsidRDefault="006432B1" w:rsidP="005B35B1">
      <w:pPr>
        <w:pStyle w:val="Heading2"/>
        <w:numPr>
          <w:ilvl w:val="1"/>
          <w:numId w:val="19"/>
        </w:numPr>
      </w:pPr>
      <w:bookmarkStart w:id="84" w:name="_Toc50706294"/>
      <w:bookmarkStart w:id="85" w:name="_Toc54965469"/>
      <w:r w:rsidRPr="00057099">
        <w:t>Keuringen en beproevingen</w:t>
      </w:r>
      <w:bookmarkEnd w:id="84"/>
      <w:bookmarkEnd w:id="85"/>
    </w:p>
    <w:p w14:paraId="194DD24A" w14:textId="77777777" w:rsidR="006432B1" w:rsidRPr="00057099" w:rsidRDefault="006432B1" w:rsidP="006432B1">
      <w:r w:rsidRPr="00057099">
        <w:t>Naast de algemeen gebruikelijke keuringen en beproevingen, zoals genoemd in de technische werkbeschrijving W/E-algemeen, dienen voor dit onderdeel door de aannemer de volgende beproevingen te worden uitgevoerd:</w:t>
      </w:r>
    </w:p>
    <w:p w14:paraId="59892CDC" w14:textId="77777777" w:rsidR="006432B1" w:rsidRPr="00057099" w:rsidRDefault="006432B1" w:rsidP="006432B1"/>
    <w:p w14:paraId="7E8AD4CD" w14:textId="77777777" w:rsidR="006432B1" w:rsidRPr="00057099" w:rsidRDefault="006432B1" w:rsidP="006432B1">
      <w:r w:rsidRPr="00057099">
        <w:t>Voor de verzending naar de bouwplaats (FAT):</w:t>
      </w:r>
    </w:p>
    <w:p w14:paraId="2F12B75B" w14:textId="77777777"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geen. </w:t>
      </w:r>
    </w:p>
    <w:p w14:paraId="7C10F3B3" w14:textId="77777777" w:rsidR="006432B1" w:rsidRPr="00057099" w:rsidRDefault="006432B1" w:rsidP="006432B1"/>
    <w:p w14:paraId="31620B78" w14:textId="77777777" w:rsidR="006432B1" w:rsidRPr="00057099" w:rsidRDefault="006432B1" w:rsidP="006432B1">
      <w:r w:rsidRPr="00057099">
        <w:t>Na de montage ten behoeve van de oplevering (SAT):</w:t>
      </w:r>
    </w:p>
    <w:p w14:paraId="195ED4BC" w14:textId="5EFAE7F4" w:rsidR="006432B1" w:rsidRPr="00057099" w:rsidRDefault="006432B1" w:rsidP="006432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conservering.</w:t>
      </w:r>
    </w:p>
    <w:p w14:paraId="006EE347" w14:textId="77777777" w:rsidR="00F411A3" w:rsidRPr="00057099" w:rsidRDefault="00F411A3" w:rsidP="00F411A3">
      <w:pPr>
        <w:pStyle w:val="Bullet1"/>
        <w:tabs>
          <w:tab w:val="clear" w:pos="1135"/>
          <w:tab w:val="num" w:pos="426"/>
          <w:tab w:val="num" w:pos="568"/>
        </w:tabs>
        <w:ind w:left="426"/>
        <w:rPr>
          <w:color w:val="00577E" w:themeColor="text1"/>
          <w:sz w:val="20"/>
          <w:lang w:val="nl-NL"/>
        </w:rPr>
      </w:pPr>
      <w:r w:rsidRPr="00057099">
        <w:rPr>
          <w:color w:val="00577E" w:themeColor="text1"/>
          <w:sz w:val="20"/>
          <w:lang w:val="nl-NL"/>
        </w:rPr>
        <w:t>beproeving van de beveiligingen.</w:t>
      </w:r>
    </w:p>
    <w:p w14:paraId="3911C4D4" w14:textId="26FAD642" w:rsidR="00F411A3" w:rsidRPr="00057099" w:rsidRDefault="00F411A3" w:rsidP="00F411A3">
      <w:pPr>
        <w:pStyle w:val="Bullet1"/>
        <w:tabs>
          <w:tab w:val="clear" w:pos="1135"/>
          <w:tab w:val="num" w:pos="426"/>
          <w:tab w:val="num" w:pos="568"/>
        </w:tabs>
        <w:ind w:left="426"/>
        <w:rPr>
          <w:color w:val="00577E" w:themeColor="text1"/>
          <w:sz w:val="20"/>
          <w:lang w:val="nl-NL"/>
        </w:rPr>
      </w:pPr>
      <w:r w:rsidRPr="00057099">
        <w:rPr>
          <w:color w:val="00577E" w:themeColor="text1"/>
          <w:sz w:val="20"/>
          <w:lang w:val="nl-NL"/>
        </w:rPr>
        <w:t>Testen goede werking installatie.</w:t>
      </w:r>
    </w:p>
    <w:p w14:paraId="5AA154F4" w14:textId="77777777" w:rsidR="00F411A3" w:rsidRPr="00057099" w:rsidRDefault="00F411A3" w:rsidP="0074037F">
      <w:pPr>
        <w:pStyle w:val="Bullet1"/>
        <w:numPr>
          <w:ilvl w:val="0"/>
          <w:numId w:val="0"/>
        </w:numPr>
        <w:ind w:left="1135" w:hanging="284"/>
        <w:rPr>
          <w:rFonts w:eastAsiaTheme="minorEastAsia" w:cstheme="minorBidi"/>
          <w:noProof w:val="0"/>
          <w:color w:val="00577E" w:themeColor="text1"/>
          <w:sz w:val="20"/>
          <w:lang w:val="nl-NL" w:eastAsia="en-GB"/>
        </w:rPr>
      </w:pPr>
    </w:p>
    <w:p w14:paraId="7CE03C45" w14:textId="77777777" w:rsidR="006432B1" w:rsidRPr="00057099" w:rsidRDefault="006432B1" w:rsidP="006432B1">
      <w:pPr>
        <w:pStyle w:val="Bullet1"/>
        <w:numPr>
          <w:ilvl w:val="0"/>
          <w:numId w:val="0"/>
        </w:numPr>
        <w:rPr>
          <w:rFonts w:eastAsiaTheme="minorEastAsia" w:cstheme="minorBidi"/>
          <w:noProof w:val="0"/>
          <w:color w:val="00577E" w:themeColor="text1"/>
          <w:sz w:val="20"/>
          <w:lang w:val="nl-NL" w:eastAsia="en-GB"/>
        </w:rPr>
      </w:pPr>
    </w:p>
    <w:p w14:paraId="4A1F7DA9" w14:textId="284D9DFD" w:rsidR="000C7980" w:rsidRPr="00057099" w:rsidRDefault="000C7980" w:rsidP="000C7980">
      <w:pPr>
        <w:pStyle w:val="BodyText"/>
      </w:pPr>
    </w:p>
    <w:p w14:paraId="44B2AF74" w14:textId="67B9A382" w:rsidR="008C1CFD" w:rsidRPr="00057099" w:rsidRDefault="008C1CFD">
      <w:pPr>
        <w:rPr>
          <w:rFonts w:cs="Arial"/>
        </w:rPr>
      </w:pPr>
      <w:r w:rsidRPr="00057099">
        <w:br w:type="page"/>
      </w:r>
    </w:p>
    <w:p w14:paraId="454F3BB2" w14:textId="708148C0" w:rsidR="006C2F0E" w:rsidRPr="00057099" w:rsidRDefault="00F71CB1" w:rsidP="006C2F0E">
      <w:pPr>
        <w:pStyle w:val="Heading1"/>
      </w:pPr>
      <w:bookmarkStart w:id="86" w:name="_Toc54965470"/>
      <w:r w:rsidRPr="00057099">
        <w:lastRenderedPageBreak/>
        <w:t>Puntbeluchter</w:t>
      </w:r>
      <w:bookmarkEnd w:id="86"/>
    </w:p>
    <w:p w14:paraId="59B959BC" w14:textId="07E58AF6" w:rsidR="00CA446F" w:rsidRPr="00057099" w:rsidRDefault="00CA446F" w:rsidP="00CA446F">
      <w:pPr>
        <w:pStyle w:val="BodyText"/>
      </w:pPr>
      <w:r w:rsidRPr="00057099">
        <w:t>De bestaande puntbeluchters inclusief toebehoren dienen te worden verwijderd. Er dien</w:t>
      </w:r>
      <w:r w:rsidR="00EC6F4B" w:rsidRPr="00057099">
        <w:t xml:space="preserve">en </w:t>
      </w:r>
      <w:r w:rsidRPr="00057099">
        <w:t>nieuwe puntbeluchters toegepast</w:t>
      </w:r>
      <w:r w:rsidR="00EC6F4B" w:rsidRPr="00057099">
        <w:t xml:space="preserve"> te worden</w:t>
      </w:r>
      <w:r w:rsidRPr="00057099">
        <w:t>.</w:t>
      </w:r>
      <w:r w:rsidR="00EC6F4B" w:rsidRPr="00057099">
        <w:t xml:space="preserve"> </w:t>
      </w:r>
      <w:r w:rsidRPr="00057099">
        <w:t xml:space="preserve">De bestaande aluminium </w:t>
      </w:r>
      <w:r w:rsidR="00725E29" w:rsidRPr="00057099">
        <w:t>Omkasting</w:t>
      </w:r>
      <w:r w:rsidRPr="00057099">
        <w:t>/overkapping over de aandrijving</w:t>
      </w:r>
      <w:r w:rsidR="00EC6F4B" w:rsidRPr="00057099">
        <w:t xml:space="preserve"> dient </w:t>
      </w:r>
      <w:r w:rsidRPr="00057099">
        <w:t xml:space="preserve">tijdelijk </w:t>
      </w:r>
      <w:r w:rsidR="00EC6F4B" w:rsidRPr="00057099">
        <w:t xml:space="preserve">te worden </w:t>
      </w:r>
      <w:r w:rsidRPr="00057099">
        <w:t>gedemonteerd en weer teruggeplaatst</w:t>
      </w:r>
      <w:r w:rsidR="00EC6F4B" w:rsidRPr="00057099">
        <w:t xml:space="preserve"> te worden</w:t>
      </w:r>
      <w:r w:rsidRPr="00057099">
        <w:t>.</w:t>
      </w:r>
      <w:r w:rsidR="00A9755D" w:rsidRPr="00057099">
        <w:t xml:space="preserve"> </w:t>
      </w:r>
      <w:r w:rsidR="00A9755D" w:rsidRPr="00057099">
        <w:rPr>
          <w:color w:val="00567D"/>
        </w:rPr>
        <w:t>De montage dient te worden uitgevoerd zonder de beluchtingstank leeg te zetten.</w:t>
      </w:r>
    </w:p>
    <w:p w14:paraId="5FA861B6" w14:textId="77777777" w:rsidR="00CA446F" w:rsidRPr="00057099" w:rsidRDefault="00CA446F" w:rsidP="00CA446F"/>
    <w:p w14:paraId="0B060BE7" w14:textId="5299CC4B" w:rsidR="008603FD" w:rsidRPr="00057099" w:rsidRDefault="008603FD" w:rsidP="008603FD">
      <w:pPr>
        <w:pStyle w:val="Heading2"/>
      </w:pPr>
      <w:bookmarkStart w:id="87" w:name="_Toc54965471"/>
      <w:r w:rsidRPr="00057099">
        <w:t>Leveringsomvang</w:t>
      </w:r>
      <w:bookmarkEnd w:id="87"/>
    </w:p>
    <w:p w14:paraId="2104DFC0" w14:textId="77777777" w:rsidR="00F71CB1" w:rsidRPr="00057099" w:rsidRDefault="00F71CB1" w:rsidP="00F71CB1">
      <w:r w:rsidRPr="00057099">
        <w:t>De leveringsomvang bestaat uit:</w:t>
      </w:r>
    </w:p>
    <w:p w14:paraId="53089EFE" w14:textId="2713AFAF" w:rsidR="00F71CB1" w:rsidRPr="00057099" w:rsidRDefault="00F71CB1" w:rsidP="00F71CB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twee beluchterwaaiers elk met;</w:t>
      </w:r>
    </w:p>
    <w:p w14:paraId="0CC852BD" w14:textId="77777777" w:rsidR="00F71CB1" w:rsidRPr="00057099" w:rsidRDefault="00F71CB1" w:rsidP="00F71CB1">
      <w:pPr>
        <w:pStyle w:val="Bullet1"/>
        <w:numPr>
          <w:ilvl w:val="1"/>
          <w:numId w:val="8"/>
        </w:numPr>
        <w:tabs>
          <w:tab w:val="clear" w:pos="1363"/>
          <w:tab w:val="num" w:pos="993"/>
        </w:tabs>
        <w:ind w:hanging="65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transmissiekast;</w:t>
      </w:r>
    </w:p>
    <w:p w14:paraId="7C1AD5AD" w14:textId="77777777" w:rsidR="00F71CB1" w:rsidRPr="00057099" w:rsidRDefault="00F71CB1" w:rsidP="00F71CB1">
      <w:pPr>
        <w:pStyle w:val="Bullet1"/>
        <w:numPr>
          <w:ilvl w:val="1"/>
          <w:numId w:val="8"/>
        </w:numPr>
        <w:tabs>
          <w:tab w:val="clear" w:pos="1363"/>
          <w:tab w:val="num" w:pos="993"/>
        </w:tabs>
        <w:ind w:hanging="65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elektromotor;</w:t>
      </w:r>
    </w:p>
    <w:p w14:paraId="2C8456D1" w14:textId="77777777" w:rsidR="00F71CB1" w:rsidRPr="00057099" w:rsidRDefault="00F71CB1" w:rsidP="00F71CB1">
      <w:pPr>
        <w:pStyle w:val="Bullet1"/>
        <w:numPr>
          <w:ilvl w:val="1"/>
          <w:numId w:val="8"/>
        </w:numPr>
        <w:tabs>
          <w:tab w:val="clear" w:pos="1363"/>
          <w:tab w:val="num" w:pos="993"/>
        </w:tabs>
        <w:ind w:hanging="65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koppeling;</w:t>
      </w:r>
    </w:p>
    <w:p w14:paraId="045491BB" w14:textId="5EAEBF0C" w:rsidR="00F71CB1" w:rsidRPr="00057099" w:rsidRDefault="00F71CB1" w:rsidP="00F71CB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nevenbestanddelen.</w:t>
      </w:r>
    </w:p>
    <w:p w14:paraId="7DA3C151" w14:textId="77777777" w:rsidR="00F71CB1" w:rsidRPr="00057099" w:rsidRDefault="00F71CB1" w:rsidP="00F71CB1">
      <w:pPr>
        <w:pStyle w:val="BodyText"/>
      </w:pPr>
    </w:p>
    <w:p w14:paraId="02034E60" w14:textId="58AF8DBA" w:rsidR="008603FD" w:rsidRPr="00057099" w:rsidRDefault="008603FD" w:rsidP="008603FD">
      <w:pPr>
        <w:pStyle w:val="Heading2"/>
      </w:pPr>
      <w:bookmarkStart w:id="88" w:name="_Toc54965472"/>
      <w:r w:rsidRPr="00057099">
        <w:t>Algemeen</w:t>
      </w:r>
      <w:bookmarkEnd w:id="88"/>
    </w:p>
    <w:tbl>
      <w:tblPr>
        <w:tblW w:w="9073" w:type="dxa"/>
        <w:tblLayout w:type="fixed"/>
        <w:tblLook w:val="01E0" w:firstRow="1" w:lastRow="1" w:firstColumn="1" w:lastColumn="1" w:noHBand="0" w:noVBand="0"/>
      </w:tblPr>
      <w:tblGrid>
        <w:gridCol w:w="2948"/>
        <w:gridCol w:w="851"/>
        <w:gridCol w:w="284"/>
        <w:gridCol w:w="4990"/>
      </w:tblGrid>
      <w:tr w:rsidR="00F71CB1" w:rsidRPr="00057099" w14:paraId="08414E46" w14:textId="77777777" w:rsidTr="00F71CB1">
        <w:tc>
          <w:tcPr>
            <w:tcW w:w="2948" w:type="dxa"/>
          </w:tcPr>
          <w:p w14:paraId="76ADDC65" w14:textId="77777777" w:rsidR="00F71CB1" w:rsidRPr="00057099" w:rsidRDefault="00F71CB1" w:rsidP="00F71CB1">
            <w:pPr>
              <w:spacing w:line="240" w:lineRule="exact"/>
            </w:pPr>
            <w:r w:rsidRPr="00057099">
              <w:t>P&amp;ID-nummer</w:t>
            </w:r>
          </w:p>
        </w:tc>
        <w:tc>
          <w:tcPr>
            <w:tcW w:w="851" w:type="dxa"/>
          </w:tcPr>
          <w:p w14:paraId="06ED1724" w14:textId="77777777" w:rsidR="00F71CB1" w:rsidRPr="00057099" w:rsidRDefault="00F71CB1" w:rsidP="00F71CB1">
            <w:pPr>
              <w:spacing w:line="240" w:lineRule="exact"/>
            </w:pPr>
          </w:p>
        </w:tc>
        <w:tc>
          <w:tcPr>
            <w:tcW w:w="284" w:type="dxa"/>
          </w:tcPr>
          <w:p w14:paraId="509D6AB6" w14:textId="77777777" w:rsidR="00F71CB1" w:rsidRPr="00057099" w:rsidRDefault="00F71CB1" w:rsidP="00F71CB1">
            <w:pPr>
              <w:spacing w:line="240" w:lineRule="exact"/>
            </w:pPr>
            <w:r w:rsidRPr="00057099">
              <w:t>:</w:t>
            </w:r>
          </w:p>
        </w:tc>
        <w:tc>
          <w:tcPr>
            <w:tcW w:w="4990" w:type="dxa"/>
          </w:tcPr>
          <w:p w14:paraId="4213AF85" w14:textId="32CCBB57" w:rsidR="00F71CB1" w:rsidRPr="00057099" w:rsidRDefault="00F71CB1" w:rsidP="00F71CB1">
            <w:pPr>
              <w:spacing w:line="240" w:lineRule="exact"/>
            </w:pPr>
            <w:r w:rsidRPr="00057099">
              <w:t>NW 3E--730</w:t>
            </w:r>
          </w:p>
        </w:tc>
      </w:tr>
      <w:tr w:rsidR="00455E03" w:rsidRPr="00057099" w14:paraId="3EC28A95" w14:textId="77777777" w:rsidTr="00F71CB1">
        <w:tc>
          <w:tcPr>
            <w:tcW w:w="2948" w:type="dxa"/>
          </w:tcPr>
          <w:p w14:paraId="008D9724" w14:textId="242F1AB1" w:rsidR="00455E03" w:rsidRPr="00057099" w:rsidRDefault="00455E03" w:rsidP="00F71CB1">
            <w:pPr>
              <w:spacing w:line="240" w:lineRule="exact"/>
            </w:pPr>
            <w:r w:rsidRPr="00057099">
              <w:t>Tekeningen</w:t>
            </w:r>
          </w:p>
        </w:tc>
        <w:tc>
          <w:tcPr>
            <w:tcW w:w="851" w:type="dxa"/>
          </w:tcPr>
          <w:p w14:paraId="52EBEE02" w14:textId="77777777" w:rsidR="00455E03" w:rsidRPr="00057099" w:rsidRDefault="00455E03" w:rsidP="00F71CB1">
            <w:pPr>
              <w:spacing w:line="240" w:lineRule="exact"/>
            </w:pPr>
          </w:p>
        </w:tc>
        <w:tc>
          <w:tcPr>
            <w:tcW w:w="284" w:type="dxa"/>
          </w:tcPr>
          <w:p w14:paraId="4016A9D4" w14:textId="3E1FBEF5" w:rsidR="00455E03" w:rsidRPr="00057099" w:rsidRDefault="00455E03" w:rsidP="00F71CB1">
            <w:pPr>
              <w:spacing w:line="240" w:lineRule="exact"/>
            </w:pPr>
            <w:r w:rsidRPr="00057099">
              <w:t>:</w:t>
            </w:r>
          </w:p>
        </w:tc>
        <w:tc>
          <w:tcPr>
            <w:tcW w:w="4990" w:type="dxa"/>
          </w:tcPr>
          <w:p w14:paraId="50D67E38" w14:textId="3FB74D5F" w:rsidR="00455E03" w:rsidRPr="00057099" w:rsidRDefault="00455E03" w:rsidP="00F71CB1">
            <w:pPr>
              <w:spacing w:line="240" w:lineRule="exact"/>
            </w:pPr>
            <w:r w:rsidRPr="00057099">
              <w:t>NW-RHD-027-921_32-DR-C-1301</w:t>
            </w:r>
          </w:p>
          <w:p w14:paraId="407E0CEC" w14:textId="38442DE8" w:rsidR="00455E03" w:rsidRPr="00057099" w:rsidRDefault="00455E03" w:rsidP="00455E03">
            <w:pPr>
              <w:pStyle w:val="Bullet1"/>
              <w:numPr>
                <w:ilvl w:val="0"/>
                <w:numId w:val="0"/>
              </w:numPr>
              <w:rPr>
                <w:lang w:val="nl-NL"/>
              </w:rPr>
            </w:pPr>
            <w:r w:rsidRPr="00057099">
              <w:rPr>
                <w:rFonts w:eastAsiaTheme="minorEastAsia" w:cstheme="minorBidi"/>
                <w:noProof w:val="0"/>
                <w:color w:val="00577E" w:themeColor="text1"/>
                <w:sz w:val="20"/>
                <w:lang w:val="nl-NL" w:eastAsia="en-GB"/>
              </w:rPr>
              <w:t>NW-RHD-027-921_32-DR-C-1302</w:t>
            </w:r>
          </w:p>
        </w:tc>
      </w:tr>
      <w:tr w:rsidR="00F71CB1" w:rsidRPr="00057099" w14:paraId="7949C520" w14:textId="77777777" w:rsidTr="00F71CB1">
        <w:tc>
          <w:tcPr>
            <w:tcW w:w="2948" w:type="dxa"/>
          </w:tcPr>
          <w:p w14:paraId="4C647572" w14:textId="77777777" w:rsidR="00F71CB1" w:rsidRPr="00057099" w:rsidRDefault="00F71CB1" w:rsidP="00F71CB1">
            <w:pPr>
              <w:spacing w:line="240" w:lineRule="exact"/>
            </w:pPr>
            <w:r w:rsidRPr="00057099">
              <w:t>positienummers</w:t>
            </w:r>
          </w:p>
        </w:tc>
        <w:tc>
          <w:tcPr>
            <w:tcW w:w="851" w:type="dxa"/>
          </w:tcPr>
          <w:p w14:paraId="44FA8216" w14:textId="77777777" w:rsidR="00F71CB1" w:rsidRPr="00057099" w:rsidRDefault="00F71CB1" w:rsidP="00F71CB1">
            <w:pPr>
              <w:spacing w:line="240" w:lineRule="exact"/>
            </w:pPr>
          </w:p>
        </w:tc>
        <w:tc>
          <w:tcPr>
            <w:tcW w:w="284" w:type="dxa"/>
          </w:tcPr>
          <w:p w14:paraId="595D6081" w14:textId="77777777" w:rsidR="00F71CB1" w:rsidRPr="00057099" w:rsidRDefault="00F71CB1" w:rsidP="00F71CB1">
            <w:pPr>
              <w:spacing w:line="240" w:lineRule="exact"/>
            </w:pPr>
            <w:r w:rsidRPr="00057099">
              <w:t>:</w:t>
            </w:r>
          </w:p>
        </w:tc>
        <w:tc>
          <w:tcPr>
            <w:tcW w:w="4990" w:type="dxa"/>
          </w:tcPr>
          <w:p w14:paraId="6E4C1EE2" w14:textId="4D58E987" w:rsidR="00F71CB1" w:rsidRPr="00057099" w:rsidRDefault="00F71CB1" w:rsidP="00F71CB1">
            <w:pPr>
              <w:spacing w:line="240" w:lineRule="exact"/>
            </w:pPr>
            <w:r w:rsidRPr="00057099">
              <w:t>PB3010 / PB3030</w:t>
            </w:r>
          </w:p>
        </w:tc>
      </w:tr>
      <w:tr w:rsidR="00F71CB1" w:rsidRPr="00057099" w14:paraId="3AC6D821" w14:textId="77777777" w:rsidTr="00F71CB1">
        <w:tc>
          <w:tcPr>
            <w:tcW w:w="2948" w:type="dxa"/>
          </w:tcPr>
          <w:p w14:paraId="1E1C54BD" w14:textId="77777777" w:rsidR="00F71CB1" w:rsidRPr="00057099" w:rsidRDefault="00F71CB1" w:rsidP="00F71CB1">
            <w:pPr>
              <w:spacing w:line="240" w:lineRule="exact"/>
            </w:pPr>
            <w:r w:rsidRPr="00057099">
              <w:t>opstelling</w:t>
            </w:r>
          </w:p>
        </w:tc>
        <w:tc>
          <w:tcPr>
            <w:tcW w:w="851" w:type="dxa"/>
          </w:tcPr>
          <w:p w14:paraId="3FEB90BB" w14:textId="77777777" w:rsidR="00F71CB1" w:rsidRPr="00057099" w:rsidRDefault="00F71CB1" w:rsidP="00F71CB1">
            <w:pPr>
              <w:spacing w:line="240" w:lineRule="exact"/>
            </w:pPr>
          </w:p>
        </w:tc>
        <w:tc>
          <w:tcPr>
            <w:tcW w:w="284" w:type="dxa"/>
          </w:tcPr>
          <w:p w14:paraId="4B1C2701" w14:textId="77777777" w:rsidR="00F71CB1" w:rsidRPr="00057099" w:rsidRDefault="00F71CB1" w:rsidP="00F71CB1">
            <w:pPr>
              <w:spacing w:line="240" w:lineRule="exact"/>
            </w:pPr>
            <w:r w:rsidRPr="00057099">
              <w:t>:</w:t>
            </w:r>
          </w:p>
        </w:tc>
        <w:tc>
          <w:tcPr>
            <w:tcW w:w="4990" w:type="dxa"/>
          </w:tcPr>
          <w:p w14:paraId="12113FBC" w14:textId="00EC7EA8" w:rsidR="00F71CB1" w:rsidRPr="00057099" w:rsidRDefault="00F71CB1" w:rsidP="00F71CB1">
            <w:pPr>
              <w:spacing w:line="240" w:lineRule="exact"/>
            </w:pPr>
            <w:r w:rsidRPr="00057099">
              <w:t xml:space="preserve">in de beluchtingstank </w:t>
            </w:r>
          </w:p>
        </w:tc>
      </w:tr>
      <w:tr w:rsidR="00F71CB1" w:rsidRPr="00057099" w14:paraId="5D60FE6D" w14:textId="77777777" w:rsidTr="00F71CB1">
        <w:tc>
          <w:tcPr>
            <w:tcW w:w="2948" w:type="dxa"/>
          </w:tcPr>
          <w:p w14:paraId="795E32BE" w14:textId="77777777" w:rsidR="00F71CB1" w:rsidRPr="00057099" w:rsidRDefault="00F71CB1" w:rsidP="00F71CB1">
            <w:pPr>
              <w:spacing w:line="240" w:lineRule="exact"/>
            </w:pPr>
            <w:r w:rsidRPr="00057099">
              <w:t>medium</w:t>
            </w:r>
          </w:p>
        </w:tc>
        <w:tc>
          <w:tcPr>
            <w:tcW w:w="851" w:type="dxa"/>
          </w:tcPr>
          <w:p w14:paraId="2DCD8B2D" w14:textId="77777777" w:rsidR="00F71CB1" w:rsidRPr="00057099" w:rsidRDefault="00F71CB1" w:rsidP="00F71CB1">
            <w:pPr>
              <w:spacing w:line="240" w:lineRule="exact"/>
            </w:pPr>
          </w:p>
        </w:tc>
        <w:tc>
          <w:tcPr>
            <w:tcW w:w="284" w:type="dxa"/>
          </w:tcPr>
          <w:p w14:paraId="41610368" w14:textId="77777777" w:rsidR="00F71CB1" w:rsidRPr="00057099" w:rsidRDefault="00F71CB1" w:rsidP="00F71CB1">
            <w:pPr>
              <w:spacing w:line="240" w:lineRule="exact"/>
            </w:pPr>
            <w:r w:rsidRPr="00057099">
              <w:t>:</w:t>
            </w:r>
          </w:p>
        </w:tc>
        <w:tc>
          <w:tcPr>
            <w:tcW w:w="4990" w:type="dxa"/>
          </w:tcPr>
          <w:p w14:paraId="41CC8040" w14:textId="46DBB84C" w:rsidR="00F71CB1" w:rsidRPr="00057099" w:rsidRDefault="00F71CB1" w:rsidP="00F71CB1">
            <w:pPr>
              <w:spacing w:line="240" w:lineRule="exact"/>
            </w:pPr>
            <w:r w:rsidRPr="00057099">
              <w:t xml:space="preserve">Slib/afvalwater, ontdaan van roostergoed, maximale </w:t>
            </w:r>
            <w:proofErr w:type="spellStart"/>
            <w:r w:rsidRPr="00057099">
              <w:t>drogestof</w:t>
            </w:r>
            <w:proofErr w:type="spellEnd"/>
            <w:r w:rsidRPr="00057099">
              <w:t xml:space="preserve"> gehalte 0,8%</w:t>
            </w:r>
          </w:p>
        </w:tc>
      </w:tr>
    </w:tbl>
    <w:p w14:paraId="61DD024B" w14:textId="77777777" w:rsidR="00F71CB1" w:rsidRPr="00057099" w:rsidRDefault="00F71CB1" w:rsidP="00F71CB1">
      <w:pPr>
        <w:pStyle w:val="BodyText"/>
      </w:pPr>
    </w:p>
    <w:p w14:paraId="53E267DB" w14:textId="5A281532" w:rsidR="008603FD" w:rsidRPr="00057099" w:rsidRDefault="008603FD" w:rsidP="008603FD">
      <w:pPr>
        <w:pStyle w:val="Heading2"/>
      </w:pPr>
      <w:bookmarkStart w:id="89" w:name="_Toc54965473"/>
      <w:r w:rsidRPr="00057099">
        <w:t>Ontwerpgegevens</w:t>
      </w:r>
      <w:bookmarkEnd w:id="89"/>
    </w:p>
    <w:tbl>
      <w:tblPr>
        <w:tblW w:w="8619" w:type="dxa"/>
        <w:tblLayout w:type="fixed"/>
        <w:tblLook w:val="01E0" w:firstRow="1" w:lastRow="1" w:firstColumn="1" w:lastColumn="1" w:noHBand="0" w:noVBand="0"/>
      </w:tblPr>
      <w:tblGrid>
        <w:gridCol w:w="2835"/>
        <w:gridCol w:w="993"/>
        <w:gridCol w:w="255"/>
        <w:gridCol w:w="4536"/>
      </w:tblGrid>
      <w:tr w:rsidR="00F71CB1" w:rsidRPr="00057099" w14:paraId="188F7EF8" w14:textId="77777777" w:rsidTr="00F71CB1">
        <w:tc>
          <w:tcPr>
            <w:tcW w:w="2835" w:type="dxa"/>
          </w:tcPr>
          <w:p w14:paraId="06A4F410" w14:textId="77777777" w:rsidR="00F71CB1" w:rsidRPr="00057099" w:rsidRDefault="00F71CB1" w:rsidP="00F71CB1">
            <w:r w:rsidRPr="00057099">
              <w:t>beluchtingstank</w:t>
            </w:r>
          </w:p>
        </w:tc>
        <w:tc>
          <w:tcPr>
            <w:tcW w:w="993" w:type="dxa"/>
          </w:tcPr>
          <w:p w14:paraId="0133B965" w14:textId="77777777" w:rsidR="00F71CB1" w:rsidRPr="00057099" w:rsidRDefault="00F71CB1" w:rsidP="00F71CB1">
            <w:pPr>
              <w:jc w:val="right"/>
            </w:pPr>
          </w:p>
        </w:tc>
        <w:tc>
          <w:tcPr>
            <w:tcW w:w="255" w:type="dxa"/>
          </w:tcPr>
          <w:p w14:paraId="385C1848" w14:textId="77777777" w:rsidR="00F71CB1" w:rsidRPr="00057099" w:rsidRDefault="00F71CB1" w:rsidP="00F71CB1"/>
        </w:tc>
        <w:tc>
          <w:tcPr>
            <w:tcW w:w="4536" w:type="dxa"/>
          </w:tcPr>
          <w:p w14:paraId="401C4BAA" w14:textId="77777777" w:rsidR="00F71CB1" w:rsidRPr="00057099" w:rsidRDefault="00F71CB1" w:rsidP="00F71CB1"/>
        </w:tc>
      </w:tr>
      <w:tr w:rsidR="00F71CB1" w:rsidRPr="00057099" w14:paraId="6E448F29" w14:textId="77777777" w:rsidTr="00F71CB1">
        <w:tc>
          <w:tcPr>
            <w:tcW w:w="2835" w:type="dxa"/>
          </w:tcPr>
          <w:p w14:paraId="5406AB23" w14:textId="77777777" w:rsidR="00F71CB1" w:rsidRPr="00057099" w:rsidRDefault="00F71CB1" w:rsidP="00F71CB1">
            <w:r w:rsidRPr="00057099">
              <w:t>aantal</w:t>
            </w:r>
          </w:p>
        </w:tc>
        <w:tc>
          <w:tcPr>
            <w:tcW w:w="993" w:type="dxa"/>
          </w:tcPr>
          <w:p w14:paraId="1EE03CA7" w14:textId="77777777" w:rsidR="00F71CB1" w:rsidRPr="00057099" w:rsidRDefault="00F71CB1" w:rsidP="00F71CB1">
            <w:pPr>
              <w:jc w:val="right"/>
            </w:pPr>
          </w:p>
        </w:tc>
        <w:tc>
          <w:tcPr>
            <w:tcW w:w="255" w:type="dxa"/>
          </w:tcPr>
          <w:p w14:paraId="1B838B77" w14:textId="77777777" w:rsidR="00F71CB1" w:rsidRPr="00057099" w:rsidRDefault="00F71CB1" w:rsidP="00F71CB1">
            <w:r w:rsidRPr="00057099">
              <w:t>:</w:t>
            </w:r>
          </w:p>
        </w:tc>
        <w:tc>
          <w:tcPr>
            <w:tcW w:w="4536" w:type="dxa"/>
          </w:tcPr>
          <w:p w14:paraId="208A21EF" w14:textId="036B3AFD" w:rsidR="00F71CB1" w:rsidRPr="00057099" w:rsidRDefault="00455E03" w:rsidP="00F71CB1">
            <w:r w:rsidRPr="00057099">
              <w:t>1</w:t>
            </w:r>
          </w:p>
        </w:tc>
      </w:tr>
      <w:tr w:rsidR="00F71CB1" w:rsidRPr="00057099" w14:paraId="0644DF30" w14:textId="77777777" w:rsidTr="00F71CB1">
        <w:tc>
          <w:tcPr>
            <w:tcW w:w="2835" w:type="dxa"/>
          </w:tcPr>
          <w:p w14:paraId="573500B8" w14:textId="77777777" w:rsidR="00F71CB1" w:rsidRPr="00057099" w:rsidRDefault="00F71CB1" w:rsidP="00F71CB1">
            <w:r w:rsidRPr="00057099">
              <w:t>afmetingen beluchtingstank</w:t>
            </w:r>
          </w:p>
        </w:tc>
        <w:tc>
          <w:tcPr>
            <w:tcW w:w="993" w:type="dxa"/>
          </w:tcPr>
          <w:p w14:paraId="2769712E" w14:textId="77777777" w:rsidR="00F71CB1" w:rsidRPr="00057099" w:rsidRDefault="00F71CB1" w:rsidP="00F71CB1">
            <w:pPr>
              <w:jc w:val="right"/>
            </w:pPr>
          </w:p>
        </w:tc>
        <w:tc>
          <w:tcPr>
            <w:tcW w:w="255" w:type="dxa"/>
          </w:tcPr>
          <w:p w14:paraId="1327BF7D" w14:textId="77777777" w:rsidR="00F71CB1" w:rsidRPr="00057099" w:rsidRDefault="00F71CB1" w:rsidP="00F71CB1"/>
        </w:tc>
        <w:tc>
          <w:tcPr>
            <w:tcW w:w="4536" w:type="dxa"/>
          </w:tcPr>
          <w:p w14:paraId="76E9E6B7" w14:textId="77777777" w:rsidR="00F71CB1" w:rsidRPr="00057099" w:rsidRDefault="00F71CB1" w:rsidP="00F71CB1"/>
        </w:tc>
      </w:tr>
      <w:tr w:rsidR="00F71CB1" w:rsidRPr="00057099" w14:paraId="5AA8A25A" w14:textId="77777777" w:rsidTr="00F71CB1">
        <w:tc>
          <w:tcPr>
            <w:tcW w:w="2835" w:type="dxa"/>
          </w:tcPr>
          <w:p w14:paraId="1B32ECB6" w14:textId="77777777" w:rsidR="00F71CB1" w:rsidRPr="00057099" w:rsidRDefault="00F71CB1" w:rsidP="005B35B1">
            <w:pPr>
              <w:pStyle w:val="ListParagraph"/>
              <w:numPr>
                <w:ilvl w:val="0"/>
                <w:numId w:val="16"/>
              </w:numPr>
              <w:spacing w:line="240" w:lineRule="exact"/>
            </w:pPr>
            <w:r w:rsidRPr="00057099">
              <w:t>inhoud tank</w:t>
            </w:r>
          </w:p>
        </w:tc>
        <w:tc>
          <w:tcPr>
            <w:tcW w:w="993" w:type="dxa"/>
          </w:tcPr>
          <w:p w14:paraId="0BAFC568" w14:textId="77777777" w:rsidR="00F71CB1" w:rsidRPr="00057099" w:rsidRDefault="00F71CB1" w:rsidP="00F71CB1">
            <w:pPr>
              <w:jc w:val="right"/>
            </w:pPr>
            <w:r w:rsidRPr="00057099">
              <w:t>m</w:t>
            </w:r>
            <w:r w:rsidRPr="00057099">
              <w:rPr>
                <w:vertAlign w:val="superscript"/>
              </w:rPr>
              <w:t>3</w:t>
            </w:r>
          </w:p>
        </w:tc>
        <w:tc>
          <w:tcPr>
            <w:tcW w:w="255" w:type="dxa"/>
          </w:tcPr>
          <w:p w14:paraId="7134DE9A" w14:textId="77777777" w:rsidR="00F71CB1" w:rsidRPr="00057099" w:rsidRDefault="00F71CB1" w:rsidP="00F71CB1">
            <w:r w:rsidRPr="00057099">
              <w:t>:</w:t>
            </w:r>
          </w:p>
        </w:tc>
        <w:tc>
          <w:tcPr>
            <w:tcW w:w="4536" w:type="dxa"/>
          </w:tcPr>
          <w:p w14:paraId="144CA027" w14:textId="77777777" w:rsidR="00F71CB1" w:rsidRPr="00057099" w:rsidRDefault="00F71CB1" w:rsidP="00F71CB1">
            <w:r w:rsidRPr="00057099">
              <w:t>6.250</w:t>
            </w:r>
          </w:p>
        </w:tc>
      </w:tr>
      <w:tr w:rsidR="00F71CB1" w:rsidRPr="00057099" w14:paraId="272DA070" w14:textId="77777777" w:rsidTr="00F71CB1">
        <w:tc>
          <w:tcPr>
            <w:tcW w:w="2835" w:type="dxa"/>
          </w:tcPr>
          <w:p w14:paraId="12693AA7" w14:textId="77777777" w:rsidR="00F71CB1" w:rsidRPr="00057099" w:rsidRDefault="00F71CB1" w:rsidP="005B35B1">
            <w:pPr>
              <w:pStyle w:val="ListParagraph"/>
              <w:numPr>
                <w:ilvl w:val="0"/>
                <w:numId w:val="16"/>
              </w:numPr>
              <w:spacing w:line="240" w:lineRule="exact"/>
            </w:pPr>
            <w:r w:rsidRPr="00057099">
              <w:t>beenbreedte</w:t>
            </w:r>
          </w:p>
        </w:tc>
        <w:tc>
          <w:tcPr>
            <w:tcW w:w="993" w:type="dxa"/>
          </w:tcPr>
          <w:p w14:paraId="69FBD7FB" w14:textId="77777777" w:rsidR="00F71CB1" w:rsidRPr="00057099" w:rsidRDefault="00F71CB1" w:rsidP="00F71CB1">
            <w:pPr>
              <w:jc w:val="right"/>
            </w:pPr>
            <w:r w:rsidRPr="00057099">
              <w:t>mm</w:t>
            </w:r>
          </w:p>
        </w:tc>
        <w:tc>
          <w:tcPr>
            <w:tcW w:w="255" w:type="dxa"/>
          </w:tcPr>
          <w:p w14:paraId="7D99A4AD" w14:textId="77777777" w:rsidR="00F71CB1" w:rsidRPr="00057099" w:rsidRDefault="00F71CB1" w:rsidP="00F71CB1">
            <w:r w:rsidRPr="00057099">
              <w:t>:</w:t>
            </w:r>
          </w:p>
        </w:tc>
        <w:tc>
          <w:tcPr>
            <w:tcW w:w="4536" w:type="dxa"/>
          </w:tcPr>
          <w:p w14:paraId="0A4F81A7" w14:textId="77777777" w:rsidR="00F71CB1" w:rsidRPr="00057099" w:rsidRDefault="00F71CB1" w:rsidP="00F71CB1">
            <w:r w:rsidRPr="00057099">
              <w:t>7.000</w:t>
            </w:r>
          </w:p>
        </w:tc>
      </w:tr>
      <w:tr w:rsidR="00F71CB1" w:rsidRPr="00057099" w14:paraId="4F3E76A8" w14:textId="77777777" w:rsidTr="00F71CB1">
        <w:tc>
          <w:tcPr>
            <w:tcW w:w="2835" w:type="dxa"/>
          </w:tcPr>
          <w:p w14:paraId="1C70A814" w14:textId="77777777" w:rsidR="00F71CB1" w:rsidRPr="00057099" w:rsidRDefault="00F71CB1" w:rsidP="005B35B1">
            <w:pPr>
              <w:pStyle w:val="ListParagraph"/>
              <w:numPr>
                <w:ilvl w:val="0"/>
                <w:numId w:val="16"/>
              </w:numPr>
              <w:spacing w:line="240" w:lineRule="exact"/>
            </w:pPr>
            <w:r w:rsidRPr="00057099">
              <w:t>beendiepte</w:t>
            </w:r>
          </w:p>
        </w:tc>
        <w:tc>
          <w:tcPr>
            <w:tcW w:w="993" w:type="dxa"/>
          </w:tcPr>
          <w:p w14:paraId="28ECD45E" w14:textId="77777777" w:rsidR="00F71CB1" w:rsidRPr="00057099" w:rsidRDefault="00F71CB1" w:rsidP="00F71CB1">
            <w:pPr>
              <w:jc w:val="right"/>
            </w:pPr>
            <w:r w:rsidRPr="00057099">
              <w:t>mm</w:t>
            </w:r>
          </w:p>
        </w:tc>
        <w:tc>
          <w:tcPr>
            <w:tcW w:w="255" w:type="dxa"/>
          </w:tcPr>
          <w:p w14:paraId="209BF078" w14:textId="77777777" w:rsidR="00F71CB1" w:rsidRPr="00057099" w:rsidRDefault="00F71CB1" w:rsidP="00F71CB1">
            <w:r w:rsidRPr="00057099">
              <w:t>:</w:t>
            </w:r>
          </w:p>
        </w:tc>
        <w:tc>
          <w:tcPr>
            <w:tcW w:w="4536" w:type="dxa"/>
          </w:tcPr>
          <w:p w14:paraId="1964E8AA" w14:textId="77777777" w:rsidR="00F71CB1" w:rsidRPr="00057099" w:rsidRDefault="00F71CB1" w:rsidP="00F71CB1">
            <w:r w:rsidRPr="00057099">
              <w:t>3.450</w:t>
            </w:r>
          </w:p>
        </w:tc>
      </w:tr>
      <w:tr w:rsidR="00F71CB1" w:rsidRPr="00057099" w14:paraId="62A864A5" w14:textId="77777777" w:rsidTr="00F71CB1">
        <w:tc>
          <w:tcPr>
            <w:tcW w:w="2835" w:type="dxa"/>
          </w:tcPr>
          <w:p w14:paraId="2A5AEE03" w14:textId="77777777" w:rsidR="00F71CB1" w:rsidRPr="00057099" w:rsidRDefault="00F71CB1" w:rsidP="005B35B1">
            <w:pPr>
              <w:pStyle w:val="ListParagraph"/>
              <w:numPr>
                <w:ilvl w:val="0"/>
                <w:numId w:val="16"/>
              </w:numPr>
              <w:spacing w:line="240" w:lineRule="exact"/>
            </w:pPr>
            <w:r w:rsidRPr="00057099">
              <w:t>kopdiepte</w:t>
            </w:r>
          </w:p>
        </w:tc>
        <w:tc>
          <w:tcPr>
            <w:tcW w:w="993" w:type="dxa"/>
          </w:tcPr>
          <w:p w14:paraId="7D69C0E7" w14:textId="77777777" w:rsidR="00F71CB1" w:rsidRPr="00057099" w:rsidRDefault="00F71CB1" w:rsidP="00F71CB1">
            <w:pPr>
              <w:jc w:val="right"/>
            </w:pPr>
            <w:r w:rsidRPr="00057099">
              <w:t>mm</w:t>
            </w:r>
          </w:p>
        </w:tc>
        <w:tc>
          <w:tcPr>
            <w:tcW w:w="255" w:type="dxa"/>
          </w:tcPr>
          <w:p w14:paraId="5D1A59A0" w14:textId="77777777" w:rsidR="00F71CB1" w:rsidRPr="00057099" w:rsidRDefault="00F71CB1" w:rsidP="00F71CB1">
            <w:r w:rsidRPr="00057099">
              <w:t>:</w:t>
            </w:r>
          </w:p>
        </w:tc>
        <w:tc>
          <w:tcPr>
            <w:tcW w:w="4536" w:type="dxa"/>
          </w:tcPr>
          <w:p w14:paraId="56ED24C4" w14:textId="77777777" w:rsidR="00F71CB1" w:rsidRPr="00057099" w:rsidRDefault="00F71CB1" w:rsidP="00F71CB1">
            <w:r w:rsidRPr="00057099">
              <w:t>4.950</w:t>
            </w:r>
          </w:p>
        </w:tc>
      </w:tr>
      <w:tr w:rsidR="00F71CB1" w:rsidRPr="00057099" w14:paraId="0A108F97" w14:textId="77777777" w:rsidTr="00F71CB1">
        <w:tc>
          <w:tcPr>
            <w:tcW w:w="2835" w:type="dxa"/>
          </w:tcPr>
          <w:p w14:paraId="7129E7ED" w14:textId="77777777" w:rsidR="00F71CB1" w:rsidRPr="00057099" w:rsidRDefault="00F71CB1" w:rsidP="00F71CB1">
            <w:r w:rsidRPr="00057099">
              <w:t>peilen:</w:t>
            </w:r>
          </w:p>
        </w:tc>
        <w:tc>
          <w:tcPr>
            <w:tcW w:w="993" w:type="dxa"/>
          </w:tcPr>
          <w:p w14:paraId="6FB37511" w14:textId="77777777" w:rsidR="00F71CB1" w:rsidRPr="00057099" w:rsidRDefault="00F71CB1" w:rsidP="00F71CB1">
            <w:pPr>
              <w:jc w:val="right"/>
            </w:pPr>
          </w:p>
        </w:tc>
        <w:tc>
          <w:tcPr>
            <w:tcW w:w="255" w:type="dxa"/>
          </w:tcPr>
          <w:p w14:paraId="529F04B0" w14:textId="77777777" w:rsidR="00F71CB1" w:rsidRPr="00057099" w:rsidRDefault="00F71CB1" w:rsidP="00F71CB1"/>
        </w:tc>
        <w:tc>
          <w:tcPr>
            <w:tcW w:w="4536" w:type="dxa"/>
          </w:tcPr>
          <w:p w14:paraId="3983A2FD" w14:textId="77777777" w:rsidR="00F71CB1" w:rsidRPr="00057099" w:rsidRDefault="00F71CB1" w:rsidP="00F71CB1"/>
        </w:tc>
      </w:tr>
      <w:tr w:rsidR="00F71CB1" w:rsidRPr="00057099" w14:paraId="67979A6F" w14:textId="77777777" w:rsidTr="00F71CB1">
        <w:tc>
          <w:tcPr>
            <w:tcW w:w="2835" w:type="dxa"/>
          </w:tcPr>
          <w:p w14:paraId="386158DD" w14:textId="77777777" w:rsidR="00F71CB1" w:rsidRPr="00057099" w:rsidRDefault="00F71CB1" w:rsidP="005B35B1">
            <w:pPr>
              <w:pStyle w:val="ListParagraph"/>
              <w:numPr>
                <w:ilvl w:val="0"/>
                <w:numId w:val="16"/>
              </w:numPr>
              <w:spacing w:line="240" w:lineRule="exact"/>
            </w:pPr>
            <w:r w:rsidRPr="00057099">
              <w:t>max. waterpeil</w:t>
            </w:r>
          </w:p>
        </w:tc>
        <w:tc>
          <w:tcPr>
            <w:tcW w:w="993" w:type="dxa"/>
          </w:tcPr>
          <w:p w14:paraId="099AFB4B" w14:textId="77777777" w:rsidR="00F71CB1" w:rsidRPr="00057099" w:rsidRDefault="00F71CB1" w:rsidP="00F71CB1">
            <w:pPr>
              <w:jc w:val="right"/>
            </w:pPr>
            <w:r w:rsidRPr="00057099">
              <w:t>m NAP</w:t>
            </w:r>
          </w:p>
        </w:tc>
        <w:tc>
          <w:tcPr>
            <w:tcW w:w="255" w:type="dxa"/>
          </w:tcPr>
          <w:p w14:paraId="19A71A08" w14:textId="77777777" w:rsidR="00F71CB1" w:rsidRPr="00057099" w:rsidRDefault="00F71CB1" w:rsidP="00F71CB1">
            <w:r w:rsidRPr="00057099">
              <w:t>:</w:t>
            </w:r>
          </w:p>
        </w:tc>
        <w:tc>
          <w:tcPr>
            <w:tcW w:w="4536" w:type="dxa"/>
          </w:tcPr>
          <w:p w14:paraId="3A9E57B5" w14:textId="77777777" w:rsidR="00F71CB1" w:rsidRPr="00057099" w:rsidRDefault="00F71CB1" w:rsidP="00F71CB1">
            <w:r w:rsidRPr="00057099">
              <w:t>-1,58 (bij RWA + retourslibdebiet)</w:t>
            </w:r>
          </w:p>
        </w:tc>
      </w:tr>
      <w:tr w:rsidR="00F71CB1" w:rsidRPr="00057099" w14:paraId="3C48886D" w14:textId="77777777" w:rsidTr="00F71CB1">
        <w:tc>
          <w:tcPr>
            <w:tcW w:w="2835" w:type="dxa"/>
          </w:tcPr>
          <w:p w14:paraId="3E0C92CE" w14:textId="77777777" w:rsidR="00F71CB1" w:rsidRPr="00057099" w:rsidRDefault="00F71CB1" w:rsidP="005B35B1">
            <w:pPr>
              <w:pStyle w:val="ListParagraph"/>
              <w:numPr>
                <w:ilvl w:val="0"/>
                <w:numId w:val="16"/>
              </w:numPr>
              <w:spacing w:line="240" w:lineRule="exact"/>
            </w:pPr>
            <w:r w:rsidRPr="00057099">
              <w:t>gem. waterpeil</w:t>
            </w:r>
          </w:p>
        </w:tc>
        <w:tc>
          <w:tcPr>
            <w:tcW w:w="993" w:type="dxa"/>
          </w:tcPr>
          <w:p w14:paraId="0368B3B1" w14:textId="77777777" w:rsidR="00F71CB1" w:rsidRPr="00057099" w:rsidRDefault="00F71CB1" w:rsidP="00F71CB1">
            <w:pPr>
              <w:jc w:val="right"/>
            </w:pPr>
            <w:r w:rsidRPr="00057099">
              <w:t>m NAP</w:t>
            </w:r>
          </w:p>
        </w:tc>
        <w:tc>
          <w:tcPr>
            <w:tcW w:w="255" w:type="dxa"/>
          </w:tcPr>
          <w:p w14:paraId="62C25262" w14:textId="77777777" w:rsidR="00F71CB1" w:rsidRPr="00057099" w:rsidRDefault="00F71CB1" w:rsidP="00F71CB1">
            <w:r w:rsidRPr="00057099">
              <w:t>:</w:t>
            </w:r>
          </w:p>
        </w:tc>
        <w:tc>
          <w:tcPr>
            <w:tcW w:w="4536" w:type="dxa"/>
          </w:tcPr>
          <w:p w14:paraId="53DF6593" w14:textId="77777777" w:rsidR="00F71CB1" w:rsidRPr="00057099" w:rsidRDefault="00F71CB1" w:rsidP="00F71CB1">
            <w:r w:rsidRPr="00057099">
              <w:t>-1,62 (bij DWA + retourslibdebiet)</w:t>
            </w:r>
          </w:p>
        </w:tc>
      </w:tr>
      <w:tr w:rsidR="00F71CB1" w:rsidRPr="00057099" w14:paraId="0FC0A3AA" w14:textId="77777777" w:rsidTr="00F71CB1">
        <w:tc>
          <w:tcPr>
            <w:tcW w:w="2835" w:type="dxa"/>
          </w:tcPr>
          <w:p w14:paraId="45A69723" w14:textId="77777777" w:rsidR="00F71CB1" w:rsidRPr="00057099" w:rsidRDefault="00F71CB1" w:rsidP="005B35B1">
            <w:pPr>
              <w:pStyle w:val="ListParagraph"/>
              <w:numPr>
                <w:ilvl w:val="0"/>
                <w:numId w:val="16"/>
              </w:numPr>
              <w:spacing w:line="240" w:lineRule="exact"/>
            </w:pPr>
            <w:r w:rsidRPr="00057099">
              <w:t>min. waterpeil</w:t>
            </w:r>
          </w:p>
        </w:tc>
        <w:tc>
          <w:tcPr>
            <w:tcW w:w="993" w:type="dxa"/>
          </w:tcPr>
          <w:p w14:paraId="2300F5E1" w14:textId="77777777" w:rsidR="00F71CB1" w:rsidRPr="00057099" w:rsidRDefault="00F71CB1" w:rsidP="00F71CB1">
            <w:pPr>
              <w:jc w:val="right"/>
            </w:pPr>
            <w:r w:rsidRPr="00057099">
              <w:t>m NAP</w:t>
            </w:r>
          </w:p>
        </w:tc>
        <w:tc>
          <w:tcPr>
            <w:tcW w:w="255" w:type="dxa"/>
          </w:tcPr>
          <w:p w14:paraId="76E57C3F" w14:textId="77777777" w:rsidR="00F71CB1" w:rsidRPr="00057099" w:rsidRDefault="00F71CB1" w:rsidP="00F71CB1">
            <w:r w:rsidRPr="00057099">
              <w:t>:</w:t>
            </w:r>
          </w:p>
        </w:tc>
        <w:tc>
          <w:tcPr>
            <w:tcW w:w="4536" w:type="dxa"/>
          </w:tcPr>
          <w:p w14:paraId="5CDC6FFA" w14:textId="77777777" w:rsidR="00F71CB1" w:rsidRPr="00057099" w:rsidRDefault="00F71CB1" w:rsidP="00F71CB1">
            <w:r w:rsidRPr="00057099">
              <w:t>-1,69 (peil overstortdrempel)</w:t>
            </w:r>
          </w:p>
        </w:tc>
      </w:tr>
      <w:tr w:rsidR="00F71CB1" w:rsidRPr="00057099" w14:paraId="7F07FE59" w14:textId="77777777" w:rsidTr="00F71CB1">
        <w:tc>
          <w:tcPr>
            <w:tcW w:w="2835" w:type="dxa"/>
          </w:tcPr>
          <w:p w14:paraId="6C535C10" w14:textId="77777777" w:rsidR="00F71CB1" w:rsidRPr="00057099" w:rsidRDefault="00F71CB1" w:rsidP="005B35B1">
            <w:pPr>
              <w:pStyle w:val="ListParagraph"/>
              <w:numPr>
                <w:ilvl w:val="0"/>
                <w:numId w:val="16"/>
              </w:numPr>
              <w:spacing w:line="240" w:lineRule="exact"/>
            </w:pPr>
            <w:r w:rsidRPr="00057099">
              <w:t>betondek tandwielkast</w:t>
            </w:r>
          </w:p>
        </w:tc>
        <w:tc>
          <w:tcPr>
            <w:tcW w:w="993" w:type="dxa"/>
          </w:tcPr>
          <w:p w14:paraId="54FFD190" w14:textId="77777777" w:rsidR="00F71CB1" w:rsidRPr="00057099" w:rsidRDefault="00F71CB1" w:rsidP="00F71CB1">
            <w:pPr>
              <w:jc w:val="right"/>
            </w:pPr>
            <w:r w:rsidRPr="00057099">
              <w:t>m NAP</w:t>
            </w:r>
          </w:p>
        </w:tc>
        <w:tc>
          <w:tcPr>
            <w:tcW w:w="255" w:type="dxa"/>
          </w:tcPr>
          <w:p w14:paraId="751775F9" w14:textId="77777777" w:rsidR="00F71CB1" w:rsidRPr="00057099" w:rsidRDefault="00F71CB1" w:rsidP="00F71CB1">
            <w:r w:rsidRPr="00057099">
              <w:t>:</w:t>
            </w:r>
          </w:p>
        </w:tc>
        <w:tc>
          <w:tcPr>
            <w:tcW w:w="4536" w:type="dxa"/>
          </w:tcPr>
          <w:p w14:paraId="2015CA8B" w14:textId="77777777" w:rsidR="00F71CB1" w:rsidRPr="00057099" w:rsidRDefault="00F71CB1" w:rsidP="00F71CB1">
            <w:r w:rsidRPr="00057099">
              <w:t>-0,15</w:t>
            </w:r>
          </w:p>
        </w:tc>
      </w:tr>
      <w:tr w:rsidR="00F71CB1" w:rsidRPr="00057099" w14:paraId="69468D5F" w14:textId="77777777" w:rsidTr="00F71CB1">
        <w:tc>
          <w:tcPr>
            <w:tcW w:w="2835" w:type="dxa"/>
          </w:tcPr>
          <w:p w14:paraId="70B5A3F3" w14:textId="77777777" w:rsidR="00F71CB1" w:rsidRPr="00057099" w:rsidRDefault="00F71CB1" w:rsidP="00F71CB1">
            <w:pPr>
              <w:pStyle w:val="ListParagraph"/>
              <w:spacing w:line="240" w:lineRule="exact"/>
              <w:ind w:left="37"/>
            </w:pPr>
            <w:r w:rsidRPr="00057099">
              <w:t>Zuurstof inbrengend vermogen per beluchter;</w:t>
            </w:r>
          </w:p>
        </w:tc>
        <w:tc>
          <w:tcPr>
            <w:tcW w:w="993" w:type="dxa"/>
          </w:tcPr>
          <w:p w14:paraId="035F98CB" w14:textId="77777777" w:rsidR="00F71CB1" w:rsidRPr="00057099" w:rsidRDefault="00F71CB1" w:rsidP="00F71CB1">
            <w:pPr>
              <w:jc w:val="right"/>
            </w:pPr>
          </w:p>
        </w:tc>
        <w:tc>
          <w:tcPr>
            <w:tcW w:w="255" w:type="dxa"/>
          </w:tcPr>
          <w:p w14:paraId="05754C70" w14:textId="77777777" w:rsidR="00F71CB1" w:rsidRPr="00057099" w:rsidRDefault="00F71CB1" w:rsidP="00F71CB1"/>
        </w:tc>
        <w:tc>
          <w:tcPr>
            <w:tcW w:w="4536" w:type="dxa"/>
          </w:tcPr>
          <w:p w14:paraId="00020A02" w14:textId="77777777" w:rsidR="00F71CB1" w:rsidRPr="00057099" w:rsidRDefault="00F71CB1" w:rsidP="00F71CB1"/>
        </w:tc>
      </w:tr>
      <w:tr w:rsidR="00F71CB1" w:rsidRPr="00057099" w14:paraId="69527C89" w14:textId="77777777" w:rsidTr="00F71CB1">
        <w:tc>
          <w:tcPr>
            <w:tcW w:w="2835" w:type="dxa"/>
          </w:tcPr>
          <w:p w14:paraId="52AA5A84" w14:textId="77777777" w:rsidR="00F71CB1" w:rsidRPr="00057099" w:rsidRDefault="00F71CB1" w:rsidP="00F71CB1">
            <w:pPr>
              <w:pStyle w:val="ListParagraph"/>
              <w:spacing w:line="240" w:lineRule="exact"/>
              <w:ind w:hanging="360"/>
            </w:pPr>
            <w:r w:rsidRPr="00057099">
              <w:t>maximaal</w:t>
            </w:r>
          </w:p>
        </w:tc>
        <w:tc>
          <w:tcPr>
            <w:tcW w:w="993" w:type="dxa"/>
          </w:tcPr>
          <w:p w14:paraId="6C5F5BF5" w14:textId="77777777" w:rsidR="00F71CB1" w:rsidRPr="00057099" w:rsidRDefault="00F71CB1" w:rsidP="00F71CB1">
            <w:pPr>
              <w:jc w:val="right"/>
            </w:pPr>
            <w:r w:rsidRPr="00057099">
              <w:t>kgO2/h</w:t>
            </w:r>
          </w:p>
        </w:tc>
        <w:tc>
          <w:tcPr>
            <w:tcW w:w="255" w:type="dxa"/>
          </w:tcPr>
          <w:p w14:paraId="2157B653" w14:textId="77777777" w:rsidR="00F71CB1" w:rsidRPr="00057099" w:rsidRDefault="00F71CB1" w:rsidP="00F71CB1">
            <w:r w:rsidRPr="00057099">
              <w:t>:</w:t>
            </w:r>
          </w:p>
        </w:tc>
        <w:tc>
          <w:tcPr>
            <w:tcW w:w="4536" w:type="dxa"/>
          </w:tcPr>
          <w:p w14:paraId="3CFA4C6B" w14:textId="77777777" w:rsidR="00F71CB1" w:rsidRPr="00057099" w:rsidRDefault="00F71CB1" w:rsidP="00F71CB1">
            <w:r w:rsidRPr="00057099">
              <w:t>150</w:t>
            </w:r>
          </w:p>
        </w:tc>
      </w:tr>
      <w:tr w:rsidR="00F71CB1" w:rsidRPr="00057099" w14:paraId="15E7575D" w14:textId="77777777" w:rsidTr="00F71CB1">
        <w:tc>
          <w:tcPr>
            <w:tcW w:w="2835" w:type="dxa"/>
          </w:tcPr>
          <w:p w14:paraId="1C80818B" w14:textId="77777777" w:rsidR="00F71CB1" w:rsidRPr="00057099" w:rsidRDefault="00F71CB1" w:rsidP="00F71CB1">
            <w:pPr>
              <w:pStyle w:val="ListParagraph"/>
              <w:spacing w:line="240" w:lineRule="exact"/>
              <w:ind w:hanging="360"/>
            </w:pPr>
            <w:r w:rsidRPr="00057099">
              <w:t>nominaal</w:t>
            </w:r>
          </w:p>
        </w:tc>
        <w:tc>
          <w:tcPr>
            <w:tcW w:w="993" w:type="dxa"/>
          </w:tcPr>
          <w:p w14:paraId="08F668F2" w14:textId="77777777" w:rsidR="00F71CB1" w:rsidRPr="00057099" w:rsidRDefault="00F71CB1" w:rsidP="00F71CB1">
            <w:pPr>
              <w:jc w:val="right"/>
            </w:pPr>
            <w:r w:rsidRPr="00057099">
              <w:t>kgO2/h</w:t>
            </w:r>
          </w:p>
        </w:tc>
        <w:tc>
          <w:tcPr>
            <w:tcW w:w="255" w:type="dxa"/>
          </w:tcPr>
          <w:p w14:paraId="7024CF46" w14:textId="77777777" w:rsidR="00F71CB1" w:rsidRPr="00057099" w:rsidRDefault="00F71CB1" w:rsidP="00F71CB1">
            <w:r w:rsidRPr="00057099">
              <w:t>:</w:t>
            </w:r>
          </w:p>
        </w:tc>
        <w:tc>
          <w:tcPr>
            <w:tcW w:w="4536" w:type="dxa"/>
          </w:tcPr>
          <w:p w14:paraId="4F309595" w14:textId="77777777" w:rsidR="00F71CB1" w:rsidRPr="00057099" w:rsidRDefault="00F71CB1" w:rsidP="00F71CB1">
            <w:r w:rsidRPr="00057099">
              <w:t>125</w:t>
            </w:r>
          </w:p>
        </w:tc>
      </w:tr>
      <w:tr w:rsidR="00F71CB1" w:rsidRPr="00057099" w14:paraId="53CB761E" w14:textId="77777777" w:rsidTr="00F71CB1">
        <w:tc>
          <w:tcPr>
            <w:tcW w:w="2835" w:type="dxa"/>
          </w:tcPr>
          <w:p w14:paraId="670F4347" w14:textId="77777777" w:rsidR="00F71CB1" w:rsidRPr="00057099" w:rsidRDefault="00F71CB1" w:rsidP="00F71CB1">
            <w:pPr>
              <w:pStyle w:val="ListParagraph"/>
              <w:spacing w:line="240" w:lineRule="exact"/>
              <w:ind w:hanging="360"/>
            </w:pPr>
            <w:r w:rsidRPr="00057099">
              <w:t>minimaal</w:t>
            </w:r>
          </w:p>
        </w:tc>
        <w:tc>
          <w:tcPr>
            <w:tcW w:w="993" w:type="dxa"/>
          </w:tcPr>
          <w:p w14:paraId="4F94F959" w14:textId="77777777" w:rsidR="00F71CB1" w:rsidRPr="00057099" w:rsidRDefault="00F71CB1" w:rsidP="00F71CB1">
            <w:pPr>
              <w:jc w:val="right"/>
            </w:pPr>
            <w:r w:rsidRPr="00057099">
              <w:t>kgO2/h</w:t>
            </w:r>
          </w:p>
        </w:tc>
        <w:tc>
          <w:tcPr>
            <w:tcW w:w="255" w:type="dxa"/>
          </w:tcPr>
          <w:p w14:paraId="212E9D28" w14:textId="77777777" w:rsidR="00F71CB1" w:rsidRPr="00057099" w:rsidRDefault="00F71CB1" w:rsidP="00F71CB1">
            <w:r w:rsidRPr="00057099">
              <w:t>:</w:t>
            </w:r>
          </w:p>
        </w:tc>
        <w:tc>
          <w:tcPr>
            <w:tcW w:w="4536" w:type="dxa"/>
          </w:tcPr>
          <w:p w14:paraId="144FC87F" w14:textId="77777777" w:rsidR="00F71CB1" w:rsidRPr="00057099" w:rsidRDefault="00F71CB1" w:rsidP="00F71CB1">
            <w:r w:rsidRPr="00057099">
              <w:t>50</w:t>
            </w:r>
          </w:p>
        </w:tc>
      </w:tr>
      <w:tr w:rsidR="00F71CB1" w:rsidRPr="00057099" w14:paraId="3A2F073E" w14:textId="77777777" w:rsidTr="00F71CB1">
        <w:tc>
          <w:tcPr>
            <w:tcW w:w="2835" w:type="dxa"/>
          </w:tcPr>
          <w:p w14:paraId="3F7F4FC4" w14:textId="77777777" w:rsidR="00F71CB1" w:rsidRPr="00057099" w:rsidRDefault="00F71CB1" w:rsidP="00F71CB1">
            <w:pPr>
              <w:pStyle w:val="ListParagraph"/>
              <w:spacing w:line="240" w:lineRule="exact"/>
              <w:ind w:hanging="360"/>
            </w:pPr>
          </w:p>
        </w:tc>
        <w:tc>
          <w:tcPr>
            <w:tcW w:w="993" w:type="dxa"/>
          </w:tcPr>
          <w:p w14:paraId="1223D724" w14:textId="77777777" w:rsidR="00F71CB1" w:rsidRPr="00057099" w:rsidRDefault="00F71CB1" w:rsidP="00F71CB1">
            <w:pPr>
              <w:jc w:val="right"/>
            </w:pPr>
          </w:p>
        </w:tc>
        <w:tc>
          <w:tcPr>
            <w:tcW w:w="255" w:type="dxa"/>
          </w:tcPr>
          <w:p w14:paraId="040137C1" w14:textId="77777777" w:rsidR="00F71CB1" w:rsidRPr="00057099" w:rsidRDefault="00F71CB1" w:rsidP="00F71CB1"/>
        </w:tc>
        <w:tc>
          <w:tcPr>
            <w:tcW w:w="4536" w:type="dxa"/>
          </w:tcPr>
          <w:p w14:paraId="3DC49904" w14:textId="77777777" w:rsidR="00F71CB1" w:rsidRPr="00057099" w:rsidRDefault="00F71CB1" w:rsidP="00F71CB1"/>
        </w:tc>
      </w:tr>
    </w:tbl>
    <w:p w14:paraId="049BB36C" w14:textId="643EFAF1" w:rsidR="00FF569E" w:rsidRPr="00057099" w:rsidRDefault="00FF569E" w:rsidP="00FF569E">
      <w:pPr>
        <w:pStyle w:val="BodyText"/>
      </w:pPr>
    </w:p>
    <w:p w14:paraId="5F2DDF0B" w14:textId="5AE4F71F" w:rsidR="00FF569E" w:rsidRPr="00057099" w:rsidRDefault="00455E03" w:rsidP="006028B5">
      <w:pPr>
        <w:pStyle w:val="Heading3"/>
      </w:pPr>
      <w:r w:rsidRPr="00057099">
        <w:lastRenderedPageBreak/>
        <w:t>hoofdgegevens</w:t>
      </w:r>
    </w:p>
    <w:tbl>
      <w:tblPr>
        <w:tblW w:w="0" w:type="auto"/>
        <w:tblLayout w:type="fixed"/>
        <w:tblLook w:val="01E0" w:firstRow="1" w:lastRow="1" w:firstColumn="1" w:lastColumn="1" w:noHBand="0" w:noVBand="0"/>
      </w:tblPr>
      <w:tblGrid>
        <w:gridCol w:w="2948"/>
        <w:gridCol w:w="851"/>
        <w:gridCol w:w="284"/>
        <w:gridCol w:w="4536"/>
      </w:tblGrid>
      <w:tr w:rsidR="00FF569E" w:rsidRPr="00057099" w14:paraId="4C1943C0" w14:textId="77777777" w:rsidTr="00CA446F">
        <w:tc>
          <w:tcPr>
            <w:tcW w:w="2948" w:type="dxa"/>
          </w:tcPr>
          <w:p w14:paraId="79356F36" w14:textId="77777777" w:rsidR="00FF569E" w:rsidRPr="00057099" w:rsidRDefault="00FF569E" w:rsidP="00CA446F">
            <w:proofErr w:type="spellStart"/>
            <w:r w:rsidRPr="00057099">
              <w:t>zuurstofinbrengend</w:t>
            </w:r>
            <w:proofErr w:type="spellEnd"/>
            <w:r w:rsidRPr="00057099">
              <w:t xml:space="preserve"> vermogen per beluchter; </w:t>
            </w:r>
          </w:p>
        </w:tc>
        <w:tc>
          <w:tcPr>
            <w:tcW w:w="851" w:type="dxa"/>
          </w:tcPr>
          <w:p w14:paraId="11F8717E" w14:textId="77777777" w:rsidR="00FF569E" w:rsidRPr="00057099" w:rsidRDefault="00FF569E" w:rsidP="00CA446F">
            <w:pPr>
              <w:jc w:val="right"/>
            </w:pPr>
          </w:p>
        </w:tc>
        <w:tc>
          <w:tcPr>
            <w:tcW w:w="284" w:type="dxa"/>
          </w:tcPr>
          <w:p w14:paraId="0326A074" w14:textId="77777777" w:rsidR="00FF569E" w:rsidRPr="00057099" w:rsidRDefault="00FF569E" w:rsidP="00CA446F"/>
        </w:tc>
        <w:tc>
          <w:tcPr>
            <w:tcW w:w="4536" w:type="dxa"/>
          </w:tcPr>
          <w:p w14:paraId="7BE64606" w14:textId="77777777" w:rsidR="00FF569E" w:rsidRPr="00057099" w:rsidRDefault="00FF569E" w:rsidP="00CA446F"/>
        </w:tc>
      </w:tr>
      <w:tr w:rsidR="00FF569E" w:rsidRPr="00057099" w14:paraId="53BED7FA" w14:textId="77777777" w:rsidTr="00CA446F">
        <w:tc>
          <w:tcPr>
            <w:tcW w:w="2948" w:type="dxa"/>
          </w:tcPr>
          <w:p w14:paraId="0048F8FE" w14:textId="77777777" w:rsidR="00FF569E" w:rsidRPr="00057099" w:rsidRDefault="00FF569E" w:rsidP="005B35B1">
            <w:pPr>
              <w:pStyle w:val="ListParagraph"/>
              <w:numPr>
                <w:ilvl w:val="0"/>
                <w:numId w:val="16"/>
              </w:numPr>
              <w:spacing w:line="240" w:lineRule="exact"/>
            </w:pPr>
            <w:r w:rsidRPr="00057099">
              <w:t>maximaal</w:t>
            </w:r>
          </w:p>
        </w:tc>
        <w:tc>
          <w:tcPr>
            <w:tcW w:w="851" w:type="dxa"/>
          </w:tcPr>
          <w:p w14:paraId="0A84CC64" w14:textId="77777777" w:rsidR="00FF569E" w:rsidRPr="00057099" w:rsidRDefault="00FF569E" w:rsidP="00CA446F">
            <w:pPr>
              <w:jc w:val="right"/>
            </w:pPr>
            <w:r w:rsidRPr="00057099">
              <w:t>kgO</w:t>
            </w:r>
            <w:r w:rsidRPr="00057099">
              <w:rPr>
                <w:vertAlign w:val="subscript"/>
              </w:rPr>
              <w:t>2</w:t>
            </w:r>
            <w:r w:rsidRPr="00057099">
              <w:t>/h</w:t>
            </w:r>
          </w:p>
        </w:tc>
        <w:tc>
          <w:tcPr>
            <w:tcW w:w="284" w:type="dxa"/>
          </w:tcPr>
          <w:p w14:paraId="23A1E0F0" w14:textId="77777777" w:rsidR="00FF569E" w:rsidRPr="00057099" w:rsidRDefault="00FF569E" w:rsidP="00CA446F">
            <w:r w:rsidRPr="00057099">
              <w:t>:</w:t>
            </w:r>
          </w:p>
        </w:tc>
        <w:tc>
          <w:tcPr>
            <w:tcW w:w="4536" w:type="dxa"/>
          </w:tcPr>
          <w:p w14:paraId="143F196B" w14:textId="77777777" w:rsidR="00FF569E" w:rsidRPr="00057099" w:rsidRDefault="00FF569E" w:rsidP="00CA446F">
            <w:r w:rsidRPr="00057099">
              <w:t>@</w:t>
            </w:r>
          </w:p>
        </w:tc>
      </w:tr>
      <w:tr w:rsidR="00FF569E" w:rsidRPr="00057099" w14:paraId="333F69B9" w14:textId="77777777" w:rsidTr="00CA446F">
        <w:tc>
          <w:tcPr>
            <w:tcW w:w="2948" w:type="dxa"/>
          </w:tcPr>
          <w:p w14:paraId="5B70798F" w14:textId="77777777" w:rsidR="00FF569E" w:rsidRPr="00057099" w:rsidRDefault="00FF569E" w:rsidP="005B35B1">
            <w:pPr>
              <w:pStyle w:val="ListParagraph"/>
              <w:numPr>
                <w:ilvl w:val="1"/>
                <w:numId w:val="18"/>
              </w:numPr>
              <w:spacing w:line="240" w:lineRule="exact"/>
              <w:ind w:left="1029" w:hanging="283"/>
            </w:pPr>
            <w:r w:rsidRPr="00057099">
              <w:t>bij max. toerental</w:t>
            </w:r>
          </w:p>
        </w:tc>
        <w:tc>
          <w:tcPr>
            <w:tcW w:w="851" w:type="dxa"/>
          </w:tcPr>
          <w:p w14:paraId="04F43C1E" w14:textId="77777777" w:rsidR="00FF569E" w:rsidRPr="00057099" w:rsidRDefault="00FF569E" w:rsidP="00CA446F">
            <w:pPr>
              <w:jc w:val="right"/>
            </w:pPr>
            <w:r w:rsidRPr="00057099">
              <w:t>min</w:t>
            </w:r>
            <w:r w:rsidRPr="00057099">
              <w:rPr>
                <w:vertAlign w:val="superscript"/>
              </w:rPr>
              <w:noBreakHyphen/>
              <w:t>!</w:t>
            </w:r>
          </w:p>
        </w:tc>
        <w:tc>
          <w:tcPr>
            <w:tcW w:w="284" w:type="dxa"/>
          </w:tcPr>
          <w:p w14:paraId="28B30438" w14:textId="77777777" w:rsidR="00FF569E" w:rsidRPr="00057099" w:rsidRDefault="00FF569E" w:rsidP="00CA446F">
            <w:r w:rsidRPr="00057099">
              <w:t>:</w:t>
            </w:r>
          </w:p>
        </w:tc>
        <w:tc>
          <w:tcPr>
            <w:tcW w:w="4536" w:type="dxa"/>
          </w:tcPr>
          <w:p w14:paraId="76B5B075" w14:textId="77777777" w:rsidR="00FF569E" w:rsidRPr="00057099" w:rsidRDefault="00FF569E" w:rsidP="00CA446F">
            <w:pPr>
              <w:pStyle w:val="Bullet1"/>
              <w:numPr>
                <w:ilvl w:val="0"/>
                <w:numId w:val="0"/>
              </w:numPr>
              <w:rPr>
                <w:color w:val="00577E" w:themeColor="text1"/>
                <w:sz w:val="20"/>
                <w:lang w:val="nl-NL"/>
              </w:rPr>
            </w:pPr>
            <w:r w:rsidRPr="00057099">
              <w:rPr>
                <w:color w:val="00577E" w:themeColor="text1"/>
                <w:sz w:val="20"/>
                <w:lang w:val="nl-NL"/>
              </w:rPr>
              <w:t>@ </w:t>
            </w:r>
          </w:p>
        </w:tc>
      </w:tr>
      <w:tr w:rsidR="00FF569E" w:rsidRPr="00057099" w14:paraId="628632A6" w14:textId="77777777" w:rsidTr="00CA446F">
        <w:tc>
          <w:tcPr>
            <w:tcW w:w="2948" w:type="dxa"/>
          </w:tcPr>
          <w:p w14:paraId="22C7A35E" w14:textId="77777777" w:rsidR="00FF569E" w:rsidRPr="00057099" w:rsidRDefault="00FF569E" w:rsidP="005B35B1">
            <w:pPr>
              <w:pStyle w:val="ListParagraph"/>
              <w:numPr>
                <w:ilvl w:val="1"/>
                <w:numId w:val="18"/>
              </w:numPr>
              <w:spacing w:line="240" w:lineRule="exact"/>
              <w:ind w:left="1029" w:hanging="283"/>
            </w:pPr>
            <w:r w:rsidRPr="00057099">
              <w:t>bij max. waterpeil</w:t>
            </w:r>
          </w:p>
        </w:tc>
        <w:tc>
          <w:tcPr>
            <w:tcW w:w="851" w:type="dxa"/>
          </w:tcPr>
          <w:p w14:paraId="5FD319B9" w14:textId="77777777" w:rsidR="00FF569E" w:rsidRPr="00057099" w:rsidRDefault="00FF569E" w:rsidP="00CA446F">
            <w:pPr>
              <w:jc w:val="right"/>
            </w:pPr>
            <w:r w:rsidRPr="00057099">
              <w:t>m NAP</w:t>
            </w:r>
          </w:p>
        </w:tc>
        <w:tc>
          <w:tcPr>
            <w:tcW w:w="284" w:type="dxa"/>
          </w:tcPr>
          <w:p w14:paraId="408EC079" w14:textId="77777777" w:rsidR="00FF569E" w:rsidRPr="00057099" w:rsidRDefault="00FF569E" w:rsidP="00CA446F">
            <w:r w:rsidRPr="00057099">
              <w:t>:</w:t>
            </w:r>
          </w:p>
        </w:tc>
        <w:tc>
          <w:tcPr>
            <w:tcW w:w="4536" w:type="dxa"/>
          </w:tcPr>
          <w:p w14:paraId="3F7ABBDF" w14:textId="77777777" w:rsidR="00FF569E" w:rsidRPr="00057099" w:rsidRDefault="00FF569E" w:rsidP="00CA446F">
            <w:pPr>
              <w:pStyle w:val="Bullet1"/>
              <w:numPr>
                <w:ilvl w:val="0"/>
                <w:numId w:val="0"/>
              </w:numPr>
              <w:rPr>
                <w:lang w:val="nl-NL"/>
              </w:rPr>
            </w:pPr>
          </w:p>
        </w:tc>
      </w:tr>
      <w:tr w:rsidR="00FF569E" w:rsidRPr="00057099" w14:paraId="3375DF53" w14:textId="77777777" w:rsidTr="00CA446F">
        <w:tc>
          <w:tcPr>
            <w:tcW w:w="2948" w:type="dxa"/>
          </w:tcPr>
          <w:p w14:paraId="515205F0" w14:textId="77777777" w:rsidR="00FF569E" w:rsidRPr="00057099" w:rsidRDefault="00FF569E" w:rsidP="005B35B1">
            <w:pPr>
              <w:pStyle w:val="ListParagraph"/>
              <w:numPr>
                <w:ilvl w:val="1"/>
                <w:numId w:val="18"/>
              </w:numPr>
              <w:spacing w:line="240" w:lineRule="exact"/>
              <w:ind w:left="1029" w:hanging="283"/>
            </w:pPr>
            <w:r w:rsidRPr="00057099">
              <w:t>bij dompeldiepte</w:t>
            </w:r>
          </w:p>
        </w:tc>
        <w:tc>
          <w:tcPr>
            <w:tcW w:w="851" w:type="dxa"/>
          </w:tcPr>
          <w:p w14:paraId="52BA96C9" w14:textId="77777777" w:rsidR="00FF569E" w:rsidRPr="00057099" w:rsidRDefault="00FF569E" w:rsidP="00CA446F">
            <w:pPr>
              <w:jc w:val="right"/>
            </w:pPr>
            <w:r w:rsidRPr="00057099">
              <w:t>mm</w:t>
            </w:r>
          </w:p>
        </w:tc>
        <w:tc>
          <w:tcPr>
            <w:tcW w:w="284" w:type="dxa"/>
          </w:tcPr>
          <w:p w14:paraId="5B378B9D" w14:textId="77777777" w:rsidR="00FF569E" w:rsidRPr="00057099" w:rsidRDefault="00FF569E" w:rsidP="00CA446F">
            <w:r w:rsidRPr="00057099">
              <w:t>:</w:t>
            </w:r>
          </w:p>
        </w:tc>
        <w:tc>
          <w:tcPr>
            <w:tcW w:w="4536" w:type="dxa"/>
          </w:tcPr>
          <w:p w14:paraId="7CF3E3C4" w14:textId="77777777" w:rsidR="00FF569E" w:rsidRPr="00057099" w:rsidRDefault="00FF569E" w:rsidP="00CA446F">
            <w:pPr>
              <w:pStyle w:val="Bullet1"/>
              <w:numPr>
                <w:ilvl w:val="0"/>
                <w:numId w:val="0"/>
              </w:numPr>
              <w:rPr>
                <w:lang w:val="nl-NL"/>
              </w:rPr>
            </w:pPr>
          </w:p>
        </w:tc>
      </w:tr>
      <w:tr w:rsidR="00FF569E" w:rsidRPr="00057099" w14:paraId="62657BC2" w14:textId="77777777" w:rsidTr="00CA446F">
        <w:tc>
          <w:tcPr>
            <w:tcW w:w="2948" w:type="dxa"/>
          </w:tcPr>
          <w:p w14:paraId="4C053636" w14:textId="77777777" w:rsidR="00FF569E" w:rsidRPr="00057099" w:rsidRDefault="00FF569E" w:rsidP="005B35B1">
            <w:pPr>
              <w:pStyle w:val="ListParagraph"/>
              <w:numPr>
                <w:ilvl w:val="0"/>
                <w:numId w:val="16"/>
              </w:numPr>
              <w:spacing w:line="240" w:lineRule="exact"/>
            </w:pPr>
            <w:r w:rsidRPr="00057099">
              <w:t>minimaal</w:t>
            </w:r>
          </w:p>
        </w:tc>
        <w:tc>
          <w:tcPr>
            <w:tcW w:w="851" w:type="dxa"/>
          </w:tcPr>
          <w:p w14:paraId="7EFDA542" w14:textId="77777777" w:rsidR="00FF569E" w:rsidRPr="00057099" w:rsidRDefault="00FF569E" w:rsidP="00CA446F">
            <w:pPr>
              <w:jc w:val="right"/>
            </w:pPr>
            <w:r w:rsidRPr="00057099">
              <w:t>kgO</w:t>
            </w:r>
            <w:r w:rsidRPr="00057099">
              <w:rPr>
                <w:vertAlign w:val="subscript"/>
              </w:rPr>
              <w:t>2</w:t>
            </w:r>
            <w:r w:rsidRPr="00057099">
              <w:t>/h</w:t>
            </w:r>
          </w:p>
        </w:tc>
        <w:tc>
          <w:tcPr>
            <w:tcW w:w="284" w:type="dxa"/>
          </w:tcPr>
          <w:p w14:paraId="63B9C78A" w14:textId="77777777" w:rsidR="00FF569E" w:rsidRPr="00057099" w:rsidRDefault="00FF569E" w:rsidP="00CA446F">
            <w:r w:rsidRPr="00057099">
              <w:t>:</w:t>
            </w:r>
          </w:p>
        </w:tc>
        <w:tc>
          <w:tcPr>
            <w:tcW w:w="4536" w:type="dxa"/>
          </w:tcPr>
          <w:p w14:paraId="6928EEFE" w14:textId="77777777" w:rsidR="00FF569E" w:rsidRPr="00057099" w:rsidRDefault="00FF569E" w:rsidP="00CA446F">
            <w:r w:rsidRPr="00057099">
              <w:t>@</w:t>
            </w:r>
          </w:p>
        </w:tc>
      </w:tr>
      <w:tr w:rsidR="00FF569E" w:rsidRPr="00057099" w14:paraId="73E7AC53" w14:textId="77777777" w:rsidTr="00CA446F">
        <w:tc>
          <w:tcPr>
            <w:tcW w:w="2948" w:type="dxa"/>
          </w:tcPr>
          <w:p w14:paraId="6A49BA7C" w14:textId="77777777" w:rsidR="00FF569E" w:rsidRPr="00057099" w:rsidRDefault="00FF569E" w:rsidP="005B35B1">
            <w:pPr>
              <w:pStyle w:val="ListParagraph"/>
              <w:numPr>
                <w:ilvl w:val="1"/>
                <w:numId w:val="18"/>
              </w:numPr>
              <w:spacing w:line="240" w:lineRule="exact"/>
              <w:ind w:left="1029" w:hanging="283"/>
            </w:pPr>
            <w:r w:rsidRPr="00057099">
              <w:t xml:space="preserve">bij min. toerental </w:t>
            </w:r>
          </w:p>
        </w:tc>
        <w:tc>
          <w:tcPr>
            <w:tcW w:w="851" w:type="dxa"/>
          </w:tcPr>
          <w:p w14:paraId="29840E4D" w14:textId="77777777" w:rsidR="00FF569E" w:rsidRPr="00057099" w:rsidRDefault="00FF569E" w:rsidP="00CA446F">
            <w:pPr>
              <w:jc w:val="right"/>
            </w:pPr>
            <w:r w:rsidRPr="00057099">
              <w:t>min</w:t>
            </w:r>
            <w:r w:rsidRPr="00057099">
              <w:rPr>
                <w:vertAlign w:val="superscript"/>
              </w:rPr>
              <w:noBreakHyphen/>
              <w:t>!</w:t>
            </w:r>
          </w:p>
        </w:tc>
        <w:tc>
          <w:tcPr>
            <w:tcW w:w="284" w:type="dxa"/>
          </w:tcPr>
          <w:p w14:paraId="4A255EFD" w14:textId="77777777" w:rsidR="00FF569E" w:rsidRPr="00057099" w:rsidRDefault="00FF569E" w:rsidP="00CA446F"/>
        </w:tc>
        <w:tc>
          <w:tcPr>
            <w:tcW w:w="4536" w:type="dxa"/>
          </w:tcPr>
          <w:p w14:paraId="16B9E089" w14:textId="77777777" w:rsidR="00FF569E" w:rsidRPr="00057099" w:rsidRDefault="00FF569E" w:rsidP="00CA446F">
            <w:r w:rsidRPr="00057099">
              <w:t xml:space="preserve">         (max. 50% van max. toerental)</w:t>
            </w:r>
          </w:p>
        </w:tc>
      </w:tr>
      <w:tr w:rsidR="00FF569E" w:rsidRPr="00057099" w14:paraId="46472967" w14:textId="77777777" w:rsidTr="00CA446F">
        <w:tc>
          <w:tcPr>
            <w:tcW w:w="2948" w:type="dxa"/>
          </w:tcPr>
          <w:p w14:paraId="19CAF413" w14:textId="77777777" w:rsidR="00FF569E" w:rsidRPr="00057099" w:rsidRDefault="00FF569E" w:rsidP="005B35B1">
            <w:pPr>
              <w:pStyle w:val="ListParagraph"/>
              <w:numPr>
                <w:ilvl w:val="1"/>
                <w:numId w:val="18"/>
              </w:numPr>
              <w:spacing w:line="240" w:lineRule="exact"/>
              <w:ind w:left="1029" w:hanging="283"/>
            </w:pPr>
            <w:r w:rsidRPr="00057099">
              <w:t>bij max. waterpeil</w:t>
            </w:r>
          </w:p>
        </w:tc>
        <w:tc>
          <w:tcPr>
            <w:tcW w:w="851" w:type="dxa"/>
          </w:tcPr>
          <w:p w14:paraId="1A024390" w14:textId="77777777" w:rsidR="00FF569E" w:rsidRPr="00057099" w:rsidRDefault="00FF569E" w:rsidP="00CA446F">
            <w:pPr>
              <w:jc w:val="right"/>
            </w:pPr>
            <w:r w:rsidRPr="00057099">
              <w:t>m NAP</w:t>
            </w:r>
          </w:p>
        </w:tc>
        <w:tc>
          <w:tcPr>
            <w:tcW w:w="284" w:type="dxa"/>
          </w:tcPr>
          <w:p w14:paraId="63E6A9CD" w14:textId="77777777" w:rsidR="00FF569E" w:rsidRPr="00057099" w:rsidRDefault="00FF569E" w:rsidP="00CA446F"/>
        </w:tc>
        <w:tc>
          <w:tcPr>
            <w:tcW w:w="4536" w:type="dxa"/>
          </w:tcPr>
          <w:p w14:paraId="230D0A0C" w14:textId="77777777" w:rsidR="00FF569E" w:rsidRPr="00057099" w:rsidRDefault="00FF569E" w:rsidP="00CA446F">
            <w:pPr>
              <w:pStyle w:val="Bullet1"/>
              <w:numPr>
                <w:ilvl w:val="0"/>
                <w:numId w:val="0"/>
              </w:numPr>
              <w:rPr>
                <w:lang w:val="nl-NL"/>
              </w:rPr>
            </w:pPr>
          </w:p>
        </w:tc>
      </w:tr>
      <w:tr w:rsidR="00FF569E" w:rsidRPr="00057099" w14:paraId="0FDEB58C" w14:textId="77777777" w:rsidTr="00CA446F">
        <w:tc>
          <w:tcPr>
            <w:tcW w:w="2948" w:type="dxa"/>
          </w:tcPr>
          <w:p w14:paraId="330C335A" w14:textId="77777777" w:rsidR="00FF569E" w:rsidRPr="00057099" w:rsidRDefault="00FF569E" w:rsidP="005B35B1">
            <w:pPr>
              <w:pStyle w:val="ListParagraph"/>
              <w:numPr>
                <w:ilvl w:val="1"/>
                <w:numId w:val="18"/>
              </w:numPr>
              <w:spacing w:line="240" w:lineRule="exact"/>
              <w:ind w:left="1029" w:hanging="283"/>
            </w:pPr>
            <w:r w:rsidRPr="00057099">
              <w:t>bij dompeldiepte</w:t>
            </w:r>
          </w:p>
        </w:tc>
        <w:tc>
          <w:tcPr>
            <w:tcW w:w="851" w:type="dxa"/>
          </w:tcPr>
          <w:p w14:paraId="761AE2DA" w14:textId="77777777" w:rsidR="00FF569E" w:rsidRPr="00057099" w:rsidRDefault="00FF569E" w:rsidP="00CA446F">
            <w:pPr>
              <w:jc w:val="right"/>
            </w:pPr>
            <w:r w:rsidRPr="00057099">
              <w:t>mm</w:t>
            </w:r>
          </w:p>
        </w:tc>
        <w:tc>
          <w:tcPr>
            <w:tcW w:w="284" w:type="dxa"/>
          </w:tcPr>
          <w:p w14:paraId="007DB943" w14:textId="77777777" w:rsidR="00FF569E" w:rsidRPr="00057099" w:rsidRDefault="00FF569E" w:rsidP="00CA446F"/>
        </w:tc>
        <w:tc>
          <w:tcPr>
            <w:tcW w:w="4536" w:type="dxa"/>
          </w:tcPr>
          <w:p w14:paraId="723900C0" w14:textId="77777777" w:rsidR="00FF569E" w:rsidRPr="00057099" w:rsidRDefault="00FF569E" w:rsidP="00CA446F">
            <w:pPr>
              <w:pStyle w:val="Bullet1"/>
              <w:numPr>
                <w:ilvl w:val="0"/>
                <w:numId w:val="0"/>
              </w:numPr>
              <w:rPr>
                <w:lang w:val="nl-NL"/>
              </w:rPr>
            </w:pPr>
          </w:p>
        </w:tc>
      </w:tr>
      <w:tr w:rsidR="00FF569E" w:rsidRPr="00057099" w14:paraId="3516BA36" w14:textId="77777777" w:rsidTr="00CA446F">
        <w:tc>
          <w:tcPr>
            <w:tcW w:w="2948" w:type="dxa"/>
          </w:tcPr>
          <w:p w14:paraId="6DE77B2C" w14:textId="77777777" w:rsidR="00FF569E" w:rsidRPr="00057099" w:rsidRDefault="00FF569E" w:rsidP="005B35B1">
            <w:pPr>
              <w:pStyle w:val="ListParagraph"/>
              <w:numPr>
                <w:ilvl w:val="0"/>
                <w:numId w:val="16"/>
              </w:numPr>
              <w:spacing w:line="240" w:lineRule="exact"/>
            </w:pPr>
            <w:r w:rsidRPr="00057099">
              <w:t xml:space="preserve">in grafiekvorm  </w:t>
            </w:r>
          </w:p>
        </w:tc>
        <w:tc>
          <w:tcPr>
            <w:tcW w:w="851" w:type="dxa"/>
          </w:tcPr>
          <w:p w14:paraId="646D337B" w14:textId="77777777" w:rsidR="00FF569E" w:rsidRPr="00057099" w:rsidRDefault="00FF569E" w:rsidP="00CA446F">
            <w:pPr>
              <w:jc w:val="right"/>
            </w:pPr>
            <w:r w:rsidRPr="00057099">
              <w:t>kgO</w:t>
            </w:r>
            <w:r w:rsidRPr="00057099">
              <w:rPr>
                <w:vertAlign w:val="subscript"/>
              </w:rPr>
              <w:t>2</w:t>
            </w:r>
            <w:r w:rsidRPr="00057099">
              <w:t>/h</w:t>
            </w:r>
          </w:p>
        </w:tc>
        <w:tc>
          <w:tcPr>
            <w:tcW w:w="284" w:type="dxa"/>
          </w:tcPr>
          <w:p w14:paraId="4C5CD01F" w14:textId="77777777" w:rsidR="00FF569E" w:rsidRPr="00057099" w:rsidRDefault="00FF569E" w:rsidP="00CA446F">
            <w:r w:rsidRPr="00057099">
              <w:t>:</w:t>
            </w:r>
          </w:p>
        </w:tc>
        <w:tc>
          <w:tcPr>
            <w:tcW w:w="4536" w:type="dxa"/>
          </w:tcPr>
          <w:p w14:paraId="1FA91852" w14:textId="77777777" w:rsidR="00FF569E" w:rsidRPr="00057099" w:rsidRDefault="00FF569E" w:rsidP="00CA446F">
            <w:r w:rsidRPr="00057099">
              <w:t xml:space="preserve">in te dienen </w:t>
            </w:r>
          </w:p>
        </w:tc>
      </w:tr>
      <w:tr w:rsidR="00FF569E" w:rsidRPr="00057099" w14:paraId="5314F4C8" w14:textId="77777777" w:rsidTr="00CA446F">
        <w:tc>
          <w:tcPr>
            <w:tcW w:w="2948" w:type="dxa"/>
          </w:tcPr>
          <w:p w14:paraId="43F27AD7" w14:textId="77777777" w:rsidR="00FF569E" w:rsidRPr="00057099" w:rsidRDefault="00FF569E" w:rsidP="00CA446F"/>
        </w:tc>
        <w:tc>
          <w:tcPr>
            <w:tcW w:w="851" w:type="dxa"/>
          </w:tcPr>
          <w:p w14:paraId="485F600C" w14:textId="77777777" w:rsidR="00FF569E" w:rsidRPr="00057099" w:rsidRDefault="00FF569E" w:rsidP="00CA446F">
            <w:pPr>
              <w:jc w:val="right"/>
            </w:pPr>
          </w:p>
        </w:tc>
        <w:tc>
          <w:tcPr>
            <w:tcW w:w="284" w:type="dxa"/>
          </w:tcPr>
          <w:p w14:paraId="0DF49350" w14:textId="77777777" w:rsidR="00FF569E" w:rsidRPr="00057099" w:rsidRDefault="00FF569E" w:rsidP="005B35B1">
            <w:pPr>
              <w:pStyle w:val="ListParagraph"/>
              <w:numPr>
                <w:ilvl w:val="0"/>
                <w:numId w:val="16"/>
              </w:numPr>
              <w:spacing w:line="240" w:lineRule="exact"/>
            </w:pPr>
          </w:p>
        </w:tc>
        <w:tc>
          <w:tcPr>
            <w:tcW w:w="4536" w:type="dxa"/>
          </w:tcPr>
          <w:p w14:paraId="7AC42D90" w14:textId="77777777" w:rsidR="00FF569E" w:rsidRPr="00057099" w:rsidRDefault="00FF569E" w:rsidP="005B35B1">
            <w:pPr>
              <w:pStyle w:val="ListParagraph"/>
              <w:numPr>
                <w:ilvl w:val="0"/>
                <w:numId w:val="16"/>
              </w:numPr>
              <w:spacing w:line="240" w:lineRule="exact"/>
            </w:pPr>
            <w:r w:rsidRPr="00057099">
              <w:t>belasting bij hoog en laag toeren</w:t>
            </w:r>
          </w:p>
        </w:tc>
      </w:tr>
      <w:tr w:rsidR="00FF569E" w:rsidRPr="00057099" w14:paraId="08A02223" w14:textId="77777777" w:rsidTr="00CA446F">
        <w:tc>
          <w:tcPr>
            <w:tcW w:w="2948" w:type="dxa"/>
          </w:tcPr>
          <w:p w14:paraId="65FF8614" w14:textId="77777777" w:rsidR="00FF569E" w:rsidRPr="00057099" w:rsidRDefault="00FF569E" w:rsidP="00CA446F"/>
        </w:tc>
        <w:tc>
          <w:tcPr>
            <w:tcW w:w="851" w:type="dxa"/>
          </w:tcPr>
          <w:p w14:paraId="16C79CE9" w14:textId="77777777" w:rsidR="00FF569E" w:rsidRPr="00057099" w:rsidRDefault="00FF569E" w:rsidP="00CA446F">
            <w:pPr>
              <w:jc w:val="right"/>
            </w:pPr>
          </w:p>
        </w:tc>
        <w:tc>
          <w:tcPr>
            <w:tcW w:w="284" w:type="dxa"/>
          </w:tcPr>
          <w:p w14:paraId="02DB62DA" w14:textId="77777777" w:rsidR="00FF569E" w:rsidRPr="00057099" w:rsidRDefault="00FF569E" w:rsidP="005B35B1">
            <w:pPr>
              <w:pStyle w:val="ListParagraph"/>
              <w:numPr>
                <w:ilvl w:val="0"/>
                <w:numId w:val="16"/>
              </w:numPr>
              <w:spacing w:line="240" w:lineRule="exact"/>
            </w:pPr>
          </w:p>
        </w:tc>
        <w:tc>
          <w:tcPr>
            <w:tcW w:w="4536" w:type="dxa"/>
          </w:tcPr>
          <w:p w14:paraId="356BEE42" w14:textId="77777777" w:rsidR="00FF569E" w:rsidRPr="00057099" w:rsidRDefault="00FF569E" w:rsidP="005B35B1">
            <w:pPr>
              <w:pStyle w:val="ListParagraph"/>
              <w:numPr>
                <w:ilvl w:val="0"/>
                <w:numId w:val="16"/>
              </w:numPr>
              <w:spacing w:line="240" w:lineRule="exact"/>
            </w:pPr>
            <w:proofErr w:type="gramStart"/>
            <w:r w:rsidRPr="00057099">
              <w:t>belasting  bij</w:t>
            </w:r>
            <w:proofErr w:type="gramEnd"/>
            <w:r w:rsidRPr="00057099">
              <w:t xml:space="preserve"> maximaal, gemiddeld en minimum waterpeil</w:t>
            </w:r>
          </w:p>
        </w:tc>
      </w:tr>
      <w:tr w:rsidR="00FF569E" w:rsidRPr="00057099" w14:paraId="00D67A28" w14:textId="77777777" w:rsidTr="00CA446F">
        <w:tc>
          <w:tcPr>
            <w:tcW w:w="2948" w:type="dxa"/>
          </w:tcPr>
          <w:p w14:paraId="024A6020" w14:textId="77777777" w:rsidR="00FF569E" w:rsidRPr="00057099" w:rsidRDefault="00FF569E" w:rsidP="00CA446F">
            <w:r w:rsidRPr="00057099">
              <w:t>rendement</w:t>
            </w:r>
          </w:p>
        </w:tc>
        <w:tc>
          <w:tcPr>
            <w:tcW w:w="851" w:type="dxa"/>
          </w:tcPr>
          <w:p w14:paraId="7A566312" w14:textId="77777777" w:rsidR="00FF569E" w:rsidRPr="00057099" w:rsidRDefault="00FF569E" w:rsidP="00CA446F">
            <w:pPr>
              <w:jc w:val="right"/>
            </w:pPr>
          </w:p>
        </w:tc>
        <w:tc>
          <w:tcPr>
            <w:tcW w:w="284" w:type="dxa"/>
          </w:tcPr>
          <w:p w14:paraId="5F239343" w14:textId="77777777" w:rsidR="00FF569E" w:rsidRPr="00057099" w:rsidRDefault="00FF569E" w:rsidP="00CA446F">
            <w:r w:rsidRPr="00057099">
              <w:t>:</w:t>
            </w:r>
          </w:p>
        </w:tc>
        <w:tc>
          <w:tcPr>
            <w:tcW w:w="4536" w:type="dxa"/>
          </w:tcPr>
          <w:p w14:paraId="72D56D7E" w14:textId="77777777" w:rsidR="00FF569E" w:rsidRPr="00057099" w:rsidRDefault="00FF569E" w:rsidP="00CA446F">
            <w:r w:rsidRPr="00057099">
              <w:t>min. 2 kgO</w:t>
            </w:r>
            <w:r w:rsidRPr="00057099">
              <w:rPr>
                <w:vertAlign w:val="subscript"/>
              </w:rPr>
              <w:t>2</w:t>
            </w:r>
            <w:r w:rsidRPr="00057099">
              <w:t>/kW (beluchteras)</w:t>
            </w:r>
          </w:p>
        </w:tc>
      </w:tr>
      <w:tr w:rsidR="00FF569E" w:rsidRPr="00057099" w14:paraId="01D7CFC1" w14:textId="77777777" w:rsidTr="00CA446F">
        <w:tc>
          <w:tcPr>
            <w:tcW w:w="2948" w:type="dxa"/>
          </w:tcPr>
          <w:p w14:paraId="3F18FBEA" w14:textId="77777777" w:rsidR="00FF569E" w:rsidRPr="00057099" w:rsidRDefault="00FF569E" w:rsidP="00CA446F">
            <w:r w:rsidRPr="00057099">
              <w:t>waaierdiameter</w:t>
            </w:r>
          </w:p>
        </w:tc>
        <w:tc>
          <w:tcPr>
            <w:tcW w:w="851" w:type="dxa"/>
          </w:tcPr>
          <w:p w14:paraId="3C85205E" w14:textId="77777777" w:rsidR="00FF569E" w:rsidRPr="00057099" w:rsidRDefault="00FF569E" w:rsidP="00CA446F">
            <w:pPr>
              <w:jc w:val="right"/>
            </w:pPr>
            <w:r w:rsidRPr="00057099">
              <w:t>mm</w:t>
            </w:r>
          </w:p>
        </w:tc>
        <w:tc>
          <w:tcPr>
            <w:tcW w:w="284" w:type="dxa"/>
          </w:tcPr>
          <w:p w14:paraId="5A378BB7" w14:textId="77777777" w:rsidR="00FF569E" w:rsidRPr="00057099" w:rsidRDefault="00FF569E" w:rsidP="00CA446F">
            <w:r w:rsidRPr="00057099">
              <w:t>:</w:t>
            </w:r>
          </w:p>
        </w:tc>
        <w:tc>
          <w:tcPr>
            <w:tcW w:w="4536" w:type="dxa"/>
          </w:tcPr>
          <w:p w14:paraId="1FF7D5F5" w14:textId="3B1962C2" w:rsidR="00FF569E" w:rsidRPr="00057099" w:rsidRDefault="00FF569E" w:rsidP="00CA446F">
            <w:r w:rsidRPr="00057099">
              <w:t xml:space="preserve">ca. </w:t>
            </w:r>
            <w:r w:rsidRPr="00057099">
              <w:sym w:font="Symbol" w:char="F0C6"/>
            </w:r>
            <w:r w:rsidRPr="00057099">
              <w:t xml:space="preserve"> </w:t>
            </w:r>
            <w:r w:rsidR="00455E03" w:rsidRPr="00057099">
              <w:t>2.500</w:t>
            </w:r>
          </w:p>
        </w:tc>
      </w:tr>
      <w:tr w:rsidR="00FF569E" w:rsidRPr="00057099" w14:paraId="71618BF9" w14:textId="77777777" w:rsidTr="00CA446F">
        <w:tc>
          <w:tcPr>
            <w:tcW w:w="2948" w:type="dxa"/>
          </w:tcPr>
          <w:p w14:paraId="4F49D7FC" w14:textId="77777777" w:rsidR="00FF569E" w:rsidRPr="00057099" w:rsidRDefault="00FF569E" w:rsidP="00CA446F">
            <w:r w:rsidRPr="00057099">
              <w:t>fabrikaat</w:t>
            </w:r>
          </w:p>
        </w:tc>
        <w:tc>
          <w:tcPr>
            <w:tcW w:w="851" w:type="dxa"/>
          </w:tcPr>
          <w:p w14:paraId="5EEFB337" w14:textId="77777777" w:rsidR="00FF569E" w:rsidRPr="00057099" w:rsidRDefault="00FF569E" w:rsidP="00CA446F">
            <w:pPr>
              <w:jc w:val="right"/>
            </w:pPr>
          </w:p>
        </w:tc>
        <w:tc>
          <w:tcPr>
            <w:tcW w:w="284" w:type="dxa"/>
          </w:tcPr>
          <w:p w14:paraId="2CBB3F91" w14:textId="77777777" w:rsidR="00FF569E" w:rsidRPr="00057099" w:rsidRDefault="00FF569E" w:rsidP="00CA446F">
            <w:r w:rsidRPr="00057099">
              <w:t>:</w:t>
            </w:r>
          </w:p>
        </w:tc>
        <w:tc>
          <w:tcPr>
            <w:tcW w:w="4536" w:type="dxa"/>
          </w:tcPr>
          <w:p w14:paraId="26825773" w14:textId="68552AF3" w:rsidR="00FF569E" w:rsidRPr="00057099" w:rsidRDefault="00455E03" w:rsidP="00CA446F">
            <w:r w:rsidRPr="00057099">
              <w:t>Hubert, Boeg of gelijkwaardig</w:t>
            </w:r>
          </w:p>
        </w:tc>
      </w:tr>
      <w:tr w:rsidR="00FF569E" w:rsidRPr="00057099" w14:paraId="73DB023A" w14:textId="77777777" w:rsidTr="00CA446F">
        <w:tc>
          <w:tcPr>
            <w:tcW w:w="2948" w:type="dxa"/>
          </w:tcPr>
          <w:p w14:paraId="4643CE50" w14:textId="77777777" w:rsidR="00FF569E" w:rsidRPr="00057099" w:rsidRDefault="00FF569E" w:rsidP="00CA446F">
            <w:r w:rsidRPr="00057099">
              <w:t>type</w:t>
            </w:r>
          </w:p>
        </w:tc>
        <w:tc>
          <w:tcPr>
            <w:tcW w:w="851" w:type="dxa"/>
          </w:tcPr>
          <w:p w14:paraId="324E9A78" w14:textId="77777777" w:rsidR="00FF569E" w:rsidRPr="00057099" w:rsidRDefault="00FF569E" w:rsidP="00CA446F">
            <w:pPr>
              <w:jc w:val="right"/>
            </w:pPr>
          </w:p>
        </w:tc>
        <w:tc>
          <w:tcPr>
            <w:tcW w:w="284" w:type="dxa"/>
          </w:tcPr>
          <w:p w14:paraId="0C88CB68" w14:textId="77777777" w:rsidR="00FF569E" w:rsidRPr="00057099" w:rsidRDefault="00FF569E" w:rsidP="00CA446F">
            <w:r w:rsidRPr="00057099">
              <w:t>:</w:t>
            </w:r>
          </w:p>
        </w:tc>
        <w:tc>
          <w:tcPr>
            <w:tcW w:w="4536" w:type="dxa"/>
          </w:tcPr>
          <w:p w14:paraId="76F01824" w14:textId="265D9F98" w:rsidR="00FF569E" w:rsidRPr="00057099" w:rsidRDefault="00FF569E" w:rsidP="00CA446F"/>
        </w:tc>
      </w:tr>
      <w:tr w:rsidR="00FF569E" w:rsidRPr="00057099" w14:paraId="30009661" w14:textId="77777777" w:rsidTr="00CA446F">
        <w:tc>
          <w:tcPr>
            <w:tcW w:w="2948" w:type="dxa"/>
          </w:tcPr>
          <w:p w14:paraId="33F173AA" w14:textId="77777777" w:rsidR="00FF569E" w:rsidRPr="00057099" w:rsidRDefault="00FF569E" w:rsidP="00CA446F">
            <w:r w:rsidRPr="00057099">
              <w:t>toerental</w:t>
            </w:r>
          </w:p>
        </w:tc>
        <w:tc>
          <w:tcPr>
            <w:tcW w:w="851" w:type="dxa"/>
          </w:tcPr>
          <w:p w14:paraId="50EF1FB1" w14:textId="77777777" w:rsidR="00FF569E" w:rsidRPr="00057099" w:rsidRDefault="00FF569E" w:rsidP="00CA446F">
            <w:pPr>
              <w:jc w:val="right"/>
            </w:pPr>
            <w:r w:rsidRPr="00057099">
              <w:t>min</w:t>
            </w:r>
            <w:r w:rsidRPr="00057099">
              <w:rPr>
                <w:vertAlign w:val="superscript"/>
              </w:rPr>
              <w:noBreakHyphen/>
              <w:t>1</w:t>
            </w:r>
          </w:p>
        </w:tc>
        <w:tc>
          <w:tcPr>
            <w:tcW w:w="284" w:type="dxa"/>
          </w:tcPr>
          <w:p w14:paraId="009FA877" w14:textId="77777777" w:rsidR="00FF569E" w:rsidRPr="00057099" w:rsidRDefault="00FF569E" w:rsidP="00CA446F">
            <w:r w:rsidRPr="00057099">
              <w:t>:</w:t>
            </w:r>
          </w:p>
        </w:tc>
        <w:tc>
          <w:tcPr>
            <w:tcW w:w="4536" w:type="dxa"/>
          </w:tcPr>
          <w:p w14:paraId="080E8492" w14:textId="084DDE63" w:rsidR="00FF569E" w:rsidRPr="00057099" w:rsidRDefault="00455E03" w:rsidP="00CA446F">
            <w:pPr>
              <w:tabs>
                <w:tab w:val="left" w:pos="567"/>
              </w:tabs>
            </w:pPr>
            <w:r w:rsidRPr="00057099">
              <w:t>ca. 40</w:t>
            </w:r>
          </w:p>
        </w:tc>
      </w:tr>
      <w:tr w:rsidR="00FF569E" w:rsidRPr="00057099" w14:paraId="4B2AC401" w14:textId="77777777" w:rsidTr="00CA446F">
        <w:tc>
          <w:tcPr>
            <w:tcW w:w="2948" w:type="dxa"/>
          </w:tcPr>
          <w:p w14:paraId="2195D534" w14:textId="77777777" w:rsidR="00FF569E" w:rsidRPr="00057099" w:rsidRDefault="00FF569E" w:rsidP="00CA446F"/>
        </w:tc>
        <w:tc>
          <w:tcPr>
            <w:tcW w:w="851" w:type="dxa"/>
          </w:tcPr>
          <w:p w14:paraId="0C20F270" w14:textId="77777777" w:rsidR="00FF569E" w:rsidRPr="00057099" w:rsidRDefault="00FF569E" w:rsidP="00CA446F">
            <w:pPr>
              <w:jc w:val="right"/>
            </w:pPr>
          </w:p>
        </w:tc>
        <w:tc>
          <w:tcPr>
            <w:tcW w:w="284" w:type="dxa"/>
          </w:tcPr>
          <w:p w14:paraId="670179E8" w14:textId="77777777" w:rsidR="00FF569E" w:rsidRPr="00057099" w:rsidRDefault="00FF569E" w:rsidP="00CA446F"/>
        </w:tc>
        <w:tc>
          <w:tcPr>
            <w:tcW w:w="4536" w:type="dxa"/>
          </w:tcPr>
          <w:p w14:paraId="3EAE98DA" w14:textId="77777777" w:rsidR="00FF569E" w:rsidRPr="00057099" w:rsidRDefault="00FF569E" w:rsidP="00CA446F">
            <w:pPr>
              <w:tabs>
                <w:tab w:val="left" w:pos="567"/>
              </w:tabs>
            </w:pPr>
          </w:p>
        </w:tc>
      </w:tr>
      <w:tr w:rsidR="00FF569E" w:rsidRPr="00057099" w14:paraId="54CD9C7D" w14:textId="77777777" w:rsidTr="00CA446F">
        <w:tc>
          <w:tcPr>
            <w:tcW w:w="8619" w:type="dxa"/>
            <w:gridSpan w:val="4"/>
          </w:tcPr>
          <w:p w14:paraId="42AE27EA" w14:textId="77777777" w:rsidR="00FF569E" w:rsidRPr="00057099" w:rsidRDefault="00FF569E" w:rsidP="00CA446F">
            <w:r w:rsidRPr="00057099">
              <w:t>ontwerpgrondslagen:</w:t>
            </w:r>
          </w:p>
          <w:p w14:paraId="2E3E15C6" w14:textId="7DD28D9F"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 verband met op de beluchter werkende krachten van hydraulische aard wordt erop gewezen dat deze werkt in de onmiddellijke nabijheid van een verticale tussenwand</w:t>
            </w:r>
          </w:p>
          <w:p w14:paraId="1ED617A3"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Het grootste dynamisch draaimoment (basis voor de berekening van de transmissiekracht) volgt uit door de elektromotor te leveren koppel.</w:t>
            </w:r>
          </w:p>
          <w:p w14:paraId="16557F5D" w14:textId="462A8FBC"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Dit draaimoment wisselt een oneindig aantal malen met +20% en </w:t>
            </w:r>
            <w:r w:rsidRPr="00057099">
              <w:rPr>
                <w:rFonts w:eastAsiaTheme="minorEastAsia" w:cstheme="minorBidi"/>
                <w:noProof w:val="0"/>
                <w:color w:val="00577E" w:themeColor="text1"/>
                <w:sz w:val="20"/>
                <w:lang w:val="nl-NL" w:eastAsia="en-GB"/>
              </w:rPr>
              <w:noBreakHyphen/>
              <w:t>20% van de nominale waarde bij vollast.</w:t>
            </w:r>
          </w:p>
          <w:p w14:paraId="6903E0A2" w14:textId="77777777" w:rsidR="00FF569E" w:rsidRPr="00057099" w:rsidRDefault="00FF569E" w:rsidP="00FF569E">
            <w:pPr>
              <w:pStyle w:val="Bullet1"/>
              <w:tabs>
                <w:tab w:val="clear" w:pos="1135"/>
                <w:tab w:val="num" w:pos="993"/>
              </w:tabs>
              <w:ind w:left="567" w:hanging="283"/>
              <w:rPr>
                <w:lang w:val="nl-NL"/>
              </w:rPr>
            </w:pPr>
            <w:r w:rsidRPr="00057099">
              <w:rPr>
                <w:rFonts w:eastAsiaTheme="minorEastAsia" w:cstheme="minorBidi"/>
                <w:noProof w:val="0"/>
                <w:color w:val="00577E" w:themeColor="text1"/>
                <w:sz w:val="20"/>
                <w:lang w:val="nl-NL" w:eastAsia="en-GB"/>
              </w:rPr>
              <w:t>Alle overige belastingen (basis voor de berekening van de berekening van de transmissiekracht) wisselen een oneindig aantal malen van richting</w:t>
            </w:r>
          </w:p>
        </w:tc>
      </w:tr>
      <w:tr w:rsidR="00FF569E" w:rsidRPr="00057099" w14:paraId="6C4BBA48" w14:textId="77777777" w:rsidTr="00CA446F">
        <w:tc>
          <w:tcPr>
            <w:tcW w:w="8619" w:type="dxa"/>
            <w:gridSpan w:val="4"/>
          </w:tcPr>
          <w:p w14:paraId="6EF947FD" w14:textId="77777777" w:rsidR="00FF569E" w:rsidRPr="00057099" w:rsidRDefault="00FF569E" w:rsidP="00CA446F"/>
        </w:tc>
      </w:tr>
      <w:tr w:rsidR="00FF569E" w:rsidRPr="00057099" w14:paraId="3606459A" w14:textId="77777777" w:rsidTr="00CA446F">
        <w:tc>
          <w:tcPr>
            <w:tcW w:w="2948" w:type="dxa"/>
          </w:tcPr>
          <w:p w14:paraId="30364249" w14:textId="77777777" w:rsidR="00FF569E" w:rsidRPr="00057099" w:rsidRDefault="00FF569E" w:rsidP="00CA446F">
            <w:r w:rsidRPr="00057099">
              <w:t>belastingen in het zwaartepunt van de beluchter:</w:t>
            </w:r>
          </w:p>
        </w:tc>
        <w:tc>
          <w:tcPr>
            <w:tcW w:w="851" w:type="dxa"/>
          </w:tcPr>
          <w:p w14:paraId="2C99B42D" w14:textId="77777777" w:rsidR="00FF569E" w:rsidRPr="00057099" w:rsidRDefault="00FF569E" w:rsidP="00CA446F">
            <w:pPr>
              <w:jc w:val="right"/>
            </w:pPr>
          </w:p>
        </w:tc>
        <w:tc>
          <w:tcPr>
            <w:tcW w:w="284" w:type="dxa"/>
          </w:tcPr>
          <w:p w14:paraId="1FA1EB08" w14:textId="77777777" w:rsidR="00FF569E" w:rsidRPr="00057099" w:rsidRDefault="00FF569E" w:rsidP="00CA446F"/>
        </w:tc>
        <w:tc>
          <w:tcPr>
            <w:tcW w:w="4536" w:type="dxa"/>
          </w:tcPr>
          <w:p w14:paraId="21C24CBA" w14:textId="77777777" w:rsidR="00FF569E" w:rsidRPr="00057099" w:rsidRDefault="00FF569E" w:rsidP="00CA446F"/>
        </w:tc>
      </w:tr>
      <w:tr w:rsidR="00FF569E" w:rsidRPr="00057099" w14:paraId="1206FDF5" w14:textId="77777777" w:rsidTr="00CA446F">
        <w:tc>
          <w:tcPr>
            <w:tcW w:w="2948" w:type="dxa"/>
          </w:tcPr>
          <w:p w14:paraId="29A8EA1B"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grootste dynamische draaimoment</w:t>
            </w:r>
          </w:p>
        </w:tc>
        <w:tc>
          <w:tcPr>
            <w:tcW w:w="851" w:type="dxa"/>
          </w:tcPr>
          <w:p w14:paraId="5029DA62" w14:textId="77777777" w:rsidR="00FF569E" w:rsidRPr="00057099" w:rsidRDefault="00FF569E" w:rsidP="00CA446F">
            <w:pPr>
              <w:jc w:val="right"/>
            </w:pPr>
            <w:r w:rsidRPr="00057099">
              <w:t>Nm</w:t>
            </w:r>
          </w:p>
        </w:tc>
        <w:tc>
          <w:tcPr>
            <w:tcW w:w="284" w:type="dxa"/>
          </w:tcPr>
          <w:p w14:paraId="70ABD3DD" w14:textId="77777777" w:rsidR="00FF569E" w:rsidRPr="00057099" w:rsidRDefault="00FF569E" w:rsidP="00CA446F">
            <w:r w:rsidRPr="00057099">
              <w:t>:</w:t>
            </w:r>
          </w:p>
        </w:tc>
        <w:tc>
          <w:tcPr>
            <w:tcW w:w="4536" w:type="dxa"/>
          </w:tcPr>
          <w:p w14:paraId="0AEBC591" w14:textId="77777777" w:rsidR="00FF569E" w:rsidRPr="00057099" w:rsidRDefault="00FF569E" w:rsidP="00CA446F"/>
        </w:tc>
      </w:tr>
      <w:tr w:rsidR="00FF569E" w:rsidRPr="00057099" w14:paraId="7E54A19B" w14:textId="77777777" w:rsidTr="00CA446F">
        <w:tc>
          <w:tcPr>
            <w:tcW w:w="2948" w:type="dxa"/>
          </w:tcPr>
          <w:p w14:paraId="31494EE9"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grootste dynamische opwaartse kracht</w:t>
            </w:r>
          </w:p>
        </w:tc>
        <w:tc>
          <w:tcPr>
            <w:tcW w:w="851" w:type="dxa"/>
          </w:tcPr>
          <w:p w14:paraId="64650F3E" w14:textId="77777777" w:rsidR="00FF569E" w:rsidRPr="00057099" w:rsidRDefault="00FF569E" w:rsidP="00CA446F">
            <w:pPr>
              <w:jc w:val="right"/>
            </w:pPr>
            <w:r w:rsidRPr="00057099">
              <w:t>N</w:t>
            </w:r>
          </w:p>
        </w:tc>
        <w:tc>
          <w:tcPr>
            <w:tcW w:w="284" w:type="dxa"/>
          </w:tcPr>
          <w:p w14:paraId="1406AC1F" w14:textId="77777777" w:rsidR="00FF569E" w:rsidRPr="00057099" w:rsidRDefault="00FF569E" w:rsidP="00CA446F">
            <w:r w:rsidRPr="00057099">
              <w:t>:</w:t>
            </w:r>
          </w:p>
        </w:tc>
        <w:tc>
          <w:tcPr>
            <w:tcW w:w="4536" w:type="dxa"/>
          </w:tcPr>
          <w:p w14:paraId="5F05D8A2" w14:textId="77777777" w:rsidR="00FF569E" w:rsidRPr="00057099" w:rsidRDefault="00FF569E" w:rsidP="00CA446F"/>
        </w:tc>
      </w:tr>
      <w:tr w:rsidR="00FF569E" w:rsidRPr="00057099" w14:paraId="55F2B6F0" w14:textId="77777777" w:rsidTr="00CA446F">
        <w:tc>
          <w:tcPr>
            <w:tcW w:w="2948" w:type="dxa"/>
          </w:tcPr>
          <w:p w14:paraId="0FC8A096"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grootste statische opwaartse kracht</w:t>
            </w:r>
          </w:p>
        </w:tc>
        <w:tc>
          <w:tcPr>
            <w:tcW w:w="851" w:type="dxa"/>
          </w:tcPr>
          <w:p w14:paraId="1EC555EA" w14:textId="77777777" w:rsidR="00FF569E" w:rsidRPr="00057099" w:rsidRDefault="00FF569E" w:rsidP="00CA446F">
            <w:pPr>
              <w:jc w:val="right"/>
            </w:pPr>
            <w:r w:rsidRPr="00057099">
              <w:t>N</w:t>
            </w:r>
          </w:p>
        </w:tc>
        <w:tc>
          <w:tcPr>
            <w:tcW w:w="284" w:type="dxa"/>
          </w:tcPr>
          <w:p w14:paraId="137DA70F" w14:textId="77777777" w:rsidR="00FF569E" w:rsidRPr="00057099" w:rsidRDefault="00FF569E" w:rsidP="00CA446F">
            <w:r w:rsidRPr="00057099">
              <w:t>:</w:t>
            </w:r>
          </w:p>
        </w:tc>
        <w:tc>
          <w:tcPr>
            <w:tcW w:w="4536" w:type="dxa"/>
          </w:tcPr>
          <w:p w14:paraId="567EB500" w14:textId="77777777" w:rsidR="00FF569E" w:rsidRPr="00057099" w:rsidRDefault="00FF569E" w:rsidP="00CA446F"/>
        </w:tc>
      </w:tr>
      <w:tr w:rsidR="00FF569E" w:rsidRPr="00057099" w14:paraId="7B9933F6" w14:textId="77777777" w:rsidTr="00CA446F">
        <w:tc>
          <w:tcPr>
            <w:tcW w:w="2948" w:type="dxa"/>
          </w:tcPr>
          <w:p w14:paraId="5B60EB47"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grootste dynamische neerwaartse kracht</w:t>
            </w:r>
          </w:p>
        </w:tc>
        <w:tc>
          <w:tcPr>
            <w:tcW w:w="851" w:type="dxa"/>
          </w:tcPr>
          <w:p w14:paraId="302EF7AF" w14:textId="77777777" w:rsidR="00FF569E" w:rsidRPr="00057099" w:rsidRDefault="00FF569E" w:rsidP="00CA446F">
            <w:pPr>
              <w:jc w:val="right"/>
            </w:pPr>
            <w:r w:rsidRPr="00057099">
              <w:t>N</w:t>
            </w:r>
          </w:p>
        </w:tc>
        <w:tc>
          <w:tcPr>
            <w:tcW w:w="284" w:type="dxa"/>
          </w:tcPr>
          <w:p w14:paraId="14E0B5D7" w14:textId="77777777" w:rsidR="00FF569E" w:rsidRPr="00057099" w:rsidRDefault="00FF569E" w:rsidP="00CA446F">
            <w:r w:rsidRPr="00057099">
              <w:t>:</w:t>
            </w:r>
          </w:p>
        </w:tc>
        <w:tc>
          <w:tcPr>
            <w:tcW w:w="4536" w:type="dxa"/>
          </w:tcPr>
          <w:p w14:paraId="0BACB49A" w14:textId="77777777" w:rsidR="00FF569E" w:rsidRPr="00057099" w:rsidRDefault="00FF569E" w:rsidP="00CA446F"/>
        </w:tc>
      </w:tr>
      <w:tr w:rsidR="00FF569E" w:rsidRPr="00057099" w14:paraId="72FE4352" w14:textId="77777777" w:rsidTr="00CA446F">
        <w:tc>
          <w:tcPr>
            <w:tcW w:w="2948" w:type="dxa"/>
          </w:tcPr>
          <w:p w14:paraId="3F6B512A"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grootste statische neerwaartse kracht</w:t>
            </w:r>
          </w:p>
        </w:tc>
        <w:tc>
          <w:tcPr>
            <w:tcW w:w="851" w:type="dxa"/>
          </w:tcPr>
          <w:p w14:paraId="13158836" w14:textId="77777777" w:rsidR="00FF569E" w:rsidRPr="00057099" w:rsidRDefault="00FF569E" w:rsidP="00CA446F">
            <w:pPr>
              <w:jc w:val="right"/>
            </w:pPr>
            <w:r w:rsidRPr="00057099">
              <w:t>N</w:t>
            </w:r>
          </w:p>
        </w:tc>
        <w:tc>
          <w:tcPr>
            <w:tcW w:w="284" w:type="dxa"/>
          </w:tcPr>
          <w:p w14:paraId="3C172BD3" w14:textId="77777777" w:rsidR="00FF569E" w:rsidRPr="00057099" w:rsidRDefault="00FF569E" w:rsidP="00CA446F">
            <w:r w:rsidRPr="00057099">
              <w:t>:</w:t>
            </w:r>
          </w:p>
        </w:tc>
        <w:tc>
          <w:tcPr>
            <w:tcW w:w="4536" w:type="dxa"/>
          </w:tcPr>
          <w:p w14:paraId="5FF91DEF" w14:textId="77777777" w:rsidR="00FF569E" w:rsidRPr="00057099" w:rsidRDefault="00FF569E" w:rsidP="00CA446F"/>
        </w:tc>
      </w:tr>
      <w:tr w:rsidR="00FF569E" w:rsidRPr="00057099" w14:paraId="66F7911C" w14:textId="77777777" w:rsidTr="00CA446F">
        <w:tc>
          <w:tcPr>
            <w:tcW w:w="2948" w:type="dxa"/>
          </w:tcPr>
          <w:p w14:paraId="1F699767"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grootste dynamische radiale kracht</w:t>
            </w:r>
          </w:p>
        </w:tc>
        <w:tc>
          <w:tcPr>
            <w:tcW w:w="851" w:type="dxa"/>
          </w:tcPr>
          <w:p w14:paraId="30E21293" w14:textId="77777777" w:rsidR="00FF569E" w:rsidRPr="00057099" w:rsidRDefault="00FF569E" w:rsidP="00CA446F">
            <w:pPr>
              <w:jc w:val="right"/>
            </w:pPr>
            <w:r w:rsidRPr="00057099">
              <w:t>N</w:t>
            </w:r>
          </w:p>
        </w:tc>
        <w:tc>
          <w:tcPr>
            <w:tcW w:w="284" w:type="dxa"/>
          </w:tcPr>
          <w:p w14:paraId="6BEF682B" w14:textId="77777777" w:rsidR="00FF569E" w:rsidRPr="00057099" w:rsidRDefault="00FF569E" w:rsidP="00CA446F">
            <w:r w:rsidRPr="00057099">
              <w:t>:</w:t>
            </w:r>
          </w:p>
        </w:tc>
        <w:tc>
          <w:tcPr>
            <w:tcW w:w="4536" w:type="dxa"/>
          </w:tcPr>
          <w:p w14:paraId="5A7C207F" w14:textId="77777777" w:rsidR="00FF569E" w:rsidRPr="00057099" w:rsidRDefault="00FF569E" w:rsidP="00CA446F"/>
        </w:tc>
      </w:tr>
      <w:tr w:rsidR="00FF569E" w:rsidRPr="00057099" w14:paraId="29D35E72" w14:textId="77777777" w:rsidTr="00CA446F">
        <w:tc>
          <w:tcPr>
            <w:tcW w:w="8619" w:type="dxa"/>
            <w:gridSpan w:val="4"/>
          </w:tcPr>
          <w:p w14:paraId="4286CB5E" w14:textId="77777777" w:rsidR="00FF569E" w:rsidRPr="00057099" w:rsidRDefault="00FF569E" w:rsidP="00CA446F"/>
          <w:p w14:paraId="4834BA14" w14:textId="77777777" w:rsidR="00FF569E" w:rsidRPr="00057099" w:rsidRDefault="00FF569E" w:rsidP="00CA446F">
            <w:r w:rsidRPr="00057099">
              <w:t>De inschrijver is geheel verantwoordelijk voor de door hem aan te geven grootte van deze krachten ongeacht de wijze waarop hij ze bepaalde.</w:t>
            </w:r>
          </w:p>
        </w:tc>
      </w:tr>
    </w:tbl>
    <w:p w14:paraId="1E9C1DB2" w14:textId="77777777" w:rsidR="00FF569E" w:rsidRPr="00057099" w:rsidRDefault="00FF569E" w:rsidP="00F71CB1">
      <w:pPr>
        <w:pStyle w:val="BodyText"/>
      </w:pPr>
    </w:p>
    <w:p w14:paraId="419B2DB6" w14:textId="565F6458" w:rsidR="00FF569E" w:rsidRPr="00057099" w:rsidRDefault="008C1CFD" w:rsidP="00455E03">
      <w:pPr>
        <w:pStyle w:val="Heading2"/>
      </w:pPr>
      <w:bookmarkStart w:id="90" w:name="_Toc54965474"/>
      <w:r w:rsidRPr="00057099">
        <w:lastRenderedPageBreak/>
        <w:t>Beluchterschotel</w:t>
      </w:r>
      <w:bookmarkEnd w:id="90"/>
    </w:p>
    <w:tbl>
      <w:tblPr>
        <w:tblW w:w="0" w:type="auto"/>
        <w:tblLayout w:type="fixed"/>
        <w:tblLook w:val="01E0" w:firstRow="1" w:lastRow="1" w:firstColumn="1" w:lastColumn="1" w:noHBand="0" w:noVBand="0"/>
      </w:tblPr>
      <w:tblGrid>
        <w:gridCol w:w="2948"/>
        <w:gridCol w:w="851"/>
        <w:gridCol w:w="284"/>
        <w:gridCol w:w="4536"/>
      </w:tblGrid>
      <w:tr w:rsidR="00FF569E" w:rsidRPr="00057099" w14:paraId="711CAEBE" w14:textId="77777777" w:rsidTr="00CA446F">
        <w:tc>
          <w:tcPr>
            <w:tcW w:w="2948" w:type="dxa"/>
          </w:tcPr>
          <w:p w14:paraId="6EE9DFE7" w14:textId="77777777" w:rsidR="00FF569E" w:rsidRPr="00057099" w:rsidRDefault="00FF569E" w:rsidP="00CA446F">
            <w:r w:rsidRPr="00057099">
              <w:t>plaatdikte waaier</w:t>
            </w:r>
          </w:p>
        </w:tc>
        <w:tc>
          <w:tcPr>
            <w:tcW w:w="851" w:type="dxa"/>
          </w:tcPr>
          <w:p w14:paraId="1D3F81F4" w14:textId="77777777" w:rsidR="00FF569E" w:rsidRPr="00057099" w:rsidRDefault="00FF569E" w:rsidP="00CA446F">
            <w:pPr>
              <w:jc w:val="right"/>
            </w:pPr>
            <w:r w:rsidRPr="00057099">
              <w:t>mm</w:t>
            </w:r>
          </w:p>
        </w:tc>
        <w:tc>
          <w:tcPr>
            <w:tcW w:w="284" w:type="dxa"/>
          </w:tcPr>
          <w:p w14:paraId="286929CF" w14:textId="77777777" w:rsidR="00FF569E" w:rsidRPr="00057099" w:rsidRDefault="00FF569E" w:rsidP="00CA446F">
            <w:r w:rsidRPr="00057099">
              <w:t>:</w:t>
            </w:r>
          </w:p>
        </w:tc>
        <w:tc>
          <w:tcPr>
            <w:tcW w:w="4536" w:type="dxa"/>
          </w:tcPr>
          <w:p w14:paraId="6575BE91" w14:textId="77777777" w:rsidR="00FF569E" w:rsidRPr="00057099" w:rsidRDefault="00FF569E" w:rsidP="00CA446F"/>
        </w:tc>
      </w:tr>
      <w:tr w:rsidR="00FF569E" w:rsidRPr="00057099" w14:paraId="6A2BCBB5" w14:textId="77777777" w:rsidTr="00CA446F">
        <w:tc>
          <w:tcPr>
            <w:tcW w:w="2948" w:type="dxa"/>
          </w:tcPr>
          <w:p w14:paraId="7468A8B4" w14:textId="77777777" w:rsidR="00FF569E" w:rsidRPr="00057099" w:rsidRDefault="00FF569E" w:rsidP="00CA446F">
            <w:r w:rsidRPr="00057099">
              <w:t>plaatdikte</w:t>
            </w:r>
          </w:p>
        </w:tc>
        <w:tc>
          <w:tcPr>
            <w:tcW w:w="851" w:type="dxa"/>
          </w:tcPr>
          <w:p w14:paraId="6E1D00FE" w14:textId="77777777" w:rsidR="00FF569E" w:rsidRPr="00057099" w:rsidRDefault="00FF569E" w:rsidP="00CA446F">
            <w:pPr>
              <w:jc w:val="right"/>
            </w:pPr>
            <w:r w:rsidRPr="00057099">
              <w:t>mm</w:t>
            </w:r>
          </w:p>
        </w:tc>
        <w:tc>
          <w:tcPr>
            <w:tcW w:w="284" w:type="dxa"/>
          </w:tcPr>
          <w:p w14:paraId="69BBF6FF" w14:textId="77777777" w:rsidR="00FF569E" w:rsidRPr="00057099" w:rsidRDefault="00FF569E" w:rsidP="00CA446F">
            <w:r w:rsidRPr="00057099">
              <w:t>:</w:t>
            </w:r>
          </w:p>
        </w:tc>
        <w:tc>
          <w:tcPr>
            <w:tcW w:w="4536" w:type="dxa"/>
          </w:tcPr>
          <w:p w14:paraId="6AFF9609" w14:textId="77777777" w:rsidR="00FF569E" w:rsidRPr="00057099" w:rsidRDefault="00FF569E" w:rsidP="00CA446F"/>
        </w:tc>
      </w:tr>
      <w:tr w:rsidR="00FF569E" w:rsidRPr="00057099" w14:paraId="2DF7F274" w14:textId="77777777" w:rsidTr="00CA446F">
        <w:tc>
          <w:tcPr>
            <w:tcW w:w="2948" w:type="dxa"/>
          </w:tcPr>
          <w:p w14:paraId="2D32C316" w14:textId="77777777" w:rsidR="00FF569E" w:rsidRPr="00057099" w:rsidRDefault="00FF569E" w:rsidP="00CA446F">
            <w:r w:rsidRPr="00057099">
              <w:t>waaierschoepen</w:t>
            </w:r>
          </w:p>
        </w:tc>
        <w:tc>
          <w:tcPr>
            <w:tcW w:w="851" w:type="dxa"/>
          </w:tcPr>
          <w:p w14:paraId="0F72DECA" w14:textId="77777777" w:rsidR="00FF569E" w:rsidRPr="00057099" w:rsidRDefault="00FF569E" w:rsidP="00CA446F">
            <w:pPr>
              <w:jc w:val="right"/>
            </w:pPr>
            <w:r w:rsidRPr="00057099">
              <w:t>mm</w:t>
            </w:r>
          </w:p>
        </w:tc>
        <w:tc>
          <w:tcPr>
            <w:tcW w:w="284" w:type="dxa"/>
          </w:tcPr>
          <w:p w14:paraId="44D99CE9" w14:textId="77777777" w:rsidR="00FF569E" w:rsidRPr="00057099" w:rsidRDefault="00FF569E" w:rsidP="00CA446F">
            <w:r w:rsidRPr="00057099">
              <w:t>:</w:t>
            </w:r>
          </w:p>
        </w:tc>
        <w:tc>
          <w:tcPr>
            <w:tcW w:w="4536" w:type="dxa"/>
          </w:tcPr>
          <w:p w14:paraId="6B6572F4" w14:textId="77777777" w:rsidR="00FF569E" w:rsidRPr="00057099" w:rsidRDefault="00FF569E" w:rsidP="00CA446F"/>
        </w:tc>
      </w:tr>
      <w:tr w:rsidR="00FF569E" w:rsidRPr="00057099" w14:paraId="38D960D2" w14:textId="77777777" w:rsidTr="00CA446F">
        <w:tc>
          <w:tcPr>
            <w:tcW w:w="2948" w:type="dxa"/>
          </w:tcPr>
          <w:p w14:paraId="1C1D10B4" w14:textId="77777777" w:rsidR="00FF569E" w:rsidRPr="00057099" w:rsidRDefault="00FF569E" w:rsidP="00CA446F">
            <w:r w:rsidRPr="00057099">
              <w:t>balanceren</w:t>
            </w:r>
          </w:p>
        </w:tc>
        <w:tc>
          <w:tcPr>
            <w:tcW w:w="851" w:type="dxa"/>
          </w:tcPr>
          <w:p w14:paraId="22168496" w14:textId="77777777" w:rsidR="00FF569E" w:rsidRPr="00057099" w:rsidRDefault="00FF569E" w:rsidP="00CA446F">
            <w:pPr>
              <w:jc w:val="right"/>
            </w:pPr>
          </w:p>
        </w:tc>
        <w:tc>
          <w:tcPr>
            <w:tcW w:w="284" w:type="dxa"/>
          </w:tcPr>
          <w:p w14:paraId="54E93500" w14:textId="77777777" w:rsidR="00FF569E" w:rsidRPr="00057099" w:rsidRDefault="00FF569E" w:rsidP="00CA446F">
            <w:r w:rsidRPr="00057099">
              <w:t>:</w:t>
            </w:r>
          </w:p>
        </w:tc>
        <w:tc>
          <w:tcPr>
            <w:tcW w:w="4536" w:type="dxa"/>
          </w:tcPr>
          <w:p w14:paraId="11A317EC" w14:textId="77777777" w:rsidR="00FF569E" w:rsidRPr="00057099" w:rsidRDefault="00FF569E" w:rsidP="00CA446F">
            <w:r w:rsidRPr="00057099">
              <w:t>statisch uitbalanceren voor de montage</w:t>
            </w:r>
          </w:p>
        </w:tc>
      </w:tr>
      <w:tr w:rsidR="00FF569E" w:rsidRPr="00057099" w14:paraId="70191137" w14:textId="77777777" w:rsidTr="00CA446F">
        <w:tc>
          <w:tcPr>
            <w:tcW w:w="2948" w:type="dxa"/>
          </w:tcPr>
          <w:p w14:paraId="066438F3" w14:textId="77777777" w:rsidR="00FF569E" w:rsidRPr="00057099" w:rsidRDefault="00FF569E" w:rsidP="00CA446F">
            <w:r w:rsidRPr="00057099">
              <w:t>constructie</w:t>
            </w:r>
          </w:p>
        </w:tc>
        <w:tc>
          <w:tcPr>
            <w:tcW w:w="851" w:type="dxa"/>
          </w:tcPr>
          <w:p w14:paraId="4DE981E4" w14:textId="77777777" w:rsidR="00FF569E" w:rsidRPr="00057099" w:rsidRDefault="00FF569E" w:rsidP="00CA446F">
            <w:pPr>
              <w:jc w:val="right"/>
            </w:pPr>
          </w:p>
        </w:tc>
        <w:tc>
          <w:tcPr>
            <w:tcW w:w="284" w:type="dxa"/>
          </w:tcPr>
          <w:p w14:paraId="1228E9D6" w14:textId="77777777" w:rsidR="00FF569E" w:rsidRPr="00057099" w:rsidRDefault="00FF569E" w:rsidP="00CA446F">
            <w:r w:rsidRPr="00057099">
              <w:t>:</w:t>
            </w:r>
          </w:p>
        </w:tc>
        <w:tc>
          <w:tcPr>
            <w:tcW w:w="4536" w:type="dxa"/>
          </w:tcPr>
          <w:p w14:paraId="469F80B2" w14:textId="77777777" w:rsidR="00FF569E" w:rsidRPr="00057099" w:rsidRDefault="00FF569E" w:rsidP="00CA446F">
            <w:r w:rsidRPr="00057099">
              <w:t>zodanig, dat aangroei of afzetten van vaste stof tot een minimum wordt beperkt</w:t>
            </w:r>
          </w:p>
        </w:tc>
      </w:tr>
      <w:tr w:rsidR="00FF569E" w:rsidRPr="00057099" w14:paraId="26676642" w14:textId="77777777" w:rsidTr="00CA446F">
        <w:tc>
          <w:tcPr>
            <w:tcW w:w="2948" w:type="dxa"/>
          </w:tcPr>
          <w:p w14:paraId="0CB6620C" w14:textId="77777777" w:rsidR="00FF569E" w:rsidRPr="00057099" w:rsidRDefault="00FF569E" w:rsidP="00CA446F">
            <w:r w:rsidRPr="00057099">
              <w:t>gewicht waaier</w:t>
            </w:r>
          </w:p>
        </w:tc>
        <w:tc>
          <w:tcPr>
            <w:tcW w:w="851" w:type="dxa"/>
          </w:tcPr>
          <w:p w14:paraId="4BDC0B99" w14:textId="77777777" w:rsidR="00FF569E" w:rsidRPr="00057099" w:rsidRDefault="00FF569E" w:rsidP="00CA446F">
            <w:pPr>
              <w:jc w:val="right"/>
            </w:pPr>
            <w:r w:rsidRPr="00057099">
              <w:t>kg</w:t>
            </w:r>
          </w:p>
        </w:tc>
        <w:tc>
          <w:tcPr>
            <w:tcW w:w="284" w:type="dxa"/>
          </w:tcPr>
          <w:p w14:paraId="53B5D0FC" w14:textId="77777777" w:rsidR="00FF569E" w:rsidRPr="00057099" w:rsidRDefault="00FF569E" w:rsidP="00CA446F">
            <w:r w:rsidRPr="00057099">
              <w:t>:</w:t>
            </w:r>
          </w:p>
        </w:tc>
        <w:tc>
          <w:tcPr>
            <w:tcW w:w="4536" w:type="dxa"/>
          </w:tcPr>
          <w:p w14:paraId="011F3CAD" w14:textId="77777777" w:rsidR="00FF569E" w:rsidRPr="00057099" w:rsidRDefault="00FF569E" w:rsidP="00CA446F"/>
        </w:tc>
      </w:tr>
      <w:tr w:rsidR="00FF569E" w:rsidRPr="00057099" w14:paraId="2CD5E89B" w14:textId="77777777" w:rsidTr="00CA446F">
        <w:tc>
          <w:tcPr>
            <w:tcW w:w="2948" w:type="dxa"/>
          </w:tcPr>
          <w:p w14:paraId="67CAA84C" w14:textId="77777777" w:rsidR="00FF569E" w:rsidRPr="00057099" w:rsidRDefault="00FF569E" w:rsidP="00CA446F">
            <w:r w:rsidRPr="00057099">
              <w:t>hijsogen</w:t>
            </w:r>
          </w:p>
        </w:tc>
        <w:tc>
          <w:tcPr>
            <w:tcW w:w="851" w:type="dxa"/>
          </w:tcPr>
          <w:p w14:paraId="64A76B66" w14:textId="77777777" w:rsidR="00FF569E" w:rsidRPr="00057099" w:rsidRDefault="00FF569E" w:rsidP="00CA446F">
            <w:pPr>
              <w:jc w:val="right"/>
            </w:pPr>
          </w:p>
        </w:tc>
        <w:tc>
          <w:tcPr>
            <w:tcW w:w="284" w:type="dxa"/>
          </w:tcPr>
          <w:p w14:paraId="05D00CE9" w14:textId="77777777" w:rsidR="00FF569E" w:rsidRPr="00057099" w:rsidRDefault="00FF569E" w:rsidP="00CA446F">
            <w:r w:rsidRPr="00057099">
              <w:t>:</w:t>
            </w:r>
          </w:p>
        </w:tc>
        <w:tc>
          <w:tcPr>
            <w:tcW w:w="4536" w:type="dxa"/>
          </w:tcPr>
          <w:p w14:paraId="198C0CDB" w14:textId="77777777" w:rsidR="00FF569E" w:rsidRPr="00057099" w:rsidRDefault="00FF569E" w:rsidP="00CA446F">
            <w:r w:rsidRPr="00057099">
              <w:t>3 stuks aan bovenzijde beluchter</w:t>
            </w:r>
          </w:p>
        </w:tc>
      </w:tr>
      <w:tr w:rsidR="00FF569E" w:rsidRPr="00057099" w14:paraId="3E164BE4" w14:textId="77777777" w:rsidTr="00CA446F">
        <w:tc>
          <w:tcPr>
            <w:tcW w:w="2948" w:type="dxa"/>
          </w:tcPr>
          <w:p w14:paraId="25493AE2" w14:textId="77777777" w:rsidR="00FF569E" w:rsidRPr="00057099" w:rsidRDefault="00FF569E" w:rsidP="00CA446F">
            <w:r w:rsidRPr="00057099">
              <w:t>materiaal</w:t>
            </w:r>
          </w:p>
        </w:tc>
        <w:tc>
          <w:tcPr>
            <w:tcW w:w="851" w:type="dxa"/>
          </w:tcPr>
          <w:p w14:paraId="0564A8E7" w14:textId="77777777" w:rsidR="00FF569E" w:rsidRPr="00057099" w:rsidRDefault="00FF569E" w:rsidP="00CA446F">
            <w:pPr>
              <w:jc w:val="right"/>
            </w:pPr>
          </w:p>
        </w:tc>
        <w:tc>
          <w:tcPr>
            <w:tcW w:w="284" w:type="dxa"/>
          </w:tcPr>
          <w:p w14:paraId="01B04D42" w14:textId="77777777" w:rsidR="00FF569E" w:rsidRPr="00057099" w:rsidRDefault="00FF569E" w:rsidP="00CA446F">
            <w:r w:rsidRPr="00057099">
              <w:t>:</w:t>
            </w:r>
          </w:p>
        </w:tc>
        <w:tc>
          <w:tcPr>
            <w:tcW w:w="4536" w:type="dxa"/>
          </w:tcPr>
          <w:p w14:paraId="63909E50" w14:textId="77777777" w:rsidR="00FF569E" w:rsidRPr="00057099" w:rsidRDefault="00FF569E" w:rsidP="00CA446F">
            <w:r w:rsidRPr="00057099">
              <w:t>S235JR</w:t>
            </w:r>
          </w:p>
        </w:tc>
      </w:tr>
    </w:tbl>
    <w:p w14:paraId="1755ACE2" w14:textId="44A58919" w:rsidR="00FF569E" w:rsidRPr="00057099" w:rsidRDefault="00FF569E" w:rsidP="00F71CB1">
      <w:pPr>
        <w:pStyle w:val="BodyText"/>
      </w:pPr>
    </w:p>
    <w:p w14:paraId="48D7232C" w14:textId="77777777" w:rsidR="00481A85" w:rsidRPr="00057099" w:rsidRDefault="00FF569E" w:rsidP="00D34505">
      <w:pPr>
        <w:pStyle w:val="Heading2"/>
      </w:pPr>
      <w:bookmarkStart w:id="91" w:name="_Toc54965475"/>
      <w:r w:rsidRPr="00057099">
        <w:t>Aandrijving</w:t>
      </w:r>
      <w:bookmarkEnd w:id="91"/>
    </w:p>
    <w:p w14:paraId="1D896857" w14:textId="45A7F362" w:rsidR="00FF569E" w:rsidRPr="00057099" w:rsidRDefault="00481A85" w:rsidP="006028B5">
      <w:pPr>
        <w:pStyle w:val="Heading3"/>
      </w:pPr>
      <w:r w:rsidRPr="00057099">
        <w:t>Tr</w:t>
      </w:r>
      <w:r w:rsidR="00FF569E" w:rsidRPr="00057099">
        <w:t>ansmissiekast</w:t>
      </w:r>
    </w:p>
    <w:tbl>
      <w:tblPr>
        <w:tblW w:w="0" w:type="auto"/>
        <w:tblLayout w:type="fixed"/>
        <w:tblLook w:val="01E0" w:firstRow="1" w:lastRow="1" w:firstColumn="1" w:lastColumn="1" w:noHBand="0" w:noVBand="0"/>
      </w:tblPr>
      <w:tblGrid>
        <w:gridCol w:w="2948"/>
        <w:gridCol w:w="851"/>
        <w:gridCol w:w="284"/>
        <w:gridCol w:w="4536"/>
      </w:tblGrid>
      <w:tr w:rsidR="00FF569E" w:rsidRPr="00057099" w14:paraId="6703FDB0" w14:textId="77777777" w:rsidTr="00CA446F">
        <w:tc>
          <w:tcPr>
            <w:tcW w:w="2948" w:type="dxa"/>
          </w:tcPr>
          <w:p w14:paraId="106C3328" w14:textId="77777777" w:rsidR="00FF569E" w:rsidRPr="00057099" w:rsidRDefault="00FF569E" w:rsidP="00CA446F">
            <w:r w:rsidRPr="00057099">
              <w:t>fabrikaat</w:t>
            </w:r>
          </w:p>
        </w:tc>
        <w:tc>
          <w:tcPr>
            <w:tcW w:w="851" w:type="dxa"/>
          </w:tcPr>
          <w:p w14:paraId="21F334F7" w14:textId="77777777" w:rsidR="00FF569E" w:rsidRPr="00057099" w:rsidRDefault="00FF569E" w:rsidP="00CA446F">
            <w:pPr>
              <w:jc w:val="right"/>
            </w:pPr>
          </w:p>
        </w:tc>
        <w:tc>
          <w:tcPr>
            <w:tcW w:w="284" w:type="dxa"/>
          </w:tcPr>
          <w:p w14:paraId="0A439A63" w14:textId="77777777" w:rsidR="00FF569E" w:rsidRPr="00057099" w:rsidRDefault="00FF569E" w:rsidP="00CA446F">
            <w:r w:rsidRPr="00057099">
              <w:t>:</w:t>
            </w:r>
          </w:p>
        </w:tc>
        <w:tc>
          <w:tcPr>
            <w:tcW w:w="4536" w:type="dxa"/>
          </w:tcPr>
          <w:p w14:paraId="5E867359" w14:textId="363273DF" w:rsidR="00FF569E" w:rsidRPr="00057099" w:rsidRDefault="00FF569E" w:rsidP="00CA446F">
            <w:r w:rsidRPr="00057099">
              <w:t>Hansen</w:t>
            </w:r>
            <w:r w:rsidR="004C3406" w:rsidRPr="00057099">
              <w:t>, Siemens</w:t>
            </w:r>
            <w:r w:rsidRPr="00057099">
              <w:t xml:space="preserve"> of gelijkwaardig</w:t>
            </w:r>
          </w:p>
        </w:tc>
      </w:tr>
      <w:tr w:rsidR="00FF569E" w:rsidRPr="00057099" w14:paraId="6C34D599" w14:textId="77777777" w:rsidTr="00CA446F">
        <w:tc>
          <w:tcPr>
            <w:tcW w:w="2948" w:type="dxa"/>
          </w:tcPr>
          <w:p w14:paraId="1F283968" w14:textId="77777777" w:rsidR="00FF569E" w:rsidRPr="00057099" w:rsidRDefault="00FF569E" w:rsidP="00CA446F">
            <w:r w:rsidRPr="00057099">
              <w:t>type</w:t>
            </w:r>
          </w:p>
        </w:tc>
        <w:tc>
          <w:tcPr>
            <w:tcW w:w="851" w:type="dxa"/>
          </w:tcPr>
          <w:p w14:paraId="652F16E8" w14:textId="77777777" w:rsidR="00FF569E" w:rsidRPr="00057099" w:rsidRDefault="00FF569E" w:rsidP="00CA446F">
            <w:pPr>
              <w:jc w:val="right"/>
            </w:pPr>
          </w:p>
        </w:tc>
        <w:tc>
          <w:tcPr>
            <w:tcW w:w="284" w:type="dxa"/>
          </w:tcPr>
          <w:p w14:paraId="5A8EB119" w14:textId="77777777" w:rsidR="00FF569E" w:rsidRPr="00057099" w:rsidRDefault="00FF569E" w:rsidP="00CA446F">
            <w:r w:rsidRPr="00057099">
              <w:t>:</w:t>
            </w:r>
          </w:p>
        </w:tc>
        <w:tc>
          <w:tcPr>
            <w:tcW w:w="4536" w:type="dxa"/>
          </w:tcPr>
          <w:p w14:paraId="2F2CFEB9" w14:textId="77777777" w:rsidR="00FF569E" w:rsidRPr="00057099" w:rsidRDefault="00FF569E" w:rsidP="00CA446F"/>
        </w:tc>
      </w:tr>
      <w:tr w:rsidR="00FF569E" w:rsidRPr="00057099" w14:paraId="6975AF6A" w14:textId="77777777" w:rsidTr="00CA446F">
        <w:tc>
          <w:tcPr>
            <w:tcW w:w="2948" w:type="dxa"/>
          </w:tcPr>
          <w:p w14:paraId="41F338FB" w14:textId="77777777" w:rsidR="00FF569E" w:rsidRPr="00057099" w:rsidRDefault="00FF569E" w:rsidP="00CA446F">
            <w:r w:rsidRPr="00057099">
              <w:t>opstelling</w:t>
            </w:r>
          </w:p>
        </w:tc>
        <w:tc>
          <w:tcPr>
            <w:tcW w:w="851" w:type="dxa"/>
          </w:tcPr>
          <w:p w14:paraId="2ADDCC54" w14:textId="77777777" w:rsidR="00FF569E" w:rsidRPr="00057099" w:rsidRDefault="00FF569E" w:rsidP="00CA446F">
            <w:pPr>
              <w:jc w:val="right"/>
            </w:pPr>
          </w:p>
        </w:tc>
        <w:tc>
          <w:tcPr>
            <w:tcW w:w="284" w:type="dxa"/>
          </w:tcPr>
          <w:p w14:paraId="19F46F83" w14:textId="77777777" w:rsidR="00FF569E" w:rsidRPr="00057099" w:rsidRDefault="00FF569E" w:rsidP="00CA446F">
            <w:r w:rsidRPr="00057099">
              <w:t>:</w:t>
            </w:r>
          </w:p>
        </w:tc>
        <w:tc>
          <w:tcPr>
            <w:tcW w:w="4536" w:type="dxa"/>
          </w:tcPr>
          <w:p w14:paraId="5166A285" w14:textId="77777777" w:rsidR="00FF569E" w:rsidRPr="00057099" w:rsidRDefault="00FF569E" w:rsidP="00CA446F">
            <w:r w:rsidRPr="00057099">
              <w:t>verticaal</w:t>
            </w:r>
          </w:p>
        </w:tc>
      </w:tr>
      <w:tr w:rsidR="00FF569E" w:rsidRPr="00057099" w14:paraId="503F9659" w14:textId="77777777" w:rsidTr="00CA446F">
        <w:tc>
          <w:tcPr>
            <w:tcW w:w="2948" w:type="dxa"/>
          </w:tcPr>
          <w:p w14:paraId="62D77350" w14:textId="77777777" w:rsidR="00FF569E" w:rsidRPr="00057099" w:rsidRDefault="00FF569E" w:rsidP="00CA446F">
            <w:r w:rsidRPr="00057099">
              <w:t>max. door te leiden vermogen</w:t>
            </w:r>
          </w:p>
        </w:tc>
        <w:tc>
          <w:tcPr>
            <w:tcW w:w="851" w:type="dxa"/>
          </w:tcPr>
          <w:p w14:paraId="7E6F9CED" w14:textId="77777777" w:rsidR="00FF569E" w:rsidRPr="00057099" w:rsidRDefault="00FF569E" w:rsidP="00CA446F">
            <w:pPr>
              <w:jc w:val="right"/>
            </w:pPr>
            <w:r w:rsidRPr="00057099">
              <w:t>kW</w:t>
            </w:r>
          </w:p>
        </w:tc>
        <w:tc>
          <w:tcPr>
            <w:tcW w:w="284" w:type="dxa"/>
          </w:tcPr>
          <w:p w14:paraId="1AE41A46" w14:textId="77777777" w:rsidR="00FF569E" w:rsidRPr="00057099" w:rsidRDefault="00FF569E" w:rsidP="00CA446F">
            <w:r w:rsidRPr="00057099">
              <w:t>:</w:t>
            </w:r>
          </w:p>
        </w:tc>
        <w:tc>
          <w:tcPr>
            <w:tcW w:w="4536" w:type="dxa"/>
          </w:tcPr>
          <w:p w14:paraId="3BD0B1BE" w14:textId="70DC542C" w:rsidR="00FF569E" w:rsidRPr="00057099" w:rsidRDefault="004C3406" w:rsidP="00CA446F">
            <w:r w:rsidRPr="00057099">
              <w:t>ca. 150 kW</w:t>
            </w:r>
          </w:p>
        </w:tc>
      </w:tr>
      <w:tr w:rsidR="00FF569E" w:rsidRPr="00057099" w14:paraId="3C240F7C" w14:textId="77777777" w:rsidTr="00CA446F">
        <w:tc>
          <w:tcPr>
            <w:tcW w:w="2948" w:type="dxa"/>
          </w:tcPr>
          <w:p w14:paraId="3277A362" w14:textId="77777777" w:rsidR="00FF569E" w:rsidRPr="00057099" w:rsidRDefault="00FF569E" w:rsidP="00CA446F">
            <w:r w:rsidRPr="00057099">
              <w:t>rendement</w:t>
            </w:r>
          </w:p>
        </w:tc>
        <w:tc>
          <w:tcPr>
            <w:tcW w:w="851" w:type="dxa"/>
          </w:tcPr>
          <w:p w14:paraId="32C3B248" w14:textId="77777777" w:rsidR="00FF569E" w:rsidRPr="00057099" w:rsidRDefault="00FF569E" w:rsidP="00CA446F">
            <w:pPr>
              <w:jc w:val="right"/>
            </w:pPr>
          </w:p>
        </w:tc>
        <w:tc>
          <w:tcPr>
            <w:tcW w:w="284" w:type="dxa"/>
          </w:tcPr>
          <w:p w14:paraId="189B392B" w14:textId="77777777" w:rsidR="00FF569E" w:rsidRPr="00057099" w:rsidRDefault="00FF569E" w:rsidP="00CA446F">
            <w:r w:rsidRPr="00057099">
              <w:t>:</w:t>
            </w:r>
          </w:p>
        </w:tc>
        <w:tc>
          <w:tcPr>
            <w:tcW w:w="4536" w:type="dxa"/>
          </w:tcPr>
          <w:p w14:paraId="15ECE544" w14:textId="4F960BB4" w:rsidR="00FF569E" w:rsidRPr="00057099" w:rsidRDefault="00FF569E" w:rsidP="00CA446F">
            <w:pPr>
              <w:tabs>
                <w:tab w:val="left" w:pos="1134"/>
              </w:tabs>
            </w:pPr>
            <w:r w:rsidRPr="00057099">
              <w:t>max.</w:t>
            </w:r>
            <w:r w:rsidR="004C3406" w:rsidRPr="00057099">
              <w:t xml:space="preserve"> </w:t>
            </w:r>
            <w:r w:rsidRPr="00057099">
              <w:tab/>
              <w:t>, min</w:t>
            </w:r>
          </w:p>
        </w:tc>
      </w:tr>
      <w:tr w:rsidR="00FF569E" w:rsidRPr="00057099" w14:paraId="1F397BB4" w14:textId="77777777" w:rsidTr="00CA446F">
        <w:tc>
          <w:tcPr>
            <w:tcW w:w="2948" w:type="dxa"/>
          </w:tcPr>
          <w:p w14:paraId="4E72E136" w14:textId="77777777" w:rsidR="00FF569E" w:rsidRPr="00057099" w:rsidRDefault="00FF569E" w:rsidP="00CA446F">
            <w:r w:rsidRPr="00057099">
              <w:t>reductieverhouding</w:t>
            </w:r>
          </w:p>
        </w:tc>
        <w:tc>
          <w:tcPr>
            <w:tcW w:w="851" w:type="dxa"/>
          </w:tcPr>
          <w:p w14:paraId="2836B44D" w14:textId="77777777" w:rsidR="00FF569E" w:rsidRPr="00057099" w:rsidRDefault="00FF569E" w:rsidP="00CA446F">
            <w:pPr>
              <w:jc w:val="right"/>
            </w:pPr>
          </w:p>
        </w:tc>
        <w:tc>
          <w:tcPr>
            <w:tcW w:w="284" w:type="dxa"/>
          </w:tcPr>
          <w:p w14:paraId="55AFC616" w14:textId="77777777" w:rsidR="00FF569E" w:rsidRPr="00057099" w:rsidRDefault="00FF569E" w:rsidP="00CA446F">
            <w:r w:rsidRPr="00057099">
              <w:t>:</w:t>
            </w:r>
          </w:p>
        </w:tc>
        <w:tc>
          <w:tcPr>
            <w:tcW w:w="4536" w:type="dxa"/>
          </w:tcPr>
          <w:p w14:paraId="534F2B35" w14:textId="77777777" w:rsidR="00FF569E" w:rsidRPr="00057099" w:rsidRDefault="00FF569E" w:rsidP="00CA446F"/>
        </w:tc>
      </w:tr>
      <w:tr w:rsidR="00FF569E" w:rsidRPr="00057099" w14:paraId="199C383D" w14:textId="77777777" w:rsidTr="00CA446F">
        <w:tc>
          <w:tcPr>
            <w:tcW w:w="2948" w:type="dxa"/>
          </w:tcPr>
          <w:p w14:paraId="7B4B6DFF" w14:textId="77777777" w:rsidR="00FF569E" w:rsidRPr="00057099" w:rsidRDefault="00FF569E" w:rsidP="00CA446F">
            <w:r w:rsidRPr="00057099">
              <w:t>aantal reductietrappen</w:t>
            </w:r>
          </w:p>
        </w:tc>
        <w:tc>
          <w:tcPr>
            <w:tcW w:w="851" w:type="dxa"/>
          </w:tcPr>
          <w:p w14:paraId="17C7C607" w14:textId="77777777" w:rsidR="00FF569E" w:rsidRPr="00057099" w:rsidRDefault="00FF569E" w:rsidP="00CA446F">
            <w:pPr>
              <w:jc w:val="right"/>
            </w:pPr>
          </w:p>
        </w:tc>
        <w:tc>
          <w:tcPr>
            <w:tcW w:w="284" w:type="dxa"/>
          </w:tcPr>
          <w:p w14:paraId="6604ADB8" w14:textId="77777777" w:rsidR="00FF569E" w:rsidRPr="00057099" w:rsidRDefault="00FF569E" w:rsidP="00CA446F">
            <w:r w:rsidRPr="00057099">
              <w:t>:</w:t>
            </w:r>
          </w:p>
        </w:tc>
        <w:tc>
          <w:tcPr>
            <w:tcW w:w="4536" w:type="dxa"/>
          </w:tcPr>
          <w:p w14:paraId="5C894801" w14:textId="77777777" w:rsidR="00FF569E" w:rsidRPr="00057099" w:rsidRDefault="00FF569E" w:rsidP="00CA446F"/>
        </w:tc>
      </w:tr>
      <w:tr w:rsidR="00FF569E" w:rsidRPr="00057099" w14:paraId="4D4D0ADD" w14:textId="77777777" w:rsidTr="00CA446F">
        <w:tc>
          <w:tcPr>
            <w:tcW w:w="2948" w:type="dxa"/>
          </w:tcPr>
          <w:p w14:paraId="192648E4" w14:textId="77777777" w:rsidR="00FF569E" w:rsidRPr="00057099" w:rsidRDefault="00FF569E" w:rsidP="00CA446F">
            <w:r w:rsidRPr="00057099">
              <w:t>toerental ingaande as</w:t>
            </w:r>
          </w:p>
        </w:tc>
        <w:tc>
          <w:tcPr>
            <w:tcW w:w="851" w:type="dxa"/>
          </w:tcPr>
          <w:p w14:paraId="6CC7064D" w14:textId="77777777" w:rsidR="00FF569E" w:rsidRPr="00057099" w:rsidRDefault="00FF569E" w:rsidP="00CA446F">
            <w:pPr>
              <w:jc w:val="right"/>
            </w:pPr>
            <w:r w:rsidRPr="00057099">
              <w:t>min</w:t>
            </w:r>
            <w:r w:rsidRPr="00057099">
              <w:rPr>
                <w:vertAlign w:val="superscript"/>
              </w:rPr>
              <w:noBreakHyphen/>
              <w:t>1</w:t>
            </w:r>
          </w:p>
        </w:tc>
        <w:tc>
          <w:tcPr>
            <w:tcW w:w="284" w:type="dxa"/>
          </w:tcPr>
          <w:p w14:paraId="2A49B002" w14:textId="77777777" w:rsidR="00FF569E" w:rsidRPr="00057099" w:rsidRDefault="00FF569E" w:rsidP="00CA446F"/>
        </w:tc>
        <w:tc>
          <w:tcPr>
            <w:tcW w:w="4536" w:type="dxa"/>
          </w:tcPr>
          <w:p w14:paraId="67F21644" w14:textId="77777777" w:rsidR="00FF569E" w:rsidRPr="00057099" w:rsidRDefault="00FF569E" w:rsidP="00CA446F">
            <w:r w:rsidRPr="00057099">
              <w:t xml:space="preserve">     (</w:t>
            </w:r>
            <w:r w:rsidRPr="00057099">
              <w:sym w:font="Symbol" w:char="F0A3"/>
            </w:r>
            <w:r w:rsidRPr="00057099">
              <w:t xml:space="preserve"> 1000)</w:t>
            </w:r>
          </w:p>
        </w:tc>
      </w:tr>
      <w:tr w:rsidR="00FF569E" w:rsidRPr="00057099" w14:paraId="5DCF0BF0" w14:textId="77777777" w:rsidTr="00CA446F">
        <w:tc>
          <w:tcPr>
            <w:tcW w:w="2948" w:type="dxa"/>
          </w:tcPr>
          <w:p w14:paraId="1FA6AA29" w14:textId="77777777" w:rsidR="00FF569E" w:rsidRPr="00057099" w:rsidRDefault="00FF569E" w:rsidP="00CA446F">
            <w:r w:rsidRPr="00057099">
              <w:t xml:space="preserve">toerental uitgaande as </w:t>
            </w:r>
          </w:p>
        </w:tc>
        <w:tc>
          <w:tcPr>
            <w:tcW w:w="851" w:type="dxa"/>
          </w:tcPr>
          <w:p w14:paraId="57DAB39F" w14:textId="77777777" w:rsidR="00FF569E" w:rsidRPr="00057099" w:rsidRDefault="00FF569E" w:rsidP="00CA446F">
            <w:pPr>
              <w:jc w:val="right"/>
            </w:pPr>
            <w:r w:rsidRPr="00057099">
              <w:t>min</w:t>
            </w:r>
            <w:r w:rsidRPr="00057099">
              <w:rPr>
                <w:vertAlign w:val="superscript"/>
              </w:rPr>
              <w:noBreakHyphen/>
              <w:t>1</w:t>
            </w:r>
          </w:p>
        </w:tc>
        <w:tc>
          <w:tcPr>
            <w:tcW w:w="284" w:type="dxa"/>
          </w:tcPr>
          <w:p w14:paraId="7C29B499" w14:textId="77777777" w:rsidR="00FF569E" w:rsidRPr="00057099" w:rsidRDefault="00FF569E" w:rsidP="00CA446F"/>
        </w:tc>
        <w:tc>
          <w:tcPr>
            <w:tcW w:w="4536" w:type="dxa"/>
          </w:tcPr>
          <w:p w14:paraId="6702499D" w14:textId="77777777" w:rsidR="00FF569E" w:rsidRPr="00057099" w:rsidRDefault="00FF569E" w:rsidP="00CA446F"/>
        </w:tc>
      </w:tr>
      <w:tr w:rsidR="00FF569E" w:rsidRPr="00057099" w14:paraId="5E2D539D" w14:textId="77777777" w:rsidTr="00CA446F">
        <w:tc>
          <w:tcPr>
            <w:tcW w:w="2948" w:type="dxa"/>
          </w:tcPr>
          <w:p w14:paraId="6B09D259" w14:textId="77777777" w:rsidR="00FF569E" w:rsidRPr="00057099" w:rsidRDefault="00FF569E" w:rsidP="00CA446F">
            <w:r w:rsidRPr="00057099">
              <w:t>servicefactor</w:t>
            </w:r>
          </w:p>
        </w:tc>
        <w:tc>
          <w:tcPr>
            <w:tcW w:w="851" w:type="dxa"/>
          </w:tcPr>
          <w:p w14:paraId="72D78A34" w14:textId="77777777" w:rsidR="00FF569E" w:rsidRPr="00057099" w:rsidRDefault="00FF569E" w:rsidP="00CA446F">
            <w:pPr>
              <w:jc w:val="right"/>
            </w:pPr>
          </w:p>
        </w:tc>
        <w:tc>
          <w:tcPr>
            <w:tcW w:w="284" w:type="dxa"/>
          </w:tcPr>
          <w:p w14:paraId="51DDE00E" w14:textId="77777777" w:rsidR="00FF569E" w:rsidRPr="00057099" w:rsidRDefault="00FF569E" w:rsidP="00CA446F">
            <w:r w:rsidRPr="00057099">
              <w:t>:</w:t>
            </w:r>
          </w:p>
        </w:tc>
        <w:tc>
          <w:tcPr>
            <w:tcW w:w="4536" w:type="dxa"/>
          </w:tcPr>
          <w:p w14:paraId="47E959F8" w14:textId="77777777" w:rsidR="00FF569E" w:rsidRPr="00057099" w:rsidRDefault="00FF569E" w:rsidP="00CA446F">
            <w:r w:rsidRPr="00057099">
              <w:sym w:font="Symbol" w:char="F0B3"/>
            </w:r>
            <w:r w:rsidRPr="00057099">
              <w:t xml:space="preserve"> 2 (gebaseerd op het geïnstalleerde vermogen)</w:t>
            </w:r>
          </w:p>
        </w:tc>
      </w:tr>
      <w:tr w:rsidR="00FF569E" w:rsidRPr="00057099" w14:paraId="67BC3FE8" w14:textId="77777777" w:rsidTr="00CA446F">
        <w:tc>
          <w:tcPr>
            <w:tcW w:w="2948" w:type="dxa"/>
          </w:tcPr>
          <w:p w14:paraId="0BED83AF" w14:textId="77777777" w:rsidR="00FF569E" w:rsidRPr="00057099" w:rsidRDefault="00FF569E" w:rsidP="00CA446F">
            <w:r w:rsidRPr="00057099">
              <w:t>L</w:t>
            </w:r>
            <w:r w:rsidRPr="00057099">
              <w:rPr>
                <w:vertAlign w:val="subscript"/>
              </w:rPr>
              <w:t>10h</w:t>
            </w:r>
            <w:r w:rsidRPr="00057099">
              <w:t xml:space="preserve"> levensduur lagers</w:t>
            </w:r>
          </w:p>
        </w:tc>
        <w:tc>
          <w:tcPr>
            <w:tcW w:w="851" w:type="dxa"/>
          </w:tcPr>
          <w:p w14:paraId="31E1754A" w14:textId="77777777" w:rsidR="00FF569E" w:rsidRPr="00057099" w:rsidRDefault="00FF569E" w:rsidP="00CA446F">
            <w:pPr>
              <w:jc w:val="right"/>
            </w:pPr>
            <w:r w:rsidRPr="00057099">
              <w:t>h</w:t>
            </w:r>
          </w:p>
        </w:tc>
        <w:tc>
          <w:tcPr>
            <w:tcW w:w="284" w:type="dxa"/>
          </w:tcPr>
          <w:p w14:paraId="315D71DF" w14:textId="77777777" w:rsidR="00FF569E" w:rsidRPr="00057099" w:rsidRDefault="00FF569E" w:rsidP="00CA446F">
            <w:r w:rsidRPr="00057099">
              <w:t>:</w:t>
            </w:r>
          </w:p>
        </w:tc>
        <w:tc>
          <w:tcPr>
            <w:tcW w:w="4536" w:type="dxa"/>
          </w:tcPr>
          <w:p w14:paraId="68E6579E" w14:textId="60FA4473" w:rsidR="00FF569E" w:rsidRPr="00057099" w:rsidRDefault="0099764D" w:rsidP="00CA446F">
            <w:r w:rsidRPr="00057099">
              <w:t>10</w:t>
            </w:r>
            <w:r w:rsidR="00FF569E" w:rsidRPr="00057099">
              <w:t>0.000</w:t>
            </w:r>
          </w:p>
        </w:tc>
      </w:tr>
      <w:tr w:rsidR="00FF569E" w:rsidRPr="00057099" w14:paraId="5051F26D" w14:textId="77777777" w:rsidTr="00CA446F">
        <w:tc>
          <w:tcPr>
            <w:tcW w:w="2948" w:type="dxa"/>
          </w:tcPr>
          <w:p w14:paraId="3BEC9C9F" w14:textId="77777777" w:rsidR="00FF569E" w:rsidRPr="00057099" w:rsidRDefault="00FF569E" w:rsidP="00CA446F">
            <w:r w:rsidRPr="00057099">
              <w:t>Levensduur tandwielen</w:t>
            </w:r>
          </w:p>
        </w:tc>
        <w:tc>
          <w:tcPr>
            <w:tcW w:w="851" w:type="dxa"/>
          </w:tcPr>
          <w:p w14:paraId="7F414478" w14:textId="77777777" w:rsidR="00FF569E" w:rsidRPr="00057099" w:rsidRDefault="00FF569E" w:rsidP="00CA446F">
            <w:pPr>
              <w:jc w:val="right"/>
            </w:pPr>
            <w:r w:rsidRPr="00057099">
              <w:t>h</w:t>
            </w:r>
          </w:p>
        </w:tc>
        <w:tc>
          <w:tcPr>
            <w:tcW w:w="284" w:type="dxa"/>
          </w:tcPr>
          <w:p w14:paraId="05EC9F17" w14:textId="77777777" w:rsidR="00FF569E" w:rsidRPr="00057099" w:rsidRDefault="00FF569E" w:rsidP="00CA446F">
            <w:r w:rsidRPr="00057099">
              <w:t>:</w:t>
            </w:r>
          </w:p>
        </w:tc>
        <w:tc>
          <w:tcPr>
            <w:tcW w:w="4536" w:type="dxa"/>
          </w:tcPr>
          <w:p w14:paraId="619FF39F" w14:textId="77777777" w:rsidR="00FF569E" w:rsidRPr="00057099" w:rsidRDefault="00FF569E" w:rsidP="00CA446F">
            <w:r w:rsidRPr="00057099">
              <w:t>100.000</w:t>
            </w:r>
          </w:p>
        </w:tc>
      </w:tr>
      <w:tr w:rsidR="00FF569E" w:rsidRPr="00057099" w14:paraId="0FF2EB4B" w14:textId="77777777" w:rsidTr="00CA446F">
        <w:tc>
          <w:tcPr>
            <w:tcW w:w="2948" w:type="dxa"/>
          </w:tcPr>
          <w:p w14:paraId="72CE2D5D" w14:textId="77777777" w:rsidR="00FF569E" w:rsidRPr="00057099" w:rsidRDefault="00FF569E" w:rsidP="00CA446F">
            <w:r w:rsidRPr="00057099">
              <w:t>gewicht</w:t>
            </w:r>
          </w:p>
        </w:tc>
        <w:tc>
          <w:tcPr>
            <w:tcW w:w="851" w:type="dxa"/>
          </w:tcPr>
          <w:p w14:paraId="6AAF4CF5" w14:textId="77777777" w:rsidR="00FF569E" w:rsidRPr="00057099" w:rsidRDefault="00FF569E" w:rsidP="00CA446F">
            <w:pPr>
              <w:jc w:val="right"/>
            </w:pPr>
            <w:r w:rsidRPr="00057099">
              <w:t>kg</w:t>
            </w:r>
          </w:p>
        </w:tc>
        <w:tc>
          <w:tcPr>
            <w:tcW w:w="284" w:type="dxa"/>
          </w:tcPr>
          <w:p w14:paraId="62283CBA" w14:textId="77777777" w:rsidR="00FF569E" w:rsidRPr="00057099" w:rsidRDefault="00FF569E" w:rsidP="00CA446F">
            <w:r w:rsidRPr="00057099">
              <w:t>:</w:t>
            </w:r>
          </w:p>
        </w:tc>
        <w:tc>
          <w:tcPr>
            <w:tcW w:w="4536" w:type="dxa"/>
          </w:tcPr>
          <w:p w14:paraId="3CAE90B9" w14:textId="77777777" w:rsidR="00FF569E" w:rsidRPr="00057099" w:rsidRDefault="00FF569E" w:rsidP="00CA446F"/>
        </w:tc>
      </w:tr>
      <w:tr w:rsidR="00FF569E" w:rsidRPr="00057099" w14:paraId="685420B6" w14:textId="77777777" w:rsidTr="00CA446F">
        <w:tc>
          <w:tcPr>
            <w:tcW w:w="2948" w:type="dxa"/>
          </w:tcPr>
          <w:p w14:paraId="753946CD" w14:textId="77777777" w:rsidR="00FF569E" w:rsidRPr="00057099" w:rsidRDefault="00FF569E" w:rsidP="00CA446F">
            <w:r w:rsidRPr="00057099">
              <w:t>materialen:</w:t>
            </w:r>
          </w:p>
        </w:tc>
        <w:tc>
          <w:tcPr>
            <w:tcW w:w="851" w:type="dxa"/>
          </w:tcPr>
          <w:p w14:paraId="315E2D45" w14:textId="77777777" w:rsidR="00FF569E" w:rsidRPr="00057099" w:rsidRDefault="00FF569E" w:rsidP="00CA446F">
            <w:pPr>
              <w:jc w:val="right"/>
            </w:pPr>
          </w:p>
        </w:tc>
        <w:tc>
          <w:tcPr>
            <w:tcW w:w="284" w:type="dxa"/>
          </w:tcPr>
          <w:p w14:paraId="04FB8138" w14:textId="77777777" w:rsidR="00FF569E" w:rsidRPr="00057099" w:rsidRDefault="00FF569E" w:rsidP="00CA446F"/>
        </w:tc>
        <w:tc>
          <w:tcPr>
            <w:tcW w:w="4536" w:type="dxa"/>
          </w:tcPr>
          <w:p w14:paraId="3F98E9F5" w14:textId="77777777" w:rsidR="00FF569E" w:rsidRPr="00057099" w:rsidRDefault="00FF569E" w:rsidP="00CA446F"/>
        </w:tc>
      </w:tr>
      <w:tr w:rsidR="00FF569E" w:rsidRPr="00057099" w14:paraId="694D243F" w14:textId="77777777" w:rsidTr="00CA446F">
        <w:tc>
          <w:tcPr>
            <w:tcW w:w="2948" w:type="dxa"/>
          </w:tcPr>
          <w:p w14:paraId="7E77D59B"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assen</w:t>
            </w:r>
          </w:p>
        </w:tc>
        <w:tc>
          <w:tcPr>
            <w:tcW w:w="851" w:type="dxa"/>
          </w:tcPr>
          <w:p w14:paraId="564AA64D" w14:textId="77777777" w:rsidR="00FF569E" w:rsidRPr="00057099" w:rsidRDefault="00FF569E" w:rsidP="00CA446F">
            <w:pPr>
              <w:jc w:val="right"/>
            </w:pPr>
          </w:p>
        </w:tc>
        <w:tc>
          <w:tcPr>
            <w:tcW w:w="284" w:type="dxa"/>
          </w:tcPr>
          <w:p w14:paraId="08DAAFB8" w14:textId="77777777" w:rsidR="00FF569E" w:rsidRPr="00057099" w:rsidRDefault="00FF569E" w:rsidP="00CA446F">
            <w:r w:rsidRPr="00057099">
              <w:t>:</w:t>
            </w:r>
          </w:p>
        </w:tc>
        <w:tc>
          <w:tcPr>
            <w:tcW w:w="4536" w:type="dxa"/>
          </w:tcPr>
          <w:p w14:paraId="4893CDDB" w14:textId="77777777" w:rsidR="00FF569E" w:rsidRPr="00057099" w:rsidRDefault="00FF569E" w:rsidP="00CA446F"/>
        </w:tc>
      </w:tr>
      <w:tr w:rsidR="00FF569E" w:rsidRPr="00057099" w14:paraId="130909A0" w14:textId="77777777" w:rsidTr="00CA446F">
        <w:tc>
          <w:tcPr>
            <w:tcW w:w="2948" w:type="dxa"/>
          </w:tcPr>
          <w:p w14:paraId="4F746EFC"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tandwielen</w:t>
            </w:r>
          </w:p>
        </w:tc>
        <w:tc>
          <w:tcPr>
            <w:tcW w:w="851" w:type="dxa"/>
          </w:tcPr>
          <w:p w14:paraId="40D29B2E" w14:textId="77777777" w:rsidR="00FF569E" w:rsidRPr="00057099" w:rsidRDefault="00FF569E" w:rsidP="00CA446F">
            <w:pPr>
              <w:jc w:val="right"/>
            </w:pPr>
          </w:p>
        </w:tc>
        <w:tc>
          <w:tcPr>
            <w:tcW w:w="284" w:type="dxa"/>
          </w:tcPr>
          <w:p w14:paraId="6A98012F" w14:textId="77777777" w:rsidR="00FF569E" w:rsidRPr="00057099" w:rsidRDefault="00FF569E" w:rsidP="00CA446F">
            <w:r w:rsidRPr="00057099">
              <w:t>:</w:t>
            </w:r>
          </w:p>
        </w:tc>
        <w:tc>
          <w:tcPr>
            <w:tcW w:w="4536" w:type="dxa"/>
          </w:tcPr>
          <w:p w14:paraId="6472613B" w14:textId="77777777" w:rsidR="00FF569E" w:rsidRPr="00057099" w:rsidRDefault="00FF569E" w:rsidP="00CA446F"/>
        </w:tc>
      </w:tr>
      <w:tr w:rsidR="00FF569E" w:rsidRPr="00057099" w14:paraId="7EFD58A8" w14:textId="77777777" w:rsidTr="00CA446F">
        <w:tc>
          <w:tcPr>
            <w:tcW w:w="2948" w:type="dxa"/>
          </w:tcPr>
          <w:p w14:paraId="5CC2F5E5"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huis</w:t>
            </w:r>
          </w:p>
        </w:tc>
        <w:tc>
          <w:tcPr>
            <w:tcW w:w="851" w:type="dxa"/>
          </w:tcPr>
          <w:p w14:paraId="3E6049ED" w14:textId="77777777" w:rsidR="00FF569E" w:rsidRPr="00057099" w:rsidRDefault="00FF569E" w:rsidP="00CA446F">
            <w:pPr>
              <w:jc w:val="right"/>
            </w:pPr>
          </w:p>
        </w:tc>
        <w:tc>
          <w:tcPr>
            <w:tcW w:w="284" w:type="dxa"/>
          </w:tcPr>
          <w:p w14:paraId="0F00ECFB" w14:textId="77777777" w:rsidR="00FF569E" w:rsidRPr="00057099" w:rsidRDefault="00FF569E" w:rsidP="00CA446F">
            <w:r w:rsidRPr="00057099">
              <w:t>:</w:t>
            </w:r>
          </w:p>
        </w:tc>
        <w:tc>
          <w:tcPr>
            <w:tcW w:w="4536" w:type="dxa"/>
          </w:tcPr>
          <w:p w14:paraId="31901188" w14:textId="77777777" w:rsidR="00FF569E" w:rsidRPr="00057099" w:rsidRDefault="00FF569E" w:rsidP="00CA446F"/>
        </w:tc>
      </w:tr>
    </w:tbl>
    <w:p w14:paraId="76544349" w14:textId="19A62F4C" w:rsidR="00FF569E" w:rsidRPr="00057099" w:rsidRDefault="00FF569E" w:rsidP="00F71CB1">
      <w:pPr>
        <w:pStyle w:val="BodyText"/>
      </w:pPr>
    </w:p>
    <w:p w14:paraId="1771401E" w14:textId="77E7227F" w:rsidR="00FF569E" w:rsidRPr="00057099" w:rsidRDefault="00FF569E" w:rsidP="00F71CB1">
      <w:pPr>
        <w:pStyle w:val="BodyText"/>
      </w:pPr>
    </w:p>
    <w:p w14:paraId="5BFC66BC" w14:textId="77777777" w:rsidR="00FF569E" w:rsidRPr="00057099" w:rsidRDefault="00FF569E" w:rsidP="00F64031">
      <w:pPr>
        <w:pStyle w:val="BodyText"/>
      </w:pPr>
      <w:r w:rsidRPr="00057099">
        <w:t>Uitgangspunten transmissiekastberekening</w:t>
      </w:r>
    </w:p>
    <w:p w14:paraId="7CFE2704" w14:textId="77777777" w:rsidR="00FF569E" w:rsidRPr="00057099" w:rsidRDefault="00FF569E"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er moet gerekend worden op een sterk intermitterend bedrijf: gedurende lange perioden kan zich bij herhaling de situatie voordoen dat in een tijdinterval van ca. 10 minuten elke beluchter éénmaal wordt stilgezet en éénmaal wordt gestart</w:t>
      </w:r>
    </w:p>
    <w:p w14:paraId="3D2BB3CC" w14:textId="77777777" w:rsidR="00FF569E" w:rsidRPr="00057099" w:rsidRDefault="00FF569E"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overigens werken de beluchters veelvuldig en gedurende lange tijd op vollast en treden stootbelastingen op</w:t>
      </w:r>
    </w:p>
    <w:p w14:paraId="509D6FF3" w14:textId="77777777" w:rsidR="00FF569E" w:rsidRPr="00057099" w:rsidRDefault="00FF569E"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op beluchter werkende krachten van wisselende grootte en richting, e.e.a. zoals door inschrijver te bepalen en er daarbij van uitgaande dat deze krachten gelijktijdig optreden</w:t>
      </w:r>
    </w:p>
    <w:p w14:paraId="42DCAB1F" w14:textId="77777777" w:rsidR="00FF569E" w:rsidRPr="00057099" w:rsidRDefault="00FF569E"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 de berekeningen moet verdisconteerd zijn de volle grootte en het stootvormige karakter van het koppel dat de motor na bekrachtiging bij aanlopen afgeeft</w:t>
      </w:r>
    </w:p>
    <w:p w14:paraId="269DA90B" w14:textId="77777777" w:rsidR="00FF569E" w:rsidRPr="00057099" w:rsidRDefault="00FF569E"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wormwieloverbrengingen mogen niet in het systeem voor de aandrijving van de beluchters gebruikt worden</w:t>
      </w:r>
    </w:p>
    <w:p w14:paraId="096ACA3D" w14:textId="77777777" w:rsidR="00FF569E" w:rsidRPr="00057099" w:rsidRDefault="00FF569E"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aannemer dient op verzoek de detailberekeningen en de </w:t>
      </w:r>
      <w:proofErr w:type="spellStart"/>
      <w:r w:rsidRPr="00057099">
        <w:rPr>
          <w:rFonts w:eastAsiaTheme="minorEastAsia" w:cstheme="minorBidi"/>
          <w:noProof w:val="0"/>
          <w:color w:val="00577E" w:themeColor="text1"/>
          <w:sz w:val="20"/>
          <w:lang w:val="nl-NL" w:eastAsia="en-GB"/>
        </w:rPr>
        <w:t>torsietrillingsberekeningen</w:t>
      </w:r>
      <w:proofErr w:type="spellEnd"/>
      <w:r w:rsidRPr="00057099">
        <w:rPr>
          <w:rFonts w:eastAsiaTheme="minorEastAsia" w:cstheme="minorBidi"/>
          <w:noProof w:val="0"/>
          <w:color w:val="00577E" w:themeColor="text1"/>
          <w:sz w:val="20"/>
          <w:lang w:val="nl-NL" w:eastAsia="en-GB"/>
        </w:rPr>
        <w:t xml:space="preserve"> te overleggen.</w:t>
      </w:r>
    </w:p>
    <w:p w14:paraId="79235838" w14:textId="77777777" w:rsidR="00FF569E" w:rsidRPr="00057099" w:rsidRDefault="00FF569E" w:rsidP="00F71CB1">
      <w:pPr>
        <w:pStyle w:val="BodyText"/>
      </w:pPr>
    </w:p>
    <w:p w14:paraId="2EA830B1" w14:textId="6EF57CBC" w:rsidR="00FF569E" w:rsidRPr="00057099" w:rsidRDefault="00F64031" w:rsidP="006028B5">
      <w:pPr>
        <w:pStyle w:val="Heading3"/>
      </w:pPr>
      <w:r w:rsidRPr="00057099">
        <w:t>Smering</w:t>
      </w:r>
    </w:p>
    <w:tbl>
      <w:tblPr>
        <w:tblW w:w="0" w:type="auto"/>
        <w:tblLayout w:type="fixed"/>
        <w:tblLook w:val="01E0" w:firstRow="1" w:lastRow="1" w:firstColumn="1" w:lastColumn="1" w:noHBand="0" w:noVBand="0"/>
      </w:tblPr>
      <w:tblGrid>
        <w:gridCol w:w="2948"/>
        <w:gridCol w:w="851"/>
        <w:gridCol w:w="284"/>
        <w:gridCol w:w="4536"/>
      </w:tblGrid>
      <w:tr w:rsidR="00F64031" w:rsidRPr="00057099" w14:paraId="563C01E1" w14:textId="77777777" w:rsidTr="008E5194">
        <w:tc>
          <w:tcPr>
            <w:tcW w:w="2948" w:type="dxa"/>
          </w:tcPr>
          <w:p w14:paraId="5DD2478E" w14:textId="77777777" w:rsidR="00F64031" w:rsidRPr="00057099" w:rsidRDefault="00F64031" w:rsidP="00CA446F">
            <w:r w:rsidRPr="00057099">
              <w:t>Type smering:</w:t>
            </w:r>
          </w:p>
        </w:tc>
        <w:tc>
          <w:tcPr>
            <w:tcW w:w="851" w:type="dxa"/>
          </w:tcPr>
          <w:p w14:paraId="6710041A" w14:textId="77777777" w:rsidR="00F64031" w:rsidRPr="00057099" w:rsidRDefault="00F64031" w:rsidP="00CA446F">
            <w:pPr>
              <w:jc w:val="right"/>
            </w:pPr>
          </w:p>
        </w:tc>
        <w:tc>
          <w:tcPr>
            <w:tcW w:w="284" w:type="dxa"/>
          </w:tcPr>
          <w:p w14:paraId="6C7A3A66" w14:textId="77777777" w:rsidR="00F64031" w:rsidRPr="00057099" w:rsidRDefault="00F64031" w:rsidP="00CA446F"/>
        </w:tc>
        <w:tc>
          <w:tcPr>
            <w:tcW w:w="4536" w:type="dxa"/>
          </w:tcPr>
          <w:p w14:paraId="281F5CE8" w14:textId="77777777" w:rsidR="00F64031" w:rsidRPr="00057099" w:rsidRDefault="00F64031" w:rsidP="00CA446F"/>
        </w:tc>
      </w:tr>
      <w:tr w:rsidR="00F64031" w:rsidRPr="00057099" w14:paraId="6E8157FE" w14:textId="77777777" w:rsidTr="008E5194">
        <w:tc>
          <w:tcPr>
            <w:tcW w:w="2948" w:type="dxa"/>
          </w:tcPr>
          <w:p w14:paraId="5720E729" w14:textId="77777777" w:rsidR="00F64031" w:rsidRPr="00057099" w:rsidRDefault="00F64031"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tandwielen</w:t>
            </w:r>
          </w:p>
        </w:tc>
        <w:tc>
          <w:tcPr>
            <w:tcW w:w="851" w:type="dxa"/>
          </w:tcPr>
          <w:p w14:paraId="2450E23E" w14:textId="77777777" w:rsidR="00F64031" w:rsidRPr="00057099" w:rsidRDefault="00F64031" w:rsidP="00CA446F">
            <w:pPr>
              <w:jc w:val="right"/>
            </w:pPr>
          </w:p>
        </w:tc>
        <w:tc>
          <w:tcPr>
            <w:tcW w:w="284" w:type="dxa"/>
          </w:tcPr>
          <w:p w14:paraId="4E042FE7" w14:textId="77777777" w:rsidR="00F64031" w:rsidRPr="00057099" w:rsidRDefault="00F64031" w:rsidP="00CA446F">
            <w:r w:rsidRPr="00057099">
              <w:t>:</w:t>
            </w:r>
          </w:p>
        </w:tc>
        <w:tc>
          <w:tcPr>
            <w:tcW w:w="4536" w:type="dxa"/>
          </w:tcPr>
          <w:p w14:paraId="11AE806C" w14:textId="77777777" w:rsidR="00F64031" w:rsidRPr="00057099" w:rsidRDefault="00F64031" w:rsidP="00CA446F">
            <w:r w:rsidRPr="00057099">
              <w:t>dompeloliesmering en/of omloopsysteem</w:t>
            </w:r>
          </w:p>
        </w:tc>
      </w:tr>
      <w:tr w:rsidR="00F64031" w:rsidRPr="00057099" w14:paraId="7DC959F7" w14:textId="77777777" w:rsidTr="008E5194">
        <w:tc>
          <w:tcPr>
            <w:tcW w:w="2948" w:type="dxa"/>
          </w:tcPr>
          <w:p w14:paraId="7319A448" w14:textId="77777777" w:rsidR="00F64031" w:rsidRPr="00057099" w:rsidRDefault="00F64031"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lagers</w:t>
            </w:r>
          </w:p>
        </w:tc>
        <w:tc>
          <w:tcPr>
            <w:tcW w:w="851" w:type="dxa"/>
          </w:tcPr>
          <w:p w14:paraId="39C0457C" w14:textId="77777777" w:rsidR="00F64031" w:rsidRPr="00057099" w:rsidRDefault="00F64031" w:rsidP="00CA446F">
            <w:pPr>
              <w:jc w:val="right"/>
            </w:pPr>
          </w:p>
        </w:tc>
        <w:tc>
          <w:tcPr>
            <w:tcW w:w="284" w:type="dxa"/>
          </w:tcPr>
          <w:p w14:paraId="20366C1B" w14:textId="77777777" w:rsidR="00F64031" w:rsidRPr="00057099" w:rsidRDefault="00F64031" w:rsidP="00CA446F">
            <w:r w:rsidRPr="00057099">
              <w:t>:</w:t>
            </w:r>
          </w:p>
        </w:tc>
        <w:tc>
          <w:tcPr>
            <w:tcW w:w="4536" w:type="dxa"/>
          </w:tcPr>
          <w:p w14:paraId="62DE1B47" w14:textId="77777777" w:rsidR="00F64031" w:rsidRPr="00057099" w:rsidRDefault="00F64031" w:rsidP="00CA446F">
            <w:r w:rsidRPr="00057099">
              <w:t>als tandwielen, echter waar nodig ook vetsmering toegestaan</w:t>
            </w:r>
          </w:p>
        </w:tc>
      </w:tr>
      <w:tr w:rsidR="00F64031" w:rsidRPr="00057099" w14:paraId="34356454" w14:textId="77777777" w:rsidTr="008E5194">
        <w:tc>
          <w:tcPr>
            <w:tcW w:w="2948" w:type="dxa"/>
          </w:tcPr>
          <w:p w14:paraId="308D5D81" w14:textId="58CFFE7C" w:rsidR="00F64031" w:rsidRPr="00057099" w:rsidRDefault="00F64031" w:rsidP="00CA446F">
            <w:pPr>
              <w:rPr>
                <w:b/>
              </w:rPr>
            </w:pPr>
            <w:r w:rsidRPr="00057099">
              <w:rPr>
                <w:b/>
              </w:rPr>
              <w:t xml:space="preserve">oliepomp </w:t>
            </w:r>
          </w:p>
        </w:tc>
        <w:tc>
          <w:tcPr>
            <w:tcW w:w="851" w:type="dxa"/>
          </w:tcPr>
          <w:p w14:paraId="3A48F29C" w14:textId="77777777" w:rsidR="00F64031" w:rsidRPr="00057099" w:rsidRDefault="00F64031" w:rsidP="00CA446F">
            <w:pPr>
              <w:jc w:val="right"/>
              <w:rPr>
                <w:b/>
              </w:rPr>
            </w:pPr>
          </w:p>
        </w:tc>
        <w:tc>
          <w:tcPr>
            <w:tcW w:w="284" w:type="dxa"/>
          </w:tcPr>
          <w:p w14:paraId="1B900EDC" w14:textId="6E4BDCE8" w:rsidR="00F64031" w:rsidRPr="00057099" w:rsidRDefault="00F64031" w:rsidP="00CA446F">
            <w:pPr>
              <w:rPr>
                <w:b/>
              </w:rPr>
            </w:pPr>
          </w:p>
        </w:tc>
        <w:tc>
          <w:tcPr>
            <w:tcW w:w="4536" w:type="dxa"/>
          </w:tcPr>
          <w:p w14:paraId="0096CCA4" w14:textId="3E62C5D2" w:rsidR="00F64031" w:rsidRPr="00057099" w:rsidRDefault="00F64031" w:rsidP="00CA446F">
            <w:pPr>
              <w:rPr>
                <w:b/>
                <w:i/>
              </w:rPr>
            </w:pPr>
          </w:p>
        </w:tc>
      </w:tr>
      <w:tr w:rsidR="00F64031" w:rsidRPr="00057099" w14:paraId="093AAE73" w14:textId="77777777" w:rsidTr="008E5194">
        <w:tc>
          <w:tcPr>
            <w:tcW w:w="2948" w:type="dxa"/>
          </w:tcPr>
          <w:p w14:paraId="7F56BF8F" w14:textId="77777777" w:rsidR="00F64031" w:rsidRPr="00057099" w:rsidRDefault="00F64031" w:rsidP="00CA446F">
            <w:r w:rsidRPr="00057099">
              <w:t>fabrikaat/type</w:t>
            </w:r>
          </w:p>
        </w:tc>
        <w:tc>
          <w:tcPr>
            <w:tcW w:w="851" w:type="dxa"/>
          </w:tcPr>
          <w:p w14:paraId="3DFFBC82" w14:textId="77777777" w:rsidR="00F64031" w:rsidRPr="00057099" w:rsidRDefault="00F64031" w:rsidP="00CA446F">
            <w:pPr>
              <w:jc w:val="right"/>
            </w:pPr>
          </w:p>
        </w:tc>
        <w:tc>
          <w:tcPr>
            <w:tcW w:w="284" w:type="dxa"/>
          </w:tcPr>
          <w:p w14:paraId="16EFAA82" w14:textId="77777777" w:rsidR="00F64031" w:rsidRPr="00057099" w:rsidRDefault="00F64031" w:rsidP="00CA446F">
            <w:r w:rsidRPr="00057099">
              <w:t>:</w:t>
            </w:r>
          </w:p>
        </w:tc>
        <w:tc>
          <w:tcPr>
            <w:tcW w:w="4536" w:type="dxa"/>
          </w:tcPr>
          <w:p w14:paraId="036D0A8E" w14:textId="77777777" w:rsidR="00F64031" w:rsidRPr="00057099" w:rsidRDefault="00F64031" w:rsidP="00CA446F"/>
        </w:tc>
      </w:tr>
      <w:tr w:rsidR="00F64031" w:rsidRPr="00057099" w14:paraId="6183BF1C" w14:textId="77777777" w:rsidTr="008E5194">
        <w:tc>
          <w:tcPr>
            <w:tcW w:w="2948" w:type="dxa"/>
          </w:tcPr>
          <w:p w14:paraId="2B43227B" w14:textId="77777777" w:rsidR="00F64031" w:rsidRPr="00057099" w:rsidRDefault="00F64031" w:rsidP="00CA446F">
            <w:r w:rsidRPr="00057099">
              <w:t>olieleidingen</w:t>
            </w:r>
          </w:p>
        </w:tc>
        <w:tc>
          <w:tcPr>
            <w:tcW w:w="851" w:type="dxa"/>
          </w:tcPr>
          <w:p w14:paraId="498EA512" w14:textId="77777777" w:rsidR="00F64031" w:rsidRPr="00057099" w:rsidRDefault="00F64031" w:rsidP="00CA446F">
            <w:pPr>
              <w:jc w:val="right"/>
            </w:pPr>
          </w:p>
        </w:tc>
        <w:tc>
          <w:tcPr>
            <w:tcW w:w="284" w:type="dxa"/>
          </w:tcPr>
          <w:p w14:paraId="005F7BF5" w14:textId="77777777" w:rsidR="00F64031" w:rsidRPr="00057099" w:rsidRDefault="00F64031" w:rsidP="00CA446F">
            <w:r w:rsidRPr="00057099">
              <w:t>:</w:t>
            </w:r>
          </w:p>
        </w:tc>
        <w:tc>
          <w:tcPr>
            <w:tcW w:w="4536" w:type="dxa"/>
          </w:tcPr>
          <w:p w14:paraId="6A23265D" w14:textId="77777777" w:rsidR="00F64031" w:rsidRPr="00057099" w:rsidRDefault="00F64031" w:rsidP="00CA446F">
            <w:r w:rsidRPr="00057099">
              <w:t xml:space="preserve">in te voorzien inclusief appendages met: oliefilter, flowschakelaar. </w:t>
            </w:r>
          </w:p>
        </w:tc>
      </w:tr>
      <w:tr w:rsidR="00F64031" w:rsidRPr="00057099" w14:paraId="1C5FDD11" w14:textId="77777777" w:rsidTr="008E5194">
        <w:tc>
          <w:tcPr>
            <w:tcW w:w="2948" w:type="dxa"/>
          </w:tcPr>
          <w:p w14:paraId="6C030B89" w14:textId="77777777" w:rsidR="00F64031" w:rsidRPr="00057099" w:rsidRDefault="00F64031" w:rsidP="00CA446F"/>
        </w:tc>
        <w:tc>
          <w:tcPr>
            <w:tcW w:w="851" w:type="dxa"/>
          </w:tcPr>
          <w:p w14:paraId="4BDE821A" w14:textId="77777777" w:rsidR="00F64031" w:rsidRPr="00057099" w:rsidRDefault="00F64031" w:rsidP="00CA446F">
            <w:pPr>
              <w:jc w:val="right"/>
            </w:pPr>
          </w:p>
        </w:tc>
        <w:tc>
          <w:tcPr>
            <w:tcW w:w="284" w:type="dxa"/>
          </w:tcPr>
          <w:p w14:paraId="3231F8B0" w14:textId="77777777" w:rsidR="00F64031" w:rsidRPr="00057099" w:rsidRDefault="00F64031" w:rsidP="00CA446F"/>
        </w:tc>
        <w:tc>
          <w:tcPr>
            <w:tcW w:w="4536" w:type="dxa"/>
          </w:tcPr>
          <w:p w14:paraId="421E383A" w14:textId="77777777" w:rsidR="00F64031" w:rsidRPr="00057099" w:rsidRDefault="00F64031" w:rsidP="00CA446F"/>
        </w:tc>
      </w:tr>
      <w:tr w:rsidR="00F64031" w:rsidRPr="00057099" w14:paraId="60F9C002" w14:textId="77777777" w:rsidTr="008E5194">
        <w:tc>
          <w:tcPr>
            <w:tcW w:w="2948" w:type="dxa"/>
          </w:tcPr>
          <w:p w14:paraId="24B0A068" w14:textId="77777777" w:rsidR="00F64031" w:rsidRPr="00057099" w:rsidRDefault="00F64031" w:rsidP="00CA446F">
            <w:r w:rsidRPr="00057099">
              <w:t>aftap voorziening</w:t>
            </w:r>
          </w:p>
        </w:tc>
        <w:tc>
          <w:tcPr>
            <w:tcW w:w="851" w:type="dxa"/>
          </w:tcPr>
          <w:p w14:paraId="27067758" w14:textId="77777777" w:rsidR="00F64031" w:rsidRPr="00057099" w:rsidRDefault="00F64031" w:rsidP="00CA446F">
            <w:pPr>
              <w:jc w:val="right"/>
            </w:pPr>
          </w:p>
        </w:tc>
        <w:tc>
          <w:tcPr>
            <w:tcW w:w="284" w:type="dxa"/>
          </w:tcPr>
          <w:p w14:paraId="3E1D4256" w14:textId="77777777" w:rsidR="00F64031" w:rsidRPr="00057099" w:rsidRDefault="00F64031" w:rsidP="00CA446F">
            <w:r w:rsidRPr="00057099">
              <w:t>:</w:t>
            </w:r>
          </w:p>
        </w:tc>
        <w:tc>
          <w:tcPr>
            <w:tcW w:w="4536" w:type="dxa"/>
          </w:tcPr>
          <w:p w14:paraId="0386AF25" w14:textId="77777777" w:rsidR="00F64031" w:rsidRPr="00057099" w:rsidRDefault="00F64031" w:rsidP="00CA446F">
            <w:r w:rsidRPr="00057099">
              <w:t xml:space="preserve">indien </w:t>
            </w:r>
            <w:proofErr w:type="spellStart"/>
            <w:r w:rsidRPr="00057099">
              <w:t>olieaftap</w:t>
            </w:r>
            <w:proofErr w:type="spellEnd"/>
            <w:r w:rsidRPr="00057099">
              <w:t xml:space="preserve"> moeilijk bereikbaar dan wel onder de brug gesitueerd: met afloopslang en mini</w:t>
            </w:r>
            <w:r w:rsidRPr="00057099">
              <w:noBreakHyphen/>
              <w:t>handpompje uit te rusten t.b.v. aftappen vanaf bovenkant bordes</w:t>
            </w:r>
          </w:p>
        </w:tc>
      </w:tr>
      <w:tr w:rsidR="00F64031" w:rsidRPr="00057099" w14:paraId="5C0D68EC" w14:textId="77777777" w:rsidTr="008E5194">
        <w:tc>
          <w:tcPr>
            <w:tcW w:w="2948" w:type="dxa"/>
          </w:tcPr>
          <w:p w14:paraId="6847F4F3" w14:textId="77777777" w:rsidR="00F64031" w:rsidRPr="00057099" w:rsidRDefault="00F64031" w:rsidP="00CA446F"/>
        </w:tc>
        <w:tc>
          <w:tcPr>
            <w:tcW w:w="851" w:type="dxa"/>
          </w:tcPr>
          <w:p w14:paraId="2B8D0185" w14:textId="77777777" w:rsidR="00F64031" w:rsidRPr="00057099" w:rsidRDefault="00F64031" w:rsidP="00CA446F">
            <w:pPr>
              <w:jc w:val="right"/>
            </w:pPr>
          </w:p>
        </w:tc>
        <w:tc>
          <w:tcPr>
            <w:tcW w:w="284" w:type="dxa"/>
          </w:tcPr>
          <w:p w14:paraId="5B800CBA" w14:textId="77777777" w:rsidR="00F64031" w:rsidRPr="00057099" w:rsidRDefault="00F64031" w:rsidP="00CA446F"/>
        </w:tc>
        <w:tc>
          <w:tcPr>
            <w:tcW w:w="4536" w:type="dxa"/>
          </w:tcPr>
          <w:p w14:paraId="5A752B5D" w14:textId="77777777" w:rsidR="00F64031" w:rsidRPr="00057099" w:rsidRDefault="00F64031"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magneetplug in oliesysteem</w:t>
            </w:r>
          </w:p>
        </w:tc>
      </w:tr>
      <w:tr w:rsidR="00F64031" w:rsidRPr="00057099" w14:paraId="4CF45CC1" w14:textId="77777777" w:rsidTr="008E5194">
        <w:tc>
          <w:tcPr>
            <w:tcW w:w="2948" w:type="dxa"/>
          </w:tcPr>
          <w:p w14:paraId="097F1348" w14:textId="77777777" w:rsidR="00F64031" w:rsidRPr="00057099" w:rsidRDefault="00F64031" w:rsidP="00CA446F"/>
        </w:tc>
        <w:tc>
          <w:tcPr>
            <w:tcW w:w="851" w:type="dxa"/>
          </w:tcPr>
          <w:p w14:paraId="6B137A0F" w14:textId="77777777" w:rsidR="00F64031" w:rsidRPr="00057099" w:rsidRDefault="00F64031" w:rsidP="00CA446F">
            <w:pPr>
              <w:jc w:val="right"/>
            </w:pPr>
          </w:p>
        </w:tc>
        <w:tc>
          <w:tcPr>
            <w:tcW w:w="284" w:type="dxa"/>
          </w:tcPr>
          <w:p w14:paraId="653E8789" w14:textId="77777777" w:rsidR="00F64031" w:rsidRPr="00057099" w:rsidRDefault="00F64031" w:rsidP="00CA446F"/>
        </w:tc>
        <w:tc>
          <w:tcPr>
            <w:tcW w:w="4536" w:type="dxa"/>
          </w:tcPr>
          <w:p w14:paraId="2AE276CD" w14:textId="77777777" w:rsidR="00F64031" w:rsidRPr="00057099" w:rsidRDefault="00F64031" w:rsidP="004C3406">
            <w:pPr>
              <w:pStyle w:val="Bullet1"/>
              <w:numPr>
                <w:ilvl w:val="0"/>
                <w:numId w:val="0"/>
              </w:numPr>
              <w:rPr>
                <w:rFonts w:eastAsiaTheme="minorEastAsia" w:cstheme="minorBidi"/>
                <w:noProof w:val="0"/>
                <w:color w:val="00577E" w:themeColor="text1"/>
                <w:sz w:val="20"/>
                <w:lang w:val="nl-NL" w:eastAsia="en-GB"/>
              </w:rPr>
            </w:pPr>
          </w:p>
        </w:tc>
      </w:tr>
      <w:tr w:rsidR="00F64031" w:rsidRPr="00057099" w14:paraId="7440787C" w14:textId="77777777" w:rsidTr="008E5194">
        <w:tc>
          <w:tcPr>
            <w:tcW w:w="2948" w:type="dxa"/>
          </w:tcPr>
          <w:p w14:paraId="5597407D" w14:textId="77777777" w:rsidR="00F64031" w:rsidRPr="00057099" w:rsidRDefault="00F64031" w:rsidP="00CA446F">
            <w:r w:rsidRPr="00057099">
              <w:t>in</w:t>
            </w:r>
            <w:r w:rsidRPr="00057099">
              <w:noBreakHyphen/>
              <w:t xml:space="preserve"> en uitgaande assen van resp. de motor</w:t>
            </w:r>
            <w:r w:rsidRPr="00057099">
              <w:noBreakHyphen/>
              <w:t xml:space="preserve"> en beluchterzijde</w:t>
            </w:r>
          </w:p>
        </w:tc>
        <w:tc>
          <w:tcPr>
            <w:tcW w:w="851" w:type="dxa"/>
          </w:tcPr>
          <w:p w14:paraId="2691D63A" w14:textId="77777777" w:rsidR="00F64031" w:rsidRPr="00057099" w:rsidRDefault="00F64031" w:rsidP="00CA446F">
            <w:pPr>
              <w:jc w:val="right"/>
            </w:pPr>
          </w:p>
        </w:tc>
        <w:tc>
          <w:tcPr>
            <w:tcW w:w="284" w:type="dxa"/>
          </w:tcPr>
          <w:p w14:paraId="43D4283E" w14:textId="77777777" w:rsidR="00F64031" w:rsidRPr="00057099" w:rsidRDefault="00F64031" w:rsidP="00CA446F">
            <w:r w:rsidRPr="00057099">
              <w:t>:</w:t>
            </w:r>
          </w:p>
        </w:tc>
        <w:tc>
          <w:tcPr>
            <w:tcW w:w="4536" w:type="dxa"/>
          </w:tcPr>
          <w:p w14:paraId="3D189CB4" w14:textId="77777777" w:rsidR="00F64031" w:rsidRPr="00057099" w:rsidRDefault="00F64031"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doeltreffende afdichting tegen indringen van vaste stof en water</w:t>
            </w:r>
          </w:p>
        </w:tc>
      </w:tr>
      <w:tr w:rsidR="00F64031" w:rsidRPr="00057099" w14:paraId="5BA78D1F" w14:textId="77777777" w:rsidTr="008E5194">
        <w:tc>
          <w:tcPr>
            <w:tcW w:w="2948" w:type="dxa"/>
          </w:tcPr>
          <w:p w14:paraId="685B17BE" w14:textId="77777777" w:rsidR="00F64031" w:rsidRPr="00057099" w:rsidRDefault="00F64031" w:rsidP="00CA446F"/>
        </w:tc>
        <w:tc>
          <w:tcPr>
            <w:tcW w:w="851" w:type="dxa"/>
          </w:tcPr>
          <w:p w14:paraId="09AAC70B" w14:textId="77777777" w:rsidR="00F64031" w:rsidRPr="00057099" w:rsidRDefault="00F64031" w:rsidP="00CA446F">
            <w:pPr>
              <w:jc w:val="right"/>
            </w:pPr>
          </w:p>
        </w:tc>
        <w:tc>
          <w:tcPr>
            <w:tcW w:w="284" w:type="dxa"/>
          </w:tcPr>
          <w:p w14:paraId="77A29D80" w14:textId="77777777" w:rsidR="00F64031" w:rsidRPr="00057099" w:rsidRDefault="00F64031" w:rsidP="00CA446F"/>
        </w:tc>
        <w:tc>
          <w:tcPr>
            <w:tcW w:w="4536" w:type="dxa"/>
          </w:tcPr>
          <w:p w14:paraId="348133A8" w14:textId="77777777" w:rsidR="00F64031" w:rsidRPr="00057099" w:rsidRDefault="00F64031"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niet toegestaan zijn afdichtingsmiddelen die insnijding van de as kunnen veroorzaken</w:t>
            </w:r>
          </w:p>
        </w:tc>
      </w:tr>
      <w:tr w:rsidR="00F64031" w:rsidRPr="00057099" w14:paraId="7C3D7363" w14:textId="77777777" w:rsidTr="008E5194">
        <w:tc>
          <w:tcPr>
            <w:tcW w:w="2948" w:type="dxa"/>
          </w:tcPr>
          <w:p w14:paraId="45DDB6FA" w14:textId="77777777" w:rsidR="00F64031" w:rsidRPr="00057099" w:rsidRDefault="00F64031" w:rsidP="00CA446F"/>
        </w:tc>
        <w:tc>
          <w:tcPr>
            <w:tcW w:w="851" w:type="dxa"/>
          </w:tcPr>
          <w:p w14:paraId="65C1710E" w14:textId="77777777" w:rsidR="00F64031" w:rsidRPr="00057099" w:rsidRDefault="00F64031" w:rsidP="00CA446F">
            <w:pPr>
              <w:jc w:val="right"/>
            </w:pPr>
          </w:p>
        </w:tc>
        <w:tc>
          <w:tcPr>
            <w:tcW w:w="284" w:type="dxa"/>
          </w:tcPr>
          <w:p w14:paraId="491B16ED" w14:textId="77777777" w:rsidR="00F64031" w:rsidRPr="00057099" w:rsidRDefault="00F64031" w:rsidP="00CA446F"/>
        </w:tc>
        <w:tc>
          <w:tcPr>
            <w:tcW w:w="4536" w:type="dxa"/>
          </w:tcPr>
          <w:p w14:paraId="2F4B7111" w14:textId="77777777" w:rsidR="00F64031" w:rsidRPr="00057099" w:rsidRDefault="00F64031" w:rsidP="00F64031">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afdichtingsconstructie zodanig dat levensduur tenminste 5 jaar bedraagt</w:t>
            </w:r>
          </w:p>
        </w:tc>
      </w:tr>
      <w:tr w:rsidR="008E5194" w:rsidRPr="00057099" w14:paraId="28B3F73F" w14:textId="77777777" w:rsidTr="008E5194">
        <w:tc>
          <w:tcPr>
            <w:tcW w:w="2948" w:type="dxa"/>
          </w:tcPr>
          <w:p w14:paraId="7277AC3C" w14:textId="4742DD28" w:rsidR="008E5194" w:rsidRPr="00057099" w:rsidRDefault="008E5194" w:rsidP="00CA446F">
            <w:r w:rsidRPr="00057099">
              <w:t>Verwarming</w:t>
            </w:r>
          </w:p>
        </w:tc>
        <w:tc>
          <w:tcPr>
            <w:tcW w:w="851" w:type="dxa"/>
          </w:tcPr>
          <w:p w14:paraId="74175EA6" w14:textId="77777777" w:rsidR="008E5194" w:rsidRPr="00057099" w:rsidRDefault="008E5194" w:rsidP="00CA446F">
            <w:pPr>
              <w:jc w:val="right"/>
            </w:pPr>
          </w:p>
        </w:tc>
        <w:tc>
          <w:tcPr>
            <w:tcW w:w="284" w:type="dxa"/>
          </w:tcPr>
          <w:p w14:paraId="3F96F307" w14:textId="13B32FDA" w:rsidR="008E5194" w:rsidRPr="00057099" w:rsidRDefault="008E5194" w:rsidP="00CA446F">
            <w:r w:rsidRPr="00057099">
              <w:t>:</w:t>
            </w:r>
          </w:p>
        </w:tc>
        <w:tc>
          <w:tcPr>
            <w:tcW w:w="4536" w:type="dxa"/>
          </w:tcPr>
          <w:p w14:paraId="1CF61C9A" w14:textId="0C9BFB42" w:rsidR="008E5194" w:rsidRPr="00057099" w:rsidRDefault="008E5194" w:rsidP="008E5194">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mogelijkheid moet aanwezig zijn om de kast te verwarmen door later in of tegen de bodem of zijwanden van de kast aan te brengen elektrische verwarmingselementen</w:t>
            </w:r>
          </w:p>
        </w:tc>
      </w:tr>
      <w:tr w:rsidR="00F64031" w:rsidRPr="00057099" w14:paraId="126E3326" w14:textId="77777777" w:rsidTr="008E5194">
        <w:tc>
          <w:tcPr>
            <w:tcW w:w="2948" w:type="dxa"/>
          </w:tcPr>
          <w:p w14:paraId="31AD2211" w14:textId="77777777" w:rsidR="00F64031" w:rsidRPr="00057099" w:rsidRDefault="00F64031" w:rsidP="00CA446F">
            <w:r w:rsidRPr="00057099">
              <w:t>bij toepassing druk-smering:</w:t>
            </w:r>
          </w:p>
        </w:tc>
        <w:tc>
          <w:tcPr>
            <w:tcW w:w="851" w:type="dxa"/>
          </w:tcPr>
          <w:p w14:paraId="5A00B6F2" w14:textId="77777777" w:rsidR="00F64031" w:rsidRPr="00057099" w:rsidRDefault="00F64031" w:rsidP="00CA446F">
            <w:pPr>
              <w:jc w:val="right"/>
            </w:pPr>
          </w:p>
        </w:tc>
        <w:tc>
          <w:tcPr>
            <w:tcW w:w="284" w:type="dxa"/>
          </w:tcPr>
          <w:p w14:paraId="68775AC5" w14:textId="77777777" w:rsidR="00F64031" w:rsidRPr="00057099" w:rsidRDefault="00F64031" w:rsidP="00CA446F"/>
        </w:tc>
        <w:tc>
          <w:tcPr>
            <w:tcW w:w="4536" w:type="dxa"/>
          </w:tcPr>
          <w:p w14:paraId="45E2373F" w14:textId="77777777" w:rsidR="00F64031" w:rsidRPr="00057099" w:rsidRDefault="00F64031" w:rsidP="00CA446F"/>
        </w:tc>
      </w:tr>
      <w:tr w:rsidR="00F64031" w:rsidRPr="00057099" w14:paraId="64024967" w14:textId="77777777" w:rsidTr="008E5194">
        <w:tc>
          <w:tcPr>
            <w:tcW w:w="2948" w:type="dxa"/>
          </w:tcPr>
          <w:p w14:paraId="28ACE251" w14:textId="77777777" w:rsidR="00F64031" w:rsidRPr="00057099" w:rsidRDefault="00F64031" w:rsidP="004A7880">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manometer</w:t>
            </w:r>
          </w:p>
        </w:tc>
        <w:tc>
          <w:tcPr>
            <w:tcW w:w="851" w:type="dxa"/>
          </w:tcPr>
          <w:p w14:paraId="0B730908" w14:textId="77777777" w:rsidR="00F64031" w:rsidRPr="00057099" w:rsidRDefault="00F64031" w:rsidP="00CA446F">
            <w:pPr>
              <w:jc w:val="right"/>
            </w:pPr>
            <w:proofErr w:type="spellStart"/>
            <w:r w:rsidRPr="00057099">
              <w:t>fabr</w:t>
            </w:r>
            <w:proofErr w:type="spellEnd"/>
            <w:r w:rsidRPr="00057099">
              <w:t>.</w:t>
            </w:r>
          </w:p>
        </w:tc>
        <w:tc>
          <w:tcPr>
            <w:tcW w:w="284" w:type="dxa"/>
          </w:tcPr>
          <w:p w14:paraId="572E35F2" w14:textId="77777777" w:rsidR="00F64031" w:rsidRPr="00057099" w:rsidRDefault="00F64031" w:rsidP="00CA446F">
            <w:r w:rsidRPr="00057099">
              <w:t>:</w:t>
            </w:r>
          </w:p>
        </w:tc>
        <w:tc>
          <w:tcPr>
            <w:tcW w:w="4536" w:type="dxa"/>
          </w:tcPr>
          <w:p w14:paraId="22D86E0A" w14:textId="77777777" w:rsidR="00F64031" w:rsidRPr="00057099" w:rsidRDefault="00F64031" w:rsidP="00CA446F"/>
        </w:tc>
      </w:tr>
      <w:tr w:rsidR="00F64031" w:rsidRPr="00057099" w14:paraId="7ABF3899" w14:textId="77777777" w:rsidTr="008E5194">
        <w:tc>
          <w:tcPr>
            <w:tcW w:w="2948" w:type="dxa"/>
          </w:tcPr>
          <w:p w14:paraId="46C6D11B" w14:textId="77777777" w:rsidR="00F64031" w:rsidRPr="00057099" w:rsidRDefault="00F64031" w:rsidP="004A7880">
            <w:pPr>
              <w:pStyle w:val="BodyText"/>
            </w:pPr>
          </w:p>
        </w:tc>
        <w:tc>
          <w:tcPr>
            <w:tcW w:w="851" w:type="dxa"/>
          </w:tcPr>
          <w:p w14:paraId="5450C6BC" w14:textId="77777777" w:rsidR="00F64031" w:rsidRPr="00057099" w:rsidRDefault="00F64031" w:rsidP="00CA446F">
            <w:pPr>
              <w:jc w:val="right"/>
            </w:pPr>
            <w:r w:rsidRPr="00057099">
              <w:t>type</w:t>
            </w:r>
          </w:p>
        </w:tc>
        <w:tc>
          <w:tcPr>
            <w:tcW w:w="284" w:type="dxa"/>
          </w:tcPr>
          <w:p w14:paraId="39E4F08A" w14:textId="77777777" w:rsidR="00F64031" w:rsidRPr="00057099" w:rsidRDefault="00F64031" w:rsidP="00CA446F">
            <w:r w:rsidRPr="00057099">
              <w:t>:</w:t>
            </w:r>
          </w:p>
        </w:tc>
        <w:tc>
          <w:tcPr>
            <w:tcW w:w="4536" w:type="dxa"/>
          </w:tcPr>
          <w:p w14:paraId="1EECBA99" w14:textId="77777777" w:rsidR="00F64031" w:rsidRPr="00057099" w:rsidRDefault="00F64031" w:rsidP="00CA446F"/>
        </w:tc>
      </w:tr>
      <w:tr w:rsidR="00F64031" w:rsidRPr="00057099" w14:paraId="5A9E94F7" w14:textId="77777777" w:rsidTr="008E5194">
        <w:tc>
          <w:tcPr>
            <w:tcW w:w="2948" w:type="dxa"/>
          </w:tcPr>
          <w:p w14:paraId="14EB4E8E" w14:textId="77777777" w:rsidR="00F64031" w:rsidRPr="00057099" w:rsidRDefault="00F64031" w:rsidP="004A7880">
            <w:pPr>
              <w:pStyle w:val="Bullet1"/>
              <w:tabs>
                <w:tab w:val="clear" w:pos="1135"/>
                <w:tab w:val="num" w:pos="993"/>
              </w:tabs>
              <w:ind w:left="567" w:hanging="283"/>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pressostaat</w:t>
            </w:r>
            <w:proofErr w:type="spellEnd"/>
          </w:p>
        </w:tc>
        <w:tc>
          <w:tcPr>
            <w:tcW w:w="851" w:type="dxa"/>
          </w:tcPr>
          <w:p w14:paraId="22315290" w14:textId="77777777" w:rsidR="00F64031" w:rsidRPr="00057099" w:rsidRDefault="00F64031" w:rsidP="00CA446F">
            <w:pPr>
              <w:jc w:val="right"/>
            </w:pPr>
            <w:proofErr w:type="spellStart"/>
            <w:r w:rsidRPr="00057099">
              <w:t>fabr</w:t>
            </w:r>
            <w:proofErr w:type="spellEnd"/>
            <w:r w:rsidRPr="00057099">
              <w:t>.</w:t>
            </w:r>
          </w:p>
        </w:tc>
        <w:tc>
          <w:tcPr>
            <w:tcW w:w="284" w:type="dxa"/>
          </w:tcPr>
          <w:p w14:paraId="593921E6" w14:textId="77777777" w:rsidR="00F64031" w:rsidRPr="00057099" w:rsidRDefault="00F64031" w:rsidP="00CA446F">
            <w:r w:rsidRPr="00057099">
              <w:t>:</w:t>
            </w:r>
          </w:p>
        </w:tc>
        <w:tc>
          <w:tcPr>
            <w:tcW w:w="4536" w:type="dxa"/>
          </w:tcPr>
          <w:p w14:paraId="7FD6483F" w14:textId="77777777" w:rsidR="00F64031" w:rsidRPr="00057099" w:rsidRDefault="00F64031" w:rsidP="00CA446F"/>
        </w:tc>
      </w:tr>
      <w:tr w:rsidR="00F64031" w:rsidRPr="00057099" w14:paraId="11463372" w14:textId="77777777" w:rsidTr="008E5194">
        <w:tc>
          <w:tcPr>
            <w:tcW w:w="2948" w:type="dxa"/>
          </w:tcPr>
          <w:p w14:paraId="10C5C025" w14:textId="77777777" w:rsidR="00F64031" w:rsidRPr="00057099" w:rsidRDefault="00F64031" w:rsidP="00CA446F"/>
        </w:tc>
        <w:tc>
          <w:tcPr>
            <w:tcW w:w="851" w:type="dxa"/>
          </w:tcPr>
          <w:p w14:paraId="0D68FAF3" w14:textId="77777777" w:rsidR="00F64031" w:rsidRPr="00057099" w:rsidRDefault="00F64031" w:rsidP="00CA446F">
            <w:pPr>
              <w:jc w:val="right"/>
            </w:pPr>
            <w:r w:rsidRPr="00057099">
              <w:t>type</w:t>
            </w:r>
          </w:p>
        </w:tc>
        <w:tc>
          <w:tcPr>
            <w:tcW w:w="284" w:type="dxa"/>
          </w:tcPr>
          <w:p w14:paraId="0F6FF5E7" w14:textId="77777777" w:rsidR="00F64031" w:rsidRPr="00057099" w:rsidRDefault="00F64031" w:rsidP="00CA446F">
            <w:r w:rsidRPr="00057099">
              <w:t>:</w:t>
            </w:r>
          </w:p>
        </w:tc>
        <w:tc>
          <w:tcPr>
            <w:tcW w:w="4536" w:type="dxa"/>
          </w:tcPr>
          <w:p w14:paraId="5539462E" w14:textId="77777777" w:rsidR="00F64031" w:rsidRPr="00057099" w:rsidRDefault="00F64031" w:rsidP="00CA446F"/>
        </w:tc>
      </w:tr>
    </w:tbl>
    <w:p w14:paraId="5ABF3BB8" w14:textId="3DE8ABDD" w:rsidR="00F64031" w:rsidRPr="00057099" w:rsidRDefault="00F64031" w:rsidP="00F71CB1">
      <w:pPr>
        <w:pStyle w:val="BodyText"/>
      </w:pPr>
    </w:p>
    <w:p w14:paraId="7A20F7E0" w14:textId="3FD93F12" w:rsidR="00F64031" w:rsidRPr="00057099" w:rsidRDefault="00481A85" w:rsidP="006028B5">
      <w:pPr>
        <w:pStyle w:val="Heading3"/>
      </w:pPr>
      <w:r w:rsidRPr="00057099">
        <w:t>Elektromotor</w:t>
      </w:r>
    </w:p>
    <w:tbl>
      <w:tblPr>
        <w:tblW w:w="0" w:type="auto"/>
        <w:tblLayout w:type="fixed"/>
        <w:tblLook w:val="01E0" w:firstRow="1" w:lastRow="1" w:firstColumn="1" w:lastColumn="1" w:noHBand="0" w:noVBand="0"/>
      </w:tblPr>
      <w:tblGrid>
        <w:gridCol w:w="2948"/>
        <w:gridCol w:w="851"/>
        <w:gridCol w:w="284"/>
        <w:gridCol w:w="4536"/>
      </w:tblGrid>
      <w:tr w:rsidR="00481A85" w:rsidRPr="00057099" w14:paraId="138A196C" w14:textId="77777777" w:rsidTr="00CA446F">
        <w:tc>
          <w:tcPr>
            <w:tcW w:w="2948" w:type="dxa"/>
          </w:tcPr>
          <w:p w14:paraId="07E1672F" w14:textId="77777777" w:rsidR="00481A85" w:rsidRPr="00057099" w:rsidRDefault="00481A85" w:rsidP="00CA446F">
            <w:r w:rsidRPr="00057099">
              <w:t>fabrikaat</w:t>
            </w:r>
          </w:p>
        </w:tc>
        <w:tc>
          <w:tcPr>
            <w:tcW w:w="851" w:type="dxa"/>
          </w:tcPr>
          <w:p w14:paraId="6D4022FE" w14:textId="77777777" w:rsidR="00481A85" w:rsidRPr="00057099" w:rsidRDefault="00481A85" w:rsidP="00CA446F">
            <w:pPr>
              <w:jc w:val="right"/>
            </w:pPr>
          </w:p>
        </w:tc>
        <w:tc>
          <w:tcPr>
            <w:tcW w:w="284" w:type="dxa"/>
          </w:tcPr>
          <w:p w14:paraId="508B5336" w14:textId="77777777" w:rsidR="00481A85" w:rsidRPr="00057099" w:rsidRDefault="00481A85" w:rsidP="00CA446F">
            <w:r w:rsidRPr="00057099">
              <w:t>:</w:t>
            </w:r>
          </w:p>
        </w:tc>
        <w:tc>
          <w:tcPr>
            <w:tcW w:w="4536" w:type="dxa"/>
          </w:tcPr>
          <w:p w14:paraId="0C041444" w14:textId="0C10C5CE" w:rsidR="00481A85" w:rsidRPr="00057099" w:rsidRDefault="00481A85" w:rsidP="00CA446F">
            <w:r w:rsidRPr="00057099">
              <w:t>ABB, Siemens</w:t>
            </w:r>
            <w:r w:rsidR="00F73CCA" w:rsidRPr="00057099">
              <w:t xml:space="preserve"> of gelijkwaardig</w:t>
            </w:r>
          </w:p>
        </w:tc>
      </w:tr>
      <w:tr w:rsidR="00481A85" w:rsidRPr="00057099" w14:paraId="30577306" w14:textId="77777777" w:rsidTr="00CA446F">
        <w:tc>
          <w:tcPr>
            <w:tcW w:w="2948" w:type="dxa"/>
          </w:tcPr>
          <w:p w14:paraId="33FDF7DC" w14:textId="77777777" w:rsidR="00481A85" w:rsidRPr="00057099" w:rsidRDefault="00481A85" w:rsidP="00CA446F">
            <w:r w:rsidRPr="00057099">
              <w:t>type</w:t>
            </w:r>
          </w:p>
        </w:tc>
        <w:tc>
          <w:tcPr>
            <w:tcW w:w="851" w:type="dxa"/>
          </w:tcPr>
          <w:p w14:paraId="311A9288" w14:textId="77777777" w:rsidR="00481A85" w:rsidRPr="00057099" w:rsidRDefault="00481A85" w:rsidP="00CA446F">
            <w:pPr>
              <w:jc w:val="right"/>
            </w:pPr>
          </w:p>
        </w:tc>
        <w:tc>
          <w:tcPr>
            <w:tcW w:w="284" w:type="dxa"/>
          </w:tcPr>
          <w:p w14:paraId="63743C8D" w14:textId="77777777" w:rsidR="00481A85" w:rsidRPr="00057099" w:rsidRDefault="00481A85" w:rsidP="00CA446F">
            <w:r w:rsidRPr="00057099">
              <w:t>:</w:t>
            </w:r>
          </w:p>
        </w:tc>
        <w:tc>
          <w:tcPr>
            <w:tcW w:w="4536" w:type="dxa"/>
          </w:tcPr>
          <w:p w14:paraId="7D43E28F" w14:textId="57768C5A" w:rsidR="00481A85" w:rsidRPr="00057099" w:rsidRDefault="00481A85" w:rsidP="00CA446F">
            <w:r w:rsidRPr="00057099">
              <w:t>KA motor, geschikt voor frequentie bedrijf</w:t>
            </w:r>
          </w:p>
        </w:tc>
      </w:tr>
      <w:tr w:rsidR="00481A85" w:rsidRPr="00057099" w14:paraId="1DDEC8DE" w14:textId="77777777" w:rsidTr="00CA446F">
        <w:tc>
          <w:tcPr>
            <w:tcW w:w="2948" w:type="dxa"/>
          </w:tcPr>
          <w:p w14:paraId="25E47663" w14:textId="77777777" w:rsidR="00481A85" w:rsidRPr="00057099" w:rsidRDefault="00481A85" w:rsidP="00CA446F">
            <w:r w:rsidRPr="00057099">
              <w:t>toerental</w:t>
            </w:r>
          </w:p>
        </w:tc>
        <w:tc>
          <w:tcPr>
            <w:tcW w:w="851" w:type="dxa"/>
          </w:tcPr>
          <w:p w14:paraId="489E7933" w14:textId="77777777" w:rsidR="00481A85" w:rsidRPr="00057099" w:rsidRDefault="00481A85" w:rsidP="00CA446F">
            <w:pPr>
              <w:jc w:val="right"/>
            </w:pPr>
            <w:r w:rsidRPr="00057099">
              <w:t>min.</w:t>
            </w:r>
            <w:r w:rsidRPr="00057099">
              <w:rPr>
                <w:vertAlign w:val="superscript"/>
              </w:rPr>
              <w:noBreakHyphen/>
              <w:t>1</w:t>
            </w:r>
          </w:p>
        </w:tc>
        <w:tc>
          <w:tcPr>
            <w:tcW w:w="284" w:type="dxa"/>
          </w:tcPr>
          <w:p w14:paraId="029C6D14" w14:textId="77777777" w:rsidR="00481A85" w:rsidRPr="00057099" w:rsidRDefault="00481A85" w:rsidP="00CA446F">
            <w:r w:rsidRPr="00057099">
              <w:t>:</w:t>
            </w:r>
          </w:p>
        </w:tc>
        <w:tc>
          <w:tcPr>
            <w:tcW w:w="4536" w:type="dxa"/>
          </w:tcPr>
          <w:p w14:paraId="461139AF" w14:textId="0492A4AA" w:rsidR="00481A85" w:rsidRPr="00057099" w:rsidRDefault="00481A85" w:rsidP="00CA446F">
            <w:pPr>
              <w:tabs>
                <w:tab w:val="left" w:pos="567"/>
              </w:tabs>
            </w:pPr>
            <w:r w:rsidRPr="00057099">
              <w:tab/>
              <w:t>(</w:t>
            </w:r>
            <w:r w:rsidRPr="00057099">
              <w:sym w:font="Symbol" w:char="F0A3"/>
            </w:r>
            <w:r w:rsidRPr="00057099">
              <w:t xml:space="preserve"> 1</w:t>
            </w:r>
            <w:r w:rsidR="008A564D" w:rsidRPr="00057099">
              <w:t>5</w:t>
            </w:r>
            <w:r w:rsidRPr="00057099">
              <w:t>00)</w:t>
            </w:r>
          </w:p>
        </w:tc>
      </w:tr>
      <w:tr w:rsidR="00481A85" w:rsidRPr="00057099" w14:paraId="67200ECD" w14:textId="77777777" w:rsidTr="00CA446F">
        <w:tc>
          <w:tcPr>
            <w:tcW w:w="2948" w:type="dxa"/>
          </w:tcPr>
          <w:p w14:paraId="06CCB269" w14:textId="77777777" w:rsidR="00481A85" w:rsidRPr="00057099" w:rsidRDefault="00481A85" w:rsidP="00CA446F">
            <w:r w:rsidRPr="00057099">
              <w:t>benodigd asvermogen</w:t>
            </w:r>
          </w:p>
        </w:tc>
        <w:tc>
          <w:tcPr>
            <w:tcW w:w="851" w:type="dxa"/>
          </w:tcPr>
          <w:p w14:paraId="75E51DBD" w14:textId="77777777" w:rsidR="00481A85" w:rsidRPr="00057099" w:rsidRDefault="00481A85" w:rsidP="00CA446F">
            <w:pPr>
              <w:jc w:val="right"/>
            </w:pPr>
            <w:r w:rsidRPr="00057099">
              <w:t>kW</w:t>
            </w:r>
          </w:p>
        </w:tc>
        <w:tc>
          <w:tcPr>
            <w:tcW w:w="284" w:type="dxa"/>
          </w:tcPr>
          <w:p w14:paraId="71B2D351" w14:textId="77777777" w:rsidR="00481A85" w:rsidRPr="00057099" w:rsidRDefault="00481A85" w:rsidP="00CA446F">
            <w:r w:rsidRPr="00057099">
              <w:t>:</w:t>
            </w:r>
          </w:p>
        </w:tc>
        <w:tc>
          <w:tcPr>
            <w:tcW w:w="4536" w:type="dxa"/>
          </w:tcPr>
          <w:p w14:paraId="7461CDC6" w14:textId="77777777" w:rsidR="00481A85" w:rsidRPr="00057099" w:rsidRDefault="00481A85" w:rsidP="00CA446F"/>
        </w:tc>
      </w:tr>
      <w:tr w:rsidR="00481A85" w:rsidRPr="00057099" w14:paraId="101642BC" w14:textId="77777777" w:rsidTr="00CA446F">
        <w:tc>
          <w:tcPr>
            <w:tcW w:w="2948" w:type="dxa"/>
          </w:tcPr>
          <w:p w14:paraId="53E4C1A3" w14:textId="77777777" w:rsidR="00481A85" w:rsidRPr="00057099" w:rsidRDefault="00481A85" w:rsidP="00CA446F">
            <w:r w:rsidRPr="00057099">
              <w:t>rendement bij vollast</w:t>
            </w:r>
          </w:p>
        </w:tc>
        <w:tc>
          <w:tcPr>
            <w:tcW w:w="851" w:type="dxa"/>
          </w:tcPr>
          <w:p w14:paraId="09E56B07" w14:textId="77777777" w:rsidR="00481A85" w:rsidRPr="00057099" w:rsidRDefault="00481A85" w:rsidP="00CA446F">
            <w:pPr>
              <w:jc w:val="right"/>
            </w:pPr>
            <w:r w:rsidRPr="00057099">
              <w:t>%</w:t>
            </w:r>
          </w:p>
        </w:tc>
        <w:tc>
          <w:tcPr>
            <w:tcW w:w="284" w:type="dxa"/>
          </w:tcPr>
          <w:p w14:paraId="414792BB" w14:textId="77777777" w:rsidR="00481A85" w:rsidRPr="00057099" w:rsidRDefault="00481A85" w:rsidP="00CA446F">
            <w:r w:rsidRPr="00057099">
              <w:t>:</w:t>
            </w:r>
          </w:p>
        </w:tc>
        <w:tc>
          <w:tcPr>
            <w:tcW w:w="4536" w:type="dxa"/>
          </w:tcPr>
          <w:p w14:paraId="71D4E9B2" w14:textId="154F3D5D" w:rsidR="00481A85" w:rsidRPr="00057099" w:rsidRDefault="00940EDA" w:rsidP="00CA446F">
            <w:r w:rsidRPr="00057099">
              <w:t>IE4</w:t>
            </w:r>
          </w:p>
        </w:tc>
      </w:tr>
      <w:tr w:rsidR="00481A85" w:rsidRPr="00057099" w14:paraId="0EF8D3CD" w14:textId="77777777" w:rsidTr="00CA446F">
        <w:tc>
          <w:tcPr>
            <w:tcW w:w="2948" w:type="dxa"/>
          </w:tcPr>
          <w:p w14:paraId="410ADD85" w14:textId="77777777" w:rsidR="00481A85" w:rsidRPr="00057099" w:rsidRDefault="00481A85" w:rsidP="00CA446F">
            <w:proofErr w:type="spellStart"/>
            <w:r w:rsidRPr="00057099">
              <w:t>cos-phi</w:t>
            </w:r>
            <w:proofErr w:type="spellEnd"/>
            <w:r w:rsidRPr="00057099">
              <w:t xml:space="preserve"> bij vollast</w:t>
            </w:r>
          </w:p>
        </w:tc>
        <w:tc>
          <w:tcPr>
            <w:tcW w:w="851" w:type="dxa"/>
          </w:tcPr>
          <w:p w14:paraId="58E10C22" w14:textId="77777777" w:rsidR="00481A85" w:rsidRPr="00057099" w:rsidRDefault="00481A85" w:rsidP="00CA446F">
            <w:pPr>
              <w:jc w:val="right"/>
            </w:pPr>
          </w:p>
        </w:tc>
        <w:tc>
          <w:tcPr>
            <w:tcW w:w="284" w:type="dxa"/>
          </w:tcPr>
          <w:p w14:paraId="4C9B65DE" w14:textId="77777777" w:rsidR="00481A85" w:rsidRPr="00057099" w:rsidRDefault="00481A85" w:rsidP="00CA446F">
            <w:r w:rsidRPr="00057099">
              <w:t>:</w:t>
            </w:r>
          </w:p>
        </w:tc>
        <w:tc>
          <w:tcPr>
            <w:tcW w:w="4536" w:type="dxa"/>
          </w:tcPr>
          <w:p w14:paraId="009FD69C" w14:textId="77777777" w:rsidR="00481A85" w:rsidRPr="00057099" w:rsidRDefault="00481A85" w:rsidP="00CA446F"/>
        </w:tc>
      </w:tr>
      <w:tr w:rsidR="00481A85" w:rsidRPr="00057099" w14:paraId="0853E017" w14:textId="77777777" w:rsidTr="00CA446F">
        <w:tc>
          <w:tcPr>
            <w:tcW w:w="2948" w:type="dxa"/>
          </w:tcPr>
          <w:p w14:paraId="7AE20AA1" w14:textId="77777777" w:rsidR="00481A85" w:rsidRPr="00057099" w:rsidRDefault="00481A85" w:rsidP="00CA446F">
            <w:r w:rsidRPr="00057099">
              <w:t>geïnstalleerd vermogen</w:t>
            </w:r>
          </w:p>
        </w:tc>
        <w:tc>
          <w:tcPr>
            <w:tcW w:w="851" w:type="dxa"/>
          </w:tcPr>
          <w:p w14:paraId="4CBEBFCE" w14:textId="77777777" w:rsidR="00481A85" w:rsidRPr="00057099" w:rsidRDefault="00481A85" w:rsidP="00CA446F">
            <w:pPr>
              <w:jc w:val="right"/>
            </w:pPr>
            <w:r w:rsidRPr="00057099">
              <w:t>kW</w:t>
            </w:r>
          </w:p>
        </w:tc>
        <w:tc>
          <w:tcPr>
            <w:tcW w:w="284" w:type="dxa"/>
          </w:tcPr>
          <w:p w14:paraId="4CD12710" w14:textId="77777777" w:rsidR="00481A85" w:rsidRPr="00057099" w:rsidRDefault="00481A85" w:rsidP="00CA446F">
            <w:r w:rsidRPr="00057099">
              <w:t>:</w:t>
            </w:r>
          </w:p>
        </w:tc>
        <w:tc>
          <w:tcPr>
            <w:tcW w:w="4536" w:type="dxa"/>
          </w:tcPr>
          <w:p w14:paraId="0ED479DE" w14:textId="61B7938B" w:rsidR="00481A85" w:rsidRPr="00057099" w:rsidRDefault="00940EDA" w:rsidP="00CA446F">
            <w:r w:rsidRPr="00057099">
              <w:t xml:space="preserve">75 - 90 </w:t>
            </w:r>
          </w:p>
        </w:tc>
      </w:tr>
      <w:tr w:rsidR="00481A85" w:rsidRPr="00057099" w14:paraId="4B7641A6" w14:textId="77777777" w:rsidTr="00CA446F">
        <w:tc>
          <w:tcPr>
            <w:tcW w:w="2948" w:type="dxa"/>
          </w:tcPr>
          <w:p w14:paraId="14C88CCD" w14:textId="77777777" w:rsidR="00481A85" w:rsidRPr="00057099" w:rsidRDefault="00481A85" w:rsidP="00CA446F">
            <w:r w:rsidRPr="00057099">
              <w:t>spanning</w:t>
            </w:r>
          </w:p>
        </w:tc>
        <w:tc>
          <w:tcPr>
            <w:tcW w:w="851" w:type="dxa"/>
          </w:tcPr>
          <w:p w14:paraId="6CCE6205" w14:textId="77777777" w:rsidR="00481A85" w:rsidRPr="00057099" w:rsidRDefault="00481A85" w:rsidP="00CA446F">
            <w:pPr>
              <w:jc w:val="right"/>
            </w:pPr>
            <w:r w:rsidRPr="00057099">
              <w:t>V</w:t>
            </w:r>
          </w:p>
        </w:tc>
        <w:tc>
          <w:tcPr>
            <w:tcW w:w="284" w:type="dxa"/>
          </w:tcPr>
          <w:p w14:paraId="449359F2" w14:textId="77777777" w:rsidR="00481A85" w:rsidRPr="00057099" w:rsidRDefault="00481A85" w:rsidP="00CA446F">
            <w:r w:rsidRPr="00057099">
              <w:t>:</w:t>
            </w:r>
          </w:p>
        </w:tc>
        <w:tc>
          <w:tcPr>
            <w:tcW w:w="4536" w:type="dxa"/>
          </w:tcPr>
          <w:p w14:paraId="63EE63C4" w14:textId="77777777" w:rsidR="00481A85" w:rsidRPr="00057099" w:rsidRDefault="00481A85" w:rsidP="00CA446F">
            <w:r w:rsidRPr="00057099">
              <w:t>400, 50 Hz</w:t>
            </w:r>
          </w:p>
        </w:tc>
      </w:tr>
      <w:tr w:rsidR="00481A85" w:rsidRPr="00057099" w14:paraId="6D67EE33" w14:textId="77777777" w:rsidTr="00CA446F">
        <w:tc>
          <w:tcPr>
            <w:tcW w:w="2948" w:type="dxa"/>
          </w:tcPr>
          <w:p w14:paraId="12C16948" w14:textId="77777777" w:rsidR="00481A85" w:rsidRPr="00057099" w:rsidRDefault="00481A85" w:rsidP="00CA446F">
            <w:r w:rsidRPr="00057099">
              <w:t>aanloopstroom</w:t>
            </w:r>
          </w:p>
        </w:tc>
        <w:tc>
          <w:tcPr>
            <w:tcW w:w="851" w:type="dxa"/>
          </w:tcPr>
          <w:p w14:paraId="20F098D2" w14:textId="77777777" w:rsidR="00481A85" w:rsidRPr="00057099" w:rsidRDefault="00481A85" w:rsidP="00CA446F">
            <w:pPr>
              <w:jc w:val="right"/>
            </w:pPr>
            <w:r w:rsidRPr="00057099">
              <w:t>A</w:t>
            </w:r>
          </w:p>
        </w:tc>
        <w:tc>
          <w:tcPr>
            <w:tcW w:w="284" w:type="dxa"/>
          </w:tcPr>
          <w:p w14:paraId="49236377" w14:textId="77777777" w:rsidR="00481A85" w:rsidRPr="00057099" w:rsidRDefault="00481A85" w:rsidP="00CA446F">
            <w:r w:rsidRPr="00057099">
              <w:t>:</w:t>
            </w:r>
          </w:p>
        </w:tc>
        <w:tc>
          <w:tcPr>
            <w:tcW w:w="4536" w:type="dxa"/>
          </w:tcPr>
          <w:p w14:paraId="6DABA864" w14:textId="77777777" w:rsidR="00481A85" w:rsidRPr="00057099" w:rsidRDefault="00481A85" w:rsidP="00CA446F"/>
        </w:tc>
      </w:tr>
      <w:tr w:rsidR="00481A85" w:rsidRPr="00057099" w14:paraId="694F4C70" w14:textId="77777777" w:rsidTr="00CA446F">
        <w:tc>
          <w:tcPr>
            <w:tcW w:w="2948" w:type="dxa"/>
          </w:tcPr>
          <w:p w14:paraId="472A0DB1" w14:textId="77777777" w:rsidR="00481A85" w:rsidRPr="00057099" w:rsidRDefault="00481A85" w:rsidP="00CA446F">
            <w:r w:rsidRPr="00057099">
              <w:t>nominaalstroom</w:t>
            </w:r>
          </w:p>
        </w:tc>
        <w:tc>
          <w:tcPr>
            <w:tcW w:w="851" w:type="dxa"/>
          </w:tcPr>
          <w:p w14:paraId="335C202F" w14:textId="77777777" w:rsidR="00481A85" w:rsidRPr="00057099" w:rsidRDefault="00481A85" w:rsidP="00CA446F">
            <w:pPr>
              <w:jc w:val="right"/>
            </w:pPr>
            <w:r w:rsidRPr="00057099">
              <w:t>A</w:t>
            </w:r>
          </w:p>
        </w:tc>
        <w:tc>
          <w:tcPr>
            <w:tcW w:w="284" w:type="dxa"/>
          </w:tcPr>
          <w:p w14:paraId="704B7F97" w14:textId="77777777" w:rsidR="00481A85" w:rsidRPr="00057099" w:rsidRDefault="00481A85" w:rsidP="00CA446F">
            <w:r w:rsidRPr="00057099">
              <w:t>:</w:t>
            </w:r>
          </w:p>
        </w:tc>
        <w:tc>
          <w:tcPr>
            <w:tcW w:w="4536" w:type="dxa"/>
          </w:tcPr>
          <w:p w14:paraId="1B6ABFDD" w14:textId="77777777" w:rsidR="00481A85" w:rsidRPr="00057099" w:rsidRDefault="00481A85" w:rsidP="00CA446F"/>
        </w:tc>
      </w:tr>
      <w:tr w:rsidR="00481A85" w:rsidRPr="00057099" w14:paraId="4433980B" w14:textId="77777777" w:rsidTr="00CA446F">
        <w:tc>
          <w:tcPr>
            <w:tcW w:w="2948" w:type="dxa"/>
          </w:tcPr>
          <w:p w14:paraId="223445A6" w14:textId="77777777" w:rsidR="00481A85" w:rsidRPr="00057099" w:rsidRDefault="00481A85" w:rsidP="00CA446F">
            <w:r w:rsidRPr="00057099">
              <w:lastRenderedPageBreak/>
              <w:t>wijze van aanlopen</w:t>
            </w:r>
          </w:p>
        </w:tc>
        <w:tc>
          <w:tcPr>
            <w:tcW w:w="851" w:type="dxa"/>
          </w:tcPr>
          <w:p w14:paraId="4A60A66E" w14:textId="77777777" w:rsidR="00481A85" w:rsidRPr="00057099" w:rsidRDefault="00481A85" w:rsidP="00CA446F">
            <w:pPr>
              <w:jc w:val="right"/>
            </w:pPr>
          </w:p>
        </w:tc>
        <w:tc>
          <w:tcPr>
            <w:tcW w:w="284" w:type="dxa"/>
          </w:tcPr>
          <w:p w14:paraId="78DD9B7B" w14:textId="77777777" w:rsidR="00481A85" w:rsidRPr="00057099" w:rsidRDefault="00481A85" w:rsidP="00CA446F">
            <w:r w:rsidRPr="00057099">
              <w:t>:</w:t>
            </w:r>
          </w:p>
        </w:tc>
        <w:tc>
          <w:tcPr>
            <w:tcW w:w="4536" w:type="dxa"/>
          </w:tcPr>
          <w:p w14:paraId="68A2AF7F" w14:textId="08C3D16C" w:rsidR="00481A85" w:rsidRPr="00057099" w:rsidRDefault="00481A85" w:rsidP="00CA446F">
            <w:r w:rsidRPr="00057099">
              <w:t>frequentie omvormer</w:t>
            </w:r>
          </w:p>
        </w:tc>
      </w:tr>
      <w:tr w:rsidR="00481A85" w:rsidRPr="00057099" w14:paraId="21C528AB" w14:textId="77777777" w:rsidTr="00CA446F">
        <w:tc>
          <w:tcPr>
            <w:tcW w:w="2948" w:type="dxa"/>
          </w:tcPr>
          <w:p w14:paraId="0A5CAFF9" w14:textId="77777777" w:rsidR="00481A85" w:rsidRPr="00057099" w:rsidRDefault="00481A85" w:rsidP="00CA446F">
            <w:r w:rsidRPr="00057099">
              <w:t>isolatieklasse</w:t>
            </w:r>
          </w:p>
        </w:tc>
        <w:tc>
          <w:tcPr>
            <w:tcW w:w="851" w:type="dxa"/>
          </w:tcPr>
          <w:p w14:paraId="20D78BFF" w14:textId="77777777" w:rsidR="00481A85" w:rsidRPr="00057099" w:rsidRDefault="00481A85" w:rsidP="00CA446F">
            <w:pPr>
              <w:jc w:val="right"/>
            </w:pPr>
          </w:p>
        </w:tc>
        <w:tc>
          <w:tcPr>
            <w:tcW w:w="284" w:type="dxa"/>
          </w:tcPr>
          <w:p w14:paraId="08227362" w14:textId="77777777" w:rsidR="00481A85" w:rsidRPr="00057099" w:rsidRDefault="00481A85" w:rsidP="00CA446F">
            <w:r w:rsidRPr="00057099">
              <w:t>:</w:t>
            </w:r>
          </w:p>
        </w:tc>
        <w:tc>
          <w:tcPr>
            <w:tcW w:w="4536" w:type="dxa"/>
          </w:tcPr>
          <w:p w14:paraId="2CB11D7E" w14:textId="0F93A299" w:rsidR="00481A85" w:rsidRPr="00057099" w:rsidRDefault="0099764D" w:rsidP="00CA446F">
            <w:r w:rsidRPr="00057099">
              <w:t>F</w:t>
            </w:r>
          </w:p>
        </w:tc>
      </w:tr>
      <w:tr w:rsidR="00481A85" w:rsidRPr="00057099" w14:paraId="02164A41" w14:textId="77777777" w:rsidTr="00CA446F">
        <w:tc>
          <w:tcPr>
            <w:tcW w:w="2948" w:type="dxa"/>
          </w:tcPr>
          <w:p w14:paraId="23B5DCF3" w14:textId="77777777" w:rsidR="00481A85" w:rsidRPr="00057099" w:rsidRDefault="00481A85" w:rsidP="00CA446F">
            <w:r w:rsidRPr="00057099">
              <w:t>beschermingsgraad</w:t>
            </w:r>
          </w:p>
        </w:tc>
        <w:tc>
          <w:tcPr>
            <w:tcW w:w="851" w:type="dxa"/>
          </w:tcPr>
          <w:p w14:paraId="12EA0BEE" w14:textId="77777777" w:rsidR="00481A85" w:rsidRPr="00057099" w:rsidRDefault="00481A85" w:rsidP="00CA446F">
            <w:pPr>
              <w:jc w:val="right"/>
            </w:pPr>
          </w:p>
        </w:tc>
        <w:tc>
          <w:tcPr>
            <w:tcW w:w="284" w:type="dxa"/>
          </w:tcPr>
          <w:p w14:paraId="37D85F09" w14:textId="77777777" w:rsidR="00481A85" w:rsidRPr="00057099" w:rsidRDefault="00481A85" w:rsidP="00CA446F">
            <w:r w:rsidRPr="00057099">
              <w:t>:</w:t>
            </w:r>
          </w:p>
        </w:tc>
        <w:tc>
          <w:tcPr>
            <w:tcW w:w="4536" w:type="dxa"/>
          </w:tcPr>
          <w:p w14:paraId="02C2B13E" w14:textId="77777777" w:rsidR="00481A85" w:rsidRPr="00057099" w:rsidRDefault="00481A85" w:rsidP="00CA446F">
            <w:r w:rsidRPr="00057099">
              <w:t>IP55</w:t>
            </w:r>
          </w:p>
        </w:tc>
      </w:tr>
      <w:tr w:rsidR="00481A85" w:rsidRPr="00057099" w14:paraId="48B6FC79" w14:textId="77777777" w:rsidTr="00CA446F">
        <w:tc>
          <w:tcPr>
            <w:tcW w:w="2948" w:type="dxa"/>
          </w:tcPr>
          <w:p w14:paraId="2C2B51F8" w14:textId="77777777" w:rsidR="00481A85" w:rsidRPr="00057099" w:rsidRDefault="00481A85" w:rsidP="00CA446F">
            <w:r w:rsidRPr="00057099">
              <w:t>bedrijfstype</w:t>
            </w:r>
          </w:p>
        </w:tc>
        <w:tc>
          <w:tcPr>
            <w:tcW w:w="851" w:type="dxa"/>
          </w:tcPr>
          <w:p w14:paraId="14F463F8" w14:textId="77777777" w:rsidR="00481A85" w:rsidRPr="00057099" w:rsidRDefault="00481A85" w:rsidP="00CA446F">
            <w:pPr>
              <w:jc w:val="right"/>
            </w:pPr>
          </w:p>
        </w:tc>
        <w:tc>
          <w:tcPr>
            <w:tcW w:w="284" w:type="dxa"/>
          </w:tcPr>
          <w:p w14:paraId="7EABDADC" w14:textId="77777777" w:rsidR="00481A85" w:rsidRPr="00057099" w:rsidRDefault="00481A85" w:rsidP="00CA446F">
            <w:r w:rsidRPr="00057099">
              <w:t>:</w:t>
            </w:r>
          </w:p>
        </w:tc>
        <w:tc>
          <w:tcPr>
            <w:tcW w:w="4536" w:type="dxa"/>
          </w:tcPr>
          <w:p w14:paraId="21F82BDA" w14:textId="77777777" w:rsidR="00481A85" w:rsidRPr="00057099" w:rsidRDefault="00481A85" w:rsidP="00CA446F"/>
        </w:tc>
      </w:tr>
      <w:tr w:rsidR="00481A85" w:rsidRPr="00057099" w14:paraId="2192EEBD" w14:textId="77777777" w:rsidTr="00CA446F">
        <w:tc>
          <w:tcPr>
            <w:tcW w:w="2948" w:type="dxa"/>
          </w:tcPr>
          <w:p w14:paraId="2F00833A" w14:textId="77777777" w:rsidR="00481A85" w:rsidRPr="00057099" w:rsidRDefault="00481A85" w:rsidP="00CA446F">
            <w:r w:rsidRPr="00057099">
              <w:t>L</w:t>
            </w:r>
            <w:r w:rsidRPr="00057099">
              <w:rPr>
                <w:vertAlign w:val="subscript"/>
              </w:rPr>
              <w:t>10h</w:t>
            </w:r>
            <w:r w:rsidRPr="00057099">
              <w:t xml:space="preserve"> levensduur lagers</w:t>
            </w:r>
          </w:p>
        </w:tc>
        <w:tc>
          <w:tcPr>
            <w:tcW w:w="851" w:type="dxa"/>
          </w:tcPr>
          <w:p w14:paraId="41B716AC" w14:textId="77777777" w:rsidR="00481A85" w:rsidRPr="00057099" w:rsidRDefault="00481A85" w:rsidP="00CA446F">
            <w:pPr>
              <w:jc w:val="right"/>
            </w:pPr>
            <w:r w:rsidRPr="00057099">
              <w:t>h</w:t>
            </w:r>
          </w:p>
        </w:tc>
        <w:tc>
          <w:tcPr>
            <w:tcW w:w="284" w:type="dxa"/>
          </w:tcPr>
          <w:p w14:paraId="27ED8CB8" w14:textId="77777777" w:rsidR="00481A85" w:rsidRPr="00057099" w:rsidRDefault="00481A85" w:rsidP="00CA446F">
            <w:r w:rsidRPr="00057099">
              <w:t>:</w:t>
            </w:r>
          </w:p>
        </w:tc>
        <w:tc>
          <w:tcPr>
            <w:tcW w:w="4536" w:type="dxa"/>
          </w:tcPr>
          <w:p w14:paraId="5F3C2637" w14:textId="77777777" w:rsidR="00481A85" w:rsidRPr="00057099" w:rsidRDefault="00481A85" w:rsidP="00CA446F">
            <w:r w:rsidRPr="00057099">
              <w:t>50.000</w:t>
            </w:r>
          </w:p>
        </w:tc>
      </w:tr>
      <w:tr w:rsidR="00481A85" w:rsidRPr="00057099" w14:paraId="0168EA29" w14:textId="77777777" w:rsidTr="00CA446F">
        <w:tc>
          <w:tcPr>
            <w:tcW w:w="2948" w:type="dxa"/>
          </w:tcPr>
          <w:p w14:paraId="1CDD8B93" w14:textId="77777777" w:rsidR="00481A85" w:rsidRPr="00057099" w:rsidRDefault="00481A85" w:rsidP="00CA446F">
            <w:r w:rsidRPr="00057099">
              <w:t>omgevingstemp.</w:t>
            </w:r>
          </w:p>
        </w:tc>
        <w:tc>
          <w:tcPr>
            <w:tcW w:w="851" w:type="dxa"/>
          </w:tcPr>
          <w:p w14:paraId="7A4041BE" w14:textId="77777777" w:rsidR="00481A85" w:rsidRPr="00057099" w:rsidRDefault="00481A85" w:rsidP="00CA446F">
            <w:pPr>
              <w:jc w:val="right"/>
            </w:pPr>
            <w:r w:rsidRPr="00057099">
              <w:t>°C</w:t>
            </w:r>
          </w:p>
        </w:tc>
        <w:tc>
          <w:tcPr>
            <w:tcW w:w="284" w:type="dxa"/>
          </w:tcPr>
          <w:p w14:paraId="0E2710D6" w14:textId="77777777" w:rsidR="00481A85" w:rsidRPr="00057099" w:rsidRDefault="00481A85" w:rsidP="00CA446F">
            <w:r w:rsidRPr="00057099">
              <w:t>:</w:t>
            </w:r>
          </w:p>
        </w:tc>
        <w:tc>
          <w:tcPr>
            <w:tcW w:w="4536" w:type="dxa"/>
          </w:tcPr>
          <w:p w14:paraId="0BBD8A22" w14:textId="77777777" w:rsidR="00481A85" w:rsidRPr="00057099" w:rsidRDefault="00481A85" w:rsidP="00CA446F">
            <w:r w:rsidRPr="00057099">
              <w:noBreakHyphen/>
              <w:t>10, +30</w:t>
            </w:r>
          </w:p>
        </w:tc>
      </w:tr>
      <w:tr w:rsidR="00481A85" w:rsidRPr="00057099" w14:paraId="77E6F201" w14:textId="77777777" w:rsidTr="00CA446F">
        <w:tc>
          <w:tcPr>
            <w:tcW w:w="2948" w:type="dxa"/>
          </w:tcPr>
          <w:p w14:paraId="30EBD607" w14:textId="77777777" w:rsidR="00481A85" w:rsidRPr="00057099" w:rsidRDefault="00481A85" w:rsidP="00CA446F">
            <w:r w:rsidRPr="00057099">
              <w:t>gewicht</w:t>
            </w:r>
          </w:p>
        </w:tc>
        <w:tc>
          <w:tcPr>
            <w:tcW w:w="851" w:type="dxa"/>
          </w:tcPr>
          <w:p w14:paraId="627E87AF" w14:textId="77777777" w:rsidR="00481A85" w:rsidRPr="00057099" w:rsidRDefault="00481A85" w:rsidP="00CA446F">
            <w:pPr>
              <w:jc w:val="right"/>
            </w:pPr>
            <w:r w:rsidRPr="00057099">
              <w:t>kg</w:t>
            </w:r>
          </w:p>
        </w:tc>
        <w:tc>
          <w:tcPr>
            <w:tcW w:w="284" w:type="dxa"/>
          </w:tcPr>
          <w:p w14:paraId="2B28324F" w14:textId="77777777" w:rsidR="00481A85" w:rsidRPr="00057099" w:rsidRDefault="00481A85" w:rsidP="00CA446F">
            <w:r w:rsidRPr="00057099">
              <w:t>:</w:t>
            </w:r>
          </w:p>
        </w:tc>
        <w:tc>
          <w:tcPr>
            <w:tcW w:w="4536" w:type="dxa"/>
          </w:tcPr>
          <w:p w14:paraId="401EC7E2" w14:textId="77777777" w:rsidR="00481A85" w:rsidRPr="00057099" w:rsidRDefault="00481A85" w:rsidP="00CA446F"/>
        </w:tc>
      </w:tr>
      <w:tr w:rsidR="00481A85" w:rsidRPr="00057099" w14:paraId="3930034E" w14:textId="77777777" w:rsidTr="00CA446F">
        <w:tc>
          <w:tcPr>
            <w:tcW w:w="2948" w:type="dxa"/>
          </w:tcPr>
          <w:p w14:paraId="71DF0673" w14:textId="77777777" w:rsidR="00481A85" w:rsidRPr="00057099" w:rsidRDefault="00481A85" w:rsidP="00CA446F">
            <w:r w:rsidRPr="00057099">
              <w:t>@ beveiliging</w:t>
            </w:r>
          </w:p>
        </w:tc>
        <w:tc>
          <w:tcPr>
            <w:tcW w:w="851" w:type="dxa"/>
          </w:tcPr>
          <w:p w14:paraId="14074DCF" w14:textId="77777777" w:rsidR="00481A85" w:rsidRPr="00057099" w:rsidRDefault="00481A85" w:rsidP="00CA446F">
            <w:pPr>
              <w:jc w:val="right"/>
            </w:pPr>
          </w:p>
        </w:tc>
        <w:tc>
          <w:tcPr>
            <w:tcW w:w="284" w:type="dxa"/>
          </w:tcPr>
          <w:p w14:paraId="7740C48E" w14:textId="77777777" w:rsidR="00481A85" w:rsidRPr="00057099" w:rsidRDefault="00481A85" w:rsidP="00CA446F">
            <w:r w:rsidRPr="00057099">
              <w:t>:</w:t>
            </w:r>
          </w:p>
        </w:tc>
        <w:tc>
          <w:tcPr>
            <w:tcW w:w="4536" w:type="dxa"/>
          </w:tcPr>
          <w:p w14:paraId="0AC16AEF" w14:textId="77777777" w:rsidR="00481A85" w:rsidRPr="00057099" w:rsidRDefault="00481A85" w:rsidP="00CA446F">
            <w:r w:rsidRPr="00057099">
              <w:t xml:space="preserve">motor voorzien van thermische beveiliging, zie instrumentatielijst. </w:t>
            </w:r>
            <w:proofErr w:type="gramStart"/>
            <w:r w:rsidRPr="00057099">
              <w:t>Indien</w:t>
            </w:r>
            <w:proofErr w:type="gramEnd"/>
            <w:r w:rsidRPr="00057099">
              <w:t xml:space="preserve"> het een thermistor betreft, relais bijleveren.</w:t>
            </w:r>
          </w:p>
        </w:tc>
      </w:tr>
    </w:tbl>
    <w:p w14:paraId="0C555E99" w14:textId="4293FAFF" w:rsidR="00481A85" w:rsidRPr="00057099" w:rsidRDefault="00481A85" w:rsidP="00F71CB1">
      <w:pPr>
        <w:pStyle w:val="BodyText"/>
      </w:pPr>
    </w:p>
    <w:p w14:paraId="4210DECE" w14:textId="1BF8C838" w:rsidR="00481A85" w:rsidRPr="00057099" w:rsidRDefault="00481A85" w:rsidP="00F71CB1">
      <w:pPr>
        <w:pStyle w:val="BodyText"/>
      </w:pPr>
      <w:r w:rsidRPr="00057099">
        <w:t>Koppeling tussen transmissiekast en elektromotor</w:t>
      </w:r>
    </w:p>
    <w:tbl>
      <w:tblPr>
        <w:tblW w:w="0" w:type="auto"/>
        <w:tblLayout w:type="fixed"/>
        <w:tblLook w:val="01E0" w:firstRow="1" w:lastRow="1" w:firstColumn="1" w:lastColumn="1" w:noHBand="0" w:noVBand="0"/>
      </w:tblPr>
      <w:tblGrid>
        <w:gridCol w:w="2948"/>
        <w:gridCol w:w="851"/>
        <w:gridCol w:w="284"/>
        <w:gridCol w:w="4536"/>
      </w:tblGrid>
      <w:tr w:rsidR="00481A85" w:rsidRPr="00057099" w14:paraId="308B74D8" w14:textId="77777777" w:rsidTr="00CA446F">
        <w:tc>
          <w:tcPr>
            <w:tcW w:w="2948" w:type="dxa"/>
          </w:tcPr>
          <w:p w14:paraId="0BEBDCEC" w14:textId="77777777" w:rsidR="00481A85" w:rsidRPr="00057099" w:rsidRDefault="00481A85" w:rsidP="00CA446F">
            <w:r w:rsidRPr="00057099">
              <w:t>fabrikaat</w:t>
            </w:r>
          </w:p>
        </w:tc>
        <w:tc>
          <w:tcPr>
            <w:tcW w:w="851" w:type="dxa"/>
          </w:tcPr>
          <w:p w14:paraId="7286EE39" w14:textId="77777777" w:rsidR="00481A85" w:rsidRPr="00057099" w:rsidRDefault="00481A85" w:rsidP="00CA446F"/>
        </w:tc>
        <w:tc>
          <w:tcPr>
            <w:tcW w:w="284" w:type="dxa"/>
          </w:tcPr>
          <w:p w14:paraId="3D6DEC28" w14:textId="77777777" w:rsidR="00481A85" w:rsidRPr="00057099" w:rsidRDefault="00481A85" w:rsidP="00CA446F">
            <w:r w:rsidRPr="00057099">
              <w:t>:</w:t>
            </w:r>
          </w:p>
        </w:tc>
        <w:tc>
          <w:tcPr>
            <w:tcW w:w="4536" w:type="dxa"/>
          </w:tcPr>
          <w:p w14:paraId="3D09804A" w14:textId="77777777" w:rsidR="00481A85" w:rsidRPr="00057099" w:rsidRDefault="00481A85" w:rsidP="00CA446F"/>
        </w:tc>
      </w:tr>
      <w:tr w:rsidR="00481A85" w:rsidRPr="00057099" w14:paraId="59F18C21" w14:textId="77777777" w:rsidTr="00CA446F">
        <w:tc>
          <w:tcPr>
            <w:tcW w:w="2948" w:type="dxa"/>
          </w:tcPr>
          <w:p w14:paraId="710E53C3" w14:textId="77777777" w:rsidR="00481A85" w:rsidRPr="00057099" w:rsidRDefault="00481A85" w:rsidP="00CA446F">
            <w:r w:rsidRPr="00057099">
              <w:t>type</w:t>
            </w:r>
          </w:p>
        </w:tc>
        <w:tc>
          <w:tcPr>
            <w:tcW w:w="851" w:type="dxa"/>
          </w:tcPr>
          <w:p w14:paraId="4DB0631D" w14:textId="77777777" w:rsidR="00481A85" w:rsidRPr="00057099" w:rsidRDefault="00481A85" w:rsidP="00CA446F"/>
        </w:tc>
        <w:tc>
          <w:tcPr>
            <w:tcW w:w="284" w:type="dxa"/>
          </w:tcPr>
          <w:p w14:paraId="02D7325F" w14:textId="77777777" w:rsidR="00481A85" w:rsidRPr="00057099" w:rsidRDefault="00481A85" w:rsidP="00CA446F">
            <w:r w:rsidRPr="00057099">
              <w:t>:</w:t>
            </w:r>
          </w:p>
        </w:tc>
        <w:tc>
          <w:tcPr>
            <w:tcW w:w="4536" w:type="dxa"/>
          </w:tcPr>
          <w:p w14:paraId="14B40A08" w14:textId="77777777" w:rsidR="00481A85" w:rsidRPr="00057099" w:rsidRDefault="00481A85" w:rsidP="00CA446F"/>
        </w:tc>
      </w:tr>
      <w:tr w:rsidR="00481A85" w:rsidRPr="00057099" w14:paraId="2D996735" w14:textId="77777777" w:rsidTr="00CA446F">
        <w:tc>
          <w:tcPr>
            <w:tcW w:w="2948" w:type="dxa"/>
          </w:tcPr>
          <w:p w14:paraId="2299B9D0" w14:textId="77777777" w:rsidR="00481A85" w:rsidRPr="00057099" w:rsidRDefault="00481A85" w:rsidP="00CA446F">
            <w:r w:rsidRPr="00057099">
              <w:t>uitvoering</w:t>
            </w:r>
          </w:p>
        </w:tc>
        <w:tc>
          <w:tcPr>
            <w:tcW w:w="851" w:type="dxa"/>
          </w:tcPr>
          <w:p w14:paraId="7E7A22A5" w14:textId="77777777" w:rsidR="00481A85" w:rsidRPr="00057099" w:rsidRDefault="00481A85" w:rsidP="00CA446F"/>
        </w:tc>
        <w:tc>
          <w:tcPr>
            <w:tcW w:w="284" w:type="dxa"/>
          </w:tcPr>
          <w:p w14:paraId="2E901C16" w14:textId="77777777" w:rsidR="00481A85" w:rsidRPr="00057099" w:rsidRDefault="00481A85" w:rsidP="00CA446F">
            <w:r w:rsidRPr="00057099">
              <w:t>:</w:t>
            </w:r>
          </w:p>
        </w:tc>
        <w:tc>
          <w:tcPr>
            <w:tcW w:w="4536" w:type="dxa"/>
          </w:tcPr>
          <w:p w14:paraId="6992537A" w14:textId="77777777" w:rsidR="00481A85" w:rsidRPr="00057099" w:rsidRDefault="00481A85" w:rsidP="00481A85">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elastisch</w:t>
            </w:r>
          </w:p>
        </w:tc>
      </w:tr>
      <w:tr w:rsidR="00481A85" w:rsidRPr="00057099" w14:paraId="0D9B4D1A" w14:textId="77777777" w:rsidTr="00CA446F">
        <w:tc>
          <w:tcPr>
            <w:tcW w:w="2948" w:type="dxa"/>
          </w:tcPr>
          <w:p w14:paraId="711927B4" w14:textId="77777777" w:rsidR="00481A85" w:rsidRPr="00057099" w:rsidRDefault="00481A85" w:rsidP="00CA446F"/>
        </w:tc>
        <w:tc>
          <w:tcPr>
            <w:tcW w:w="851" w:type="dxa"/>
          </w:tcPr>
          <w:p w14:paraId="6D152138" w14:textId="77777777" w:rsidR="00481A85" w:rsidRPr="00057099" w:rsidRDefault="00481A85" w:rsidP="00CA446F"/>
        </w:tc>
        <w:tc>
          <w:tcPr>
            <w:tcW w:w="284" w:type="dxa"/>
          </w:tcPr>
          <w:p w14:paraId="5EA852DC" w14:textId="77777777" w:rsidR="00481A85" w:rsidRPr="00057099" w:rsidRDefault="00481A85" w:rsidP="00CA446F"/>
        </w:tc>
        <w:tc>
          <w:tcPr>
            <w:tcW w:w="4536" w:type="dxa"/>
          </w:tcPr>
          <w:p w14:paraId="7A7FA2F3" w14:textId="77777777" w:rsidR="00481A85" w:rsidRPr="00057099" w:rsidRDefault="00481A85" w:rsidP="00481A85">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aan slijtage onderhevige delen, uitwisselbaar zonder demontage van de elektromotor en tandwielkast</w:t>
            </w:r>
          </w:p>
        </w:tc>
      </w:tr>
      <w:tr w:rsidR="00481A85" w:rsidRPr="00057099" w14:paraId="56306BDA" w14:textId="77777777" w:rsidTr="00CA446F">
        <w:tc>
          <w:tcPr>
            <w:tcW w:w="2948" w:type="dxa"/>
          </w:tcPr>
          <w:p w14:paraId="19E985A3" w14:textId="77777777" w:rsidR="00481A85" w:rsidRPr="00057099" w:rsidRDefault="00481A85" w:rsidP="00CA446F"/>
        </w:tc>
        <w:tc>
          <w:tcPr>
            <w:tcW w:w="851" w:type="dxa"/>
          </w:tcPr>
          <w:p w14:paraId="2EB8719E" w14:textId="77777777" w:rsidR="00481A85" w:rsidRPr="00057099" w:rsidRDefault="00481A85" w:rsidP="00CA446F"/>
        </w:tc>
        <w:tc>
          <w:tcPr>
            <w:tcW w:w="284" w:type="dxa"/>
          </w:tcPr>
          <w:p w14:paraId="74EB8519" w14:textId="77777777" w:rsidR="00481A85" w:rsidRPr="00057099" w:rsidRDefault="00481A85" w:rsidP="00CA446F"/>
        </w:tc>
        <w:tc>
          <w:tcPr>
            <w:tcW w:w="4536" w:type="dxa"/>
          </w:tcPr>
          <w:p w14:paraId="0A5E13F6" w14:textId="77777777" w:rsidR="00481A85" w:rsidRPr="00057099" w:rsidRDefault="00481A85" w:rsidP="00481A85">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voorzien van plaatstalen beschermkast</w:t>
            </w:r>
          </w:p>
        </w:tc>
      </w:tr>
      <w:tr w:rsidR="00481A85" w:rsidRPr="00057099" w14:paraId="4D23C268" w14:textId="77777777" w:rsidTr="00481A85">
        <w:trPr>
          <w:trHeight w:val="80"/>
        </w:trPr>
        <w:tc>
          <w:tcPr>
            <w:tcW w:w="2948" w:type="dxa"/>
          </w:tcPr>
          <w:p w14:paraId="1AA67FD6" w14:textId="77777777" w:rsidR="00481A85" w:rsidRPr="00057099" w:rsidRDefault="00481A85" w:rsidP="00CA446F">
            <w:r w:rsidRPr="00057099">
              <w:t>uitbalanceren</w:t>
            </w:r>
          </w:p>
        </w:tc>
        <w:tc>
          <w:tcPr>
            <w:tcW w:w="851" w:type="dxa"/>
          </w:tcPr>
          <w:p w14:paraId="0082EEF7" w14:textId="77777777" w:rsidR="00481A85" w:rsidRPr="00057099" w:rsidRDefault="00481A85" w:rsidP="00CA446F"/>
        </w:tc>
        <w:tc>
          <w:tcPr>
            <w:tcW w:w="284" w:type="dxa"/>
          </w:tcPr>
          <w:p w14:paraId="3A163260" w14:textId="77777777" w:rsidR="00481A85" w:rsidRPr="00057099" w:rsidRDefault="00481A85" w:rsidP="00CA446F">
            <w:r w:rsidRPr="00057099">
              <w:t>:</w:t>
            </w:r>
          </w:p>
        </w:tc>
        <w:tc>
          <w:tcPr>
            <w:tcW w:w="4536" w:type="dxa"/>
          </w:tcPr>
          <w:p w14:paraId="00977302" w14:textId="77777777" w:rsidR="00481A85" w:rsidRPr="00057099" w:rsidRDefault="00481A85" w:rsidP="00481A85">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koppeling dynamisch uitbalanceren waarbij </w:t>
            </w:r>
            <w:proofErr w:type="spellStart"/>
            <w:r w:rsidRPr="00057099">
              <w:rPr>
                <w:rFonts w:eastAsiaTheme="minorEastAsia" w:cstheme="minorBidi"/>
                <w:noProof w:val="0"/>
                <w:color w:val="00577E" w:themeColor="text1"/>
                <w:sz w:val="20"/>
                <w:lang w:val="nl-NL" w:eastAsia="en-GB"/>
              </w:rPr>
              <w:t>Veff</w:t>
            </w:r>
            <w:proofErr w:type="spellEnd"/>
            <w:r w:rsidRPr="00057099">
              <w:rPr>
                <w:rFonts w:eastAsiaTheme="minorEastAsia" w:cstheme="minorBidi"/>
                <w:noProof w:val="0"/>
                <w:color w:val="00577E" w:themeColor="text1"/>
                <w:sz w:val="20"/>
                <w:lang w:val="nl-NL" w:eastAsia="en-GB"/>
              </w:rPr>
              <w:t xml:space="preserve"> </w:t>
            </w:r>
            <w:r w:rsidRPr="00057099">
              <w:rPr>
                <w:rFonts w:eastAsiaTheme="minorEastAsia" w:cstheme="minorBidi"/>
                <w:noProof w:val="0"/>
                <w:color w:val="00577E" w:themeColor="text1"/>
                <w:sz w:val="20"/>
                <w:lang w:val="nl-NL" w:eastAsia="en-GB"/>
              </w:rPr>
              <w:sym w:font="Symbol" w:char="F0A3"/>
            </w:r>
            <w:r w:rsidRPr="00057099">
              <w:rPr>
                <w:rFonts w:eastAsiaTheme="minorEastAsia" w:cstheme="minorBidi"/>
                <w:noProof w:val="0"/>
                <w:color w:val="00577E" w:themeColor="text1"/>
                <w:sz w:val="20"/>
                <w:lang w:val="nl-NL" w:eastAsia="en-GB"/>
              </w:rPr>
              <w:t xml:space="preserve"> 6,3 mm/s volgens VDI 2056</w:t>
            </w:r>
          </w:p>
        </w:tc>
      </w:tr>
    </w:tbl>
    <w:p w14:paraId="3225D0AE" w14:textId="77777777" w:rsidR="00481A85" w:rsidRPr="00057099" w:rsidRDefault="00481A85" w:rsidP="00F71CB1">
      <w:pPr>
        <w:pStyle w:val="BodyText"/>
      </w:pPr>
    </w:p>
    <w:p w14:paraId="53FE116F" w14:textId="4E7309A4" w:rsidR="00F71CB1" w:rsidRPr="00057099" w:rsidRDefault="00F71CB1" w:rsidP="00F71CB1">
      <w:pPr>
        <w:pStyle w:val="Heading2"/>
      </w:pPr>
      <w:bookmarkStart w:id="92" w:name="_Toc54965476"/>
      <w:r w:rsidRPr="00057099">
        <w:t>Nevenbestanddelen</w:t>
      </w:r>
      <w:bookmarkEnd w:id="92"/>
    </w:p>
    <w:tbl>
      <w:tblPr>
        <w:tblW w:w="9068" w:type="dxa"/>
        <w:tblLayout w:type="fixed"/>
        <w:tblLook w:val="01E0" w:firstRow="1" w:lastRow="1" w:firstColumn="1" w:lastColumn="1" w:noHBand="0" w:noVBand="0"/>
      </w:tblPr>
      <w:tblGrid>
        <w:gridCol w:w="3227"/>
        <w:gridCol w:w="567"/>
        <w:gridCol w:w="284"/>
        <w:gridCol w:w="4990"/>
      </w:tblGrid>
      <w:tr w:rsidR="001E2792" w:rsidRPr="00057099" w14:paraId="33C7EA26" w14:textId="77777777" w:rsidTr="00D62E73">
        <w:trPr>
          <w:cantSplit/>
        </w:trPr>
        <w:tc>
          <w:tcPr>
            <w:tcW w:w="3227" w:type="dxa"/>
          </w:tcPr>
          <w:p w14:paraId="1A6FB111" w14:textId="77777777" w:rsidR="001E2792" w:rsidRPr="00057099" w:rsidRDefault="001E2792" w:rsidP="00D62E73">
            <w:r w:rsidRPr="00057099">
              <w:t>Materiaal verbindingsmiddelen</w:t>
            </w:r>
          </w:p>
        </w:tc>
        <w:tc>
          <w:tcPr>
            <w:tcW w:w="567" w:type="dxa"/>
          </w:tcPr>
          <w:p w14:paraId="49E89B1D" w14:textId="77777777" w:rsidR="001E2792" w:rsidRPr="00057099" w:rsidRDefault="001E2792" w:rsidP="00D62E73">
            <w:pPr>
              <w:spacing w:line="240" w:lineRule="exact"/>
              <w:jc w:val="right"/>
            </w:pPr>
          </w:p>
        </w:tc>
        <w:tc>
          <w:tcPr>
            <w:tcW w:w="284" w:type="dxa"/>
          </w:tcPr>
          <w:p w14:paraId="7B937B60" w14:textId="77777777" w:rsidR="001E2792" w:rsidRPr="00057099" w:rsidRDefault="001E2792" w:rsidP="00D62E73">
            <w:pPr>
              <w:spacing w:line="240" w:lineRule="exact"/>
            </w:pPr>
            <w:r w:rsidRPr="00057099">
              <w:t>:</w:t>
            </w:r>
          </w:p>
        </w:tc>
        <w:tc>
          <w:tcPr>
            <w:tcW w:w="4990" w:type="dxa"/>
          </w:tcPr>
          <w:p w14:paraId="63F11BE4" w14:textId="706D1419" w:rsidR="001E2792" w:rsidRPr="00057099" w:rsidRDefault="001E2792" w:rsidP="00D62E73">
            <w:pPr>
              <w:spacing w:line="240" w:lineRule="exact"/>
            </w:pPr>
            <w:r w:rsidRPr="00057099">
              <w:t xml:space="preserve">volgens </w:t>
            </w:r>
            <w:r w:rsidR="004D7395" w:rsidRPr="00057099">
              <w:t>Bundel AV 2018 WT</w:t>
            </w:r>
            <w:r w:rsidRPr="00057099">
              <w:t>, hoofdstuk 2</w:t>
            </w:r>
          </w:p>
        </w:tc>
      </w:tr>
      <w:tr w:rsidR="001E2792" w:rsidRPr="00057099" w14:paraId="11EC4A95" w14:textId="77777777" w:rsidTr="00D62E73">
        <w:trPr>
          <w:cantSplit/>
        </w:trPr>
        <w:tc>
          <w:tcPr>
            <w:tcW w:w="3227" w:type="dxa"/>
          </w:tcPr>
          <w:p w14:paraId="176E71FF" w14:textId="77777777" w:rsidR="001E2792" w:rsidRPr="00057099" w:rsidRDefault="001E2792" w:rsidP="00D62E73">
            <w:pPr>
              <w:spacing w:line="240" w:lineRule="exact"/>
            </w:pPr>
            <w:r w:rsidRPr="00057099">
              <w:t>Materiaal ondersteuningsconstructies</w:t>
            </w:r>
          </w:p>
        </w:tc>
        <w:tc>
          <w:tcPr>
            <w:tcW w:w="567" w:type="dxa"/>
          </w:tcPr>
          <w:p w14:paraId="03181457" w14:textId="77777777" w:rsidR="001E2792" w:rsidRPr="00057099" w:rsidRDefault="001E2792" w:rsidP="00D62E73">
            <w:pPr>
              <w:spacing w:line="240" w:lineRule="exact"/>
              <w:jc w:val="right"/>
            </w:pPr>
          </w:p>
        </w:tc>
        <w:tc>
          <w:tcPr>
            <w:tcW w:w="284" w:type="dxa"/>
          </w:tcPr>
          <w:p w14:paraId="4DD0F2C5" w14:textId="77777777" w:rsidR="001E2792" w:rsidRPr="00057099" w:rsidRDefault="001E2792" w:rsidP="00D62E73">
            <w:pPr>
              <w:spacing w:line="240" w:lineRule="exact"/>
            </w:pPr>
            <w:r w:rsidRPr="00057099">
              <w:t>:</w:t>
            </w:r>
          </w:p>
        </w:tc>
        <w:tc>
          <w:tcPr>
            <w:tcW w:w="4990" w:type="dxa"/>
          </w:tcPr>
          <w:p w14:paraId="63FE4D01" w14:textId="77777777" w:rsidR="001E2792" w:rsidRPr="00057099" w:rsidRDefault="001E2792" w:rsidP="00D62E73">
            <w:pPr>
              <w:spacing w:line="240" w:lineRule="exact"/>
            </w:pPr>
            <w:r w:rsidRPr="00057099">
              <w:t>roestvaststaal AISI 304, thermisch verzinkt staal</w:t>
            </w:r>
          </w:p>
          <w:p w14:paraId="2DDCFD40" w14:textId="77777777" w:rsidR="001E2792" w:rsidRPr="00057099" w:rsidRDefault="001E2792" w:rsidP="00D62E73">
            <w:pPr>
              <w:spacing w:line="240" w:lineRule="exact"/>
            </w:pPr>
          </w:p>
        </w:tc>
      </w:tr>
    </w:tbl>
    <w:p w14:paraId="6219F03C" w14:textId="77777777" w:rsidR="00F71CB1" w:rsidRPr="00057099" w:rsidRDefault="00F71CB1" w:rsidP="00F71CB1">
      <w:pPr>
        <w:pStyle w:val="Heading2"/>
      </w:pPr>
      <w:bookmarkStart w:id="93" w:name="_Toc54965477"/>
      <w:r w:rsidRPr="00057099">
        <w:t>Conservering</w:t>
      </w:r>
      <w:bookmarkEnd w:id="93"/>
    </w:p>
    <w:p w14:paraId="18221008" w14:textId="77777777" w:rsidR="00F71CB1" w:rsidRPr="00057099" w:rsidRDefault="00F71CB1" w:rsidP="00F71CB1">
      <w:r w:rsidRPr="00057099">
        <w:t>Alle genoemde stalen onderdelen conserveren zoals genoemd in de voorschriften.</w:t>
      </w:r>
    </w:p>
    <w:p w14:paraId="089B369D" w14:textId="77777777" w:rsidR="00F71CB1" w:rsidRPr="00057099" w:rsidRDefault="00F71CB1" w:rsidP="00F71CB1">
      <w:pPr>
        <w:pStyle w:val="Heading2"/>
      </w:pPr>
      <w:bookmarkStart w:id="94" w:name="_Toc54965478"/>
      <w:r w:rsidRPr="00057099">
        <w:t>Keuringen en beproevingen</w:t>
      </w:r>
      <w:bookmarkEnd w:id="94"/>
    </w:p>
    <w:p w14:paraId="458AD092" w14:textId="77777777" w:rsidR="00F71CB1" w:rsidRPr="00057099" w:rsidRDefault="00F71CB1" w:rsidP="00F71CB1">
      <w:r w:rsidRPr="00057099">
        <w:t>Naast de algemeen gebruikelijke keuringen en beproevingen, zoals genoemd in de Algemene technische werken, dienen voor dit onderdeel door de aannemer de volgende beproevingen te worden uitgevoerd:</w:t>
      </w:r>
    </w:p>
    <w:p w14:paraId="797038F8" w14:textId="77777777" w:rsidR="00F71CB1" w:rsidRPr="00057099" w:rsidRDefault="00F71CB1" w:rsidP="00F71CB1">
      <w:pPr>
        <w:pStyle w:val="BodyText"/>
      </w:pPr>
    </w:p>
    <w:p w14:paraId="2C610380" w14:textId="77777777" w:rsidR="00FF569E" w:rsidRPr="00057099" w:rsidRDefault="00FF569E" w:rsidP="00FF569E">
      <w:r w:rsidRPr="00057099">
        <w:t>Naast de algemeen gebruikelijke keuringen en beproevingen, zoals genoemd in de technische werkbeschrijving W/E-algemeen, dienen voor dit onderdeel door de aannemer de volgende beproevingen te worden uitgevoerd:</w:t>
      </w:r>
    </w:p>
    <w:p w14:paraId="20D01647" w14:textId="77777777" w:rsidR="00FF569E" w:rsidRPr="00057099" w:rsidRDefault="00FF569E" w:rsidP="00FF569E"/>
    <w:p w14:paraId="69F35B8F" w14:textId="77777777" w:rsidR="00FF569E" w:rsidRPr="00057099" w:rsidRDefault="00FF569E" w:rsidP="00FF569E">
      <w:r w:rsidRPr="00057099">
        <w:t>Voor de verzending naar de bouwplaats (FAT):</w:t>
      </w:r>
    </w:p>
    <w:p w14:paraId="380C7EE0"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 laswerk;</w:t>
      </w:r>
    </w:p>
    <w:p w14:paraId="526C2FDD"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laagdiktemeting conservering.</w:t>
      </w:r>
    </w:p>
    <w:p w14:paraId="1B751EFC" w14:textId="77777777" w:rsidR="00FF569E" w:rsidRPr="00057099" w:rsidRDefault="00FF569E" w:rsidP="00FF569E"/>
    <w:p w14:paraId="77325A06" w14:textId="77777777" w:rsidR="00FF569E" w:rsidRPr="00057099" w:rsidRDefault="00FF569E" w:rsidP="00FF569E">
      <w:r w:rsidRPr="00057099">
        <w:t>Na de montage ten behoeve van de oplevering (SAT):</w:t>
      </w:r>
    </w:p>
    <w:p w14:paraId="61B48606" w14:textId="77777777"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beproeving van de beveiligingen;</w:t>
      </w:r>
    </w:p>
    <w:p w14:paraId="6586791B" w14:textId="00C8C125" w:rsidR="00FF569E"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controle op goede werking. </w:t>
      </w:r>
    </w:p>
    <w:p w14:paraId="2D8B4C62" w14:textId="113ADED3" w:rsidR="00F71CB1" w:rsidRPr="00057099" w:rsidRDefault="00FF569E" w:rsidP="00FF569E">
      <w:pPr>
        <w:pStyle w:val="Bullet1"/>
        <w:tabs>
          <w:tab w:val="clear" w:pos="1135"/>
          <w:tab w:val="num" w:pos="993"/>
        </w:tabs>
        <w:ind w:left="567" w:hanging="283"/>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door de opdrachtgever kan een zuurstofmeting worden verricht. </w:t>
      </w:r>
    </w:p>
    <w:p w14:paraId="695207E7" w14:textId="697DEA9E" w:rsidR="00096BCD" w:rsidRPr="00057099" w:rsidRDefault="00096BCD">
      <w:pPr>
        <w:rPr>
          <w:rFonts w:cs="Arial"/>
        </w:rPr>
      </w:pPr>
      <w:r w:rsidRPr="00057099">
        <w:br w:type="page"/>
      </w:r>
    </w:p>
    <w:p w14:paraId="0CAED041" w14:textId="352CC19E" w:rsidR="00D34505" w:rsidRPr="00057099" w:rsidRDefault="002D3FE5" w:rsidP="00B762D1">
      <w:pPr>
        <w:pStyle w:val="Heading1"/>
      </w:pPr>
      <w:bookmarkStart w:id="95" w:name="_Toc54965479"/>
      <w:r w:rsidRPr="00057099">
        <w:lastRenderedPageBreak/>
        <w:t>Voortstuwer beluchtingstank</w:t>
      </w:r>
      <w:bookmarkEnd w:id="95"/>
    </w:p>
    <w:p w14:paraId="1D4CB2A6" w14:textId="464FCCF1" w:rsidR="00D34505" w:rsidRPr="00057099" w:rsidRDefault="00D34505" w:rsidP="00D34505">
      <w:r w:rsidRPr="00057099">
        <w:t>De voortstuwer in de beluchtingstanks worden een op een vervangen. De voortstuwer wekt een stroming op in de beluchtingstank houdt deze in stand.</w:t>
      </w:r>
    </w:p>
    <w:p w14:paraId="79959B37" w14:textId="3F701AFE" w:rsidR="00D34505" w:rsidRPr="00057099" w:rsidRDefault="00D34505" w:rsidP="005B35B1">
      <w:pPr>
        <w:pStyle w:val="Heading2"/>
        <w:numPr>
          <w:ilvl w:val="1"/>
          <w:numId w:val="19"/>
        </w:numPr>
      </w:pPr>
      <w:bookmarkStart w:id="96" w:name="_Toc50706296"/>
      <w:bookmarkStart w:id="97" w:name="_Toc54965480"/>
      <w:r w:rsidRPr="00057099">
        <w:t>Leveringsomvang</w:t>
      </w:r>
      <w:bookmarkEnd w:id="96"/>
      <w:bookmarkEnd w:id="97"/>
    </w:p>
    <w:p w14:paraId="7B707B92" w14:textId="77777777" w:rsidR="00D34505" w:rsidRPr="00057099" w:rsidRDefault="00D34505" w:rsidP="00D34505">
      <w:r w:rsidRPr="00057099">
        <w:t>De leveringsomvang bestaat uit:</w:t>
      </w:r>
    </w:p>
    <w:p w14:paraId="25419424" w14:textId="74A6BA9C"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 Eén voorstuwers elk met:</w:t>
      </w:r>
    </w:p>
    <w:p w14:paraId="5FDCE58B" w14:textId="77777777" w:rsidR="00D34505" w:rsidRPr="00057099" w:rsidRDefault="00D34505" w:rsidP="00D34505">
      <w:pPr>
        <w:pStyle w:val="Bullet1"/>
        <w:numPr>
          <w:ilvl w:val="1"/>
          <w:numId w:val="8"/>
        </w:numPr>
        <w:tabs>
          <w:tab w:val="clear" w:pos="1363"/>
          <w:tab w:val="num" w:pos="850"/>
        </w:tabs>
        <w:ind w:left="850"/>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propellor</w:t>
      </w:r>
      <w:proofErr w:type="spellEnd"/>
      <w:r w:rsidRPr="00057099">
        <w:rPr>
          <w:rFonts w:eastAsiaTheme="minorEastAsia" w:cstheme="minorBidi"/>
          <w:noProof w:val="0"/>
          <w:color w:val="00577E" w:themeColor="text1"/>
          <w:sz w:val="20"/>
          <w:lang w:val="nl-NL" w:eastAsia="en-GB"/>
        </w:rPr>
        <w:t xml:space="preserve"> met aandrijving;</w:t>
      </w:r>
    </w:p>
    <w:p w14:paraId="385EF5BD" w14:textId="35FEB6FC" w:rsidR="00D34505" w:rsidRPr="00057099" w:rsidRDefault="00D34505" w:rsidP="00D34505">
      <w:pPr>
        <w:pStyle w:val="Bullet1"/>
        <w:numPr>
          <w:ilvl w:val="1"/>
          <w:numId w:val="8"/>
        </w:numPr>
        <w:tabs>
          <w:tab w:val="clear" w:pos="1363"/>
          <w:tab w:val="num" w:pos="850"/>
        </w:tabs>
        <w:ind w:left="850"/>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geleidebuissteun</w:t>
      </w:r>
      <w:proofErr w:type="spellEnd"/>
      <w:r w:rsidRPr="00057099">
        <w:rPr>
          <w:rFonts w:eastAsiaTheme="minorEastAsia" w:cstheme="minorBidi"/>
          <w:noProof w:val="0"/>
          <w:color w:val="00577E" w:themeColor="text1"/>
          <w:sz w:val="20"/>
          <w:lang w:val="nl-NL" w:eastAsia="en-GB"/>
        </w:rPr>
        <w:t xml:space="preserve"> aan bordes</w:t>
      </w:r>
    </w:p>
    <w:p w14:paraId="07BEA2AA" w14:textId="6E4537F9" w:rsidR="00D95113" w:rsidRPr="00057099" w:rsidRDefault="00D95113" w:rsidP="00D34505">
      <w:pPr>
        <w:pStyle w:val="Bullet1"/>
        <w:numPr>
          <w:ilvl w:val="1"/>
          <w:numId w:val="8"/>
        </w:numPr>
        <w:tabs>
          <w:tab w:val="clear" w:pos="1363"/>
          <w:tab w:val="num" w:pos="850"/>
        </w:tabs>
        <w:ind w:left="850"/>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grijpstang</w:t>
      </w:r>
      <w:r w:rsidR="003239D4" w:rsidRPr="00057099">
        <w:rPr>
          <w:rFonts w:eastAsiaTheme="minorEastAsia" w:cstheme="minorBidi"/>
          <w:noProof w:val="0"/>
          <w:color w:val="00577E" w:themeColor="text1"/>
          <w:sz w:val="20"/>
          <w:lang w:val="nl-NL" w:eastAsia="en-GB"/>
        </w:rPr>
        <w:t xml:space="preserve"> met RVS trekkoord;</w:t>
      </w:r>
    </w:p>
    <w:p w14:paraId="2E06313F"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nevenbestanddelen.</w:t>
      </w:r>
    </w:p>
    <w:p w14:paraId="3E9C12B5" w14:textId="2DB25CF4" w:rsidR="00D34505" w:rsidRPr="00057099" w:rsidRDefault="00D34505" w:rsidP="00D34505"/>
    <w:p w14:paraId="048674E9" w14:textId="4B9506E2" w:rsidR="00D34505" w:rsidRPr="00057099" w:rsidRDefault="00D34505" w:rsidP="005B35B1">
      <w:pPr>
        <w:pStyle w:val="Heading2"/>
        <w:numPr>
          <w:ilvl w:val="1"/>
          <w:numId w:val="19"/>
        </w:numPr>
      </w:pPr>
      <w:bookmarkStart w:id="98" w:name="_Toc50706297"/>
      <w:bookmarkStart w:id="99" w:name="_Toc54965481"/>
      <w:r w:rsidRPr="00057099">
        <w:t>Algemeen</w:t>
      </w:r>
      <w:bookmarkEnd w:id="98"/>
      <w:bookmarkEnd w:id="99"/>
    </w:p>
    <w:tbl>
      <w:tblPr>
        <w:tblW w:w="8613" w:type="dxa"/>
        <w:tblLayout w:type="fixed"/>
        <w:tblLook w:val="01E0" w:firstRow="1" w:lastRow="1" w:firstColumn="1" w:lastColumn="1" w:noHBand="0" w:noVBand="0"/>
      </w:tblPr>
      <w:tblGrid>
        <w:gridCol w:w="2948"/>
        <w:gridCol w:w="851"/>
        <w:gridCol w:w="284"/>
        <w:gridCol w:w="4530"/>
      </w:tblGrid>
      <w:tr w:rsidR="00D34505" w:rsidRPr="00057099" w14:paraId="718C2F0F" w14:textId="77777777" w:rsidTr="00D34505">
        <w:tc>
          <w:tcPr>
            <w:tcW w:w="2948" w:type="dxa"/>
          </w:tcPr>
          <w:p w14:paraId="353FC93D" w14:textId="77777777" w:rsidR="00D34505" w:rsidRPr="00057099" w:rsidRDefault="00D34505" w:rsidP="00D34505">
            <w:pPr>
              <w:spacing w:line="240" w:lineRule="exact"/>
            </w:pPr>
            <w:r w:rsidRPr="00057099">
              <w:t>P&amp;ID-nummer</w:t>
            </w:r>
          </w:p>
        </w:tc>
        <w:tc>
          <w:tcPr>
            <w:tcW w:w="851" w:type="dxa"/>
          </w:tcPr>
          <w:p w14:paraId="6B1804A5" w14:textId="77777777" w:rsidR="00D34505" w:rsidRPr="00057099" w:rsidRDefault="00D34505" w:rsidP="00D34505">
            <w:pPr>
              <w:spacing w:line="240" w:lineRule="exact"/>
            </w:pPr>
          </w:p>
        </w:tc>
        <w:tc>
          <w:tcPr>
            <w:tcW w:w="284" w:type="dxa"/>
          </w:tcPr>
          <w:p w14:paraId="137725D4" w14:textId="77777777" w:rsidR="00D34505" w:rsidRPr="00057099" w:rsidRDefault="00D34505" w:rsidP="00D34505">
            <w:pPr>
              <w:spacing w:line="240" w:lineRule="exact"/>
            </w:pPr>
            <w:r w:rsidRPr="00057099">
              <w:t>:</w:t>
            </w:r>
          </w:p>
        </w:tc>
        <w:tc>
          <w:tcPr>
            <w:tcW w:w="4530" w:type="dxa"/>
          </w:tcPr>
          <w:p w14:paraId="5CF30178" w14:textId="23CFA862" w:rsidR="00D34505" w:rsidRPr="00057099" w:rsidRDefault="00296570" w:rsidP="00D34505">
            <w:pPr>
              <w:spacing w:line="240" w:lineRule="exact"/>
            </w:pPr>
            <w:r w:rsidRPr="00057099">
              <w:t>NW</w:t>
            </w:r>
            <w:r w:rsidR="00D34505" w:rsidRPr="00057099">
              <w:t xml:space="preserve"> 3E – 7</w:t>
            </w:r>
            <w:r w:rsidRPr="00057099">
              <w:t>40</w:t>
            </w:r>
          </w:p>
        </w:tc>
      </w:tr>
      <w:tr w:rsidR="00D34505" w:rsidRPr="00057099" w14:paraId="372435A8" w14:textId="77777777" w:rsidTr="00D34505">
        <w:tc>
          <w:tcPr>
            <w:tcW w:w="2948" w:type="dxa"/>
          </w:tcPr>
          <w:p w14:paraId="29F643D1" w14:textId="77777777" w:rsidR="00D34505" w:rsidRPr="00057099" w:rsidRDefault="00D34505" w:rsidP="00D34505">
            <w:r w:rsidRPr="00057099">
              <w:t>positienummer</w:t>
            </w:r>
          </w:p>
        </w:tc>
        <w:tc>
          <w:tcPr>
            <w:tcW w:w="851" w:type="dxa"/>
          </w:tcPr>
          <w:p w14:paraId="67947C05" w14:textId="77777777" w:rsidR="00D34505" w:rsidRPr="00057099" w:rsidRDefault="00D34505" w:rsidP="00D34505">
            <w:pPr>
              <w:spacing w:line="240" w:lineRule="exact"/>
            </w:pPr>
          </w:p>
        </w:tc>
        <w:tc>
          <w:tcPr>
            <w:tcW w:w="284" w:type="dxa"/>
          </w:tcPr>
          <w:p w14:paraId="4666B684" w14:textId="77777777" w:rsidR="00D34505" w:rsidRPr="00057099" w:rsidRDefault="00D34505" w:rsidP="00D34505">
            <w:pPr>
              <w:spacing w:line="240" w:lineRule="exact"/>
            </w:pPr>
          </w:p>
        </w:tc>
        <w:tc>
          <w:tcPr>
            <w:tcW w:w="4530" w:type="dxa"/>
          </w:tcPr>
          <w:p w14:paraId="30F4B72E" w14:textId="068C7650" w:rsidR="00D34505" w:rsidRPr="00057099" w:rsidRDefault="00D34505" w:rsidP="00D34505">
            <w:pPr>
              <w:spacing w:line="240" w:lineRule="exact"/>
            </w:pPr>
            <w:r w:rsidRPr="00057099">
              <w:t>VS3050</w:t>
            </w:r>
          </w:p>
        </w:tc>
      </w:tr>
      <w:tr w:rsidR="00D34505" w:rsidRPr="00057099" w14:paraId="3DABA9B4" w14:textId="77777777" w:rsidTr="00D34505">
        <w:tc>
          <w:tcPr>
            <w:tcW w:w="2948" w:type="dxa"/>
          </w:tcPr>
          <w:p w14:paraId="032B2EA0" w14:textId="77777777" w:rsidR="00D34505" w:rsidRPr="00057099" w:rsidRDefault="00D34505" w:rsidP="00D34505">
            <w:pPr>
              <w:spacing w:line="240" w:lineRule="exact"/>
            </w:pPr>
            <w:r w:rsidRPr="00057099">
              <w:t>opstelling</w:t>
            </w:r>
          </w:p>
        </w:tc>
        <w:tc>
          <w:tcPr>
            <w:tcW w:w="851" w:type="dxa"/>
          </w:tcPr>
          <w:p w14:paraId="2AA85345" w14:textId="77777777" w:rsidR="00D34505" w:rsidRPr="00057099" w:rsidRDefault="00D34505" w:rsidP="00D34505">
            <w:pPr>
              <w:spacing w:line="240" w:lineRule="exact"/>
            </w:pPr>
          </w:p>
        </w:tc>
        <w:tc>
          <w:tcPr>
            <w:tcW w:w="284" w:type="dxa"/>
          </w:tcPr>
          <w:p w14:paraId="168F38D1" w14:textId="77777777" w:rsidR="00D34505" w:rsidRPr="00057099" w:rsidRDefault="00D34505" w:rsidP="00D34505">
            <w:pPr>
              <w:spacing w:line="240" w:lineRule="exact"/>
            </w:pPr>
            <w:r w:rsidRPr="00057099">
              <w:t>:</w:t>
            </w:r>
          </w:p>
        </w:tc>
        <w:tc>
          <w:tcPr>
            <w:tcW w:w="4530" w:type="dxa"/>
          </w:tcPr>
          <w:p w14:paraId="0F835DA1" w14:textId="3F6616A6" w:rsidR="00D34505" w:rsidRPr="00057099" w:rsidRDefault="00D34505" w:rsidP="00D34505">
            <w:pPr>
              <w:spacing w:line="240" w:lineRule="exact"/>
            </w:pPr>
            <w:r w:rsidRPr="00057099">
              <w:t>in de beluchtingstank BT3000</w:t>
            </w:r>
          </w:p>
        </w:tc>
      </w:tr>
      <w:tr w:rsidR="00D34505" w:rsidRPr="00057099" w14:paraId="659281A8" w14:textId="77777777" w:rsidTr="00D34505">
        <w:trPr>
          <w:trHeight w:val="80"/>
        </w:trPr>
        <w:tc>
          <w:tcPr>
            <w:tcW w:w="2948" w:type="dxa"/>
          </w:tcPr>
          <w:p w14:paraId="7D9A2B6A" w14:textId="77777777" w:rsidR="00D34505" w:rsidRPr="00057099" w:rsidRDefault="00D34505" w:rsidP="00D34505">
            <w:pPr>
              <w:spacing w:line="240" w:lineRule="exact"/>
            </w:pPr>
            <w:r w:rsidRPr="00057099">
              <w:t>medium</w:t>
            </w:r>
          </w:p>
        </w:tc>
        <w:tc>
          <w:tcPr>
            <w:tcW w:w="851" w:type="dxa"/>
          </w:tcPr>
          <w:p w14:paraId="1E807739" w14:textId="77777777" w:rsidR="00D34505" w:rsidRPr="00057099" w:rsidRDefault="00D34505" w:rsidP="00D34505">
            <w:pPr>
              <w:spacing w:line="240" w:lineRule="exact"/>
            </w:pPr>
          </w:p>
        </w:tc>
        <w:tc>
          <w:tcPr>
            <w:tcW w:w="284" w:type="dxa"/>
          </w:tcPr>
          <w:p w14:paraId="416A86F8" w14:textId="77777777" w:rsidR="00D34505" w:rsidRPr="00057099" w:rsidRDefault="00D34505" w:rsidP="00D34505">
            <w:pPr>
              <w:spacing w:line="240" w:lineRule="exact"/>
            </w:pPr>
            <w:r w:rsidRPr="00057099">
              <w:t>:</w:t>
            </w:r>
          </w:p>
        </w:tc>
        <w:tc>
          <w:tcPr>
            <w:tcW w:w="4530" w:type="dxa"/>
          </w:tcPr>
          <w:p w14:paraId="2EC8B9F4" w14:textId="7EF89BE8" w:rsidR="00D34505" w:rsidRPr="00057099" w:rsidRDefault="00D34505" w:rsidP="00D34505">
            <w:pPr>
              <w:spacing w:line="240" w:lineRule="exact"/>
            </w:pPr>
            <w:r w:rsidRPr="00057099">
              <w:t>mengsel van afvalwater en retourslib</w:t>
            </w:r>
            <w:r w:rsidR="00296570" w:rsidRPr="00057099">
              <w:t xml:space="preserve"> </w:t>
            </w:r>
          </w:p>
        </w:tc>
      </w:tr>
    </w:tbl>
    <w:p w14:paraId="4084F6D4" w14:textId="77777777" w:rsidR="00D34505" w:rsidRPr="00057099" w:rsidRDefault="00D34505" w:rsidP="00D34505"/>
    <w:p w14:paraId="47FDF2F7" w14:textId="2F35D66F" w:rsidR="00D34505" w:rsidRPr="00057099" w:rsidRDefault="00D34505" w:rsidP="006028B5">
      <w:pPr>
        <w:pStyle w:val="Heading3"/>
      </w:pPr>
      <w:r w:rsidRPr="00057099">
        <w:t>Ontwerpgegevens</w:t>
      </w:r>
    </w:p>
    <w:tbl>
      <w:tblPr>
        <w:tblW w:w="8619" w:type="dxa"/>
        <w:tblLayout w:type="fixed"/>
        <w:tblLook w:val="01E0" w:firstRow="1" w:lastRow="1" w:firstColumn="1" w:lastColumn="1" w:noHBand="0" w:noVBand="0"/>
      </w:tblPr>
      <w:tblGrid>
        <w:gridCol w:w="2948"/>
        <w:gridCol w:w="851"/>
        <w:gridCol w:w="284"/>
        <w:gridCol w:w="4536"/>
      </w:tblGrid>
      <w:tr w:rsidR="00D34505" w:rsidRPr="00057099" w14:paraId="1A98A9DD" w14:textId="77777777" w:rsidTr="00D34505">
        <w:tc>
          <w:tcPr>
            <w:tcW w:w="2948" w:type="dxa"/>
          </w:tcPr>
          <w:p w14:paraId="745EC04C" w14:textId="77777777" w:rsidR="00D34505" w:rsidRPr="00057099" w:rsidRDefault="00D34505" w:rsidP="00D34505">
            <w:r w:rsidRPr="00057099">
              <w:t>afmetingen beluchtingstank:</w:t>
            </w:r>
          </w:p>
        </w:tc>
        <w:tc>
          <w:tcPr>
            <w:tcW w:w="851" w:type="dxa"/>
          </w:tcPr>
          <w:p w14:paraId="72042A41" w14:textId="77777777" w:rsidR="00D34505" w:rsidRPr="00057099" w:rsidRDefault="00D34505" w:rsidP="00D34505">
            <w:pPr>
              <w:jc w:val="right"/>
            </w:pPr>
          </w:p>
        </w:tc>
        <w:tc>
          <w:tcPr>
            <w:tcW w:w="284" w:type="dxa"/>
          </w:tcPr>
          <w:p w14:paraId="24D5E930" w14:textId="77777777" w:rsidR="00D34505" w:rsidRPr="00057099" w:rsidRDefault="00D34505" w:rsidP="00D34505"/>
        </w:tc>
        <w:tc>
          <w:tcPr>
            <w:tcW w:w="4536" w:type="dxa"/>
          </w:tcPr>
          <w:p w14:paraId="3D5FADBB" w14:textId="77777777" w:rsidR="00D34505" w:rsidRPr="00057099" w:rsidRDefault="00D34505" w:rsidP="00D34505"/>
        </w:tc>
      </w:tr>
      <w:tr w:rsidR="00D34505" w:rsidRPr="00057099" w14:paraId="16161D95" w14:textId="77777777" w:rsidTr="00D34505">
        <w:tc>
          <w:tcPr>
            <w:tcW w:w="2948" w:type="dxa"/>
          </w:tcPr>
          <w:p w14:paraId="6DB94F56"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inhoud BT3100</w:t>
            </w:r>
          </w:p>
        </w:tc>
        <w:tc>
          <w:tcPr>
            <w:tcW w:w="851" w:type="dxa"/>
          </w:tcPr>
          <w:p w14:paraId="79257E17" w14:textId="77777777" w:rsidR="00D34505" w:rsidRPr="00057099" w:rsidRDefault="00D34505" w:rsidP="00D34505">
            <w:pPr>
              <w:jc w:val="right"/>
            </w:pPr>
            <w:r w:rsidRPr="00057099">
              <w:t>m</w:t>
            </w:r>
            <w:r w:rsidRPr="00057099">
              <w:rPr>
                <w:vertAlign w:val="superscript"/>
              </w:rPr>
              <w:t>3</w:t>
            </w:r>
          </w:p>
        </w:tc>
        <w:tc>
          <w:tcPr>
            <w:tcW w:w="284" w:type="dxa"/>
          </w:tcPr>
          <w:p w14:paraId="2E632F45" w14:textId="77777777" w:rsidR="00D34505" w:rsidRPr="00057099" w:rsidRDefault="00D34505" w:rsidP="00D34505">
            <w:r w:rsidRPr="00057099">
              <w:t>:</w:t>
            </w:r>
          </w:p>
        </w:tc>
        <w:tc>
          <w:tcPr>
            <w:tcW w:w="4536" w:type="dxa"/>
          </w:tcPr>
          <w:p w14:paraId="2E1927BC" w14:textId="53C8347D" w:rsidR="00D34505" w:rsidRPr="00057099" w:rsidRDefault="00931FAD" w:rsidP="00D34505">
            <w:r w:rsidRPr="00057099">
              <w:t>6.250</w:t>
            </w:r>
          </w:p>
        </w:tc>
      </w:tr>
      <w:tr w:rsidR="00D34505" w:rsidRPr="00057099" w14:paraId="1487CFB3" w14:textId="77777777" w:rsidTr="00D34505">
        <w:tc>
          <w:tcPr>
            <w:tcW w:w="2948" w:type="dxa"/>
          </w:tcPr>
          <w:p w14:paraId="69799F23"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beenbreedte</w:t>
            </w:r>
          </w:p>
        </w:tc>
        <w:tc>
          <w:tcPr>
            <w:tcW w:w="851" w:type="dxa"/>
          </w:tcPr>
          <w:p w14:paraId="79DB02E3" w14:textId="77777777" w:rsidR="00D34505" w:rsidRPr="00057099" w:rsidRDefault="00D34505" w:rsidP="00D34505">
            <w:pPr>
              <w:jc w:val="right"/>
            </w:pPr>
            <w:r w:rsidRPr="00057099">
              <w:t>mm</w:t>
            </w:r>
          </w:p>
        </w:tc>
        <w:tc>
          <w:tcPr>
            <w:tcW w:w="284" w:type="dxa"/>
          </w:tcPr>
          <w:p w14:paraId="620AC45C" w14:textId="77777777" w:rsidR="00D34505" w:rsidRPr="00057099" w:rsidRDefault="00D34505" w:rsidP="00D34505">
            <w:r w:rsidRPr="00057099">
              <w:t>:</w:t>
            </w:r>
          </w:p>
        </w:tc>
        <w:tc>
          <w:tcPr>
            <w:tcW w:w="4536" w:type="dxa"/>
          </w:tcPr>
          <w:p w14:paraId="521BEE0A" w14:textId="16C56563" w:rsidR="00D34505" w:rsidRPr="00057099" w:rsidRDefault="00931FAD" w:rsidP="00D34505">
            <w:r w:rsidRPr="00057099">
              <w:t>7.</w:t>
            </w:r>
            <w:r w:rsidR="00D34505" w:rsidRPr="00057099">
              <w:t>000</w:t>
            </w:r>
          </w:p>
        </w:tc>
      </w:tr>
      <w:tr w:rsidR="00D34505" w:rsidRPr="00057099" w14:paraId="31E4ACBF" w14:textId="77777777" w:rsidTr="00D34505">
        <w:tc>
          <w:tcPr>
            <w:tcW w:w="2948" w:type="dxa"/>
          </w:tcPr>
          <w:p w14:paraId="3937C63E"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beendiepte</w:t>
            </w:r>
          </w:p>
        </w:tc>
        <w:tc>
          <w:tcPr>
            <w:tcW w:w="851" w:type="dxa"/>
          </w:tcPr>
          <w:p w14:paraId="2BBD058D" w14:textId="77777777" w:rsidR="00D34505" w:rsidRPr="00057099" w:rsidRDefault="00D34505" w:rsidP="00D34505">
            <w:pPr>
              <w:jc w:val="right"/>
            </w:pPr>
            <w:r w:rsidRPr="00057099">
              <w:t>mm</w:t>
            </w:r>
          </w:p>
        </w:tc>
        <w:tc>
          <w:tcPr>
            <w:tcW w:w="284" w:type="dxa"/>
          </w:tcPr>
          <w:p w14:paraId="0D8AC193" w14:textId="77777777" w:rsidR="00D34505" w:rsidRPr="00057099" w:rsidRDefault="00D34505" w:rsidP="00D34505">
            <w:r w:rsidRPr="00057099">
              <w:t>:</w:t>
            </w:r>
          </w:p>
        </w:tc>
        <w:tc>
          <w:tcPr>
            <w:tcW w:w="4536" w:type="dxa"/>
          </w:tcPr>
          <w:p w14:paraId="1F30E598" w14:textId="61945209" w:rsidR="00D34505" w:rsidRPr="00057099" w:rsidRDefault="00931FAD" w:rsidP="00D34505">
            <w:r w:rsidRPr="00057099">
              <w:t>3.020</w:t>
            </w:r>
            <w:r w:rsidR="00D34505" w:rsidRPr="00057099">
              <w:t xml:space="preserve"> (waterstand tot bodem)</w:t>
            </w:r>
          </w:p>
        </w:tc>
      </w:tr>
      <w:tr w:rsidR="00D34505" w:rsidRPr="00057099" w14:paraId="71FCD0B5" w14:textId="77777777" w:rsidTr="00D34505">
        <w:tc>
          <w:tcPr>
            <w:tcW w:w="2948" w:type="dxa"/>
          </w:tcPr>
          <w:p w14:paraId="6A40673D" w14:textId="77777777" w:rsidR="00D34505" w:rsidRPr="00057099" w:rsidRDefault="00D34505" w:rsidP="00D34505">
            <w:r w:rsidRPr="00057099">
              <w:t>peilen:</w:t>
            </w:r>
          </w:p>
        </w:tc>
        <w:tc>
          <w:tcPr>
            <w:tcW w:w="851" w:type="dxa"/>
          </w:tcPr>
          <w:p w14:paraId="43C56BFF" w14:textId="77777777" w:rsidR="00D34505" w:rsidRPr="00057099" w:rsidRDefault="00D34505" w:rsidP="00D34505">
            <w:pPr>
              <w:jc w:val="right"/>
            </w:pPr>
          </w:p>
        </w:tc>
        <w:tc>
          <w:tcPr>
            <w:tcW w:w="284" w:type="dxa"/>
          </w:tcPr>
          <w:p w14:paraId="07CCF181" w14:textId="77777777" w:rsidR="00D34505" w:rsidRPr="00057099" w:rsidRDefault="00D34505" w:rsidP="00D34505"/>
        </w:tc>
        <w:tc>
          <w:tcPr>
            <w:tcW w:w="4536" w:type="dxa"/>
          </w:tcPr>
          <w:p w14:paraId="5C598980" w14:textId="77777777" w:rsidR="00D34505" w:rsidRPr="00057099" w:rsidRDefault="00D34505" w:rsidP="00D34505"/>
        </w:tc>
      </w:tr>
      <w:tr w:rsidR="00D34505" w:rsidRPr="00057099" w14:paraId="709A059D" w14:textId="77777777" w:rsidTr="00D34505">
        <w:tc>
          <w:tcPr>
            <w:tcW w:w="2948" w:type="dxa"/>
          </w:tcPr>
          <w:p w14:paraId="0ADFAE76"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max. waterpeil</w:t>
            </w:r>
          </w:p>
        </w:tc>
        <w:tc>
          <w:tcPr>
            <w:tcW w:w="851" w:type="dxa"/>
          </w:tcPr>
          <w:p w14:paraId="42349E56" w14:textId="77777777" w:rsidR="00D34505" w:rsidRPr="00057099" w:rsidRDefault="00D34505" w:rsidP="00D34505">
            <w:pPr>
              <w:jc w:val="right"/>
            </w:pPr>
            <w:r w:rsidRPr="00057099">
              <w:t>mNAP</w:t>
            </w:r>
          </w:p>
        </w:tc>
        <w:tc>
          <w:tcPr>
            <w:tcW w:w="284" w:type="dxa"/>
          </w:tcPr>
          <w:p w14:paraId="77AB2F4B" w14:textId="77777777" w:rsidR="00D34505" w:rsidRPr="00057099" w:rsidRDefault="00D34505" w:rsidP="00D34505">
            <w:r w:rsidRPr="00057099">
              <w:t>:</w:t>
            </w:r>
          </w:p>
        </w:tc>
        <w:tc>
          <w:tcPr>
            <w:tcW w:w="4536" w:type="dxa"/>
          </w:tcPr>
          <w:p w14:paraId="7D423938" w14:textId="3720F720" w:rsidR="00D34505" w:rsidRPr="00057099" w:rsidRDefault="00931FAD" w:rsidP="00D34505">
            <w:r w:rsidRPr="00057099">
              <w:t>-1,58 (bij RWA + retourslibdebiet</w:t>
            </w:r>
          </w:p>
        </w:tc>
      </w:tr>
      <w:tr w:rsidR="00931FAD" w:rsidRPr="00057099" w14:paraId="7F9C0E12" w14:textId="77777777" w:rsidTr="00D34505">
        <w:tc>
          <w:tcPr>
            <w:tcW w:w="2948" w:type="dxa"/>
          </w:tcPr>
          <w:p w14:paraId="5FD64401" w14:textId="77777777" w:rsidR="00931FAD" w:rsidRPr="00057099" w:rsidRDefault="00931FAD" w:rsidP="00931FA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min. waterpeil</w:t>
            </w:r>
          </w:p>
        </w:tc>
        <w:tc>
          <w:tcPr>
            <w:tcW w:w="851" w:type="dxa"/>
          </w:tcPr>
          <w:p w14:paraId="39FBD0D3" w14:textId="77777777" w:rsidR="00931FAD" w:rsidRPr="00057099" w:rsidRDefault="00931FAD" w:rsidP="00931FAD">
            <w:pPr>
              <w:jc w:val="right"/>
            </w:pPr>
            <w:r w:rsidRPr="00057099">
              <w:t>mNAP</w:t>
            </w:r>
          </w:p>
        </w:tc>
        <w:tc>
          <w:tcPr>
            <w:tcW w:w="284" w:type="dxa"/>
          </w:tcPr>
          <w:p w14:paraId="0C870F2A" w14:textId="77777777" w:rsidR="00931FAD" w:rsidRPr="00057099" w:rsidRDefault="00931FAD" w:rsidP="00931FAD">
            <w:r w:rsidRPr="00057099">
              <w:t>:</w:t>
            </w:r>
          </w:p>
        </w:tc>
        <w:tc>
          <w:tcPr>
            <w:tcW w:w="4536" w:type="dxa"/>
          </w:tcPr>
          <w:p w14:paraId="345D6FF0" w14:textId="4EAA48BC" w:rsidR="00931FAD" w:rsidRPr="00057099" w:rsidRDefault="00931FAD" w:rsidP="00931FAD">
            <w:r w:rsidRPr="00057099">
              <w:t xml:space="preserve">-1,69 </w:t>
            </w:r>
          </w:p>
        </w:tc>
      </w:tr>
      <w:tr w:rsidR="00931FAD" w:rsidRPr="00057099" w14:paraId="1562301B" w14:textId="77777777" w:rsidTr="00D34505">
        <w:tc>
          <w:tcPr>
            <w:tcW w:w="2948" w:type="dxa"/>
          </w:tcPr>
          <w:p w14:paraId="20D4B81C" w14:textId="77777777" w:rsidR="00931FAD" w:rsidRPr="00057099" w:rsidRDefault="00931FAD" w:rsidP="00931FA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overstort </w:t>
            </w:r>
          </w:p>
        </w:tc>
        <w:tc>
          <w:tcPr>
            <w:tcW w:w="851" w:type="dxa"/>
          </w:tcPr>
          <w:p w14:paraId="1BA7CF7C" w14:textId="77777777" w:rsidR="00931FAD" w:rsidRPr="00057099" w:rsidRDefault="00931FAD" w:rsidP="00931FAD">
            <w:pPr>
              <w:jc w:val="right"/>
            </w:pPr>
            <w:r w:rsidRPr="00057099">
              <w:t>mNAP</w:t>
            </w:r>
          </w:p>
        </w:tc>
        <w:tc>
          <w:tcPr>
            <w:tcW w:w="284" w:type="dxa"/>
          </w:tcPr>
          <w:p w14:paraId="0FCF7C33" w14:textId="77777777" w:rsidR="00931FAD" w:rsidRPr="00057099" w:rsidRDefault="00931FAD" w:rsidP="00931FAD">
            <w:r w:rsidRPr="00057099">
              <w:t>:</w:t>
            </w:r>
          </w:p>
        </w:tc>
        <w:tc>
          <w:tcPr>
            <w:tcW w:w="4536" w:type="dxa"/>
          </w:tcPr>
          <w:p w14:paraId="25DC7431" w14:textId="33A1016F" w:rsidR="00931FAD" w:rsidRPr="00057099" w:rsidRDefault="00931FAD" w:rsidP="00931FAD">
            <w:r w:rsidRPr="00057099">
              <w:t xml:space="preserve">-1,69 </w:t>
            </w:r>
          </w:p>
        </w:tc>
      </w:tr>
      <w:tr w:rsidR="00931FAD" w:rsidRPr="00057099" w14:paraId="09A0D4B6" w14:textId="77777777" w:rsidTr="00D34505">
        <w:tc>
          <w:tcPr>
            <w:tcW w:w="2948" w:type="dxa"/>
          </w:tcPr>
          <w:p w14:paraId="72DC270A" w14:textId="77777777" w:rsidR="00931FAD" w:rsidRPr="00057099" w:rsidRDefault="00931FAD" w:rsidP="00931FA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bovenkant bordes</w:t>
            </w:r>
          </w:p>
        </w:tc>
        <w:tc>
          <w:tcPr>
            <w:tcW w:w="851" w:type="dxa"/>
          </w:tcPr>
          <w:p w14:paraId="02D2A36C" w14:textId="77777777" w:rsidR="00931FAD" w:rsidRPr="00057099" w:rsidRDefault="00931FAD" w:rsidP="00931FAD">
            <w:pPr>
              <w:jc w:val="right"/>
            </w:pPr>
            <w:r w:rsidRPr="00057099">
              <w:t>mNAP</w:t>
            </w:r>
          </w:p>
        </w:tc>
        <w:tc>
          <w:tcPr>
            <w:tcW w:w="284" w:type="dxa"/>
          </w:tcPr>
          <w:p w14:paraId="65D41237" w14:textId="77777777" w:rsidR="00931FAD" w:rsidRPr="00057099" w:rsidRDefault="00931FAD" w:rsidP="00931FAD">
            <w:r w:rsidRPr="00057099">
              <w:t>:</w:t>
            </w:r>
          </w:p>
        </w:tc>
        <w:tc>
          <w:tcPr>
            <w:tcW w:w="4536" w:type="dxa"/>
          </w:tcPr>
          <w:p w14:paraId="13CBB9BA" w14:textId="79836702" w:rsidR="00931FAD" w:rsidRPr="00057099" w:rsidRDefault="00931FAD" w:rsidP="00931FAD">
            <w:r w:rsidRPr="00057099">
              <w:t xml:space="preserve">-1,15 </w:t>
            </w:r>
          </w:p>
        </w:tc>
      </w:tr>
      <w:tr w:rsidR="00931FAD" w:rsidRPr="00057099" w14:paraId="0654F716" w14:textId="77777777" w:rsidTr="00D34505">
        <w:tc>
          <w:tcPr>
            <w:tcW w:w="2948" w:type="dxa"/>
          </w:tcPr>
          <w:p w14:paraId="7A0D102C" w14:textId="77777777" w:rsidR="00931FAD" w:rsidRPr="00057099" w:rsidRDefault="00931FAD" w:rsidP="00931FA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voortstuwer</w:t>
            </w:r>
          </w:p>
        </w:tc>
        <w:tc>
          <w:tcPr>
            <w:tcW w:w="851" w:type="dxa"/>
          </w:tcPr>
          <w:p w14:paraId="623261D1" w14:textId="77777777" w:rsidR="00931FAD" w:rsidRPr="00057099" w:rsidRDefault="00931FAD" w:rsidP="00931FAD">
            <w:pPr>
              <w:jc w:val="right"/>
            </w:pPr>
            <w:r w:rsidRPr="00057099">
              <w:t>mNAP</w:t>
            </w:r>
          </w:p>
        </w:tc>
        <w:tc>
          <w:tcPr>
            <w:tcW w:w="284" w:type="dxa"/>
          </w:tcPr>
          <w:p w14:paraId="41DF7641" w14:textId="77777777" w:rsidR="00931FAD" w:rsidRPr="00057099" w:rsidRDefault="00931FAD" w:rsidP="00931FAD">
            <w:r w:rsidRPr="00057099">
              <w:t>:</w:t>
            </w:r>
          </w:p>
        </w:tc>
        <w:tc>
          <w:tcPr>
            <w:tcW w:w="4536" w:type="dxa"/>
          </w:tcPr>
          <w:p w14:paraId="34C86199" w14:textId="6AD21187" w:rsidR="00931FAD" w:rsidRPr="00057099" w:rsidRDefault="00931FAD" w:rsidP="00931FAD">
            <w:r w:rsidRPr="00057099">
              <w:t>-</w:t>
            </w:r>
            <w:r w:rsidR="00296570" w:rsidRPr="00057099">
              <w:t>3,09 (hart)</w:t>
            </w:r>
          </w:p>
        </w:tc>
      </w:tr>
      <w:tr w:rsidR="00931FAD" w:rsidRPr="00057099" w14:paraId="3F9DD7A5" w14:textId="77777777" w:rsidTr="00D34505">
        <w:tc>
          <w:tcPr>
            <w:tcW w:w="2948" w:type="dxa"/>
          </w:tcPr>
          <w:p w14:paraId="0497CBEE" w14:textId="77777777" w:rsidR="00931FAD" w:rsidRPr="00057099" w:rsidRDefault="00931FAD" w:rsidP="00931FA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hoogte boven de bodem</w:t>
            </w:r>
          </w:p>
        </w:tc>
        <w:tc>
          <w:tcPr>
            <w:tcW w:w="851" w:type="dxa"/>
          </w:tcPr>
          <w:p w14:paraId="4E772122" w14:textId="77777777" w:rsidR="00931FAD" w:rsidRPr="00057099" w:rsidRDefault="00931FAD" w:rsidP="00931FAD">
            <w:pPr>
              <w:jc w:val="right"/>
            </w:pPr>
            <w:r w:rsidRPr="00057099">
              <w:t>mm</w:t>
            </w:r>
          </w:p>
        </w:tc>
        <w:tc>
          <w:tcPr>
            <w:tcW w:w="284" w:type="dxa"/>
          </w:tcPr>
          <w:p w14:paraId="4B3EED9E" w14:textId="77777777" w:rsidR="00931FAD" w:rsidRPr="00057099" w:rsidRDefault="00931FAD" w:rsidP="00931FAD">
            <w:r w:rsidRPr="00057099">
              <w:t>:</w:t>
            </w:r>
          </w:p>
        </w:tc>
        <w:tc>
          <w:tcPr>
            <w:tcW w:w="4536" w:type="dxa"/>
          </w:tcPr>
          <w:p w14:paraId="482E9F30" w14:textId="77777777" w:rsidR="00931FAD" w:rsidRPr="00057099" w:rsidRDefault="00931FAD" w:rsidP="00931FAD">
            <w:r w:rsidRPr="00057099">
              <w:t>1450</w:t>
            </w:r>
          </w:p>
        </w:tc>
      </w:tr>
      <w:tr w:rsidR="00931FAD" w:rsidRPr="00057099" w14:paraId="3B239BE9" w14:textId="77777777" w:rsidTr="00D34505">
        <w:tc>
          <w:tcPr>
            <w:tcW w:w="2948" w:type="dxa"/>
          </w:tcPr>
          <w:p w14:paraId="25669B4D" w14:textId="77777777" w:rsidR="00931FAD" w:rsidRPr="00057099" w:rsidRDefault="00931FAD" w:rsidP="00931FAD">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bodem</w:t>
            </w:r>
          </w:p>
        </w:tc>
        <w:tc>
          <w:tcPr>
            <w:tcW w:w="851" w:type="dxa"/>
          </w:tcPr>
          <w:p w14:paraId="6C60A1F3" w14:textId="77777777" w:rsidR="00931FAD" w:rsidRPr="00057099" w:rsidRDefault="00931FAD" w:rsidP="00931FAD">
            <w:pPr>
              <w:jc w:val="right"/>
            </w:pPr>
            <w:r w:rsidRPr="00057099">
              <w:t>mNAP</w:t>
            </w:r>
          </w:p>
        </w:tc>
        <w:tc>
          <w:tcPr>
            <w:tcW w:w="284" w:type="dxa"/>
          </w:tcPr>
          <w:p w14:paraId="5231E455" w14:textId="77777777" w:rsidR="00931FAD" w:rsidRPr="00057099" w:rsidRDefault="00931FAD" w:rsidP="00931FAD">
            <w:r w:rsidRPr="00057099">
              <w:t>:</w:t>
            </w:r>
          </w:p>
        </w:tc>
        <w:tc>
          <w:tcPr>
            <w:tcW w:w="4536" w:type="dxa"/>
          </w:tcPr>
          <w:p w14:paraId="5F1170DC" w14:textId="76BD9CFF" w:rsidR="00931FAD" w:rsidRPr="00057099" w:rsidRDefault="00931FAD" w:rsidP="00931FAD">
            <w:r w:rsidRPr="00057099">
              <w:t>-4,60</w:t>
            </w:r>
          </w:p>
        </w:tc>
      </w:tr>
      <w:tr w:rsidR="00931FAD" w:rsidRPr="00057099" w14:paraId="197C60C1" w14:textId="77777777" w:rsidTr="00D34505">
        <w:tc>
          <w:tcPr>
            <w:tcW w:w="2948" w:type="dxa"/>
          </w:tcPr>
          <w:p w14:paraId="60211A60" w14:textId="77777777" w:rsidR="00931FAD" w:rsidRPr="00057099" w:rsidRDefault="00931FAD" w:rsidP="00931FAD">
            <w:r w:rsidRPr="00057099">
              <w:t>type beluchting</w:t>
            </w:r>
          </w:p>
        </w:tc>
        <w:tc>
          <w:tcPr>
            <w:tcW w:w="851" w:type="dxa"/>
          </w:tcPr>
          <w:p w14:paraId="70FDC1D1" w14:textId="77777777" w:rsidR="00931FAD" w:rsidRPr="00057099" w:rsidRDefault="00931FAD" w:rsidP="00931FAD">
            <w:pPr>
              <w:jc w:val="right"/>
            </w:pPr>
          </w:p>
        </w:tc>
        <w:tc>
          <w:tcPr>
            <w:tcW w:w="284" w:type="dxa"/>
          </w:tcPr>
          <w:p w14:paraId="5201732C" w14:textId="77777777" w:rsidR="00931FAD" w:rsidRPr="00057099" w:rsidRDefault="00931FAD" w:rsidP="00931FAD">
            <w:r w:rsidRPr="00057099">
              <w:t>:</w:t>
            </w:r>
          </w:p>
        </w:tc>
        <w:tc>
          <w:tcPr>
            <w:tcW w:w="4536" w:type="dxa"/>
          </w:tcPr>
          <w:p w14:paraId="1CAC4FC1" w14:textId="77777777" w:rsidR="00931FAD" w:rsidRPr="00057099" w:rsidRDefault="00931FAD" w:rsidP="00931FAD"/>
        </w:tc>
      </w:tr>
      <w:tr w:rsidR="00931FAD" w:rsidRPr="00057099" w14:paraId="2F3CB41E" w14:textId="77777777" w:rsidTr="00D34505">
        <w:tc>
          <w:tcPr>
            <w:tcW w:w="2948" w:type="dxa"/>
          </w:tcPr>
          <w:p w14:paraId="53988415" w14:textId="77777777" w:rsidR="00931FAD" w:rsidRPr="00057099" w:rsidRDefault="00931FAD" w:rsidP="00931FAD">
            <w:r w:rsidRPr="00057099">
              <w:t>te garanderen stroomsnelheid in het kanaal</w:t>
            </w:r>
          </w:p>
        </w:tc>
        <w:tc>
          <w:tcPr>
            <w:tcW w:w="851" w:type="dxa"/>
          </w:tcPr>
          <w:p w14:paraId="1D100DC5" w14:textId="77777777" w:rsidR="00931FAD" w:rsidRPr="00057099" w:rsidRDefault="00931FAD" w:rsidP="00931FAD">
            <w:pPr>
              <w:jc w:val="right"/>
            </w:pPr>
            <w:r w:rsidRPr="00057099">
              <w:t>m/s</w:t>
            </w:r>
          </w:p>
        </w:tc>
        <w:tc>
          <w:tcPr>
            <w:tcW w:w="284" w:type="dxa"/>
          </w:tcPr>
          <w:p w14:paraId="0BED06E0" w14:textId="77777777" w:rsidR="00931FAD" w:rsidRPr="00057099" w:rsidRDefault="00931FAD" w:rsidP="00931FAD">
            <w:r w:rsidRPr="00057099">
              <w:t>:</w:t>
            </w:r>
          </w:p>
        </w:tc>
        <w:tc>
          <w:tcPr>
            <w:tcW w:w="4536" w:type="dxa"/>
          </w:tcPr>
          <w:p w14:paraId="30CAE04E" w14:textId="4F17A4D0" w:rsidR="00296570" w:rsidRPr="00057099" w:rsidRDefault="00096BCD" w:rsidP="00931FAD">
            <w:r w:rsidRPr="00057099">
              <w:rPr>
                <w:u w:val="single"/>
              </w:rPr>
              <w:t>&gt;</w:t>
            </w:r>
            <w:r w:rsidR="00931FAD" w:rsidRPr="00057099">
              <w:t>0</w:t>
            </w:r>
            <w:r w:rsidR="00296570" w:rsidRPr="00057099">
              <w:t>,</w:t>
            </w:r>
            <w:r w:rsidR="00931FAD" w:rsidRPr="00057099">
              <w:t>25</w:t>
            </w:r>
            <w:r w:rsidR="00296570" w:rsidRPr="00057099">
              <w:t xml:space="preserve">  </w:t>
            </w:r>
          </w:p>
          <w:p w14:paraId="1F2D7DB8" w14:textId="75895691" w:rsidR="00931FAD" w:rsidRPr="00057099" w:rsidRDefault="00296570" w:rsidP="00931FAD">
            <w:r w:rsidRPr="00057099">
              <w:t>met 1 voortstuwer in bedrijf en 2 beluchters uit bedrijf. De berekening dient bijgevoegd te worden</w:t>
            </w:r>
          </w:p>
        </w:tc>
      </w:tr>
    </w:tbl>
    <w:p w14:paraId="46D6A62F" w14:textId="77777777" w:rsidR="00D34505" w:rsidRPr="00057099" w:rsidRDefault="00D34505" w:rsidP="00D34505"/>
    <w:p w14:paraId="33B23743" w14:textId="205C77DB" w:rsidR="00D34505" w:rsidRPr="00057099" w:rsidRDefault="00D34505" w:rsidP="005B35B1">
      <w:pPr>
        <w:pStyle w:val="Heading2"/>
        <w:numPr>
          <w:ilvl w:val="1"/>
          <w:numId w:val="19"/>
        </w:numPr>
      </w:pPr>
      <w:bookmarkStart w:id="100" w:name="_Toc50706298"/>
      <w:bookmarkStart w:id="101" w:name="_Toc54965482"/>
      <w:r w:rsidRPr="00057099">
        <w:t>Hoofdgegevens</w:t>
      </w:r>
      <w:bookmarkEnd w:id="100"/>
      <w:bookmarkEnd w:id="101"/>
    </w:p>
    <w:tbl>
      <w:tblPr>
        <w:tblW w:w="0" w:type="auto"/>
        <w:tblLayout w:type="fixed"/>
        <w:tblLook w:val="01E0" w:firstRow="1" w:lastRow="1" w:firstColumn="1" w:lastColumn="1" w:noHBand="0" w:noVBand="0"/>
      </w:tblPr>
      <w:tblGrid>
        <w:gridCol w:w="2948"/>
        <w:gridCol w:w="851"/>
        <w:gridCol w:w="284"/>
        <w:gridCol w:w="4536"/>
      </w:tblGrid>
      <w:tr w:rsidR="00D34505" w:rsidRPr="00057099" w14:paraId="02F01837" w14:textId="77777777" w:rsidTr="00D34505">
        <w:tc>
          <w:tcPr>
            <w:tcW w:w="2948" w:type="dxa"/>
          </w:tcPr>
          <w:p w14:paraId="56FEC52D" w14:textId="77777777" w:rsidR="00D34505" w:rsidRPr="00057099" w:rsidRDefault="00D34505" w:rsidP="00D34505">
            <w:r w:rsidRPr="00057099">
              <w:t>systeem</w:t>
            </w:r>
          </w:p>
        </w:tc>
        <w:tc>
          <w:tcPr>
            <w:tcW w:w="851" w:type="dxa"/>
          </w:tcPr>
          <w:p w14:paraId="06DF4643" w14:textId="77777777" w:rsidR="00D34505" w:rsidRPr="00057099" w:rsidRDefault="00D34505" w:rsidP="00D34505">
            <w:pPr>
              <w:jc w:val="right"/>
            </w:pPr>
          </w:p>
        </w:tc>
        <w:tc>
          <w:tcPr>
            <w:tcW w:w="284" w:type="dxa"/>
          </w:tcPr>
          <w:p w14:paraId="3E9735EE" w14:textId="77777777" w:rsidR="00D34505" w:rsidRPr="00057099" w:rsidRDefault="00D34505" w:rsidP="00D34505">
            <w:r w:rsidRPr="00057099">
              <w:t>:</w:t>
            </w:r>
          </w:p>
        </w:tc>
        <w:tc>
          <w:tcPr>
            <w:tcW w:w="4536" w:type="dxa"/>
          </w:tcPr>
          <w:p w14:paraId="49FCD123" w14:textId="77777777" w:rsidR="00D34505" w:rsidRPr="00057099" w:rsidRDefault="00D34505" w:rsidP="00D34505">
            <w:r w:rsidRPr="00057099">
              <w:t>propeller voortstuwer</w:t>
            </w:r>
          </w:p>
        </w:tc>
      </w:tr>
      <w:tr w:rsidR="00D34505" w:rsidRPr="00057099" w14:paraId="5811719A" w14:textId="77777777" w:rsidTr="00D34505">
        <w:tc>
          <w:tcPr>
            <w:tcW w:w="2948" w:type="dxa"/>
          </w:tcPr>
          <w:p w14:paraId="4FDDAA0E" w14:textId="77777777" w:rsidR="00D34505" w:rsidRPr="00057099" w:rsidRDefault="00D34505" w:rsidP="00D34505">
            <w:r w:rsidRPr="00057099">
              <w:t>fabrikaat</w:t>
            </w:r>
          </w:p>
        </w:tc>
        <w:tc>
          <w:tcPr>
            <w:tcW w:w="851" w:type="dxa"/>
          </w:tcPr>
          <w:p w14:paraId="05D1BE26" w14:textId="77777777" w:rsidR="00D34505" w:rsidRPr="00057099" w:rsidRDefault="00D34505" w:rsidP="00D34505">
            <w:pPr>
              <w:jc w:val="right"/>
            </w:pPr>
          </w:p>
        </w:tc>
        <w:tc>
          <w:tcPr>
            <w:tcW w:w="284" w:type="dxa"/>
          </w:tcPr>
          <w:p w14:paraId="5A7860DD" w14:textId="77777777" w:rsidR="00D34505" w:rsidRPr="00057099" w:rsidRDefault="00D34505" w:rsidP="00D34505">
            <w:r w:rsidRPr="00057099">
              <w:t>:</w:t>
            </w:r>
          </w:p>
        </w:tc>
        <w:tc>
          <w:tcPr>
            <w:tcW w:w="4536" w:type="dxa"/>
          </w:tcPr>
          <w:p w14:paraId="5728ECCE" w14:textId="1A8300F9" w:rsidR="00D34505" w:rsidRPr="00057099" w:rsidRDefault="00096BCD" w:rsidP="00D34505">
            <w:proofErr w:type="spellStart"/>
            <w:r w:rsidRPr="00057099">
              <w:t>Xylem</w:t>
            </w:r>
            <w:proofErr w:type="spellEnd"/>
            <w:r w:rsidR="00D34505" w:rsidRPr="00057099">
              <w:t>, ABS, KSB</w:t>
            </w:r>
          </w:p>
        </w:tc>
      </w:tr>
      <w:tr w:rsidR="00D34505" w:rsidRPr="00057099" w14:paraId="59694E26" w14:textId="77777777" w:rsidTr="00D34505">
        <w:tc>
          <w:tcPr>
            <w:tcW w:w="2948" w:type="dxa"/>
          </w:tcPr>
          <w:p w14:paraId="304007D3" w14:textId="77777777" w:rsidR="00D34505" w:rsidRPr="00057099" w:rsidRDefault="00D34505" w:rsidP="00D34505">
            <w:r w:rsidRPr="00057099">
              <w:t>type</w:t>
            </w:r>
          </w:p>
        </w:tc>
        <w:tc>
          <w:tcPr>
            <w:tcW w:w="851" w:type="dxa"/>
          </w:tcPr>
          <w:p w14:paraId="2378EC31" w14:textId="77777777" w:rsidR="00D34505" w:rsidRPr="00057099" w:rsidRDefault="00D34505" w:rsidP="00D34505">
            <w:pPr>
              <w:jc w:val="right"/>
            </w:pPr>
          </w:p>
        </w:tc>
        <w:tc>
          <w:tcPr>
            <w:tcW w:w="284" w:type="dxa"/>
          </w:tcPr>
          <w:p w14:paraId="7109D2AA" w14:textId="77777777" w:rsidR="00D34505" w:rsidRPr="00057099" w:rsidRDefault="00D34505" w:rsidP="00D34505">
            <w:r w:rsidRPr="00057099">
              <w:t>:</w:t>
            </w:r>
          </w:p>
        </w:tc>
        <w:tc>
          <w:tcPr>
            <w:tcW w:w="4536" w:type="dxa"/>
          </w:tcPr>
          <w:p w14:paraId="20E3ACCF" w14:textId="77777777" w:rsidR="00D34505" w:rsidRPr="00057099" w:rsidRDefault="00D34505" w:rsidP="00D34505"/>
        </w:tc>
      </w:tr>
      <w:tr w:rsidR="00D34505" w:rsidRPr="00057099" w14:paraId="48D7A15B" w14:textId="77777777" w:rsidTr="00D34505">
        <w:tc>
          <w:tcPr>
            <w:tcW w:w="2948" w:type="dxa"/>
          </w:tcPr>
          <w:p w14:paraId="37E7F68D" w14:textId="77777777" w:rsidR="00D34505" w:rsidRPr="00057099" w:rsidRDefault="00D34505" w:rsidP="00D34505">
            <w:r w:rsidRPr="00057099">
              <w:t>toerental</w:t>
            </w:r>
          </w:p>
        </w:tc>
        <w:tc>
          <w:tcPr>
            <w:tcW w:w="851" w:type="dxa"/>
          </w:tcPr>
          <w:p w14:paraId="58EA4488" w14:textId="77777777" w:rsidR="00D34505" w:rsidRPr="00057099" w:rsidRDefault="00D34505" w:rsidP="00D34505">
            <w:pPr>
              <w:jc w:val="right"/>
            </w:pPr>
            <w:r w:rsidRPr="00057099">
              <w:t>min.</w:t>
            </w:r>
            <w:r w:rsidRPr="00057099">
              <w:rPr>
                <w:vertAlign w:val="superscript"/>
              </w:rPr>
              <w:noBreakHyphen/>
              <w:t>1</w:t>
            </w:r>
          </w:p>
        </w:tc>
        <w:tc>
          <w:tcPr>
            <w:tcW w:w="284" w:type="dxa"/>
          </w:tcPr>
          <w:p w14:paraId="2E53EFEC" w14:textId="77777777" w:rsidR="00D34505" w:rsidRPr="00057099" w:rsidRDefault="00D34505" w:rsidP="00D34505">
            <w:r w:rsidRPr="00057099">
              <w:t>:</w:t>
            </w:r>
          </w:p>
        </w:tc>
        <w:tc>
          <w:tcPr>
            <w:tcW w:w="4536" w:type="dxa"/>
          </w:tcPr>
          <w:p w14:paraId="6527F465" w14:textId="77777777" w:rsidR="00D34505" w:rsidRPr="00057099" w:rsidRDefault="00D34505" w:rsidP="00D34505"/>
        </w:tc>
      </w:tr>
      <w:tr w:rsidR="00D34505" w:rsidRPr="00057099" w14:paraId="67B452E1" w14:textId="77777777" w:rsidTr="00D34505">
        <w:tc>
          <w:tcPr>
            <w:tcW w:w="2948" w:type="dxa"/>
          </w:tcPr>
          <w:p w14:paraId="1355F1A9" w14:textId="77777777" w:rsidR="00D34505" w:rsidRPr="00057099" w:rsidRDefault="00D34505" w:rsidP="00D34505">
            <w:r w:rsidRPr="00057099">
              <w:t>afmetingen propeller:</w:t>
            </w:r>
          </w:p>
        </w:tc>
        <w:tc>
          <w:tcPr>
            <w:tcW w:w="851" w:type="dxa"/>
          </w:tcPr>
          <w:p w14:paraId="63248C73" w14:textId="77777777" w:rsidR="00D34505" w:rsidRPr="00057099" w:rsidRDefault="00D34505" w:rsidP="00D34505">
            <w:pPr>
              <w:jc w:val="right"/>
            </w:pPr>
          </w:p>
        </w:tc>
        <w:tc>
          <w:tcPr>
            <w:tcW w:w="284" w:type="dxa"/>
          </w:tcPr>
          <w:p w14:paraId="0C2D107E" w14:textId="77777777" w:rsidR="00D34505" w:rsidRPr="00057099" w:rsidRDefault="00D34505" w:rsidP="00D34505"/>
        </w:tc>
        <w:tc>
          <w:tcPr>
            <w:tcW w:w="4536" w:type="dxa"/>
          </w:tcPr>
          <w:p w14:paraId="37DE56CA" w14:textId="77777777" w:rsidR="00D34505" w:rsidRPr="00057099" w:rsidRDefault="00D34505" w:rsidP="00D34505"/>
        </w:tc>
      </w:tr>
      <w:tr w:rsidR="00D34505" w:rsidRPr="00057099" w14:paraId="226A0DB0" w14:textId="77777777" w:rsidTr="00D34505">
        <w:tc>
          <w:tcPr>
            <w:tcW w:w="2948" w:type="dxa"/>
          </w:tcPr>
          <w:p w14:paraId="0BDC773B"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aantal bladen</w:t>
            </w:r>
          </w:p>
        </w:tc>
        <w:tc>
          <w:tcPr>
            <w:tcW w:w="851" w:type="dxa"/>
          </w:tcPr>
          <w:p w14:paraId="23D6BEB8" w14:textId="77777777" w:rsidR="00D34505" w:rsidRPr="00057099" w:rsidRDefault="00D34505" w:rsidP="00D34505">
            <w:pPr>
              <w:jc w:val="right"/>
            </w:pPr>
          </w:p>
        </w:tc>
        <w:tc>
          <w:tcPr>
            <w:tcW w:w="284" w:type="dxa"/>
          </w:tcPr>
          <w:p w14:paraId="005F59BC" w14:textId="77777777" w:rsidR="00D34505" w:rsidRPr="00057099" w:rsidRDefault="00D34505" w:rsidP="00D34505">
            <w:r w:rsidRPr="00057099">
              <w:t>:</w:t>
            </w:r>
          </w:p>
        </w:tc>
        <w:tc>
          <w:tcPr>
            <w:tcW w:w="4536" w:type="dxa"/>
          </w:tcPr>
          <w:p w14:paraId="6502404F" w14:textId="77777777" w:rsidR="00D34505" w:rsidRPr="00057099" w:rsidRDefault="00D34505" w:rsidP="00D34505">
            <w:r w:rsidRPr="00057099">
              <w:t>2</w:t>
            </w:r>
          </w:p>
        </w:tc>
      </w:tr>
      <w:tr w:rsidR="00D34505" w:rsidRPr="00057099" w14:paraId="09E62E38" w14:textId="77777777" w:rsidTr="00D34505">
        <w:tc>
          <w:tcPr>
            <w:tcW w:w="2948" w:type="dxa"/>
          </w:tcPr>
          <w:p w14:paraId="599BEBE2"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lastRenderedPageBreak/>
              <w:t>diameter</w:t>
            </w:r>
          </w:p>
        </w:tc>
        <w:tc>
          <w:tcPr>
            <w:tcW w:w="851" w:type="dxa"/>
          </w:tcPr>
          <w:p w14:paraId="4DB519DD" w14:textId="77777777" w:rsidR="00D34505" w:rsidRPr="00057099" w:rsidRDefault="00D34505" w:rsidP="00D34505">
            <w:pPr>
              <w:jc w:val="right"/>
            </w:pPr>
            <w:r w:rsidRPr="00057099">
              <w:t>mm</w:t>
            </w:r>
          </w:p>
        </w:tc>
        <w:tc>
          <w:tcPr>
            <w:tcW w:w="284" w:type="dxa"/>
          </w:tcPr>
          <w:p w14:paraId="37AE082E" w14:textId="77777777" w:rsidR="00D34505" w:rsidRPr="00057099" w:rsidRDefault="00D34505" w:rsidP="00D34505">
            <w:r w:rsidRPr="00057099">
              <w:t>:</w:t>
            </w:r>
          </w:p>
        </w:tc>
        <w:tc>
          <w:tcPr>
            <w:tcW w:w="4536" w:type="dxa"/>
          </w:tcPr>
          <w:p w14:paraId="2A7C9ED6" w14:textId="2EC90C67" w:rsidR="00D34505" w:rsidRPr="00057099" w:rsidRDefault="00D34505" w:rsidP="00D34505"/>
        </w:tc>
      </w:tr>
      <w:tr w:rsidR="00D34505" w:rsidRPr="00057099" w14:paraId="77398C1A" w14:textId="77777777" w:rsidTr="00D34505">
        <w:tc>
          <w:tcPr>
            <w:tcW w:w="2948" w:type="dxa"/>
          </w:tcPr>
          <w:p w14:paraId="5E87CFD7" w14:textId="77777777" w:rsidR="00D34505" w:rsidRPr="00057099" w:rsidRDefault="00D34505" w:rsidP="00D34505">
            <w:r w:rsidRPr="00057099">
              <w:t>materialen:</w:t>
            </w:r>
          </w:p>
        </w:tc>
        <w:tc>
          <w:tcPr>
            <w:tcW w:w="851" w:type="dxa"/>
          </w:tcPr>
          <w:p w14:paraId="1B3D5F79" w14:textId="77777777" w:rsidR="00D34505" w:rsidRPr="00057099" w:rsidRDefault="00D34505" w:rsidP="00D34505">
            <w:pPr>
              <w:jc w:val="right"/>
            </w:pPr>
          </w:p>
        </w:tc>
        <w:tc>
          <w:tcPr>
            <w:tcW w:w="284" w:type="dxa"/>
          </w:tcPr>
          <w:p w14:paraId="1C845BCF" w14:textId="77777777" w:rsidR="00D34505" w:rsidRPr="00057099" w:rsidRDefault="00D34505" w:rsidP="00D34505"/>
        </w:tc>
        <w:tc>
          <w:tcPr>
            <w:tcW w:w="4536" w:type="dxa"/>
          </w:tcPr>
          <w:p w14:paraId="1CC2C62E" w14:textId="77777777" w:rsidR="00D34505" w:rsidRPr="00057099" w:rsidRDefault="00D34505" w:rsidP="00D34505"/>
        </w:tc>
      </w:tr>
      <w:tr w:rsidR="00D34505" w:rsidRPr="00057099" w14:paraId="29ECAF17" w14:textId="77777777" w:rsidTr="00D34505">
        <w:tc>
          <w:tcPr>
            <w:tcW w:w="2948" w:type="dxa"/>
          </w:tcPr>
          <w:p w14:paraId="75C0C6E4"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propeller</w:t>
            </w:r>
          </w:p>
        </w:tc>
        <w:tc>
          <w:tcPr>
            <w:tcW w:w="851" w:type="dxa"/>
          </w:tcPr>
          <w:p w14:paraId="7F9B05FF" w14:textId="77777777" w:rsidR="00D34505" w:rsidRPr="00057099" w:rsidRDefault="00D34505" w:rsidP="00D34505">
            <w:pPr>
              <w:jc w:val="right"/>
            </w:pPr>
          </w:p>
        </w:tc>
        <w:tc>
          <w:tcPr>
            <w:tcW w:w="284" w:type="dxa"/>
          </w:tcPr>
          <w:p w14:paraId="7941FA80" w14:textId="77777777" w:rsidR="00D34505" w:rsidRPr="00057099" w:rsidRDefault="00D34505" w:rsidP="00D34505">
            <w:r w:rsidRPr="00057099">
              <w:t>:</w:t>
            </w:r>
          </w:p>
        </w:tc>
        <w:tc>
          <w:tcPr>
            <w:tcW w:w="4536" w:type="dxa"/>
          </w:tcPr>
          <w:p w14:paraId="7333EBDF" w14:textId="77777777" w:rsidR="00D34505" w:rsidRPr="00057099" w:rsidRDefault="00D34505" w:rsidP="00D34505">
            <w:r w:rsidRPr="00057099">
              <w:t>RVS/ gewapend kunststof</w:t>
            </w:r>
          </w:p>
        </w:tc>
      </w:tr>
      <w:tr w:rsidR="00D34505" w:rsidRPr="00057099" w14:paraId="207BC92A" w14:textId="77777777" w:rsidTr="00D34505">
        <w:tc>
          <w:tcPr>
            <w:tcW w:w="2948" w:type="dxa"/>
          </w:tcPr>
          <w:p w14:paraId="7805E08A"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huis</w:t>
            </w:r>
          </w:p>
        </w:tc>
        <w:tc>
          <w:tcPr>
            <w:tcW w:w="851" w:type="dxa"/>
          </w:tcPr>
          <w:p w14:paraId="14841083" w14:textId="77777777" w:rsidR="00D34505" w:rsidRPr="00057099" w:rsidRDefault="00D34505" w:rsidP="00D34505">
            <w:pPr>
              <w:jc w:val="right"/>
            </w:pPr>
          </w:p>
        </w:tc>
        <w:tc>
          <w:tcPr>
            <w:tcW w:w="284" w:type="dxa"/>
          </w:tcPr>
          <w:p w14:paraId="297A272A" w14:textId="77777777" w:rsidR="00D34505" w:rsidRPr="00057099" w:rsidRDefault="00D34505" w:rsidP="00D34505">
            <w:r w:rsidRPr="00057099">
              <w:t>:</w:t>
            </w:r>
          </w:p>
        </w:tc>
        <w:tc>
          <w:tcPr>
            <w:tcW w:w="4536" w:type="dxa"/>
          </w:tcPr>
          <w:p w14:paraId="4E3D4B3A" w14:textId="77777777" w:rsidR="00D34505" w:rsidRPr="00057099" w:rsidRDefault="00D34505" w:rsidP="00D34505">
            <w:r w:rsidRPr="00057099">
              <w:t>gietijzer</w:t>
            </w:r>
          </w:p>
        </w:tc>
      </w:tr>
      <w:tr w:rsidR="00D34505" w:rsidRPr="00057099" w14:paraId="699C60A5" w14:textId="77777777" w:rsidTr="00D34505">
        <w:tc>
          <w:tcPr>
            <w:tcW w:w="2948" w:type="dxa"/>
          </w:tcPr>
          <w:p w14:paraId="47E1029C"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as</w:t>
            </w:r>
          </w:p>
        </w:tc>
        <w:tc>
          <w:tcPr>
            <w:tcW w:w="851" w:type="dxa"/>
          </w:tcPr>
          <w:p w14:paraId="1E2DF6E9" w14:textId="77777777" w:rsidR="00D34505" w:rsidRPr="00057099" w:rsidRDefault="00D34505" w:rsidP="00D34505">
            <w:pPr>
              <w:jc w:val="right"/>
            </w:pPr>
          </w:p>
        </w:tc>
        <w:tc>
          <w:tcPr>
            <w:tcW w:w="284" w:type="dxa"/>
          </w:tcPr>
          <w:p w14:paraId="6466131F" w14:textId="77777777" w:rsidR="00D34505" w:rsidRPr="00057099" w:rsidRDefault="00D34505" w:rsidP="00D34505">
            <w:r w:rsidRPr="00057099">
              <w:t>:</w:t>
            </w:r>
          </w:p>
        </w:tc>
        <w:tc>
          <w:tcPr>
            <w:tcW w:w="4536" w:type="dxa"/>
          </w:tcPr>
          <w:p w14:paraId="3AF87B3B" w14:textId="77777777" w:rsidR="00D34505" w:rsidRPr="00057099" w:rsidRDefault="00D34505" w:rsidP="00D34505">
            <w:r w:rsidRPr="00057099">
              <w:t>RVS</w:t>
            </w:r>
          </w:p>
        </w:tc>
      </w:tr>
      <w:tr w:rsidR="00D34505" w:rsidRPr="00057099" w14:paraId="1967CC58" w14:textId="77777777" w:rsidTr="00D34505">
        <w:tc>
          <w:tcPr>
            <w:tcW w:w="2948" w:type="dxa"/>
          </w:tcPr>
          <w:p w14:paraId="2F348E75"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bevestigingsmiddelen</w:t>
            </w:r>
          </w:p>
        </w:tc>
        <w:tc>
          <w:tcPr>
            <w:tcW w:w="851" w:type="dxa"/>
          </w:tcPr>
          <w:p w14:paraId="0E49E34B" w14:textId="77777777" w:rsidR="00D34505" w:rsidRPr="00057099" w:rsidRDefault="00D34505" w:rsidP="00D34505">
            <w:pPr>
              <w:jc w:val="right"/>
            </w:pPr>
          </w:p>
        </w:tc>
        <w:tc>
          <w:tcPr>
            <w:tcW w:w="284" w:type="dxa"/>
          </w:tcPr>
          <w:p w14:paraId="43A15DFB" w14:textId="77777777" w:rsidR="00D34505" w:rsidRPr="00057099" w:rsidRDefault="00D34505" w:rsidP="00D34505">
            <w:r w:rsidRPr="00057099">
              <w:t>:</w:t>
            </w:r>
          </w:p>
        </w:tc>
        <w:tc>
          <w:tcPr>
            <w:tcW w:w="4536" w:type="dxa"/>
          </w:tcPr>
          <w:p w14:paraId="209F46B2" w14:textId="77777777" w:rsidR="00D34505" w:rsidRPr="00057099" w:rsidRDefault="00D34505" w:rsidP="00D34505">
            <w:r w:rsidRPr="00057099">
              <w:t>RVS AISI 316</w:t>
            </w:r>
          </w:p>
        </w:tc>
      </w:tr>
    </w:tbl>
    <w:p w14:paraId="3E170FDB" w14:textId="77777777" w:rsidR="00D34505" w:rsidRPr="00057099" w:rsidRDefault="00D34505" w:rsidP="00D34505">
      <w:pPr>
        <w:rPr>
          <w:b/>
        </w:rPr>
      </w:pPr>
    </w:p>
    <w:p w14:paraId="15C80DC4" w14:textId="77777777" w:rsidR="00D34505" w:rsidRPr="00057099" w:rsidRDefault="00D34505" w:rsidP="00D34505">
      <w:pPr>
        <w:rPr>
          <w:b/>
        </w:rPr>
      </w:pPr>
      <w:r w:rsidRPr="00057099">
        <w:rPr>
          <w:b/>
        </w:rPr>
        <w:t>Aandrijving</w:t>
      </w:r>
    </w:p>
    <w:tbl>
      <w:tblPr>
        <w:tblW w:w="0" w:type="auto"/>
        <w:tblLayout w:type="fixed"/>
        <w:tblLook w:val="01E0" w:firstRow="1" w:lastRow="1" w:firstColumn="1" w:lastColumn="1" w:noHBand="0" w:noVBand="0"/>
      </w:tblPr>
      <w:tblGrid>
        <w:gridCol w:w="2948"/>
        <w:gridCol w:w="851"/>
        <w:gridCol w:w="284"/>
        <w:gridCol w:w="4536"/>
      </w:tblGrid>
      <w:tr w:rsidR="00D34505" w:rsidRPr="00057099" w14:paraId="4498FC34" w14:textId="77777777" w:rsidTr="00D34505">
        <w:tc>
          <w:tcPr>
            <w:tcW w:w="2948" w:type="dxa"/>
          </w:tcPr>
          <w:p w14:paraId="36C4DD70" w14:textId="77777777" w:rsidR="00D34505" w:rsidRPr="00057099" w:rsidRDefault="00D34505" w:rsidP="00D34505">
            <w:r w:rsidRPr="00057099">
              <w:t>systeem</w:t>
            </w:r>
          </w:p>
        </w:tc>
        <w:tc>
          <w:tcPr>
            <w:tcW w:w="851" w:type="dxa"/>
          </w:tcPr>
          <w:p w14:paraId="396FE53C" w14:textId="77777777" w:rsidR="00D34505" w:rsidRPr="00057099" w:rsidRDefault="00D34505" w:rsidP="00D34505">
            <w:pPr>
              <w:jc w:val="right"/>
            </w:pPr>
          </w:p>
        </w:tc>
        <w:tc>
          <w:tcPr>
            <w:tcW w:w="284" w:type="dxa"/>
          </w:tcPr>
          <w:p w14:paraId="14B9F695" w14:textId="77777777" w:rsidR="00D34505" w:rsidRPr="00057099" w:rsidRDefault="00D34505" w:rsidP="00D34505">
            <w:r w:rsidRPr="00057099">
              <w:t>:</w:t>
            </w:r>
          </w:p>
        </w:tc>
        <w:tc>
          <w:tcPr>
            <w:tcW w:w="4536" w:type="dxa"/>
          </w:tcPr>
          <w:p w14:paraId="3D35660E" w14:textId="77777777" w:rsidR="00D34505" w:rsidRPr="00057099" w:rsidRDefault="00D34505" w:rsidP="00D34505">
            <w:r w:rsidRPr="00057099">
              <w:t>elektromotor met direct gekoppelde en geïntegreerde tandwielkast geschikt voor werking in het medium</w:t>
            </w:r>
          </w:p>
        </w:tc>
      </w:tr>
      <w:tr w:rsidR="00D34505" w:rsidRPr="00057099" w14:paraId="389B654F" w14:textId="77777777" w:rsidTr="00D34505">
        <w:tc>
          <w:tcPr>
            <w:tcW w:w="2948" w:type="dxa"/>
          </w:tcPr>
          <w:p w14:paraId="3C103DEB" w14:textId="77777777" w:rsidR="00D34505" w:rsidRPr="00057099" w:rsidRDefault="00D34505" w:rsidP="00D34505">
            <w:r w:rsidRPr="00057099">
              <w:t>toerental motor</w:t>
            </w:r>
          </w:p>
        </w:tc>
        <w:tc>
          <w:tcPr>
            <w:tcW w:w="851" w:type="dxa"/>
          </w:tcPr>
          <w:p w14:paraId="562430D8" w14:textId="77777777" w:rsidR="00D34505" w:rsidRPr="00057099" w:rsidRDefault="00D34505" w:rsidP="00D34505">
            <w:pPr>
              <w:jc w:val="right"/>
            </w:pPr>
          </w:p>
        </w:tc>
        <w:tc>
          <w:tcPr>
            <w:tcW w:w="284" w:type="dxa"/>
          </w:tcPr>
          <w:p w14:paraId="4572AB74" w14:textId="77777777" w:rsidR="00D34505" w:rsidRPr="00057099" w:rsidRDefault="00D34505" w:rsidP="00D34505">
            <w:r w:rsidRPr="00057099">
              <w:t>:</w:t>
            </w:r>
          </w:p>
        </w:tc>
        <w:tc>
          <w:tcPr>
            <w:tcW w:w="4536" w:type="dxa"/>
          </w:tcPr>
          <w:p w14:paraId="5B286AF0" w14:textId="17F75AB0" w:rsidR="00D34505" w:rsidRPr="00057099" w:rsidRDefault="00D34505" w:rsidP="00D34505">
            <w:pPr>
              <w:tabs>
                <w:tab w:val="left" w:pos="567"/>
              </w:tabs>
            </w:pPr>
            <w:r w:rsidRPr="00057099">
              <w:t xml:space="preserve"> </w:t>
            </w:r>
            <w:r w:rsidRPr="00057099">
              <w:tab/>
              <w:t>(</w:t>
            </w:r>
            <w:r w:rsidRPr="00057099">
              <w:sym w:font="Symbol" w:char="F0A3"/>
            </w:r>
            <w:r w:rsidRPr="00057099">
              <w:t xml:space="preserve"> 1500)</w:t>
            </w:r>
          </w:p>
        </w:tc>
      </w:tr>
      <w:tr w:rsidR="00D34505" w:rsidRPr="00057099" w14:paraId="0D5ABBA9" w14:textId="77777777" w:rsidTr="00D34505">
        <w:tc>
          <w:tcPr>
            <w:tcW w:w="2948" w:type="dxa"/>
          </w:tcPr>
          <w:p w14:paraId="3C8A65A9" w14:textId="77777777" w:rsidR="00D34505" w:rsidRPr="00057099" w:rsidRDefault="00D34505" w:rsidP="00D34505">
            <w:r w:rsidRPr="00057099">
              <w:t>geïnstalleerd vermogen</w:t>
            </w:r>
          </w:p>
        </w:tc>
        <w:tc>
          <w:tcPr>
            <w:tcW w:w="851" w:type="dxa"/>
          </w:tcPr>
          <w:p w14:paraId="246AD5B2" w14:textId="77777777" w:rsidR="00D34505" w:rsidRPr="00057099" w:rsidRDefault="00D34505" w:rsidP="00D34505">
            <w:pPr>
              <w:jc w:val="right"/>
            </w:pPr>
            <w:r w:rsidRPr="00057099">
              <w:t>kW</w:t>
            </w:r>
          </w:p>
        </w:tc>
        <w:tc>
          <w:tcPr>
            <w:tcW w:w="284" w:type="dxa"/>
          </w:tcPr>
          <w:p w14:paraId="3194C437" w14:textId="77777777" w:rsidR="00D34505" w:rsidRPr="00057099" w:rsidRDefault="00D34505" w:rsidP="00D34505">
            <w:r w:rsidRPr="00057099">
              <w:t>:</w:t>
            </w:r>
          </w:p>
        </w:tc>
        <w:tc>
          <w:tcPr>
            <w:tcW w:w="4536" w:type="dxa"/>
          </w:tcPr>
          <w:p w14:paraId="33382E73" w14:textId="76A742CF" w:rsidR="00D34505" w:rsidRPr="00057099" w:rsidRDefault="00A9755D" w:rsidP="00D34505">
            <w:r w:rsidRPr="00057099">
              <w:t>ca.</w:t>
            </w:r>
            <w:r w:rsidR="00D34505" w:rsidRPr="00057099">
              <w:t>4,</w:t>
            </w:r>
            <w:r w:rsidR="009211B9" w:rsidRPr="00057099">
              <w:t>3</w:t>
            </w:r>
          </w:p>
        </w:tc>
      </w:tr>
      <w:tr w:rsidR="00D34505" w:rsidRPr="00057099" w14:paraId="2E40D335" w14:textId="77777777" w:rsidTr="00D34505">
        <w:tc>
          <w:tcPr>
            <w:tcW w:w="2948" w:type="dxa"/>
          </w:tcPr>
          <w:p w14:paraId="6CDDF99D" w14:textId="77777777" w:rsidR="00D34505" w:rsidRPr="00057099" w:rsidRDefault="00D34505" w:rsidP="00D34505">
            <w:r w:rsidRPr="00057099">
              <w:t>spanning</w:t>
            </w:r>
          </w:p>
        </w:tc>
        <w:tc>
          <w:tcPr>
            <w:tcW w:w="851" w:type="dxa"/>
          </w:tcPr>
          <w:p w14:paraId="1ABDF738" w14:textId="77777777" w:rsidR="00D34505" w:rsidRPr="00057099" w:rsidRDefault="00D34505" w:rsidP="00D34505">
            <w:pPr>
              <w:jc w:val="right"/>
            </w:pPr>
            <w:r w:rsidRPr="00057099">
              <w:t>V</w:t>
            </w:r>
          </w:p>
        </w:tc>
        <w:tc>
          <w:tcPr>
            <w:tcW w:w="284" w:type="dxa"/>
          </w:tcPr>
          <w:p w14:paraId="04C1EA80" w14:textId="77777777" w:rsidR="00D34505" w:rsidRPr="00057099" w:rsidRDefault="00D34505" w:rsidP="00D34505">
            <w:r w:rsidRPr="00057099">
              <w:t>:</w:t>
            </w:r>
          </w:p>
        </w:tc>
        <w:tc>
          <w:tcPr>
            <w:tcW w:w="4536" w:type="dxa"/>
          </w:tcPr>
          <w:p w14:paraId="1E4DEB19" w14:textId="77777777" w:rsidR="00D34505" w:rsidRPr="00057099" w:rsidRDefault="00D34505" w:rsidP="00D34505">
            <w:r w:rsidRPr="00057099">
              <w:t>3x 400, 50 Hz</w:t>
            </w:r>
          </w:p>
        </w:tc>
      </w:tr>
      <w:tr w:rsidR="00D34505" w:rsidRPr="00057099" w14:paraId="403EBA55" w14:textId="77777777" w:rsidTr="00D34505">
        <w:tc>
          <w:tcPr>
            <w:tcW w:w="2948" w:type="dxa"/>
          </w:tcPr>
          <w:p w14:paraId="07F369C8" w14:textId="77777777" w:rsidR="00D34505" w:rsidRPr="00057099" w:rsidRDefault="00D34505" w:rsidP="00D34505">
            <w:r w:rsidRPr="00057099">
              <w:t>nominaalstroom</w:t>
            </w:r>
          </w:p>
        </w:tc>
        <w:tc>
          <w:tcPr>
            <w:tcW w:w="851" w:type="dxa"/>
          </w:tcPr>
          <w:p w14:paraId="202DC2BF" w14:textId="77777777" w:rsidR="00D34505" w:rsidRPr="00057099" w:rsidRDefault="00D34505" w:rsidP="00D34505">
            <w:pPr>
              <w:jc w:val="right"/>
            </w:pPr>
            <w:r w:rsidRPr="00057099">
              <w:t>A</w:t>
            </w:r>
          </w:p>
        </w:tc>
        <w:tc>
          <w:tcPr>
            <w:tcW w:w="284" w:type="dxa"/>
          </w:tcPr>
          <w:p w14:paraId="1694EFDB" w14:textId="77777777" w:rsidR="00D34505" w:rsidRPr="00057099" w:rsidRDefault="00D34505" w:rsidP="00D34505">
            <w:r w:rsidRPr="00057099">
              <w:t>:</w:t>
            </w:r>
          </w:p>
        </w:tc>
        <w:tc>
          <w:tcPr>
            <w:tcW w:w="4536" w:type="dxa"/>
          </w:tcPr>
          <w:p w14:paraId="6AC26F8F" w14:textId="77777777" w:rsidR="00D34505" w:rsidRPr="00057099" w:rsidRDefault="00D34505" w:rsidP="00D34505"/>
        </w:tc>
      </w:tr>
      <w:tr w:rsidR="00D34505" w:rsidRPr="00057099" w14:paraId="6075A19F" w14:textId="77777777" w:rsidTr="00D34505">
        <w:tc>
          <w:tcPr>
            <w:tcW w:w="2948" w:type="dxa"/>
          </w:tcPr>
          <w:p w14:paraId="417F329C" w14:textId="77777777" w:rsidR="00D34505" w:rsidRPr="00057099" w:rsidRDefault="00D34505" w:rsidP="00D34505">
            <w:r w:rsidRPr="00057099">
              <w:t>isolatieklasse</w:t>
            </w:r>
          </w:p>
        </w:tc>
        <w:tc>
          <w:tcPr>
            <w:tcW w:w="851" w:type="dxa"/>
          </w:tcPr>
          <w:p w14:paraId="47C55B72" w14:textId="77777777" w:rsidR="00D34505" w:rsidRPr="00057099" w:rsidRDefault="00D34505" w:rsidP="00D34505">
            <w:pPr>
              <w:jc w:val="right"/>
            </w:pPr>
          </w:p>
        </w:tc>
        <w:tc>
          <w:tcPr>
            <w:tcW w:w="284" w:type="dxa"/>
          </w:tcPr>
          <w:p w14:paraId="7951F6E8" w14:textId="77777777" w:rsidR="00D34505" w:rsidRPr="00057099" w:rsidRDefault="00D34505" w:rsidP="00D34505">
            <w:r w:rsidRPr="00057099">
              <w:t>:</w:t>
            </w:r>
          </w:p>
        </w:tc>
        <w:tc>
          <w:tcPr>
            <w:tcW w:w="4536" w:type="dxa"/>
          </w:tcPr>
          <w:p w14:paraId="587A21F5" w14:textId="77777777" w:rsidR="00D34505" w:rsidRPr="00057099" w:rsidRDefault="00D34505" w:rsidP="00D34505">
            <w:r w:rsidRPr="00057099">
              <w:t>B</w:t>
            </w:r>
          </w:p>
        </w:tc>
      </w:tr>
      <w:tr w:rsidR="00D34505" w:rsidRPr="00057099" w14:paraId="689FE559" w14:textId="77777777" w:rsidTr="00D34505">
        <w:tc>
          <w:tcPr>
            <w:tcW w:w="2948" w:type="dxa"/>
          </w:tcPr>
          <w:p w14:paraId="1BC64700" w14:textId="77777777" w:rsidR="00D34505" w:rsidRPr="00057099" w:rsidRDefault="00D34505" w:rsidP="00D34505">
            <w:r w:rsidRPr="00057099">
              <w:t>beschermingsklasse</w:t>
            </w:r>
          </w:p>
        </w:tc>
        <w:tc>
          <w:tcPr>
            <w:tcW w:w="851" w:type="dxa"/>
          </w:tcPr>
          <w:p w14:paraId="209E969B" w14:textId="77777777" w:rsidR="00D34505" w:rsidRPr="00057099" w:rsidRDefault="00D34505" w:rsidP="00D34505">
            <w:pPr>
              <w:jc w:val="right"/>
            </w:pPr>
          </w:p>
        </w:tc>
        <w:tc>
          <w:tcPr>
            <w:tcW w:w="284" w:type="dxa"/>
          </w:tcPr>
          <w:p w14:paraId="7F047658" w14:textId="77777777" w:rsidR="00D34505" w:rsidRPr="00057099" w:rsidRDefault="00D34505" w:rsidP="00D34505">
            <w:r w:rsidRPr="00057099">
              <w:t>:</w:t>
            </w:r>
          </w:p>
        </w:tc>
        <w:tc>
          <w:tcPr>
            <w:tcW w:w="4536" w:type="dxa"/>
          </w:tcPr>
          <w:p w14:paraId="693D1D74" w14:textId="77777777" w:rsidR="00D34505" w:rsidRPr="00057099" w:rsidRDefault="00D34505" w:rsidP="00D34505">
            <w:r w:rsidRPr="00057099">
              <w:t>IP68</w:t>
            </w:r>
          </w:p>
        </w:tc>
      </w:tr>
      <w:tr w:rsidR="00D34505" w:rsidRPr="00057099" w14:paraId="58188CF5" w14:textId="77777777" w:rsidTr="00D34505">
        <w:tc>
          <w:tcPr>
            <w:tcW w:w="2948" w:type="dxa"/>
          </w:tcPr>
          <w:p w14:paraId="592E6AFC" w14:textId="77777777" w:rsidR="00D34505" w:rsidRPr="00057099" w:rsidRDefault="00D34505" w:rsidP="00D34505">
            <w:r w:rsidRPr="00057099">
              <w:t>bedrijfstype</w:t>
            </w:r>
          </w:p>
        </w:tc>
        <w:tc>
          <w:tcPr>
            <w:tcW w:w="851" w:type="dxa"/>
          </w:tcPr>
          <w:p w14:paraId="64CB35B6" w14:textId="77777777" w:rsidR="00D34505" w:rsidRPr="00057099" w:rsidRDefault="00D34505" w:rsidP="00D34505">
            <w:pPr>
              <w:jc w:val="right"/>
            </w:pPr>
          </w:p>
        </w:tc>
        <w:tc>
          <w:tcPr>
            <w:tcW w:w="284" w:type="dxa"/>
          </w:tcPr>
          <w:p w14:paraId="62D88419" w14:textId="77777777" w:rsidR="00D34505" w:rsidRPr="00057099" w:rsidRDefault="00D34505" w:rsidP="00D34505">
            <w:r w:rsidRPr="00057099">
              <w:t>:</w:t>
            </w:r>
          </w:p>
        </w:tc>
        <w:tc>
          <w:tcPr>
            <w:tcW w:w="4536" w:type="dxa"/>
          </w:tcPr>
          <w:p w14:paraId="27508C06" w14:textId="77777777" w:rsidR="00D34505" w:rsidRPr="00057099" w:rsidRDefault="00D34505" w:rsidP="00D34505">
            <w:r w:rsidRPr="00057099">
              <w:t>S1</w:t>
            </w:r>
          </w:p>
        </w:tc>
      </w:tr>
      <w:tr w:rsidR="00D34505" w:rsidRPr="00057099" w14:paraId="76D38970" w14:textId="77777777" w:rsidTr="00D34505">
        <w:tc>
          <w:tcPr>
            <w:tcW w:w="2948" w:type="dxa"/>
          </w:tcPr>
          <w:p w14:paraId="40E4777C" w14:textId="77777777" w:rsidR="00D34505" w:rsidRPr="00057099" w:rsidRDefault="00D34505" w:rsidP="00D34505">
            <w:r w:rsidRPr="00057099">
              <w:t>lagering</w:t>
            </w:r>
          </w:p>
        </w:tc>
        <w:tc>
          <w:tcPr>
            <w:tcW w:w="851" w:type="dxa"/>
          </w:tcPr>
          <w:p w14:paraId="17C899C7" w14:textId="77777777" w:rsidR="00D34505" w:rsidRPr="00057099" w:rsidRDefault="00D34505" w:rsidP="00D34505">
            <w:pPr>
              <w:jc w:val="right"/>
            </w:pPr>
          </w:p>
        </w:tc>
        <w:tc>
          <w:tcPr>
            <w:tcW w:w="284" w:type="dxa"/>
          </w:tcPr>
          <w:p w14:paraId="05C036F2" w14:textId="77777777" w:rsidR="00D34505" w:rsidRPr="00057099" w:rsidRDefault="00D34505" w:rsidP="00D34505">
            <w:r w:rsidRPr="00057099">
              <w:t>:</w:t>
            </w:r>
          </w:p>
        </w:tc>
        <w:tc>
          <w:tcPr>
            <w:tcW w:w="4536" w:type="dxa"/>
          </w:tcPr>
          <w:p w14:paraId="3A08989D" w14:textId="77777777" w:rsidR="00D34505" w:rsidRPr="00057099" w:rsidRDefault="00D34505" w:rsidP="00D34505">
            <w:r w:rsidRPr="00057099">
              <w:t>kogel</w:t>
            </w:r>
            <w:r w:rsidRPr="00057099">
              <w:noBreakHyphen/>
              <w:t xml:space="preserve"> en rollenlagers</w:t>
            </w:r>
          </w:p>
        </w:tc>
      </w:tr>
      <w:tr w:rsidR="00D34505" w:rsidRPr="00057099" w14:paraId="497B25A7" w14:textId="77777777" w:rsidTr="00D34505">
        <w:tc>
          <w:tcPr>
            <w:tcW w:w="2948" w:type="dxa"/>
          </w:tcPr>
          <w:p w14:paraId="2C4C75B1" w14:textId="77777777" w:rsidR="00D34505" w:rsidRPr="00057099" w:rsidRDefault="00D34505" w:rsidP="00D34505">
            <w:r w:rsidRPr="00057099">
              <w:t>type smering</w:t>
            </w:r>
          </w:p>
        </w:tc>
        <w:tc>
          <w:tcPr>
            <w:tcW w:w="851" w:type="dxa"/>
          </w:tcPr>
          <w:p w14:paraId="0C4BBF47" w14:textId="77777777" w:rsidR="00D34505" w:rsidRPr="00057099" w:rsidRDefault="00D34505" w:rsidP="00D34505">
            <w:pPr>
              <w:jc w:val="right"/>
            </w:pPr>
          </w:p>
        </w:tc>
        <w:tc>
          <w:tcPr>
            <w:tcW w:w="284" w:type="dxa"/>
          </w:tcPr>
          <w:p w14:paraId="50F5AE34" w14:textId="77777777" w:rsidR="00D34505" w:rsidRPr="00057099" w:rsidRDefault="00D34505" w:rsidP="00D34505">
            <w:r w:rsidRPr="00057099">
              <w:t>:</w:t>
            </w:r>
          </w:p>
        </w:tc>
        <w:tc>
          <w:tcPr>
            <w:tcW w:w="4536" w:type="dxa"/>
          </w:tcPr>
          <w:p w14:paraId="7C28EF8E" w14:textId="77777777" w:rsidR="00D34505" w:rsidRPr="00057099" w:rsidRDefault="00D34505" w:rsidP="00D34505"/>
        </w:tc>
      </w:tr>
      <w:tr w:rsidR="00D34505" w:rsidRPr="00057099" w14:paraId="4D37FF72" w14:textId="77777777" w:rsidTr="00D34505">
        <w:tc>
          <w:tcPr>
            <w:tcW w:w="2948" w:type="dxa"/>
          </w:tcPr>
          <w:p w14:paraId="1460564E" w14:textId="77777777" w:rsidR="00D34505" w:rsidRPr="00057099" w:rsidRDefault="00D34505" w:rsidP="00D34505">
            <w:r w:rsidRPr="00057099">
              <w:t>L</w:t>
            </w:r>
            <w:r w:rsidRPr="00057099">
              <w:rPr>
                <w:vertAlign w:val="subscript"/>
              </w:rPr>
              <w:t>10h</w:t>
            </w:r>
            <w:r w:rsidRPr="00057099">
              <w:t xml:space="preserve"> levensduur lagers</w:t>
            </w:r>
          </w:p>
        </w:tc>
        <w:tc>
          <w:tcPr>
            <w:tcW w:w="851" w:type="dxa"/>
          </w:tcPr>
          <w:p w14:paraId="4EDBB19F" w14:textId="77777777" w:rsidR="00D34505" w:rsidRPr="00057099" w:rsidRDefault="00D34505" w:rsidP="00D34505">
            <w:pPr>
              <w:jc w:val="right"/>
            </w:pPr>
            <w:r w:rsidRPr="00057099">
              <w:t>h</w:t>
            </w:r>
          </w:p>
        </w:tc>
        <w:tc>
          <w:tcPr>
            <w:tcW w:w="284" w:type="dxa"/>
          </w:tcPr>
          <w:p w14:paraId="5D39FEF2" w14:textId="77777777" w:rsidR="00D34505" w:rsidRPr="00057099" w:rsidRDefault="00D34505" w:rsidP="00D34505">
            <w:r w:rsidRPr="00057099">
              <w:t>:</w:t>
            </w:r>
          </w:p>
        </w:tc>
        <w:tc>
          <w:tcPr>
            <w:tcW w:w="4536" w:type="dxa"/>
          </w:tcPr>
          <w:p w14:paraId="14F6701F" w14:textId="77777777" w:rsidR="00D34505" w:rsidRPr="00057099" w:rsidRDefault="00D34505" w:rsidP="00D34505">
            <w:r w:rsidRPr="00057099">
              <w:sym w:font="Symbol" w:char="F0B3"/>
            </w:r>
            <w:r w:rsidRPr="00057099">
              <w:t xml:space="preserve"> 50.000, gebaseerd op nominaal vermogen van de elektromotor</w:t>
            </w:r>
          </w:p>
        </w:tc>
      </w:tr>
      <w:tr w:rsidR="00D34505" w:rsidRPr="00057099" w14:paraId="4ADAD978" w14:textId="77777777" w:rsidTr="00D34505">
        <w:tc>
          <w:tcPr>
            <w:tcW w:w="2948" w:type="dxa"/>
          </w:tcPr>
          <w:p w14:paraId="784F9C5E" w14:textId="77777777" w:rsidR="00D34505" w:rsidRPr="00057099" w:rsidRDefault="00D34505" w:rsidP="00D34505">
            <w:r w:rsidRPr="00057099">
              <w:t>beveiliging</w:t>
            </w:r>
          </w:p>
        </w:tc>
        <w:tc>
          <w:tcPr>
            <w:tcW w:w="851" w:type="dxa"/>
          </w:tcPr>
          <w:p w14:paraId="212EA7D4" w14:textId="77777777" w:rsidR="00D34505" w:rsidRPr="00057099" w:rsidRDefault="00D34505" w:rsidP="00D34505">
            <w:pPr>
              <w:jc w:val="right"/>
            </w:pPr>
          </w:p>
        </w:tc>
        <w:tc>
          <w:tcPr>
            <w:tcW w:w="284" w:type="dxa"/>
          </w:tcPr>
          <w:p w14:paraId="15E9363A" w14:textId="77777777" w:rsidR="00D34505" w:rsidRPr="00057099" w:rsidRDefault="00D34505" w:rsidP="00D34505">
            <w:r w:rsidRPr="00057099">
              <w:t>:</w:t>
            </w:r>
          </w:p>
        </w:tc>
        <w:tc>
          <w:tcPr>
            <w:tcW w:w="4536" w:type="dxa"/>
          </w:tcPr>
          <w:p w14:paraId="2ED20A1D"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motor voorzien van thermische beveiliging, zie instrumentatielijst. </w:t>
            </w:r>
            <w:proofErr w:type="gramStart"/>
            <w:r w:rsidRPr="00057099">
              <w:rPr>
                <w:rFonts w:eastAsiaTheme="minorEastAsia" w:cstheme="minorBidi"/>
                <w:noProof w:val="0"/>
                <w:color w:val="00577E" w:themeColor="text1"/>
                <w:sz w:val="20"/>
                <w:lang w:val="nl-NL" w:eastAsia="en-GB"/>
              </w:rPr>
              <w:t>Indien</w:t>
            </w:r>
            <w:proofErr w:type="gramEnd"/>
            <w:r w:rsidRPr="00057099">
              <w:rPr>
                <w:rFonts w:eastAsiaTheme="minorEastAsia" w:cstheme="minorBidi"/>
                <w:noProof w:val="0"/>
                <w:color w:val="00577E" w:themeColor="text1"/>
                <w:sz w:val="20"/>
                <w:lang w:val="nl-NL" w:eastAsia="en-GB"/>
              </w:rPr>
              <w:t xml:space="preserve"> het een thermistor betreft, relais bijleveren.</w:t>
            </w:r>
          </w:p>
        </w:tc>
      </w:tr>
      <w:tr w:rsidR="00D34505" w:rsidRPr="00057099" w14:paraId="5252D784" w14:textId="77777777" w:rsidTr="00D34505">
        <w:tc>
          <w:tcPr>
            <w:tcW w:w="2948" w:type="dxa"/>
          </w:tcPr>
          <w:p w14:paraId="48D5AFC1" w14:textId="77777777" w:rsidR="00D34505" w:rsidRPr="00057099" w:rsidRDefault="00D34505" w:rsidP="00D34505"/>
        </w:tc>
        <w:tc>
          <w:tcPr>
            <w:tcW w:w="851" w:type="dxa"/>
          </w:tcPr>
          <w:p w14:paraId="48C44CD0" w14:textId="77777777" w:rsidR="00D34505" w:rsidRPr="00057099" w:rsidRDefault="00D34505" w:rsidP="00D34505">
            <w:pPr>
              <w:jc w:val="right"/>
            </w:pPr>
          </w:p>
        </w:tc>
        <w:tc>
          <w:tcPr>
            <w:tcW w:w="284" w:type="dxa"/>
          </w:tcPr>
          <w:p w14:paraId="2DC3AF44" w14:textId="77777777" w:rsidR="00D34505" w:rsidRPr="00057099" w:rsidRDefault="00D34505" w:rsidP="00D34505"/>
        </w:tc>
        <w:tc>
          <w:tcPr>
            <w:tcW w:w="4536" w:type="dxa"/>
          </w:tcPr>
          <w:p w14:paraId="4727862A"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lekdetectie</w:t>
            </w:r>
          </w:p>
        </w:tc>
      </w:tr>
      <w:tr w:rsidR="00D34505" w:rsidRPr="00057099" w14:paraId="6A9F2AA0" w14:textId="77777777" w:rsidTr="00D34505">
        <w:tc>
          <w:tcPr>
            <w:tcW w:w="2948" w:type="dxa"/>
          </w:tcPr>
          <w:p w14:paraId="4F22D01F" w14:textId="77777777" w:rsidR="00D34505" w:rsidRPr="00057099" w:rsidRDefault="00D34505" w:rsidP="00D34505">
            <w:proofErr w:type="spellStart"/>
            <w:r w:rsidRPr="00057099">
              <w:t>asafdichtingen</w:t>
            </w:r>
            <w:proofErr w:type="spellEnd"/>
            <w:r w:rsidRPr="00057099">
              <w:t xml:space="preserve"> type</w:t>
            </w:r>
          </w:p>
        </w:tc>
        <w:tc>
          <w:tcPr>
            <w:tcW w:w="851" w:type="dxa"/>
          </w:tcPr>
          <w:p w14:paraId="0597280E" w14:textId="77777777" w:rsidR="00D34505" w:rsidRPr="00057099" w:rsidRDefault="00D34505" w:rsidP="00D34505">
            <w:pPr>
              <w:jc w:val="right"/>
            </w:pPr>
          </w:p>
        </w:tc>
        <w:tc>
          <w:tcPr>
            <w:tcW w:w="284" w:type="dxa"/>
          </w:tcPr>
          <w:p w14:paraId="12E85F0E" w14:textId="77777777" w:rsidR="00D34505" w:rsidRPr="00057099" w:rsidRDefault="00D34505" w:rsidP="00D34505">
            <w:r w:rsidRPr="00057099">
              <w:t>:</w:t>
            </w:r>
          </w:p>
        </w:tc>
        <w:tc>
          <w:tcPr>
            <w:tcW w:w="4536" w:type="dxa"/>
          </w:tcPr>
          <w:p w14:paraId="779357E0" w14:textId="77777777" w:rsidR="00D34505" w:rsidRPr="00057099" w:rsidRDefault="00D34505" w:rsidP="00D34505">
            <w:r w:rsidRPr="00057099">
              <w:t>mechanical seal</w:t>
            </w:r>
          </w:p>
        </w:tc>
      </w:tr>
      <w:tr w:rsidR="00D34505" w:rsidRPr="00057099" w14:paraId="044AF5D3" w14:textId="77777777" w:rsidTr="00D34505">
        <w:tc>
          <w:tcPr>
            <w:tcW w:w="2948" w:type="dxa"/>
          </w:tcPr>
          <w:p w14:paraId="77333EDF" w14:textId="77777777" w:rsidR="00D34505" w:rsidRPr="00057099" w:rsidRDefault="00D34505" w:rsidP="00D34505">
            <w:r w:rsidRPr="00057099">
              <w:t>voorzieningen</w:t>
            </w:r>
          </w:p>
        </w:tc>
        <w:tc>
          <w:tcPr>
            <w:tcW w:w="851" w:type="dxa"/>
          </w:tcPr>
          <w:p w14:paraId="03FFEFCB" w14:textId="77777777" w:rsidR="00D34505" w:rsidRPr="00057099" w:rsidRDefault="00D34505" w:rsidP="00D34505">
            <w:pPr>
              <w:jc w:val="right"/>
            </w:pPr>
          </w:p>
        </w:tc>
        <w:tc>
          <w:tcPr>
            <w:tcW w:w="284" w:type="dxa"/>
          </w:tcPr>
          <w:p w14:paraId="0C9EFF1D" w14:textId="77777777" w:rsidR="00D34505" w:rsidRPr="00057099" w:rsidRDefault="00D34505" w:rsidP="00D34505">
            <w:r w:rsidRPr="00057099">
              <w:t>:</w:t>
            </w:r>
          </w:p>
        </w:tc>
        <w:tc>
          <w:tcPr>
            <w:tcW w:w="4536" w:type="dxa"/>
          </w:tcPr>
          <w:p w14:paraId="4AADB022"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aftapopening olie</w:t>
            </w:r>
          </w:p>
        </w:tc>
      </w:tr>
      <w:tr w:rsidR="00D34505" w:rsidRPr="00057099" w14:paraId="1BC1D1DC" w14:textId="77777777" w:rsidTr="00D34505">
        <w:tc>
          <w:tcPr>
            <w:tcW w:w="2948" w:type="dxa"/>
          </w:tcPr>
          <w:p w14:paraId="4AC56197" w14:textId="77777777" w:rsidR="00D34505" w:rsidRPr="00057099" w:rsidRDefault="00D34505" w:rsidP="00D34505"/>
        </w:tc>
        <w:tc>
          <w:tcPr>
            <w:tcW w:w="851" w:type="dxa"/>
          </w:tcPr>
          <w:p w14:paraId="113DB1B4" w14:textId="77777777" w:rsidR="00D34505" w:rsidRPr="00057099" w:rsidRDefault="00D34505" w:rsidP="00D34505">
            <w:pPr>
              <w:jc w:val="right"/>
            </w:pPr>
          </w:p>
        </w:tc>
        <w:tc>
          <w:tcPr>
            <w:tcW w:w="284" w:type="dxa"/>
          </w:tcPr>
          <w:p w14:paraId="06D703B0" w14:textId="77777777" w:rsidR="00D34505" w:rsidRPr="00057099" w:rsidRDefault="00D34505" w:rsidP="00D34505"/>
        </w:tc>
        <w:tc>
          <w:tcPr>
            <w:tcW w:w="4536" w:type="dxa"/>
          </w:tcPr>
          <w:p w14:paraId="01B51A62"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vulopening olie</w:t>
            </w:r>
          </w:p>
        </w:tc>
      </w:tr>
      <w:tr w:rsidR="00D34505" w:rsidRPr="00057099" w14:paraId="097E43B0" w14:textId="77777777" w:rsidTr="00D34505">
        <w:tc>
          <w:tcPr>
            <w:tcW w:w="2948" w:type="dxa"/>
          </w:tcPr>
          <w:p w14:paraId="759C977F" w14:textId="77777777" w:rsidR="00D34505" w:rsidRPr="00057099" w:rsidRDefault="00D34505" w:rsidP="00D34505"/>
        </w:tc>
        <w:tc>
          <w:tcPr>
            <w:tcW w:w="851" w:type="dxa"/>
          </w:tcPr>
          <w:p w14:paraId="136CEB49" w14:textId="77777777" w:rsidR="00D34505" w:rsidRPr="00057099" w:rsidRDefault="00D34505" w:rsidP="00D34505">
            <w:pPr>
              <w:jc w:val="right"/>
            </w:pPr>
          </w:p>
        </w:tc>
        <w:tc>
          <w:tcPr>
            <w:tcW w:w="284" w:type="dxa"/>
          </w:tcPr>
          <w:p w14:paraId="548B04A5" w14:textId="77777777" w:rsidR="00D34505" w:rsidRPr="00057099" w:rsidRDefault="00D34505" w:rsidP="00D34505"/>
        </w:tc>
        <w:tc>
          <w:tcPr>
            <w:tcW w:w="4536" w:type="dxa"/>
          </w:tcPr>
          <w:p w14:paraId="743DFF76"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controleopening olie</w:t>
            </w:r>
          </w:p>
        </w:tc>
      </w:tr>
      <w:tr w:rsidR="00D34505" w:rsidRPr="00057099" w14:paraId="7FC0B0DE" w14:textId="77777777" w:rsidTr="00D34505">
        <w:tc>
          <w:tcPr>
            <w:tcW w:w="2948" w:type="dxa"/>
          </w:tcPr>
          <w:p w14:paraId="4BF7671E" w14:textId="77777777" w:rsidR="00D34505" w:rsidRPr="00057099" w:rsidRDefault="00D34505" w:rsidP="00D34505">
            <w:r w:rsidRPr="00057099">
              <w:t>voedingskabel en signaleringskabel</w:t>
            </w:r>
          </w:p>
        </w:tc>
        <w:tc>
          <w:tcPr>
            <w:tcW w:w="851" w:type="dxa"/>
          </w:tcPr>
          <w:p w14:paraId="6D3BBBDE" w14:textId="77777777" w:rsidR="00D34505" w:rsidRPr="00057099" w:rsidRDefault="00D34505" w:rsidP="00D34505">
            <w:pPr>
              <w:jc w:val="right"/>
            </w:pPr>
          </w:p>
        </w:tc>
        <w:tc>
          <w:tcPr>
            <w:tcW w:w="284" w:type="dxa"/>
          </w:tcPr>
          <w:p w14:paraId="27A328EA" w14:textId="77777777" w:rsidR="00D34505" w:rsidRPr="00057099" w:rsidRDefault="00D34505" w:rsidP="00D34505">
            <w:r w:rsidRPr="00057099">
              <w:t>:</w:t>
            </w:r>
          </w:p>
        </w:tc>
        <w:tc>
          <w:tcPr>
            <w:tcW w:w="4536" w:type="dxa"/>
          </w:tcPr>
          <w:p w14:paraId="396556D3" w14:textId="66578606" w:rsidR="00D34505" w:rsidRPr="00057099" w:rsidRDefault="00D34505" w:rsidP="00D34505">
            <w:r w:rsidRPr="00057099">
              <w:t xml:space="preserve">NWPK snoer, lengte ca. </w:t>
            </w:r>
            <w:r w:rsidR="009211B9" w:rsidRPr="00057099">
              <w:t>10</w:t>
            </w:r>
            <w:r w:rsidRPr="00057099">
              <w:t xml:space="preserve"> meter</w:t>
            </w:r>
          </w:p>
        </w:tc>
      </w:tr>
    </w:tbl>
    <w:p w14:paraId="1E4E3B26" w14:textId="77777777" w:rsidR="00D34505" w:rsidRPr="00057099" w:rsidRDefault="00D34505" w:rsidP="00D34505"/>
    <w:p w14:paraId="3A3FD614" w14:textId="32D25F0B" w:rsidR="00D34505" w:rsidRPr="00057099" w:rsidRDefault="00D34505" w:rsidP="005B35B1">
      <w:pPr>
        <w:pStyle w:val="Heading2"/>
        <w:numPr>
          <w:ilvl w:val="1"/>
          <w:numId w:val="19"/>
        </w:numPr>
      </w:pPr>
      <w:bookmarkStart w:id="102" w:name="_Toc50706299"/>
      <w:bookmarkStart w:id="103" w:name="_Toc54965483"/>
      <w:r w:rsidRPr="00057099">
        <w:t>Bevestiging</w:t>
      </w:r>
      <w:bookmarkEnd w:id="102"/>
      <w:bookmarkEnd w:id="103"/>
    </w:p>
    <w:tbl>
      <w:tblPr>
        <w:tblW w:w="0" w:type="auto"/>
        <w:tblLayout w:type="fixed"/>
        <w:tblLook w:val="01E0" w:firstRow="1" w:lastRow="1" w:firstColumn="1" w:lastColumn="1" w:noHBand="0" w:noVBand="0"/>
      </w:tblPr>
      <w:tblGrid>
        <w:gridCol w:w="2948"/>
        <w:gridCol w:w="851"/>
        <w:gridCol w:w="284"/>
        <w:gridCol w:w="4536"/>
      </w:tblGrid>
      <w:tr w:rsidR="00D34505" w:rsidRPr="00057099" w14:paraId="04DEA17F" w14:textId="77777777" w:rsidTr="00D34505">
        <w:tc>
          <w:tcPr>
            <w:tcW w:w="2948" w:type="dxa"/>
          </w:tcPr>
          <w:p w14:paraId="3E049CBA" w14:textId="77777777" w:rsidR="00D34505" w:rsidRPr="00057099" w:rsidRDefault="00D34505" w:rsidP="00D34505">
            <w:r w:rsidRPr="00057099">
              <w:t>systeem</w:t>
            </w:r>
          </w:p>
        </w:tc>
        <w:tc>
          <w:tcPr>
            <w:tcW w:w="851" w:type="dxa"/>
          </w:tcPr>
          <w:p w14:paraId="51FD4EC8" w14:textId="77777777" w:rsidR="00D34505" w:rsidRPr="00057099" w:rsidRDefault="00D34505" w:rsidP="00D34505">
            <w:pPr>
              <w:jc w:val="right"/>
            </w:pPr>
          </w:p>
        </w:tc>
        <w:tc>
          <w:tcPr>
            <w:tcW w:w="284" w:type="dxa"/>
          </w:tcPr>
          <w:p w14:paraId="7DC425DF" w14:textId="77777777" w:rsidR="00D34505" w:rsidRPr="00057099" w:rsidRDefault="00D34505" w:rsidP="00D34505">
            <w:r w:rsidRPr="00057099">
              <w:t>:</w:t>
            </w:r>
          </w:p>
        </w:tc>
        <w:tc>
          <w:tcPr>
            <w:tcW w:w="4536" w:type="dxa"/>
          </w:tcPr>
          <w:p w14:paraId="68EDC655" w14:textId="77777777" w:rsidR="00D34505" w:rsidRPr="00057099" w:rsidRDefault="00D34505" w:rsidP="00D34505">
            <w:r w:rsidRPr="00057099">
              <w:t>Geleidebuis bestaand</w:t>
            </w:r>
          </w:p>
        </w:tc>
      </w:tr>
      <w:tr w:rsidR="00D34505" w:rsidRPr="00057099" w14:paraId="3D91992F" w14:textId="77777777" w:rsidTr="00D34505">
        <w:tc>
          <w:tcPr>
            <w:tcW w:w="2948" w:type="dxa"/>
          </w:tcPr>
          <w:p w14:paraId="6BE626DA" w14:textId="77777777" w:rsidR="00D34505" w:rsidRPr="00057099" w:rsidRDefault="00D34505" w:rsidP="00D34505">
            <w:r w:rsidRPr="00057099">
              <w:t>geleiding</w:t>
            </w:r>
          </w:p>
        </w:tc>
        <w:tc>
          <w:tcPr>
            <w:tcW w:w="851" w:type="dxa"/>
          </w:tcPr>
          <w:p w14:paraId="776D6F5B" w14:textId="77777777" w:rsidR="00D34505" w:rsidRPr="00057099" w:rsidRDefault="00D34505" w:rsidP="00D34505">
            <w:pPr>
              <w:jc w:val="right"/>
            </w:pPr>
          </w:p>
        </w:tc>
        <w:tc>
          <w:tcPr>
            <w:tcW w:w="284" w:type="dxa"/>
          </w:tcPr>
          <w:p w14:paraId="3C55E122" w14:textId="77777777" w:rsidR="00D34505" w:rsidRPr="00057099" w:rsidRDefault="00D34505" w:rsidP="00D34505">
            <w:r w:rsidRPr="00057099">
              <w:t>:</w:t>
            </w:r>
          </w:p>
        </w:tc>
        <w:tc>
          <w:tcPr>
            <w:tcW w:w="4536" w:type="dxa"/>
          </w:tcPr>
          <w:p w14:paraId="45AA9E8E"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geleidebuis, vanaf de bodem beluchtingstank tot aan het bordes wordt gehandhaafd</w:t>
            </w:r>
          </w:p>
        </w:tc>
      </w:tr>
      <w:tr w:rsidR="00D34505" w:rsidRPr="00057099" w14:paraId="7C4C51BD" w14:textId="77777777" w:rsidTr="00D34505">
        <w:tc>
          <w:tcPr>
            <w:tcW w:w="2948" w:type="dxa"/>
          </w:tcPr>
          <w:p w14:paraId="15AE739F" w14:textId="77777777" w:rsidR="00D34505" w:rsidRPr="00057099" w:rsidRDefault="00D34505" w:rsidP="00D34505"/>
        </w:tc>
        <w:tc>
          <w:tcPr>
            <w:tcW w:w="851" w:type="dxa"/>
          </w:tcPr>
          <w:p w14:paraId="6096628B" w14:textId="77777777" w:rsidR="00D34505" w:rsidRPr="00057099" w:rsidRDefault="00D34505" w:rsidP="00D34505">
            <w:pPr>
              <w:jc w:val="right"/>
            </w:pPr>
          </w:p>
        </w:tc>
        <w:tc>
          <w:tcPr>
            <w:tcW w:w="284" w:type="dxa"/>
          </w:tcPr>
          <w:p w14:paraId="044F48CA" w14:textId="77777777" w:rsidR="00D34505" w:rsidRPr="00057099" w:rsidRDefault="00D34505" w:rsidP="00D34505"/>
        </w:tc>
        <w:tc>
          <w:tcPr>
            <w:tcW w:w="4536" w:type="dxa"/>
          </w:tcPr>
          <w:p w14:paraId="70A81C23" w14:textId="77777777" w:rsidR="00D34505" w:rsidRPr="00057099" w:rsidRDefault="00D34505" w:rsidP="00D34505">
            <w:pPr>
              <w:tabs>
                <w:tab w:val="left" w:pos="284"/>
              </w:tabs>
              <w:ind w:left="284" w:hanging="284"/>
            </w:pPr>
            <w:r w:rsidRPr="00057099">
              <w:tab/>
              <w:t>Brug kan max. 3 cm doorzakken.</w:t>
            </w:r>
          </w:p>
        </w:tc>
      </w:tr>
      <w:tr w:rsidR="00D34505" w:rsidRPr="00057099" w14:paraId="69149B4F" w14:textId="77777777" w:rsidTr="00D34505">
        <w:tc>
          <w:tcPr>
            <w:tcW w:w="2948" w:type="dxa"/>
          </w:tcPr>
          <w:p w14:paraId="16E8B693" w14:textId="182CB745" w:rsidR="00D34505" w:rsidRPr="00057099" w:rsidRDefault="002F035F" w:rsidP="00D34505">
            <w:r w:rsidRPr="00057099">
              <w:t>b</w:t>
            </w:r>
            <w:r w:rsidR="00D34505" w:rsidRPr="00057099">
              <w:t>evestiging aan bordes/brug</w:t>
            </w:r>
          </w:p>
        </w:tc>
        <w:tc>
          <w:tcPr>
            <w:tcW w:w="851" w:type="dxa"/>
          </w:tcPr>
          <w:p w14:paraId="78B0E311" w14:textId="77777777" w:rsidR="00D34505" w:rsidRPr="00057099" w:rsidRDefault="00D34505" w:rsidP="00D34505">
            <w:pPr>
              <w:jc w:val="right"/>
            </w:pPr>
          </w:p>
        </w:tc>
        <w:tc>
          <w:tcPr>
            <w:tcW w:w="284" w:type="dxa"/>
          </w:tcPr>
          <w:p w14:paraId="3503EFD3" w14:textId="77777777" w:rsidR="00D34505" w:rsidRPr="00057099" w:rsidRDefault="00D34505" w:rsidP="00D34505">
            <w:r w:rsidRPr="00057099">
              <w:t>:</w:t>
            </w:r>
          </w:p>
        </w:tc>
        <w:tc>
          <w:tcPr>
            <w:tcW w:w="4536" w:type="dxa"/>
          </w:tcPr>
          <w:p w14:paraId="731433D0" w14:textId="77777777" w:rsidR="00D34505" w:rsidRPr="00057099" w:rsidRDefault="00D34505" w:rsidP="00D34505">
            <w:pPr>
              <w:tabs>
                <w:tab w:val="left" w:pos="284"/>
              </w:tabs>
              <w:ind w:left="284" w:hanging="284"/>
            </w:pPr>
            <w:proofErr w:type="spellStart"/>
            <w:r w:rsidRPr="00057099">
              <w:t>Geleidebuissteun</w:t>
            </w:r>
            <w:proofErr w:type="spellEnd"/>
            <w:r w:rsidRPr="00057099">
              <w:t xml:space="preserve"> vervangen</w:t>
            </w:r>
          </w:p>
        </w:tc>
      </w:tr>
      <w:tr w:rsidR="00D34505" w:rsidRPr="00057099" w14:paraId="2642256D" w14:textId="77777777" w:rsidTr="00D34505">
        <w:tc>
          <w:tcPr>
            <w:tcW w:w="2948" w:type="dxa"/>
          </w:tcPr>
          <w:p w14:paraId="56972381" w14:textId="067F95E1" w:rsidR="00D34505" w:rsidRPr="00057099" w:rsidRDefault="00D34505" w:rsidP="00D34505">
            <w:r w:rsidRPr="00057099">
              <w:t xml:space="preserve">verstelling </w:t>
            </w:r>
          </w:p>
        </w:tc>
        <w:tc>
          <w:tcPr>
            <w:tcW w:w="851" w:type="dxa"/>
          </w:tcPr>
          <w:p w14:paraId="7F39E4BA" w14:textId="77777777" w:rsidR="00D34505" w:rsidRPr="00057099" w:rsidRDefault="00D34505" w:rsidP="00D34505">
            <w:pPr>
              <w:jc w:val="right"/>
            </w:pPr>
          </w:p>
        </w:tc>
        <w:tc>
          <w:tcPr>
            <w:tcW w:w="284" w:type="dxa"/>
          </w:tcPr>
          <w:p w14:paraId="6B089DBE" w14:textId="77777777" w:rsidR="00D34505" w:rsidRPr="00057099" w:rsidRDefault="00D34505" w:rsidP="00D34505">
            <w:r w:rsidRPr="00057099">
              <w:t>:</w:t>
            </w:r>
          </w:p>
        </w:tc>
        <w:tc>
          <w:tcPr>
            <w:tcW w:w="4536" w:type="dxa"/>
          </w:tcPr>
          <w:p w14:paraId="44986AB3" w14:textId="7A67D824" w:rsidR="00D34505" w:rsidRPr="00057099" w:rsidRDefault="002F035F" w:rsidP="00D34505">
            <w:r w:rsidRPr="00057099">
              <w:t>Niet van toepassing</w:t>
            </w:r>
          </w:p>
        </w:tc>
      </w:tr>
      <w:tr w:rsidR="00D34505" w:rsidRPr="00057099" w14:paraId="799B7250" w14:textId="77777777" w:rsidTr="00D34505">
        <w:tc>
          <w:tcPr>
            <w:tcW w:w="2948" w:type="dxa"/>
          </w:tcPr>
          <w:p w14:paraId="52A29C9D" w14:textId="77777777" w:rsidR="00D34505" w:rsidRPr="00057099" w:rsidRDefault="00D34505" w:rsidP="00D34505">
            <w:r w:rsidRPr="00057099">
              <w:t>nevenbestanddelen</w:t>
            </w:r>
          </w:p>
        </w:tc>
        <w:tc>
          <w:tcPr>
            <w:tcW w:w="851" w:type="dxa"/>
          </w:tcPr>
          <w:p w14:paraId="435F20F5" w14:textId="77777777" w:rsidR="00D34505" w:rsidRPr="00057099" w:rsidRDefault="00D34505" w:rsidP="00D34505">
            <w:pPr>
              <w:jc w:val="right"/>
            </w:pPr>
          </w:p>
        </w:tc>
        <w:tc>
          <w:tcPr>
            <w:tcW w:w="284" w:type="dxa"/>
          </w:tcPr>
          <w:p w14:paraId="33801C63" w14:textId="77777777" w:rsidR="00D34505" w:rsidRPr="00057099" w:rsidRDefault="00D34505" w:rsidP="00D34505">
            <w:r w:rsidRPr="00057099">
              <w:t>:</w:t>
            </w:r>
          </w:p>
        </w:tc>
        <w:tc>
          <w:tcPr>
            <w:tcW w:w="4536" w:type="dxa"/>
          </w:tcPr>
          <w:p w14:paraId="54CDE372"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kabelgeleiding en bevestigingen</w:t>
            </w:r>
          </w:p>
        </w:tc>
      </w:tr>
      <w:tr w:rsidR="00D34505" w:rsidRPr="00057099" w14:paraId="1E217F10" w14:textId="77777777" w:rsidTr="00D34505">
        <w:tc>
          <w:tcPr>
            <w:tcW w:w="2948" w:type="dxa"/>
          </w:tcPr>
          <w:p w14:paraId="5B7D6876" w14:textId="77777777" w:rsidR="00D34505" w:rsidRPr="00057099" w:rsidRDefault="00D34505" w:rsidP="00D34505"/>
        </w:tc>
        <w:tc>
          <w:tcPr>
            <w:tcW w:w="851" w:type="dxa"/>
          </w:tcPr>
          <w:p w14:paraId="751D6B61" w14:textId="77777777" w:rsidR="00D34505" w:rsidRPr="00057099" w:rsidRDefault="00D34505" w:rsidP="00D34505">
            <w:pPr>
              <w:jc w:val="right"/>
            </w:pPr>
          </w:p>
        </w:tc>
        <w:tc>
          <w:tcPr>
            <w:tcW w:w="284" w:type="dxa"/>
          </w:tcPr>
          <w:p w14:paraId="04AD5364" w14:textId="77777777" w:rsidR="00D34505" w:rsidRPr="00057099" w:rsidRDefault="00D34505" w:rsidP="00D34505"/>
        </w:tc>
        <w:tc>
          <w:tcPr>
            <w:tcW w:w="4536" w:type="dxa"/>
          </w:tcPr>
          <w:p w14:paraId="0864CD37"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spanvoorziening voor het strak houden van de aansluitkabel</w:t>
            </w:r>
          </w:p>
        </w:tc>
      </w:tr>
      <w:tr w:rsidR="00D34505" w:rsidRPr="00057099" w14:paraId="22D94E98" w14:textId="77777777" w:rsidTr="00D34505">
        <w:tc>
          <w:tcPr>
            <w:tcW w:w="2948" w:type="dxa"/>
          </w:tcPr>
          <w:p w14:paraId="0614589D" w14:textId="77777777" w:rsidR="00D34505" w:rsidRPr="00057099" w:rsidRDefault="00D34505" w:rsidP="00D34505">
            <w:r w:rsidRPr="00057099">
              <w:t>materialen</w:t>
            </w:r>
          </w:p>
        </w:tc>
        <w:tc>
          <w:tcPr>
            <w:tcW w:w="851" w:type="dxa"/>
          </w:tcPr>
          <w:p w14:paraId="559843AB" w14:textId="77777777" w:rsidR="00D34505" w:rsidRPr="00057099" w:rsidRDefault="00D34505" w:rsidP="00D34505">
            <w:pPr>
              <w:jc w:val="right"/>
            </w:pPr>
          </w:p>
        </w:tc>
        <w:tc>
          <w:tcPr>
            <w:tcW w:w="284" w:type="dxa"/>
          </w:tcPr>
          <w:p w14:paraId="4D68DFA5" w14:textId="77777777" w:rsidR="00D34505" w:rsidRPr="00057099" w:rsidRDefault="00D34505" w:rsidP="00D34505">
            <w:r w:rsidRPr="00057099">
              <w:t>:</w:t>
            </w:r>
          </w:p>
        </w:tc>
        <w:tc>
          <w:tcPr>
            <w:tcW w:w="4536" w:type="dxa"/>
          </w:tcPr>
          <w:p w14:paraId="4B58A5B1" w14:textId="77777777" w:rsidR="00D34505" w:rsidRPr="00057099" w:rsidRDefault="00D34505" w:rsidP="00D34505">
            <w:r w:rsidRPr="00057099">
              <w:t>alle materialen roestvaststaal</w:t>
            </w:r>
          </w:p>
        </w:tc>
      </w:tr>
    </w:tbl>
    <w:p w14:paraId="05A8E827" w14:textId="183EE098" w:rsidR="00D34505" w:rsidRPr="00057099" w:rsidRDefault="00D34505" w:rsidP="00D34505"/>
    <w:p w14:paraId="5D1FE87E" w14:textId="6748FC5A" w:rsidR="002F035F" w:rsidRPr="00057099" w:rsidRDefault="002F035F" w:rsidP="00D2248D">
      <w:pPr>
        <w:pStyle w:val="Heading2"/>
      </w:pPr>
      <w:bookmarkStart w:id="104" w:name="_Toc54965484"/>
      <w:bookmarkStart w:id="105" w:name="_Toc50706300"/>
      <w:r w:rsidRPr="00057099">
        <w:lastRenderedPageBreak/>
        <w:t>Hijsdavit voortstuwer</w:t>
      </w:r>
      <w:bookmarkEnd w:id="10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3"/>
        <w:gridCol w:w="851"/>
        <w:gridCol w:w="283"/>
        <w:gridCol w:w="4536"/>
      </w:tblGrid>
      <w:tr w:rsidR="002F035F" w:rsidRPr="00057099" w14:paraId="3B74497F" w14:textId="77777777" w:rsidTr="00C8076F">
        <w:tc>
          <w:tcPr>
            <w:tcW w:w="2943" w:type="dxa"/>
          </w:tcPr>
          <w:p w14:paraId="2C271333" w14:textId="1F1686D3" w:rsidR="002F035F" w:rsidRPr="00057099" w:rsidRDefault="009834AC" w:rsidP="00C8076F">
            <w:pPr>
              <w:spacing w:line="240" w:lineRule="exact"/>
            </w:pPr>
            <w:r w:rsidRPr="00057099">
              <w:t>positienummer</w:t>
            </w:r>
          </w:p>
        </w:tc>
        <w:tc>
          <w:tcPr>
            <w:tcW w:w="851" w:type="dxa"/>
          </w:tcPr>
          <w:p w14:paraId="721854CE" w14:textId="77777777" w:rsidR="002F035F" w:rsidRPr="00057099" w:rsidRDefault="002F035F" w:rsidP="00C8076F">
            <w:pPr>
              <w:spacing w:line="240" w:lineRule="exact"/>
              <w:jc w:val="right"/>
            </w:pPr>
          </w:p>
        </w:tc>
        <w:tc>
          <w:tcPr>
            <w:tcW w:w="283" w:type="dxa"/>
          </w:tcPr>
          <w:p w14:paraId="2A7A5567" w14:textId="77777777" w:rsidR="002F035F" w:rsidRPr="00057099" w:rsidRDefault="002F035F" w:rsidP="00C8076F">
            <w:pPr>
              <w:spacing w:line="240" w:lineRule="exact"/>
              <w:jc w:val="center"/>
            </w:pPr>
            <w:r w:rsidRPr="00057099">
              <w:t>:</w:t>
            </w:r>
          </w:p>
        </w:tc>
        <w:tc>
          <w:tcPr>
            <w:tcW w:w="4536" w:type="dxa"/>
          </w:tcPr>
          <w:p w14:paraId="322B1FEB" w14:textId="3E3F1568" w:rsidR="002F035F" w:rsidRPr="00057099" w:rsidRDefault="00E024DD" w:rsidP="00C8076F">
            <w:pPr>
              <w:spacing w:line="240" w:lineRule="exact"/>
            </w:pPr>
            <w:proofErr w:type="spellStart"/>
            <w:r w:rsidRPr="00057099">
              <w:t>nvt</w:t>
            </w:r>
            <w:proofErr w:type="spellEnd"/>
          </w:p>
        </w:tc>
      </w:tr>
      <w:tr w:rsidR="002F035F" w:rsidRPr="00057099" w14:paraId="3407074F" w14:textId="77777777" w:rsidTr="00C8076F">
        <w:tc>
          <w:tcPr>
            <w:tcW w:w="2943" w:type="dxa"/>
          </w:tcPr>
          <w:p w14:paraId="77345FC8" w14:textId="77777777" w:rsidR="002F035F" w:rsidRPr="00057099" w:rsidRDefault="002F035F" w:rsidP="00C8076F">
            <w:pPr>
              <w:spacing w:line="240" w:lineRule="exact"/>
            </w:pPr>
            <w:r w:rsidRPr="00057099">
              <w:t>aantal</w:t>
            </w:r>
          </w:p>
        </w:tc>
        <w:tc>
          <w:tcPr>
            <w:tcW w:w="851" w:type="dxa"/>
          </w:tcPr>
          <w:p w14:paraId="2F4B62E9" w14:textId="77777777" w:rsidR="002F035F" w:rsidRPr="00057099" w:rsidRDefault="002F035F" w:rsidP="00C8076F">
            <w:pPr>
              <w:spacing w:line="240" w:lineRule="exact"/>
              <w:jc w:val="right"/>
            </w:pPr>
          </w:p>
        </w:tc>
        <w:tc>
          <w:tcPr>
            <w:tcW w:w="283" w:type="dxa"/>
          </w:tcPr>
          <w:p w14:paraId="7A1E43CE" w14:textId="77777777" w:rsidR="002F035F" w:rsidRPr="00057099" w:rsidRDefault="002F035F" w:rsidP="00C8076F">
            <w:pPr>
              <w:spacing w:line="240" w:lineRule="exact"/>
              <w:jc w:val="center"/>
            </w:pPr>
            <w:r w:rsidRPr="00057099">
              <w:t>:</w:t>
            </w:r>
          </w:p>
        </w:tc>
        <w:tc>
          <w:tcPr>
            <w:tcW w:w="4536" w:type="dxa"/>
          </w:tcPr>
          <w:p w14:paraId="761C3AC1" w14:textId="77777777" w:rsidR="002F035F" w:rsidRPr="00057099" w:rsidRDefault="002F035F" w:rsidP="00C8076F">
            <w:pPr>
              <w:spacing w:line="240" w:lineRule="exact"/>
            </w:pPr>
            <w:r w:rsidRPr="00057099">
              <w:t>1</w:t>
            </w:r>
          </w:p>
        </w:tc>
      </w:tr>
      <w:tr w:rsidR="002F035F" w:rsidRPr="00057099" w14:paraId="0D371623" w14:textId="77777777" w:rsidTr="00C8076F">
        <w:tc>
          <w:tcPr>
            <w:tcW w:w="2943" w:type="dxa"/>
          </w:tcPr>
          <w:p w14:paraId="0CB02BA8" w14:textId="77777777" w:rsidR="002F035F" w:rsidRPr="00057099" w:rsidRDefault="002F035F" w:rsidP="00C8076F">
            <w:pPr>
              <w:spacing w:line="240" w:lineRule="exact"/>
            </w:pPr>
            <w:r w:rsidRPr="00057099">
              <w:t>type</w:t>
            </w:r>
          </w:p>
        </w:tc>
        <w:tc>
          <w:tcPr>
            <w:tcW w:w="851" w:type="dxa"/>
          </w:tcPr>
          <w:p w14:paraId="5D878A38" w14:textId="77777777" w:rsidR="002F035F" w:rsidRPr="00057099" w:rsidRDefault="002F035F" w:rsidP="00C8076F">
            <w:pPr>
              <w:spacing w:line="240" w:lineRule="exact"/>
              <w:jc w:val="right"/>
            </w:pPr>
          </w:p>
        </w:tc>
        <w:tc>
          <w:tcPr>
            <w:tcW w:w="283" w:type="dxa"/>
          </w:tcPr>
          <w:p w14:paraId="33CE7D68" w14:textId="77777777" w:rsidR="002F035F" w:rsidRPr="00057099" w:rsidRDefault="002F035F" w:rsidP="00C8076F">
            <w:pPr>
              <w:spacing w:line="240" w:lineRule="exact"/>
              <w:jc w:val="center"/>
            </w:pPr>
            <w:r w:rsidRPr="00057099">
              <w:t>:</w:t>
            </w:r>
          </w:p>
        </w:tc>
        <w:tc>
          <w:tcPr>
            <w:tcW w:w="4536" w:type="dxa"/>
          </w:tcPr>
          <w:p w14:paraId="13ADCA50" w14:textId="77777777" w:rsidR="002F035F" w:rsidRPr="00057099" w:rsidRDefault="002F035F" w:rsidP="00C8076F">
            <w:pPr>
              <w:spacing w:line="240" w:lineRule="exact"/>
            </w:pPr>
            <w:r w:rsidRPr="00057099">
              <w:t xml:space="preserve">hijsdavit </w:t>
            </w:r>
          </w:p>
        </w:tc>
      </w:tr>
      <w:tr w:rsidR="002F035F" w:rsidRPr="00057099" w14:paraId="41EE0259" w14:textId="77777777" w:rsidTr="00C8076F">
        <w:tc>
          <w:tcPr>
            <w:tcW w:w="2943" w:type="dxa"/>
          </w:tcPr>
          <w:p w14:paraId="1559039A" w14:textId="77777777" w:rsidR="002F035F" w:rsidRPr="00057099" w:rsidRDefault="002F035F" w:rsidP="00C8076F">
            <w:pPr>
              <w:spacing w:line="240" w:lineRule="exact"/>
            </w:pPr>
            <w:r w:rsidRPr="00057099">
              <w:t>bedrijfslast</w:t>
            </w:r>
          </w:p>
        </w:tc>
        <w:tc>
          <w:tcPr>
            <w:tcW w:w="851" w:type="dxa"/>
          </w:tcPr>
          <w:p w14:paraId="12EBD7FB" w14:textId="77777777" w:rsidR="002F035F" w:rsidRPr="00057099" w:rsidRDefault="002F035F" w:rsidP="00C8076F">
            <w:pPr>
              <w:spacing w:line="240" w:lineRule="exact"/>
              <w:jc w:val="right"/>
            </w:pPr>
            <w:r w:rsidRPr="00057099">
              <w:t>kg</w:t>
            </w:r>
          </w:p>
        </w:tc>
        <w:tc>
          <w:tcPr>
            <w:tcW w:w="283" w:type="dxa"/>
          </w:tcPr>
          <w:p w14:paraId="7CC97206" w14:textId="77777777" w:rsidR="002F035F" w:rsidRPr="00057099" w:rsidRDefault="002F035F" w:rsidP="00C8076F">
            <w:pPr>
              <w:spacing w:line="240" w:lineRule="exact"/>
              <w:jc w:val="center"/>
            </w:pPr>
            <w:r w:rsidRPr="00057099">
              <w:t>:</w:t>
            </w:r>
          </w:p>
        </w:tc>
        <w:tc>
          <w:tcPr>
            <w:tcW w:w="4536" w:type="dxa"/>
          </w:tcPr>
          <w:p w14:paraId="57285913" w14:textId="77777777" w:rsidR="002F035F" w:rsidRPr="00057099" w:rsidRDefault="002F035F" w:rsidP="00C8076F">
            <w:pPr>
              <w:spacing w:line="240" w:lineRule="exact"/>
            </w:pPr>
            <w:r w:rsidRPr="00057099">
              <w:t>320</w:t>
            </w:r>
          </w:p>
        </w:tc>
      </w:tr>
      <w:tr w:rsidR="002F035F" w:rsidRPr="00057099" w14:paraId="58C9D6B7" w14:textId="77777777" w:rsidTr="00C8076F">
        <w:tc>
          <w:tcPr>
            <w:tcW w:w="2943" w:type="dxa"/>
          </w:tcPr>
          <w:p w14:paraId="62DCDF01" w14:textId="77777777" w:rsidR="002F035F" w:rsidRPr="00057099" w:rsidRDefault="002F035F" w:rsidP="00C8076F">
            <w:pPr>
              <w:spacing w:line="240" w:lineRule="exact"/>
            </w:pPr>
            <w:r w:rsidRPr="00057099">
              <w:t>opstelling</w:t>
            </w:r>
          </w:p>
        </w:tc>
        <w:tc>
          <w:tcPr>
            <w:tcW w:w="851" w:type="dxa"/>
          </w:tcPr>
          <w:p w14:paraId="4E641EED" w14:textId="77777777" w:rsidR="002F035F" w:rsidRPr="00057099" w:rsidRDefault="002F035F" w:rsidP="00C8076F">
            <w:pPr>
              <w:spacing w:line="240" w:lineRule="exact"/>
              <w:jc w:val="right"/>
            </w:pPr>
          </w:p>
        </w:tc>
        <w:tc>
          <w:tcPr>
            <w:tcW w:w="283" w:type="dxa"/>
          </w:tcPr>
          <w:p w14:paraId="720343B6" w14:textId="77777777" w:rsidR="002F035F" w:rsidRPr="00057099" w:rsidRDefault="002F035F" w:rsidP="00C8076F">
            <w:pPr>
              <w:spacing w:line="240" w:lineRule="exact"/>
              <w:jc w:val="center"/>
            </w:pPr>
            <w:r w:rsidRPr="00057099">
              <w:t>:</w:t>
            </w:r>
          </w:p>
        </w:tc>
        <w:tc>
          <w:tcPr>
            <w:tcW w:w="4536" w:type="dxa"/>
          </w:tcPr>
          <w:p w14:paraId="02498040" w14:textId="77777777" w:rsidR="002F035F" w:rsidRPr="00057099" w:rsidRDefault="002F035F" w:rsidP="00C8076F">
            <w:pPr>
              <w:spacing w:line="240" w:lineRule="exact"/>
            </w:pPr>
            <w:r w:rsidRPr="00057099">
              <w:t xml:space="preserve">betondek / loopbrug </w:t>
            </w:r>
          </w:p>
        </w:tc>
      </w:tr>
      <w:tr w:rsidR="002F035F" w:rsidRPr="00057099" w14:paraId="36BB5368" w14:textId="77777777" w:rsidTr="00C8076F">
        <w:tc>
          <w:tcPr>
            <w:tcW w:w="2943" w:type="dxa"/>
          </w:tcPr>
          <w:p w14:paraId="523EFE8D" w14:textId="77777777" w:rsidR="002F035F" w:rsidRPr="00057099" w:rsidRDefault="002F035F" w:rsidP="00C8076F">
            <w:pPr>
              <w:spacing w:line="240" w:lineRule="exact"/>
            </w:pPr>
            <w:r w:rsidRPr="00057099">
              <w:t>doel</w:t>
            </w:r>
          </w:p>
        </w:tc>
        <w:tc>
          <w:tcPr>
            <w:tcW w:w="851" w:type="dxa"/>
          </w:tcPr>
          <w:p w14:paraId="55B8506C" w14:textId="77777777" w:rsidR="002F035F" w:rsidRPr="00057099" w:rsidRDefault="002F035F" w:rsidP="00C8076F">
            <w:pPr>
              <w:spacing w:line="240" w:lineRule="exact"/>
              <w:jc w:val="right"/>
            </w:pPr>
          </w:p>
        </w:tc>
        <w:tc>
          <w:tcPr>
            <w:tcW w:w="283" w:type="dxa"/>
          </w:tcPr>
          <w:p w14:paraId="1AF219FA" w14:textId="77777777" w:rsidR="002F035F" w:rsidRPr="00057099" w:rsidRDefault="002F035F" w:rsidP="00C8076F">
            <w:pPr>
              <w:spacing w:line="240" w:lineRule="exact"/>
              <w:jc w:val="center"/>
            </w:pPr>
            <w:r w:rsidRPr="00057099">
              <w:t>:</w:t>
            </w:r>
          </w:p>
        </w:tc>
        <w:tc>
          <w:tcPr>
            <w:tcW w:w="4536" w:type="dxa"/>
          </w:tcPr>
          <w:p w14:paraId="54DB3E05" w14:textId="77777777" w:rsidR="002F035F" w:rsidRPr="00057099" w:rsidRDefault="002F035F" w:rsidP="00C8076F">
            <w:pPr>
              <w:spacing w:line="240" w:lineRule="exact"/>
            </w:pPr>
            <w:r w:rsidRPr="00057099">
              <w:t xml:space="preserve">de voortstuwer moet in en uit de beluchtingstank worden gehesen om deze op het dek te kunnen plaatsen </w:t>
            </w:r>
          </w:p>
          <w:p w14:paraId="79E73A7A" w14:textId="77777777" w:rsidR="002F035F" w:rsidRPr="00057099" w:rsidRDefault="002F035F" w:rsidP="00C8076F">
            <w:pPr>
              <w:spacing w:line="240" w:lineRule="exact"/>
            </w:pPr>
            <w:r w:rsidRPr="00057099">
              <w:t xml:space="preserve">hijswerk t.b.v. onderhoudswerkzaamheden </w:t>
            </w:r>
          </w:p>
        </w:tc>
      </w:tr>
      <w:tr w:rsidR="002F035F" w:rsidRPr="00057099" w14:paraId="066CC8B5" w14:textId="77777777" w:rsidTr="00C8076F">
        <w:tc>
          <w:tcPr>
            <w:tcW w:w="2943" w:type="dxa"/>
          </w:tcPr>
          <w:p w14:paraId="4B7B84A3" w14:textId="77777777" w:rsidR="002F035F" w:rsidRPr="00057099" w:rsidRDefault="002F035F" w:rsidP="00C8076F">
            <w:pPr>
              <w:spacing w:line="240" w:lineRule="exact"/>
            </w:pPr>
            <w:r w:rsidRPr="00057099">
              <w:t>leveringsomvang</w:t>
            </w:r>
          </w:p>
        </w:tc>
        <w:tc>
          <w:tcPr>
            <w:tcW w:w="851" w:type="dxa"/>
          </w:tcPr>
          <w:p w14:paraId="5C9C4278" w14:textId="77777777" w:rsidR="002F035F" w:rsidRPr="00057099" w:rsidRDefault="002F035F" w:rsidP="00C8076F">
            <w:pPr>
              <w:spacing w:line="240" w:lineRule="exact"/>
              <w:jc w:val="right"/>
            </w:pPr>
          </w:p>
        </w:tc>
        <w:tc>
          <w:tcPr>
            <w:tcW w:w="283" w:type="dxa"/>
          </w:tcPr>
          <w:p w14:paraId="71AEECF4" w14:textId="77777777" w:rsidR="002F035F" w:rsidRPr="00057099" w:rsidRDefault="002F035F" w:rsidP="00C8076F">
            <w:pPr>
              <w:spacing w:line="240" w:lineRule="exact"/>
              <w:jc w:val="center"/>
            </w:pPr>
            <w:r w:rsidRPr="00057099">
              <w:t>:</w:t>
            </w:r>
          </w:p>
        </w:tc>
        <w:tc>
          <w:tcPr>
            <w:tcW w:w="4536" w:type="dxa"/>
          </w:tcPr>
          <w:p w14:paraId="5EC5340A" w14:textId="77777777" w:rsidR="002F035F" w:rsidRPr="00057099" w:rsidRDefault="002F035F" w:rsidP="005B35B1">
            <w:pPr>
              <w:pStyle w:val="ListParagraph"/>
              <w:numPr>
                <w:ilvl w:val="0"/>
                <w:numId w:val="16"/>
              </w:numPr>
              <w:spacing w:line="240" w:lineRule="exact"/>
            </w:pPr>
            <w:proofErr w:type="spellStart"/>
            <w:r w:rsidRPr="00057099">
              <w:t>draaibus</w:t>
            </w:r>
            <w:proofErr w:type="spellEnd"/>
            <w:r w:rsidRPr="00057099">
              <w:t xml:space="preserve"> met schroefdeksel</w:t>
            </w:r>
          </w:p>
          <w:p w14:paraId="609670A8" w14:textId="45A16D0C" w:rsidR="002F035F" w:rsidRPr="00057099" w:rsidRDefault="002F035F" w:rsidP="003239D4">
            <w:pPr>
              <w:pStyle w:val="ListParagraph"/>
              <w:numPr>
                <w:ilvl w:val="0"/>
                <w:numId w:val="16"/>
              </w:numPr>
              <w:spacing w:line="240" w:lineRule="exact"/>
            </w:pPr>
            <w:r w:rsidRPr="00057099">
              <w:t xml:space="preserve">hijsdavit </w:t>
            </w:r>
          </w:p>
        </w:tc>
      </w:tr>
      <w:tr w:rsidR="002F035F" w:rsidRPr="00057099" w14:paraId="5FF6F8ED" w14:textId="77777777" w:rsidTr="00C8076F">
        <w:tc>
          <w:tcPr>
            <w:tcW w:w="2943" w:type="dxa"/>
          </w:tcPr>
          <w:p w14:paraId="165C7BE8" w14:textId="77777777" w:rsidR="002F035F" w:rsidRPr="00057099" w:rsidRDefault="002F035F" w:rsidP="00C8076F">
            <w:pPr>
              <w:spacing w:line="240" w:lineRule="exact"/>
              <w:rPr>
                <w:b/>
              </w:rPr>
            </w:pPr>
            <w:r w:rsidRPr="00057099">
              <w:rPr>
                <w:b/>
              </w:rPr>
              <w:t>Uitvoering</w:t>
            </w:r>
          </w:p>
        </w:tc>
        <w:tc>
          <w:tcPr>
            <w:tcW w:w="851" w:type="dxa"/>
          </w:tcPr>
          <w:p w14:paraId="750A36F0" w14:textId="77777777" w:rsidR="002F035F" w:rsidRPr="00057099" w:rsidRDefault="002F035F" w:rsidP="00C8076F">
            <w:pPr>
              <w:spacing w:line="240" w:lineRule="exact"/>
              <w:jc w:val="right"/>
            </w:pPr>
          </w:p>
        </w:tc>
        <w:tc>
          <w:tcPr>
            <w:tcW w:w="283" w:type="dxa"/>
          </w:tcPr>
          <w:p w14:paraId="23EA9637" w14:textId="77777777" w:rsidR="002F035F" w:rsidRPr="00057099" w:rsidRDefault="002F035F" w:rsidP="00C8076F">
            <w:pPr>
              <w:spacing w:line="240" w:lineRule="exact"/>
              <w:jc w:val="center"/>
            </w:pPr>
          </w:p>
        </w:tc>
        <w:tc>
          <w:tcPr>
            <w:tcW w:w="4536" w:type="dxa"/>
          </w:tcPr>
          <w:p w14:paraId="79918DB9" w14:textId="77777777" w:rsidR="002F035F" w:rsidRPr="00057099" w:rsidRDefault="002F035F" w:rsidP="00C8076F">
            <w:pPr>
              <w:pStyle w:val="Bullet1"/>
              <w:numPr>
                <w:ilvl w:val="0"/>
                <w:numId w:val="0"/>
              </w:numPr>
              <w:rPr>
                <w:lang w:val="nl-NL"/>
              </w:rPr>
            </w:pPr>
          </w:p>
        </w:tc>
      </w:tr>
      <w:tr w:rsidR="002F035F" w:rsidRPr="00057099" w14:paraId="235FE7D0" w14:textId="77777777" w:rsidTr="00C8076F">
        <w:tc>
          <w:tcPr>
            <w:tcW w:w="2943" w:type="dxa"/>
          </w:tcPr>
          <w:p w14:paraId="20B88CB8" w14:textId="77777777" w:rsidR="002F035F" w:rsidRPr="00057099" w:rsidRDefault="002F035F" w:rsidP="00C8076F">
            <w:pPr>
              <w:spacing w:line="240" w:lineRule="exact"/>
            </w:pPr>
            <w:r w:rsidRPr="00057099">
              <w:t>fabrikaat</w:t>
            </w:r>
          </w:p>
        </w:tc>
        <w:tc>
          <w:tcPr>
            <w:tcW w:w="851" w:type="dxa"/>
          </w:tcPr>
          <w:p w14:paraId="62FB228B" w14:textId="77777777" w:rsidR="002F035F" w:rsidRPr="00057099" w:rsidRDefault="002F035F" w:rsidP="00C8076F">
            <w:pPr>
              <w:spacing w:line="240" w:lineRule="exact"/>
              <w:jc w:val="right"/>
            </w:pPr>
          </w:p>
        </w:tc>
        <w:tc>
          <w:tcPr>
            <w:tcW w:w="283" w:type="dxa"/>
          </w:tcPr>
          <w:p w14:paraId="57691512" w14:textId="77777777" w:rsidR="002F035F" w:rsidRPr="00057099" w:rsidRDefault="002F035F" w:rsidP="00C8076F">
            <w:pPr>
              <w:spacing w:line="240" w:lineRule="exact"/>
              <w:jc w:val="center"/>
            </w:pPr>
            <w:r w:rsidRPr="00057099">
              <w:t>:</w:t>
            </w:r>
          </w:p>
        </w:tc>
        <w:tc>
          <w:tcPr>
            <w:tcW w:w="4536" w:type="dxa"/>
          </w:tcPr>
          <w:p w14:paraId="755A46ED" w14:textId="77777777" w:rsidR="002F035F" w:rsidRPr="00057099" w:rsidRDefault="002F035F" w:rsidP="00C8076F">
            <w:pPr>
              <w:spacing w:line="240" w:lineRule="exact"/>
            </w:pPr>
          </w:p>
        </w:tc>
      </w:tr>
      <w:tr w:rsidR="002F035F" w:rsidRPr="00057099" w14:paraId="3F2CF2B4" w14:textId="77777777" w:rsidTr="00C8076F">
        <w:tc>
          <w:tcPr>
            <w:tcW w:w="2943" w:type="dxa"/>
          </w:tcPr>
          <w:p w14:paraId="314CD7D4" w14:textId="77777777" w:rsidR="002F035F" w:rsidRPr="00057099" w:rsidRDefault="002F035F" w:rsidP="00C8076F">
            <w:pPr>
              <w:spacing w:line="240" w:lineRule="exact"/>
            </w:pPr>
            <w:r w:rsidRPr="00057099">
              <w:t>type</w:t>
            </w:r>
          </w:p>
        </w:tc>
        <w:tc>
          <w:tcPr>
            <w:tcW w:w="851" w:type="dxa"/>
          </w:tcPr>
          <w:p w14:paraId="6C009B82" w14:textId="77777777" w:rsidR="002F035F" w:rsidRPr="00057099" w:rsidRDefault="002F035F" w:rsidP="00C8076F">
            <w:pPr>
              <w:spacing w:line="240" w:lineRule="exact"/>
              <w:jc w:val="right"/>
            </w:pPr>
          </w:p>
        </w:tc>
        <w:tc>
          <w:tcPr>
            <w:tcW w:w="283" w:type="dxa"/>
          </w:tcPr>
          <w:p w14:paraId="6E5AAC9B" w14:textId="77777777" w:rsidR="002F035F" w:rsidRPr="00057099" w:rsidRDefault="002F035F" w:rsidP="00C8076F">
            <w:pPr>
              <w:spacing w:line="240" w:lineRule="exact"/>
              <w:jc w:val="center"/>
            </w:pPr>
            <w:r w:rsidRPr="00057099">
              <w:t>:</w:t>
            </w:r>
          </w:p>
        </w:tc>
        <w:tc>
          <w:tcPr>
            <w:tcW w:w="4536" w:type="dxa"/>
          </w:tcPr>
          <w:p w14:paraId="279CA32E" w14:textId="77777777" w:rsidR="002F035F" w:rsidRPr="00057099" w:rsidRDefault="002F035F" w:rsidP="00C8076F">
            <w:pPr>
              <w:spacing w:line="240" w:lineRule="exact"/>
            </w:pPr>
          </w:p>
        </w:tc>
      </w:tr>
      <w:tr w:rsidR="002F035F" w:rsidRPr="00057099" w14:paraId="51F6E618" w14:textId="77777777" w:rsidTr="00C8076F">
        <w:tc>
          <w:tcPr>
            <w:tcW w:w="2943" w:type="dxa"/>
          </w:tcPr>
          <w:p w14:paraId="3A67B8CF" w14:textId="77777777" w:rsidR="002F035F" w:rsidRPr="00057099" w:rsidRDefault="002F035F" w:rsidP="00C8076F">
            <w:pPr>
              <w:spacing w:line="240" w:lineRule="exact"/>
            </w:pPr>
            <w:r w:rsidRPr="00057099">
              <w:t xml:space="preserve">deelbaarheid </w:t>
            </w:r>
          </w:p>
        </w:tc>
        <w:tc>
          <w:tcPr>
            <w:tcW w:w="851" w:type="dxa"/>
          </w:tcPr>
          <w:p w14:paraId="3829B9BD" w14:textId="77777777" w:rsidR="002F035F" w:rsidRPr="00057099" w:rsidRDefault="002F035F" w:rsidP="00C8076F">
            <w:pPr>
              <w:spacing w:line="240" w:lineRule="exact"/>
              <w:jc w:val="right"/>
            </w:pPr>
          </w:p>
        </w:tc>
        <w:tc>
          <w:tcPr>
            <w:tcW w:w="283" w:type="dxa"/>
          </w:tcPr>
          <w:p w14:paraId="33C747A6" w14:textId="77777777" w:rsidR="002F035F" w:rsidRPr="00057099" w:rsidRDefault="002F035F" w:rsidP="00C8076F">
            <w:pPr>
              <w:spacing w:line="240" w:lineRule="exact"/>
              <w:jc w:val="center"/>
            </w:pPr>
            <w:r w:rsidRPr="00057099">
              <w:t>:</w:t>
            </w:r>
          </w:p>
        </w:tc>
        <w:tc>
          <w:tcPr>
            <w:tcW w:w="4536" w:type="dxa"/>
          </w:tcPr>
          <w:p w14:paraId="7F1489C9" w14:textId="77777777" w:rsidR="002F035F" w:rsidRPr="00057099" w:rsidRDefault="002F035F" w:rsidP="00C8076F">
            <w:pPr>
              <w:spacing w:line="240" w:lineRule="exact"/>
            </w:pPr>
            <w:r w:rsidRPr="00057099">
              <w:t>Niet van toepassing</w:t>
            </w:r>
          </w:p>
        </w:tc>
      </w:tr>
      <w:tr w:rsidR="002F035F" w:rsidRPr="00057099" w14:paraId="3841A270" w14:textId="77777777" w:rsidTr="00C8076F">
        <w:tc>
          <w:tcPr>
            <w:tcW w:w="2943" w:type="dxa"/>
          </w:tcPr>
          <w:p w14:paraId="07E60D26" w14:textId="77777777" w:rsidR="002F035F" w:rsidRPr="00057099" w:rsidRDefault="002F035F" w:rsidP="00C8076F">
            <w:pPr>
              <w:spacing w:line="240" w:lineRule="exact"/>
            </w:pPr>
            <w:r w:rsidRPr="00057099">
              <w:t>materiaal</w:t>
            </w:r>
          </w:p>
        </w:tc>
        <w:tc>
          <w:tcPr>
            <w:tcW w:w="851" w:type="dxa"/>
          </w:tcPr>
          <w:p w14:paraId="1F9329E6" w14:textId="77777777" w:rsidR="002F035F" w:rsidRPr="00057099" w:rsidRDefault="002F035F" w:rsidP="00C8076F">
            <w:pPr>
              <w:spacing w:line="240" w:lineRule="exact"/>
              <w:jc w:val="right"/>
            </w:pPr>
          </w:p>
        </w:tc>
        <w:tc>
          <w:tcPr>
            <w:tcW w:w="283" w:type="dxa"/>
          </w:tcPr>
          <w:p w14:paraId="6BBB0DC8" w14:textId="77777777" w:rsidR="002F035F" w:rsidRPr="00057099" w:rsidRDefault="002F035F" w:rsidP="00C8076F">
            <w:pPr>
              <w:spacing w:line="240" w:lineRule="exact"/>
              <w:jc w:val="center"/>
            </w:pPr>
            <w:r w:rsidRPr="00057099">
              <w:t>:</w:t>
            </w:r>
          </w:p>
        </w:tc>
        <w:tc>
          <w:tcPr>
            <w:tcW w:w="4536" w:type="dxa"/>
          </w:tcPr>
          <w:p w14:paraId="020C9876" w14:textId="77777777" w:rsidR="002F035F" w:rsidRPr="00057099" w:rsidRDefault="002F035F" w:rsidP="00C8076F">
            <w:pPr>
              <w:spacing w:line="240" w:lineRule="exact"/>
            </w:pPr>
          </w:p>
        </w:tc>
      </w:tr>
      <w:tr w:rsidR="002F035F" w:rsidRPr="00057099" w14:paraId="5EE8E0C4" w14:textId="77777777" w:rsidTr="00C8076F">
        <w:tc>
          <w:tcPr>
            <w:tcW w:w="2943" w:type="dxa"/>
          </w:tcPr>
          <w:p w14:paraId="490165AD" w14:textId="77777777" w:rsidR="002F035F" w:rsidRPr="00057099" w:rsidRDefault="002F035F" w:rsidP="005B35B1">
            <w:pPr>
              <w:pStyle w:val="ListParagraph"/>
              <w:numPr>
                <w:ilvl w:val="0"/>
                <w:numId w:val="16"/>
              </w:numPr>
              <w:spacing w:line="240" w:lineRule="exact"/>
            </w:pPr>
            <w:r w:rsidRPr="00057099">
              <w:t>hijsdavit</w:t>
            </w:r>
          </w:p>
        </w:tc>
        <w:tc>
          <w:tcPr>
            <w:tcW w:w="851" w:type="dxa"/>
          </w:tcPr>
          <w:p w14:paraId="55A67729" w14:textId="77777777" w:rsidR="002F035F" w:rsidRPr="00057099" w:rsidRDefault="002F035F" w:rsidP="00C8076F">
            <w:pPr>
              <w:spacing w:line="240" w:lineRule="exact"/>
              <w:jc w:val="right"/>
            </w:pPr>
          </w:p>
        </w:tc>
        <w:tc>
          <w:tcPr>
            <w:tcW w:w="283" w:type="dxa"/>
          </w:tcPr>
          <w:p w14:paraId="6E364D83" w14:textId="77777777" w:rsidR="002F035F" w:rsidRPr="00057099" w:rsidRDefault="002F035F" w:rsidP="00C8076F">
            <w:pPr>
              <w:spacing w:line="240" w:lineRule="exact"/>
              <w:jc w:val="center"/>
            </w:pPr>
          </w:p>
        </w:tc>
        <w:tc>
          <w:tcPr>
            <w:tcW w:w="4536" w:type="dxa"/>
          </w:tcPr>
          <w:p w14:paraId="344890D4" w14:textId="77777777" w:rsidR="002F035F" w:rsidRPr="00057099" w:rsidRDefault="002F035F" w:rsidP="00C8076F">
            <w:pPr>
              <w:spacing w:line="240" w:lineRule="exact"/>
            </w:pPr>
            <w:r w:rsidRPr="00057099">
              <w:t xml:space="preserve">thermisch verzinkt staal / aluminium </w:t>
            </w:r>
          </w:p>
        </w:tc>
      </w:tr>
      <w:tr w:rsidR="002F035F" w:rsidRPr="00057099" w14:paraId="132AC758" w14:textId="77777777" w:rsidTr="00C8076F">
        <w:tc>
          <w:tcPr>
            <w:tcW w:w="2943" w:type="dxa"/>
          </w:tcPr>
          <w:p w14:paraId="2703B18C" w14:textId="77777777" w:rsidR="002F035F" w:rsidRPr="00057099" w:rsidRDefault="002F035F" w:rsidP="005B35B1">
            <w:pPr>
              <w:pStyle w:val="ListParagraph"/>
              <w:numPr>
                <w:ilvl w:val="0"/>
                <w:numId w:val="16"/>
              </w:numPr>
              <w:spacing w:line="240" w:lineRule="exact"/>
            </w:pPr>
            <w:r w:rsidRPr="00057099">
              <w:t>hijsketting</w:t>
            </w:r>
          </w:p>
        </w:tc>
        <w:tc>
          <w:tcPr>
            <w:tcW w:w="851" w:type="dxa"/>
          </w:tcPr>
          <w:p w14:paraId="53BF0261" w14:textId="77777777" w:rsidR="002F035F" w:rsidRPr="00057099" w:rsidRDefault="002F035F" w:rsidP="00C8076F">
            <w:pPr>
              <w:spacing w:line="240" w:lineRule="exact"/>
              <w:jc w:val="right"/>
            </w:pPr>
          </w:p>
        </w:tc>
        <w:tc>
          <w:tcPr>
            <w:tcW w:w="283" w:type="dxa"/>
          </w:tcPr>
          <w:p w14:paraId="61CB17C1" w14:textId="77777777" w:rsidR="002F035F" w:rsidRPr="00057099" w:rsidRDefault="002F035F" w:rsidP="00C8076F">
            <w:pPr>
              <w:spacing w:line="240" w:lineRule="exact"/>
              <w:jc w:val="center"/>
            </w:pPr>
            <w:r w:rsidRPr="00057099">
              <w:t>:</w:t>
            </w:r>
          </w:p>
        </w:tc>
        <w:tc>
          <w:tcPr>
            <w:tcW w:w="4536" w:type="dxa"/>
          </w:tcPr>
          <w:p w14:paraId="475B431F" w14:textId="77777777" w:rsidR="002F035F" w:rsidRPr="00057099" w:rsidRDefault="002F035F" w:rsidP="00C8076F">
            <w:pPr>
              <w:spacing w:line="240" w:lineRule="exact"/>
            </w:pPr>
            <w:r w:rsidRPr="00057099">
              <w:t>roestvaststaal</w:t>
            </w:r>
          </w:p>
        </w:tc>
      </w:tr>
      <w:tr w:rsidR="002F035F" w:rsidRPr="00057099" w14:paraId="7A39C681" w14:textId="77777777" w:rsidTr="00C8076F">
        <w:tc>
          <w:tcPr>
            <w:tcW w:w="2943" w:type="dxa"/>
          </w:tcPr>
          <w:p w14:paraId="6B2E2E98" w14:textId="77777777" w:rsidR="002F035F" w:rsidRPr="00057099" w:rsidRDefault="002F035F" w:rsidP="005B35B1">
            <w:pPr>
              <w:pStyle w:val="ListParagraph"/>
              <w:numPr>
                <w:ilvl w:val="0"/>
                <w:numId w:val="16"/>
              </w:numPr>
              <w:spacing w:line="240" w:lineRule="exact"/>
            </w:pPr>
            <w:proofErr w:type="spellStart"/>
            <w:r w:rsidRPr="00057099">
              <w:t>draaibus</w:t>
            </w:r>
            <w:proofErr w:type="spellEnd"/>
          </w:p>
        </w:tc>
        <w:tc>
          <w:tcPr>
            <w:tcW w:w="851" w:type="dxa"/>
          </w:tcPr>
          <w:p w14:paraId="65BE5CD3" w14:textId="77777777" w:rsidR="002F035F" w:rsidRPr="00057099" w:rsidRDefault="002F035F" w:rsidP="00C8076F">
            <w:pPr>
              <w:spacing w:line="240" w:lineRule="exact"/>
              <w:jc w:val="right"/>
            </w:pPr>
          </w:p>
        </w:tc>
        <w:tc>
          <w:tcPr>
            <w:tcW w:w="283" w:type="dxa"/>
          </w:tcPr>
          <w:p w14:paraId="52FC022A" w14:textId="77777777" w:rsidR="002F035F" w:rsidRPr="00057099" w:rsidRDefault="002F035F" w:rsidP="00C8076F">
            <w:pPr>
              <w:spacing w:line="240" w:lineRule="exact"/>
              <w:jc w:val="center"/>
            </w:pPr>
            <w:r w:rsidRPr="00057099">
              <w:t>:</w:t>
            </w:r>
          </w:p>
        </w:tc>
        <w:tc>
          <w:tcPr>
            <w:tcW w:w="4536" w:type="dxa"/>
          </w:tcPr>
          <w:p w14:paraId="28EBD43C" w14:textId="77777777" w:rsidR="002F035F" w:rsidRPr="00057099" w:rsidRDefault="002F035F" w:rsidP="00C8076F">
            <w:pPr>
              <w:spacing w:line="240" w:lineRule="exact"/>
            </w:pPr>
            <w:r w:rsidRPr="00057099">
              <w:t>thermisch verzinkt staal / gietijzer</w:t>
            </w:r>
          </w:p>
        </w:tc>
      </w:tr>
    </w:tbl>
    <w:p w14:paraId="1102C4C6" w14:textId="5BD962D8" w:rsidR="00C413DA" w:rsidRPr="00057099" w:rsidRDefault="00C413DA" w:rsidP="00C413DA">
      <w:pPr>
        <w:pStyle w:val="BodyText"/>
      </w:pPr>
    </w:p>
    <w:p w14:paraId="510D5B6C" w14:textId="2C9F0894" w:rsidR="00D95113" w:rsidRPr="00057099" w:rsidRDefault="00D95113" w:rsidP="00D95113">
      <w:pPr>
        <w:pStyle w:val="Heading2"/>
      </w:pPr>
      <w:bookmarkStart w:id="106" w:name="_Toc54965485"/>
      <w:r w:rsidRPr="00057099">
        <w:t>Grijpstang</w:t>
      </w:r>
      <w:bookmarkEnd w:id="10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3"/>
        <w:gridCol w:w="851"/>
        <w:gridCol w:w="283"/>
        <w:gridCol w:w="4536"/>
      </w:tblGrid>
      <w:tr w:rsidR="003239D4" w:rsidRPr="00057099" w14:paraId="078E2151" w14:textId="77777777" w:rsidTr="00C6258D">
        <w:tc>
          <w:tcPr>
            <w:tcW w:w="2943" w:type="dxa"/>
          </w:tcPr>
          <w:p w14:paraId="13B29EBA" w14:textId="15251EEF" w:rsidR="003239D4" w:rsidRPr="00057099" w:rsidRDefault="009834AC" w:rsidP="00C6258D">
            <w:pPr>
              <w:spacing w:line="240" w:lineRule="exact"/>
            </w:pPr>
            <w:r w:rsidRPr="00057099">
              <w:t>positienummer</w:t>
            </w:r>
          </w:p>
        </w:tc>
        <w:tc>
          <w:tcPr>
            <w:tcW w:w="851" w:type="dxa"/>
          </w:tcPr>
          <w:p w14:paraId="467FF05B" w14:textId="77777777" w:rsidR="003239D4" w:rsidRPr="00057099" w:rsidRDefault="003239D4" w:rsidP="00C6258D">
            <w:pPr>
              <w:spacing w:line="240" w:lineRule="exact"/>
              <w:jc w:val="right"/>
            </w:pPr>
          </w:p>
        </w:tc>
        <w:tc>
          <w:tcPr>
            <w:tcW w:w="283" w:type="dxa"/>
          </w:tcPr>
          <w:p w14:paraId="3534A209" w14:textId="77777777" w:rsidR="003239D4" w:rsidRPr="00057099" w:rsidRDefault="003239D4" w:rsidP="00C6258D">
            <w:pPr>
              <w:spacing w:line="240" w:lineRule="exact"/>
              <w:jc w:val="center"/>
            </w:pPr>
            <w:r w:rsidRPr="00057099">
              <w:t>:</w:t>
            </w:r>
          </w:p>
        </w:tc>
        <w:tc>
          <w:tcPr>
            <w:tcW w:w="4536" w:type="dxa"/>
          </w:tcPr>
          <w:p w14:paraId="3F38F7FB" w14:textId="4C207CBB" w:rsidR="003239D4" w:rsidRPr="00057099" w:rsidRDefault="00E024DD" w:rsidP="00C6258D">
            <w:pPr>
              <w:spacing w:line="240" w:lineRule="exact"/>
            </w:pPr>
            <w:proofErr w:type="spellStart"/>
            <w:r w:rsidRPr="00057099">
              <w:t>nvt</w:t>
            </w:r>
            <w:proofErr w:type="spellEnd"/>
          </w:p>
        </w:tc>
      </w:tr>
      <w:tr w:rsidR="003239D4" w:rsidRPr="00057099" w14:paraId="1A493835" w14:textId="77777777" w:rsidTr="00C6258D">
        <w:tc>
          <w:tcPr>
            <w:tcW w:w="2943" w:type="dxa"/>
          </w:tcPr>
          <w:p w14:paraId="72A0DEB0" w14:textId="77777777" w:rsidR="003239D4" w:rsidRPr="00057099" w:rsidRDefault="003239D4" w:rsidP="00C6258D">
            <w:pPr>
              <w:spacing w:line="240" w:lineRule="exact"/>
            </w:pPr>
            <w:r w:rsidRPr="00057099">
              <w:t>aantal</w:t>
            </w:r>
          </w:p>
        </w:tc>
        <w:tc>
          <w:tcPr>
            <w:tcW w:w="851" w:type="dxa"/>
          </w:tcPr>
          <w:p w14:paraId="208C03F8" w14:textId="77777777" w:rsidR="003239D4" w:rsidRPr="00057099" w:rsidRDefault="003239D4" w:rsidP="00C6258D">
            <w:pPr>
              <w:spacing w:line="240" w:lineRule="exact"/>
              <w:jc w:val="right"/>
            </w:pPr>
          </w:p>
        </w:tc>
        <w:tc>
          <w:tcPr>
            <w:tcW w:w="283" w:type="dxa"/>
          </w:tcPr>
          <w:p w14:paraId="368108A7" w14:textId="77777777" w:rsidR="003239D4" w:rsidRPr="00057099" w:rsidRDefault="003239D4" w:rsidP="00C6258D">
            <w:pPr>
              <w:spacing w:line="240" w:lineRule="exact"/>
              <w:jc w:val="center"/>
            </w:pPr>
            <w:r w:rsidRPr="00057099">
              <w:t>:</w:t>
            </w:r>
          </w:p>
        </w:tc>
        <w:tc>
          <w:tcPr>
            <w:tcW w:w="4536" w:type="dxa"/>
          </w:tcPr>
          <w:p w14:paraId="0F35B40E" w14:textId="77777777" w:rsidR="003239D4" w:rsidRPr="00057099" w:rsidRDefault="003239D4" w:rsidP="00C6258D">
            <w:pPr>
              <w:spacing w:line="240" w:lineRule="exact"/>
            </w:pPr>
            <w:r w:rsidRPr="00057099">
              <w:t>1</w:t>
            </w:r>
          </w:p>
        </w:tc>
      </w:tr>
      <w:tr w:rsidR="003239D4" w:rsidRPr="00057099" w14:paraId="5D6C1284" w14:textId="77777777" w:rsidTr="00C6258D">
        <w:tc>
          <w:tcPr>
            <w:tcW w:w="2943" w:type="dxa"/>
          </w:tcPr>
          <w:p w14:paraId="05FE08CC" w14:textId="77777777" w:rsidR="003239D4" w:rsidRPr="00057099" w:rsidRDefault="003239D4" w:rsidP="00C6258D">
            <w:pPr>
              <w:spacing w:line="240" w:lineRule="exact"/>
            </w:pPr>
            <w:r w:rsidRPr="00057099">
              <w:t>type</w:t>
            </w:r>
          </w:p>
        </w:tc>
        <w:tc>
          <w:tcPr>
            <w:tcW w:w="851" w:type="dxa"/>
          </w:tcPr>
          <w:p w14:paraId="7DA42EC8" w14:textId="77777777" w:rsidR="003239D4" w:rsidRPr="00057099" w:rsidRDefault="003239D4" w:rsidP="00C6258D">
            <w:pPr>
              <w:spacing w:line="240" w:lineRule="exact"/>
              <w:jc w:val="right"/>
            </w:pPr>
          </w:p>
        </w:tc>
        <w:tc>
          <w:tcPr>
            <w:tcW w:w="283" w:type="dxa"/>
          </w:tcPr>
          <w:p w14:paraId="1EA3A319" w14:textId="77777777" w:rsidR="003239D4" w:rsidRPr="00057099" w:rsidRDefault="003239D4" w:rsidP="00C6258D">
            <w:pPr>
              <w:spacing w:line="240" w:lineRule="exact"/>
              <w:jc w:val="center"/>
            </w:pPr>
            <w:r w:rsidRPr="00057099">
              <w:t>:</w:t>
            </w:r>
          </w:p>
        </w:tc>
        <w:tc>
          <w:tcPr>
            <w:tcW w:w="4536" w:type="dxa"/>
          </w:tcPr>
          <w:p w14:paraId="06B4B40D" w14:textId="04A9C1F4" w:rsidR="003239D4" w:rsidRPr="00057099" w:rsidRDefault="003E76AB" w:rsidP="00C6258D">
            <w:pPr>
              <w:spacing w:line="240" w:lineRule="exact"/>
            </w:pPr>
            <w:r w:rsidRPr="00057099">
              <w:rPr>
                <w:rFonts w:cs="Arial"/>
              </w:rPr>
              <w:t>grijpstang voorzien van rvs trekkoord</w:t>
            </w:r>
          </w:p>
        </w:tc>
      </w:tr>
      <w:tr w:rsidR="003E76AB" w:rsidRPr="00057099" w14:paraId="6A9F8551" w14:textId="77777777" w:rsidTr="00C6258D">
        <w:tc>
          <w:tcPr>
            <w:tcW w:w="2943" w:type="dxa"/>
          </w:tcPr>
          <w:p w14:paraId="2AA61CFF" w14:textId="48AC350F" w:rsidR="003E76AB" w:rsidRPr="00057099" w:rsidRDefault="003E76AB" w:rsidP="00C6258D">
            <w:pPr>
              <w:spacing w:line="240" w:lineRule="exact"/>
            </w:pPr>
            <w:r w:rsidRPr="00057099">
              <w:t>doel</w:t>
            </w:r>
          </w:p>
        </w:tc>
        <w:tc>
          <w:tcPr>
            <w:tcW w:w="851" w:type="dxa"/>
          </w:tcPr>
          <w:p w14:paraId="41B33AC1" w14:textId="77777777" w:rsidR="003E76AB" w:rsidRPr="00057099" w:rsidRDefault="003E76AB" w:rsidP="00C6258D">
            <w:pPr>
              <w:spacing w:line="240" w:lineRule="exact"/>
              <w:jc w:val="right"/>
            </w:pPr>
          </w:p>
        </w:tc>
        <w:tc>
          <w:tcPr>
            <w:tcW w:w="283" w:type="dxa"/>
          </w:tcPr>
          <w:p w14:paraId="13E1C8F8" w14:textId="0A61E7BD" w:rsidR="003E76AB" w:rsidRPr="00057099" w:rsidRDefault="003E76AB" w:rsidP="00C6258D">
            <w:pPr>
              <w:spacing w:line="240" w:lineRule="exact"/>
              <w:jc w:val="center"/>
            </w:pPr>
            <w:r w:rsidRPr="00057099">
              <w:t>:</w:t>
            </w:r>
          </w:p>
        </w:tc>
        <w:tc>
          <w:tcPr>
            <w:tcW w:w="4536" w:type="dxa"/>
          </w:tcPr>
          <w:p w14:paraId="356A3D03" w14:textId="77777777" w:rsidR="003E76AB" w:rsidRPr="00057099" w:rsidRDefault="003E76AB" w:rsidP="003E76AB">
            <w:pPr>
              <w:pStyle w:val="BodyText"/>
            </w:pPr>
            <w:r w:rsidRPr="00057099">
              <w:t>De grijpstangen worden voorzien van beveiligingsschakelaars. Bij bediening van een grijpstang worden alle werktuigen van de beluchtingstank onmiddellijk uitgeschakeld.</w:t>
            </w:r>
          </w:p>
          <w:p w14:paraId="57E7972D" w14:textId="77777777" w:rsidR="003E76AB" w:rsidRPr="00057099" w:rsidRDefault="003E76AB" w:rsidP="00C6258D">
            <w:pPr>
              <w:spacing w:line="240" w:lineRule="exact"/>
              <w:rPr>
                <w:rFonts w:cs="Arial"/>
              </w:rPr>
            </w:pPr>
          </w:p>
        </w:tc>
      </w:tr>
      <w:tr w:rsidR="003239D4" w:rsidRPr="00057099" w14:paraId="3E2D7A70" w14:textId="77777777" w:rsidTr="00C6258D">
        <w:tc>
          <w:tcPr>
            <w:tcW w:w="2943" w:type="dxa"/>
          </w:tcPr>
          <w:p w14:paraId="6227C85E" w14:textId="77777777" w:rsidR="003239D4" w:rsidRPr="00057099" w:rsidRDefault="003239D4" w:rsidP="00C6258D">
            <w:pPr>
              <w:spacing w:line="240" w:lineRule="exact"/>
            </w:pPr>
            <w:r w:rsidRPr="00057099">
              <w:t>opstelling</w:t>
            </w:r>
          </w:p>
        </w:tc>
        <w:tc>
          <w:tcPr>
            <w:tcW w:w="851" w:type="dxa"/>
          </w:tcPr>
          <w:p w14:paraId="2B3EBB0E" w14:textId="77777777" w:rsidR="003239D4" w:rsidRPr="00057099" w:rsidRDefault="003239D4" w:rsidP="00C6258D">
            <w:pPr>
              <w:spacing w:line="240" w:lineRule="exact"/>
              <w:jc w:val="right"/>
            </w:pPr>
          </w:p>
        </w:tc>
        <w:tc>
          <w:tcPr>
            <w:tcW w:w="283" w:type="dxa"/>
          </w:tcPr>
          <w:p w14:paraId="209ADA0F" w14:textId="77777777" w:rsidR="003239D4" w:rsidRPr="00057099" w:rsidRDefault="003239D4" w:rsidP="00C6258D">
            <w:pPr>
              <w:spacing w:line="240" w:lineRule="exact"/>
              <w:jc w:val="center"/>
            </w:pPr>
            <w:r w:rsidRPr="00057099">
              <w:t>:</w:t>
            </w:r>
          </w:p>
        </w:tc>
        <w:tc>
          <w:tcPr>
            <w:tcW w:w="4536" w:type="dxa"/>
          </w:tcPr>
          <w:p w14:paraId="6FAC4059" w14:textId="04547AF8" w:rsidR="003239D4" w:rsidRPr="00057099" w:rsidRDefault="003239D4" w:rsidP="00C6258D">
            <w:pPr>
              <w:spacing w:line="240" w:lineRule="exact"/>
            </w:pPr>
            <w:r w:rsidRPr="00057099">
              <w:t xml:space="preserve">gemonteerd aan loopbrug </w:t>
            </w:r>
          </w:p>
        </w:tc>
      </w:tr>
      <w:tr w:rsidR="003239D4" w:rsidRPr="00057099" w14:paraId="4E379B89" w14:textId="77777777" w:rsidTr="00C6258D">
        <w:tc>
          <w:tcPr>
            <w:tcW w:w="2943" w:type="dxa"/>
          </w:tcPr>
          <w:p w14:paraId="53F00E17" w14:textId="77777777" w:rsidR="003239D4" w:rsidRPr="00057099" w:rsidRDefault="003239D4" w:rsidP="00C6258D">
            <w:pPr>
              <w:spacing w:line="240" w:lineRule="exact"/>
            </w:pPr>
            <w:r w:rsidRPr="00057099">
              <w:t>leveringsomvang</w:t>
            </w:r>
          </w:p>
        </w:tc>
        <w:tc>
          <w:tcPr>
            <w:tcW w:w="851" w:type="dxa"/>
          </w:tcPr>
          <w:p w14:paraId="3B595A1A" w14:textId="77777777" w:rsidR="003239D4" w:rsidRPr="00057099" w:rsidRDefault="003239D4" w:rsidP="00C6258D">
            <w:pPr>
              <w:spacing w:line="240" w:lineRule="exact"/>
              <w:jc w:val="right"/>
            </w:pPr>
          </w:p>
        </w:tc>
        <w:tc>
          <w:tcPr>
            <w:tcW w:w="283" w:type="dxa"/>
          </w:tcPr>
          <w:p w14:paraId="6DE277CD" w14:textId="77777777" w:rsidR="003239D4" w:rsidRPr="00057099" w:rsidRDefault="003239D4" w:rsidP="00C6258D">
            <w:pPr>
              <w:spacing w:line="240" w:lineRule="exact"/>
              <w:jc w:val="center"/>
            </w:pPr>
            <w:r w:rsidRPr="00057099">
              <w:t>:</w:t>
            </w:r>
          </w:p>
        </w:tc>
        <w:tc>
          <w:tcPr>
            <w:tcW w:w="4536" w:type="dxa"/>
          </w:tcPr>
          <w:p w14:paraId="241AE3F1" w14:textId="10BE24F6" w:rsidR="003239D4" w:rsidRPr="00057099" w:rsidRDefault="003E76AB" w:rsidP="00C6258D">
            <w:pPr>
              <w:pStyle w:val="ListParagraph"/>
              <w:numPr>
                <w:ilvl w:val="0"/>
                <w:numId w:val="16"/>
              </w:numPr>
              <w:spacing w:line="240" w:lineRule="exact"/>
            </w:pPr>
            <w:r w:rsidRPr="00057099">
              <w:t xml:space="preserve">Aluminium grijpstang uitvoeren </w:t>
            </w:r>
            <w:proofErr w:type="gramStart"/>
            <w:r w:rsidRPr="00057099">
              <w:t>conform</w:t>
            </w:r>
            <w:proofErr w:type="gramEnd"/>
            <w:r w:rsidRPr="00057099">
              <w:t xml:space="preserve"> APD 14 003</w:t>
            </w:r>
          </w:p>
          <w:p w14:paraId="699CA8D0" w14:textId="7BDBE6E9" w:rsidR="003E76AB" w:rsidRPr="00057099" w:rsidRDefault="003E76AB" w:rsidP="00C6258D">
            <w:pPr>
              <w:pStyle w:val="ListParagraph"/>
              <w:numPr>
                <w:ilvl w:val="0"/>
                <w:numId w:val="16"/>
              </w:numPr>
              <w:spacing w:line="240" w:lineRule="exact"/>
            </w:pPr>
            <w:r w:rsidRPr="00057099">
              <w:t xml:space="preserve">RVS trekkoord verbonden met trekkoordschakelaars </w:t>
            </w:r>
          </w:p>
          <w:p w14:paraId="36A760C1" w14:textId="77777777" w:rsidR="003239D4" w:rsidRPr="00057099" w:rsidRDefault="003239D4" w:rsidP="00C6258D">
            <w:pPr>
              <w:pStyle w:val="ListParagraph"/>
              <w:numPr>
                <w:ilvl w:val="0"/>
                <w:numId w:val="16"/>
              </w:numPr>
              <w:spacing w:line="240" w:lineRule="exact"/>
            </w:pPr>
            <w:r w:rsidRPr="00057099">
              <w:t xml:space="preserve">hijsdavit </w:t>
            </w:r>
          </w:p>
        </w:tc>
      </w:tr>
      <w:tr w:rsidR="003239D4" w:rsidRPr="00057099" w14:paraId="151173E7" w14:textId="77777777" w:rsidTr="00C6258D">
        <w:tc>
          <w:tcPr>
            <w:tcW w:w="2943" w:type="dxa"/>
          </w:tcPr>
          <w:p w14:paraId="4656C54A" w14:textId="77777777" w:rsidR="003239D4" w:rsidRPr="00057099" w:rsidRDefault="003239D4" w:rsidP="00C6258D">
            <w:pPr>
              <w:spacing w:line="240" w:lineRule="exact"/>
              <w:rPr>
                <w:b/>
              </w:rPr>
            </w:pPr>
            <w:r w:rsidRPr="00057099">
              <w:rPr>
                <w:b/>
              </w:rPr>
              <w:t>Uitvoering</w:t>
            </w:r>
          </w:p>
        </w:tc>
        <w:tc>
          <w:tcPr>
            <w:tcW w:w="851" w:type="dxa"/>
          </w:tcPr>
          <w:p w14:paraId="09DB7EA7" w14:textId="77777777" w:rsidR="003239D4" w:rsidRPr="00057099" w:rsidRDefault="003239D4" w:rsidP="00C6258D">
            <w:pPr>
              <w:spacing w:line="240" w:lineRule="exact"/>
              <w:jc w:val="right"/>
            </w:pPr>
          </w:p>
        </w:tc>
        <w:tc>
          <w:tcPr>
            <w:tcW w:w="283" w:type="dxa"/>
          </w:tcPr>
          <w:p w14:paraId="44968D2E" w14:textId="77777777" w:rsidR="003239D4" w:rsidRPr="00057099" w:rsidRDefault="003239D4" w:rsidP="00C6258D">
            <w:pPr>
              <w:spacing w:line="240" w:lineRule="exact"/>
              <w:jc w:val="center"/>
            </w:pPr>
          </w:p>
        </w:tc>
        <w:tc>
          <w:tcPr>
            <w:tcW w:w="4536" w:type="dxa"/>
          </w:tcPr>
          <w:p w14:paraId="5EB3069C" w14:textId="77777777" w:rsidR="003239D4" w:rsidRPr="00057099" w:rsidRDefault="003239D4" w:rsidP="00C6258D">
            <w:pPr>
              <w:pStyle w:val="Bullet1"/>
              <w:numPr>
                <w:ilvl w:val="0"/>
                <w:numId w:val="0"/>
              </w:numPr>
              <w:rPr>
                <w:lang w:val="nl-NL"/>
              </w:rPr>
            </w:pPr>
          </w:p>
        </w:tc>
      </w:tr>
      <w:tr w:rsidR="003239D4" w:rsidRPr="00057099" w14:paraId="6FFBA40F" w14:textId="77777777" w:rsidTr="00C6258D">
        <w:tc>
          <w:tcPr>
            <w:tcW w:w="2943" w:type="dxa"/>
          </w:tcPr>
          <w:p w14:paraId="5998279A" w14:textId="77777777" w:rsidR="003239D4" w:rsidRPr="00057099" w:rsidRDefault="003239D4" w:rsidP="00C6258D">
            <w:pPr>
              <w:spacing w:line="240" w:lineRule="exact"/>
            </w:pPr>
            <w:r w:rsidRPr="00057099">
              <w:t>fabrikaat</w:t>
            </w:r>
          </w:p>
        </w:tc>
        <w:tc>
          <w:tcPr>
            <w:tcW w:w="851" w:type="dxa"/>
          </w:tcPr>
          <w:p w14:paraId="3D34321C" w14:textId="77777777" w:rsidR="003239D4" w:rsidRPr="00057099" w:rsidRDefault="003239D4" w:rsidP="00C6258D">
            <w:pPr>
              <w:spacing w:line="240" w:lineRule="exact"/>
              <w:jc w:val="right"/>
            </w:pPr>
          </w:p>
        </w:tc>
        <w:tc>
          <w:tcPr>
            <w:tcW w:w="283" w:type="dxa"/>
          </w:tcPr>
          <w:p w14:paraId="16733CFB" w14:textId="77777777" w:rsidR="003239D4" w:rsidRPr="00057099" w:rsidRDefault="003239D4" w:rsidP="00C6258D">
            <w:pPr>
              <w:spacing w:line="240" w:lineRule="exact"/>
              <w:jc w:val="center"/>
            </w:pPr>
            <w:r w:rsidRPr="00057099">
              <w:t>:</w:t>
            </w:r>
          </w:p>
        </w:tc>
        <w:tc>
          <w:tcPr>
            <w:tcW w:w="4536" w:type="dxa"/>
          </w:tcPr>
          <w:p w14:paraId="5DF736BC" w14:textId="77777777" w:rsidR="003239D4" w:rsidRPr="00057099" w:rsidRDefault="003239D4" w:rsidP="00C6258D">
            <w:pPr>
              <w:spacing w:line="240" w:lineRule="exact"/>
            </w:pPr>
          </w:p>
        </w:tc>
      </w:tr>
      <w:tr w:rsidR="003239D4" w:rsidRPr="00057099" w14:paraId="038CAAB5" w14:textId="77777777" w:rsidTr="00C6258D">
        <w:tc>
          <w:tcPr>
            <w:tcW w:w="2943" w:type="dxa"/>
          </w:tcPr>
          <w:p w14:paraId="23D1C485" w14:textId="77777777" w:rsidR="003239D4" w:rsidRPr="00057099" w:rsidRDefault="003239D4" w:rsidP="00C6258D">
            <w:pPr>
              <w:spacing w:line="240" w:lineRule="exact"/>
            </w:pPr>
            <w:r w:rsidRPr="00057099">
              <w:t>type</w:t>
            </w:r>
          </w:p>
        </w:tc>
        <w:tc>
          <w:tcPr>
            <w:tcW w:w="851" w:type="dxa"/>
          </w:tcPr>
          <w:p w14:paraId="416CD98A" w14:textId="77777777" w:rsidR="003239D4" w:rsidRPr="00057099" w:rsidRDefault="003239D4" w:rsidP="00C6258D">
            <w:pPr>
              <w:spacing w:line="240" w:lineRule="exact"/>
              <w:jc w:val="right"/>
            </w:pPr>
          </w:p>
        </w:tc>
        <w:tc>
          <w:tcPr>
            <w:tcW w:w="283" w:type="dxa"/>
          </w:tcPr>
          <w:p w14:paraId="07E257F5" w14:textId="77777777" w:rsidR="003239D4" w:rsidRPr="00057099" w:rsidRDefault="003239D4" w:rsidP="00C6258D">
            <w:pPr>
              <w:spacing w:line="240" w:lineRule="exact"/>
              <w:jc w:val="center"/>
            </w:pPr>
            <w:r w:rsidRPr="00057099">
              <w:t>:</w:t>
            </w:r>
          </w:p>
        </w:tc>
        <w:tc>
          <w:tcPr>
            <w:tcW w:w="4536" w:type="dxa"/>
          </w:tcPr>
          <w:p w14:paraId="1154F6CC" w14:textId="77777777" w:rsidR="003239D4" w:rsidRPr="00057099" w:rsidRDefault="003239D4" w:rsidP="00C6258D">
            <w:pPr>
              <w:spacing w:line="240" w:lineRule="exact"/>
            </w:pPr>
          </w:p>
        </w:tc>
      </w:tr>
      <w:tr w:rsidR="003239D4" w:rsidRPr="00057099" w14:paraId="129862FD" w14:textId="77777777" w:rsidTr="00C6258D">
        <w:tc>
          <w:tcPr>
            <w:tcW w:w="2943" w:type="dxa"/>
          </w:tcPr>
          <w:p w14:paraId="467D96E1" w14:textId="77777777" w:rsidR="003239D4" w:rsidRPr="00057099" w:rsidRDefault="003239D4" w:rsidP="00C6258D">
            <w:pPr>
              <w:spacing w:line="240" w:lineRule="exact"/>
            </w:pPr>
            <w:r w:rsidRPr="00057099">
              <w:t xml:space="preserve">deelbaarheid </w:t>
            </w:r>
          </w:p>
        </w:tc>
        <w:tc>
          <w:tcPr>
            <w:tcW w:w="851" w:type="dxa"/>
          </w:tcPr>
          <w:p w14:paraId="5B120742" w14:textId="77777777" w:rsidR="003239D4" w:rsidRPr="00057099" w:rsidRDefault="003239D4" w:rsidP="00C6258D">
            <w:pPr>
              <w:spacing w:line="240" w:lineRule="exact"/>
              <w:jc w:val="right"/>
            </w:pPr>
          </w:p>
        </w:tc>
        <w:tc>
          <w:tcPr>
            <w:tcW w:w="283" w:type="dxa"/>
          </w:tcPr>
          <w:p w14:paraId="5DAD60CB" w14:textId="77777777" w:rsidR="003239D4" w:rsidRPr="00057099" w:rsidRDefault="003239D4" w:rsidP="00C6258D">
            <w:pPr>
              <w:spacing w:line="240" w:lineRule="exact"/>
              <w:jc w:val="center"/>
            </w:pPr>
            <w:r w:rsidRPr="00057099">
              <w:t>:</w:t>
            </w:r>
          </w:p>
        </w:tc>
        <w:tc>
          <w:tcPr>
            <w:tcW w:w="4536" w:type="dxa"/>
          </w:tcPr>
          <w:p w14:paraId="5F672236" w14:textId="77777777" w:rsidR="003239D4" w:rsidRPr="00057099" w:rsidRDefault="003239D4" w:rsidP="00C6258D">
            <w:pPr>
              <w:spacing w:line="240" w:lineRule="exact"/>
            </w:pPr>
            <w:r w:rsidRPr="00057099">
              <w:t>Niet van toepassing</w:t>
            </w:r>
          </w:p>
        </w:tc>
      </w:tr>
      <w:tr w:rsidR="003239D4" w:rsidRPr="00057099" w14:paraId="25FE36D6" w14:textId="77777777" w:rsidTr="00C6258D">
        <w:tc>
          <w:tcPr>
            <w:tcW w:w="2943" w:type="dxa"/>
          </w:tcPr>
          <w:p w14:paraId="7B1A3090" w14:textId="77777777" w:rsidR="003239D4" w:rsidRPr="00057099" w:rsidRDefault="003239D4" w:rsidP="00C6258D">
            <w:pPr>
              <w:spacing w:line="240" w:lineRule="exact"/>
            </w:pPr>
            <w:r w:rsidRPr="00057099">
              <w:t>materiaal</w:t>
            </w:r>
          </w:p>
        </w:tc>
        <w:tc>
          <w:tcPr>
            <w:tcW w:w="851" w:type="dxa"/>
          </w:tcPr>
          <w:p w14:paraId="36C60E68" w14:textId="77777777" w:rsidR="003239D4" w:rsidRPr="00057099" w:rsidRDefault="003239D4" w:rsidP="00C6258D">
            <w:pPr>
              <w:spacing w:line="240" w:lineRule="exact"/>
              <w:jc w:val="right"/>
            </w:pPr>
          </w:p>
        </w:tc>
        <w:tc>
          <w:tcPr>
            <w:tcW w:w="283" w:type="dxa"/>
          </w:tcPr>
          <w:p w14:paraId="67237CA0" w14:textId="77777777" w:rsidR="003239D4" w:rsidRPr="00057099" w:rsidRDefault="003239D4" w:rsidP="00C6258D">
            <w:pPr>
              <w:spacing w:line="240" w:lineRule="exact"/>
              <w:jc w:val="center"/>
            </w:pPr>
            <w:r w:rsidRPr="00057099">
              <w:t>:</w:t>
            </w:r>
          </w:p>
        </w:tc>
        <w:tc>
          <w:tcPr>
            <w:tcW w:w="4536" w:type="dxa"/>
          </w:tcPr>
          <w:p w14:paraId="577105F4" w14:textId="77777777" w:rsidR="003239D4" w:rsidRPr="00057099" w:rsidRDefault="003239D4" w:rsidP="00C6258D">
            <w:pPr>
              <w:spacing w:line="240" w:lineRule="exact"/>
            </w:pPr>
          </w:p>
        </w:tc>
      </w:tr>
      <w:tr w:rsidR="003239D4" w:rsidRPr="00057099" w14:paraId="5D42E56B" w14:textId="77777777" w:rsidTr="00C6258D">
        <w:tc>
          <w:tcPr>
            <w:tcW w:w="2943" w:type="dxa"/>
          </w:tcPr>
          <w:p w14:paraId="248A7760" w14:textId="77777777" w:rsidR="003239D4" w:rsidRPr="00057099" w:rsidRDefault="003239D4" w:rsidP="00C6258D">
            <w:pPr>
              <w:pStyle w:val="ListParagraph"/>
              <w:numPr>
                <w:ilvl w:val="0"/>
                <w:numId w:val="16"/>
              </w:numPr>
              <w:spacing w:line="240" w:lineRule="exact"/>
            </w:pPr>
            <w:r w:rsidRPr="00057099">
              <w:t>hijsdavit</w:t>
            </w:r>
          </w:p>
        </w:tc>
        <w:tc>
          <w:tcPr>
            <w:tcW w:w="851" w:type="dxa"/>
          </w:tcPr>
          <w:p w14:paraId="6F126A39" w14:textId="77777777" w:rsidR="003239D4" w:rsidRPr="00057099" w:rsidRDefault="003239D4" w:rsidP="00C6258D">
            <w:pPr>
              <w:spacing w:line="240" w:lineRule="exact"/>
              <w:jc w:val="right"/>
            </w:pPr>
          </w:p>
        </w:tc>
        <w:tc>
          <w:tcPr>
            <w:tcW w:w="283" w:type="dxa"/>
          </w:tcPr>
          <w:p w14:paraId="3082106F" w14:textId="77777777" w:rsidR="003239D4" w:rsidRPr="00057099" w:rsidRDefault="003239D4" w:rsidP="00C6258D">
            <w:pPr>
              <w:spacing w:line="240" w:lineRule="exact"/>
              <w:jc w:val="center"/>
            </w:pPr>
          </w:p>
        </w:tc>
        <w:tc>
          <w:tcPr>
            <w:tcW w:w="4536" w:type="dxa"/>
          </w:tcPr>
          <w:p w14:paraId="08BD3264" w14:textId="77777777" w:rsidR="003239D4" w:rsidRPr="00057099" w:rsidRDefault="003239D4" w:rsidP="00C6258D">
            <w:pPr>
              <w:spacing w:line="240" w:lineRule="exact"/>
            </w:pPr>
            <w:r w:rsidRPr="00057099">
              <w:t xml:space="preserve">thermisch verzinkt staal / aluminium </w:t>
            </w:r>
          </w:p>
        </w:tc>
      </w:tr>
      <w:tr w:rsidR="003239D4" w:rsidRPr="00057099" w14:paraId="7A216336" w14:textId="77777777" w:rsidTr="00C6258D">
        <w:tc>
          <w:tcPr>
            <w:tcW w:w="2943" w:type="dxa"/>
          </w:tcPr>
          <w:p w14:paraId="6A681176" w14:textId="77777777" w:rsidR="003239D4" w:rsidRPr="00057099" w:rsidRDefault="003239D4" w:rsidP="00C6258D">
            <w:pPr>
              <w:pStyle w:val="ListParagraph"/>
              <w:numPr>
                <w:ilvl w:val="0"/>
                <w:numId w:val="16"/>
              </w:numPr>
              <w:spacing w:line="240" w:lineRule="exact"/>
            </w:pPr>
            <w:r w:rsidRPr="00057099">
              <w:t>hijsketting</w:t>
            </w:r>
          </w:p>
        </w:tc>
        <w:tc>
          <w:tcPr>
            <w:tcW w:w="851" w:type="dxa"/>
          </w:tcPr>
          <w:p w14:paraId="3572C2AB" w14:textId="77777777" w:rsidR="003239D4" w:rsidRPr="00057099" w:rsidRDefault="003239D4" w:rsidP="00C6258D">
            <w:pPr>
              <w:spacing w:line="240" w:lineRule="exact"/>
              <w:jc w:val="right"/>
            </w:pPr>
          </w:p>
        </w:tc>
        <w:tc>
          <w:tcPr>
            <w:tcW w:w="283" w:type="dxa"/>
          </w:tcPr>
          <w:p w14:paraId="0EA2FC0E" w14:textId="77777777" w:rsidR="003239D4" w:rsidRPr="00057099" w:rsidRDefault="003239D4" w:rsidP="00C6258D">
            <w:pPr>
              <w:spacing w:line="240" w:lineRule="exact"/>
              <w:jc w:val="center"/>
            </w:pPr>
            <w:r w:rsidRPr="00057099">
              <w:t>:</w:t>
            </w:r>
          </w:p>
        </w:tc>
        <w:tc>
          <w:tcPr>
            <w:tcW w:w="4536" w:type="dxa"/>
          </w:tcPr>
          <w:p w14:paraId="1DAC6813" w14:textId="77777777" w:rsidR="003239D4" w:rsidRPr="00057099" w:rsidRDefault="003239D4" w:rsidP="00C6258D">
            <w:pPr>
              <w:spacing w:line="240" w:lineRule="exact"/>
            </w:pPr>
            <w:r w:rsidRPr="00057099">
              <w:t>roestvaststaal</w:t>
            </w:r>
          </w:p>
        </w:tc>
      </w:tr>
      <w:tr w:rsidR="003239D4" w:rsidRPr="00057099" w14:paraId="507D580B" w14:textId="77777777" w:rsidTr="00C6258D">
        <w:tc>
          <w:tcPr>
            <w:tcW w:w="2943" w:type="dxa"/>
          </w:tcPr>
          <w:p w14:paraId="6DE8054D" w14:textId="77777777" w:rsidR="003239D4" w:rsidRPr="00057099" w:rsidRDefault="003239D4" w:rsidP="00C6258D">
            <w:pPr>
              <w:pStyle w:val="ListParagraph"/>
              <w:numPr>
                <w:ilvl w:val="0"/>
                <w:numId w:val="16"/>
              </w:numPr>
              <w:spacing w:line="240" w:lineRule="exact"/>
            </w:pPr>
            <w:proofErr w:type="spellStart"/>
            <w:r w:rsidRPr="00057099">
              <w:t>draaibus</w:t>
            </w:r>
            <w:proofErr w:type="spellEnd"/>
          </w:p>
        </w:tc>
        <w:tc>
          <w:tcPr>
            <w:tcW w:w="851" w:type="dxa"/>
          </w:tcPr>
          <w:p w14:paraId="79205062" w14:textId="77777777" w:rsidR="003239D4" w:rsidRPr="00057099" w:rsidRDefault="003239D4" w:rsidP="00C6258D">
            <w:pPr>
              <w:spacing w:line="240" w:lineRule="exact"/>
              <w:jc w:val="right"/>
            </w:pPr>
          </w:p>
        </w:tc>
        <w:tc>
          <w:tcPr>
            <w:tcW w:w="283" w:type="dxa"/>
          </w:tcPr>
          <w:p w14:paraId="67B8B1B7" w14:textId="77777777" w:rsidR="003239D4" w:rsidRPr="00057099" w:rsidRDefault="003239D4" w:rsidP="00C6258D">
            <w:pPr>
              <w:spacing w:line="240" w:lineRule="exact"/>
              <w:jc w:val="center"/>
            </w:pPr>
            <w:r w:rsidRPr="00057099">
              <w:t>:</w:t>
            </w:r>
          </w:p>
        </w:tc>
        <w:tc>
          <w:tcPr>
            <w:tcW w:w="4536" w:type="dxa"/>
          </w:tcPr>
          <w:p w14:paraId="3386ABE6" w14:textId="77777777" w:rsidR="003239D4" w:rsidRPr="00057099" w:rsidRDefault="003239D4" w:rsidP="00C6258D">
            <w:pPr>
              <w:spacing w:line="240" w:lineRule="exact"/>
            </w:pPr>
            <w:r w:rsidRPr="00057099">
              <w:t>thermisch verzinkt staal / gietijzer</w:t>
            </w:r>
          </w:p>
        </w:tc>
      </w:tr>
    </w:tbl>
    <w:p w14:paraId="6C18EFC1" w14:textId="77777777" w:rsidR="003239D4" w:rsidRPr="00057099" w:rsidRDefault="003239D4" w:rsidP="003239D4">
      <w:pPr>
        <w:pStyle w:val="BodyText"/>
      </w:pPr>
    </w:p>
    <w:p w14:paraId="64C740C8" w14:textId="26143C57" w:rsidR="00D95113" w:rsidRPr="00057099" w:rsidRDefault="00D95113" w:rsidP="00D95113">
      <w:pPr>
        <w:pStyle w:val="BodyText"/>
      </w:pPr>
      <w:r w:rsidRPr="00057099">
        <w:t>APD14 003 standaard detail</w:t>
      </w:r>
    </w:p>
    <w:p w14:paraId="66DC83E4" w14:textId="6860BE10" w:rsidR="003239D4" w:rsidRPr="00057099" w:rsidRDefault="003239D4" w:rsidP="003239D4">
      <w:pPr>
        <w:pStyle w:val="BodyText"/>
      </w:pPr>
    </w:p>
    <w:p w14:paraId="62684A98" w14:textId="2AEC1328" w:rsidR="003239D4" w:rsidRPr="00057099" w:rsidRDefault="003239D4" w:rsidP="003239D4">
      <w:pPr>
        <w:pStyle w:val="BodyText"/>
      </w:pPr>
      <w:r w:rsidRPr="00057099">
        <w:t>Vóór de voortstuwers worden, met het oog op veiligheid bij het ter water raken van personen, vaste grijpstangen geplaatst met daarvoor een boven het wateroppervlak gespannen trekkoord. Trekkoorden zijn verbonden met eindschakelaars met dwangmatig verbrekende contacten en herstelknop (veiligheidsschakelaar). Trekkoordschakelaars dienen uitgevoerd te worden als noodstroomketen.</w:t>
      </w:r>
    </w:p>
    <w:p w14:paraId="3DDFD4C7" w14:textId="77777777" w:rsidR="003239D4" w:rsidRPr="00057099" w:rsidRDefault="003239D4" w:rsidP="003239D4">
      <w:pPr>
        <w:pStyle w:val="BodyText"/>
      </w:pPr>
    </w:p>
    <w:p w14:paraId="4F68822B" w14:textId="5E6C9EC2" w:rsidR="003239D4" w:rsidRPr="00057099" w:rsidRDefault="003239D4" w:rsidP="003239D4">
      <w:pPr>
        <w:pStyle w:val="BodyText"/>
      </w:pPr>
      <w:r w:rsidRPr="00057099">
        <w:t>De grijpstangen worden voorzien van beveiligingsschakelaars. Bij bediening van een grijpstang worden alle werktuigen van de beluchtingstank onmiddellijk uitgeschakeld.</w:t>
      </w:r>
    </w:p>
    <w:p w14:paraId="081352EB" w14:textId="77777777" w:rsidR="003239D4" w:rsidRPr="00057099" w:rsidRDefault="003239D4" w:rsidP="003239D4">
      <w:pPr>
        <w:pStyle w:val="BodyText"/>
      </w:pPr>
    </w:p>
    <w:p w14:paraId="34BCA329" w14:textId="77777777" w:rsidR="003239D4" w:rsidRPr="00057099" w:rsidRDefault="003239D4" w:rsidP="003239D4">
      <w:pPr>
        <w:pStyle w:val="BodyText"/>
      </w:pPr>
      <w:r w:rsidRPr="00057099">
        <w:t xml:space="preserve">Beluchtingstank: De </w:t>
      </w:r>
      <w:proofErr w:type="spellStart"/>
      <w:r w:rsidRPr="00057099">
        <w:t>vertikale</w:t>
      </w:r>
      <w:proofErr w:type="spellEnd"/>
      <w:r w:rsidRPr="00057099">
        <w:t xml:space="preserve"> afdekking met grijpstang voorzien van rvs trekkoord</w:t>
      </w:r>
    </w:p>
    <w:p w14:paraId="0BEE6235" w14:textId="155DFDD5" w:rsidR="003239D4" w:rsidRPr="00057099" w:rsidRDefault="003239D4" w:rsidP="003239D4">
      <w:pPr>
        <w:pStyle w:val="BodyText"/>
      </w:pPr>
      <w:r w:rsidRPr="00057099">
        <w:t>ter plaatse van de puntbeluchter merk 43-232-11, 43-232-12, 43-232-13 en 43-232-14</w:t>
      </w:r>
    </w:p>
    <w:p w14:paraId="3DB1E2A5" w14:textId="77777777" w:rsidR="00D95113" w:rsidRPr="00057099" w:rsidRDefault="00D95113" w:rsidP="00C413DA">
      <w:pPr>
        <w:pStyle w:val="BodyText"/>
      </w:pPr>
    </w:p>
    <w:p w14:paraId="3BDEC5DC" w14:textId="2F48D5CD" w:rsidR="00D34505" w:rsidRPr="00057099" w:rsidRDefault="00D34505" w:rsidP="005B35B1">
      <w:pPr>
        <w:pStyle w:val="Heading2"/>
        <w:numPr>
          <w:ilvl w:val="1"/>
          <w:numId w:val="19"/>
        </w:numPr>
      </w:pPr>
      <w:bookmarkStart w:id="107" w:name="_Toc54965486"/>
      <w:r w:rsidRPr="00057099">
        <w:t>Nevenbestanddelen</w:t>
      </w:r>
      <w:bookmarkEnd w:id="105"/>
      <w:bookmarkEnd w:id="107"/>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1E2792" w:rsidRPr="00057099" w14:paraId="2BC2F65F" w14:textId="77777777" w:rsidTr="00D62E73">
        <w:trPr>
          <w:cantSplit/>
        </w:trPr>
        <w:tc>
          <w:tcPr>
            <w:tcW w:w="3227" w:type="dxa"/>
          </w:tcPr>
          <w:p w14:paraId="15B08C96" w14:textId="77777777" w:rsidR="001E2792" w:rsidRPr="00057099" w:rsidRDefault="001E2792" w:rsidP="00D62E73">
            <w:r w:rsidRPr="00057099">
              <w:t>Materiaal verbindingsmiddelen</w:t>
            </w:r>
          </w:p>
        </w:tc>
        <w:tc>
          <w:tcPr>
            <w:tcW w:w="567" w:type="dxa"/>
          </w:tcPr>
          <w:p w14:paraId="310E0D44" w14:textId="77777777" w:rsidR="001E2792" w:rsidRPr="00057099" w:rsidRDefault="001E2792" w:rsidP="00D62E73">
            <w:pPr>
              <w:spacing w:line="240" w:lineRule="exact"/>
              <w:jc w:val="right"/>
            </w:pPr>
          </w:p>
        </w:tc>
        <w:tc>
          <w:tcPr>
            <w:tcW w:w="284" w:type="dxa"/>
          </w:tcPr>
          <w:p w14:paraId="031FBB14" w14:textId="77777777" w:rsidR="001E2792" w:rsidRPr="00057099" w:rsidRDefault="001E2792" w:rsidP="00D62E73">
            <w:pPr>
              <w:spacing w:line="240" w:lineRule="exact"/>
            </w:pPr>
            <w:r w:rsidRPr="00057099">
              <w:t>:</w:t>
            </w:r>
          </w:p>
        </w:tc>
        <w:tc>
          <w:tcPr>
            <w:tcW w:w="4990" w:type="dxa"/>
          </w:tcPr>
          <w:p w14:paraId="7358ABC7" w14:textId="221BA572" w:rsidR="001E2792" w:rsidRPr="00057099" w:rsidRDefault="001E2792" w:rsidP="00D62E73">
            <w:pPr>
              <w:spacing w:line="240" w:lineRule="exact"/>
            </w:pPr>
            <w:r w:rsidRPr="00057099">
              <w:t xml:space="preserve">volgens </w:t>
            </w:r>
            <w:r w:rsidR="004D7395" w:rsidRPr="00057099">
              <w:t>Bundel AV 2018 WT</w:t>
            </w:r>
            <w:r w:rsidRPr="00057099">
              <w:t>, hoofdstuk 2</w:t>
            </w:r>
          </w:p>
        </w:tc>
      </w:tr>
      <w:tr w:rsidR="001E2792" w:rsidRPr="00057099" w14:paraId="62F4C2BD" w14:textId="77777777" w:rsidTr="00D62E73">
        <w:trPr>
          <w:cantSplit/>
        </w:trPr>
        <w:tc>
          <w:tcPr>
            <w:tcW w:w="3227" w:type="dxa"/>
          </w:tcPr>
          <w:p w14:paraId="7172557A" w14:textId="77777777" w:rsidR="001E2792" w:rsidRPr="00057099" w:rsidRDefault="001E2792" w:rsidP="00D62E73">
            <w:pPr>
              <w:spacing w:line="240" w:lineRule="exact"/>
            </w:pPr>
            <w:r w:rsidRPr="00057099">
              <w:t>Materiaal ondersteuningsconstructies</w:t>
            </w:r>
          </w:p>
        </w:tc>
        <w:tc>
          <w:tcPr>
            <w:tcW w:w="567" w:type="dxa"/>
          </w:tcPr>
          <w:p w14:paraId="4A4627A6" w14:textId="77777777" w:rsidR="001E2792" w:rsidRPr="00057099" w:rsidRDefault="001E2792" w:rsidP="00D62E73">
            <w:pPr>
              <w:spacing w:line="240" w:lineRule="exact"/>
              <w:jc w:val="right"/>
            </w:pPr>
          </w:p>
        </w:tc>
        <w:tc>
          <w:tcPr>
            <w:tcW w:w="284" w:type="dxa"/>
          </w:tcPr>
          <w:p w14:paraId="006BEEBD" w14:textId="77777777" w:rsidR="001E2792" w:rsidRPr="00057099" w:rsidRDefault="001E2792" w:rsidP="00D62E73">
            <w:pPr>
              <w:spacing w:line="240" w:lineRule="exact"/>
            </w:pPr>
            <w:r w:rsidRPr="00057099">
              <w:t>:</w:t>
            </w:r>
          </w:p>
        </w:tc>
        <w:tc>
          <w:tcPr>
            <w:tcW w:w="4990" w:type="dxa"/>
          </w:tcPr>
          <w:p w14:paraId="47B27D8F" w14:textId="77777777" w:rsidR="001E2792" w:rsidRPr="00057099" w:rsidRDefault="001E2792" w:rsidP="00D62E73">
            <w:pPr>
              <w:spacing w:line="240" w:lineRule="exact"/>
            </w:pPr>
            <w:r w:rsidRPr="00057099">
              <w:t>roestvaststaal AISI 304, thermisch verzinkt staal</w:t>
            </w:r>
          </w:p>
          <w:p w14:paraId="2587B9EF" w14:textId="77777777" w:rsidR="001E2792" w:rsidRPr="00057099" w:rsidRDefault="001E2792" w:rsidP="00D62E73">
            <w:pPr>
              <w:spacing w:line="240" w:lineRule="exact"/>
            </w:pPr>
          </w:p>
        </w:tc>
      </w:tr>
    </w:tbl>
    <w:p w14:paraId="585D9D6D" w14:textId="77777777" w:rsidR="001E2792" w:rsidRPr="00057099" w:rsidRDefault="001E2792" w:rsidP="0074037F">
      <w:pPr>
        <w:pStyle w:val="BodyText"/>
      </w:pPr>
    </w:p>
    <w:p w14:paraId="7F075956" w14:textId="35F6D3CE" w:rsidR="00D34505" w:rsidRPr="00057099" w:rsidRDefault="00D34505" w:rsidP="005B35B1">
      <w:pPr>
        <w:pStyle w:val="Heading2"/>
        <w:numPr>
          <w:ilvl w:val="1"/>
          <w:numId w:val="19"/>
        </w:numPr>
      </w:pPr>
      <w:bookmarkStart w:id="108" w:name="_Toc50706301"/>
      <w:bookmarkStart w:id="109" w:name="_Toc54965487"/>
      <w:r w:rsidRPr="00057099">
        <w:t>Conservering</w:t>
      </w:r>
      <w:bookmarkEnd w:id="108"/>
      <w:bookmarkEnd w:id="109"/>
    </w:p>
    <w:p w14:paraId="57FB3AB1" w14:textId="77777777" w:rsidR="00D34505" w:rsidRPr="00057099" w:rsidRDefault="00D34505" w:rsidP="00D34505">
      <w:r w:rsidRPr="00057099">
        <w:t>Alle genoemde stalen onderdelen conserveren zoals genoemd in de voorschriften.</w:t>
      </w:r>
    </w:p>
    <w:p w14:paraId="5C077B48" w14:textId="77777777" w:rsidR="00D34505" w:rsidRPr="00057099" w:rsidRDefault="00D34505" w:rsidP="00D34505"/>
    <w:p w14:paraId="261150F9" w14:textId="1330EC45" w:rsidR="00D34505" w:rsidRPr="00057099" w:rsidRDefault="00D34505" w:rsidP="005B35B1">
      <w:pPr>
        <w:pStyle w:val="Heading2"/>
        <w:numPr>
          <w:ilvl w:val="1"/>
          <w:numId w:val="19"/>
        </w:numPr>
      </w:pPr>
      <w:bookmarkStart w:id="110" w:name="_Toc50706302"/>
      <w:bookmarkStart w:id="111" w:name="_Toc54965488"/>
      <w:r w:rsidRPr="00057099">
        <w:t>Keuringen en beproevingen</w:t>
      </w:r>
      <w:bookmarkEnd w:id="110"/>
      <w:bookmarkEnd w:id="111"/>
    </w:p>
    <w:p w14:paraId="015C35CE" w14:textId="77777777" w:rsidR="00D34505" w:rsidRPr="00057099" w:rsidRDefault="00D34505" w:rsidP="00D34505">
      <w:r w:rsidRPr="00057099">
        <w:t>Naast de algemeen gebruikelijke keuringen en beproevingen, zoals genoemd in de technische werkbeschrijving W/E-algemeen, dienen voor dit onderdeel door de aannemer de volgende beproevingen te worden uitgevoerd:</w:t>
      </w:r>
    </w:p>
    <w:p w14:paraId="4988CF0A" w14:textId="77777777" w:rsidR="00D34505" w:rsidRPr="00057099" w:rsidRDefault="00D34505" w:rsidP="00D34505"/>
    <w:p w14:paraId="207B9D1C" w14:textId="77777777" w:rsidR="00D34505" w:rsidRPr="00057099" w:rsidRDefault="00D34505" w:rsidP="00D34505">
      <w:r w:rsidRPr="00057099">
        <w:t>Voor de verzending naar de bouwplaats (FAT):</w:t>
      </w:r>
    </w:p>
    <w:p w14:paraId="4146FE62" w14:textId="77777777" w:rsidR="00D34505" w:rsidRPr="00057099" w:rsidRDefault="00D34505" w:rsidP="00D3450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w:t>
      </w:r>
    </w:p>
    <w:p w14:paraId="5B99CCD1" w14:textId="77777777" w:rsidR="00D34505" w:rsidRPr="00057099" w:rsidRDefault="00D34505" w:rsidP="00D34505"/>
    <w:p w14:paraId="36535840" w14:textId="77777777" w:rsidR="00D34505" w:rsidRPr="00057099" w:rsidRDefault="00D34505" w:rsidP="00D34505">
      <w:r w:rsidRPr="00057099">
        <w:t>Na de montage ten behoeve van de oplevering (SAT):</w:t>
      </w:r>
    </w:p>
    <w:p w14:paraId="3F91A665" w14:textId="130EEDAE" w:rsidR="0021752B" w:rsidRPr="00057099" w:rsidRDefault="0021752B" w:rsidP="0021752B">
      <w:pPr>
        <w:pStyle w:val="Bullet1"/>
        <w:tabs>
          <w:tab w:val="clear" w:pos="1135"/>
          <w:tab w:val="num" w:pos="284"/>
        </w:tabs>
        <w:ind w:left="284"/>
        <w:rPr>
          <w:color w:val="00577E" w:themeColor="text1"/>
          <w:sz w:val="20"/>
          <w:lang w:val="nl-NL"/>
        </w:rPr>
      </w:pPr>
      <w:r w:rsidRPr="00057099">
        <w:rPr>
          <w:color w:val="00577E" w:themeColor="text1"/>
          <w:sz w:val="20"/>
          <w:lang w:val="nl-NL"/>
        </w:rPr>
        <w:t>dynamische beproeving</w:t>
      </w:r>
      <w:r w:rsidR="00096BCD" w:rsidRPr="00057099">
        <w:rPr>
          <w:color w:val="00577E" w:themeColor="text1"/>
          <w:sz w:val="20"/>
          <w:lang w:val="nl-NL"/>
        </w:rPr>
        <w:t xml:space="preserve"> van de davit</w:t>
      </w:r>
      <w:r w:rsidRPr="00057099">
        <w:rPr>
          <w:color w:val="00577E" w:themeColor="text1"/>
          <w:sz w:val="20"/>
          <w:lang w:val="nl-NL"/>
        </w:rPr>
        <w:t>, zoals bedoeld in de Machinerichtlijn, met een testlast van 1,1 x de werklast. De aannemer dient de testgewichten voor de beproevingen te leveren. Van de beproeving dient een bewijsstuk (beproevingsprotocol) en een kraanboek te worden geleverd.</w:t>
      </w:r>
    </w:p>
    <w:p w14:paraId="618CDDF3" w14:textId="77777777" w:rsidR="00D34505" w:rsidRPr="00057099" w:rsidRDefault="00D34505" w:rsidP="00D34505">
      <w:pPr>
        <w:pStyle w:val="BodyText"/>
      </w:pPr>
    </w:p>
    <w:p w14:paraId="59B42EB8" w14:textId="18246A1F" w:rsidR="00C8076F" w:rsidRPr="00057099" w:rsidRDefault="00C8076F" w:rsidP="005B35B1">
      <w:pPr>
        <w:pStyle w:val="Heading1"/>
        <w:numPr>
          <w:ilvl w:val="0"/>
          <w:numId w:val="19"/>
        </w:numPr>
      </w:pPr>
      <w:bookmarkStart w:id="112" w:name="_Toc50706314"/>
      <w:bookmarkStart w:id="113" w:name="_Toc54965489"/>
      <w:r w:rsidRPr="00057099">
        <w:t>Slibruimer Nabezinktank NT40</w:t>
      </w:r>
      <w:r w:rsidR="00D7577B" w:rsidRPr="00057099">
        <w:t>0</w:t>
      </w:r>
      <w:r w:rsidRPr="00057099">
        <w:t>0</w:t>
      </w:r>
      <w:bookmarkEnd w:id="112"/>
      <w:bookmarkEnd w:id="113"/>
    </w:p>
    <w:p w14:paraId="4279E0A6" w14:textId="71E644BE" w:rsidR="00C8076F" w:rsidRPr="00057099" w:rsidRDefault="00C8076F" w:rsidP="00C8076F">
      <w:r w:rsidRPr="00057099">
        <w:t>In de bestaande nabezinktank dient een nieuwe slibruimer gerealiseerd te worden.</w:t>
      </w:r>
      <w:r w:rsidR="00D7577B" w:rsidRPr="00057099">
        <w:t xml:space="preserve"> </w:t>
      </w:r>
      <w:r w:rsidRPr="00057099">
        <w:t xml:space="preserve">De slibruimer verplaatst het bezonken slib naar de </w:t>
      </w:r>
      <w:proofErr w:type="spellStart"/>
      <w:r w:rsidRPr="00057099">
        <w:t>slibzak</w:t>
      </w:r>
      <w:proofErr w:type="spellEnd"/>
      <w:r w:rsidRPr="00057099">
        <w:t xml:space="preserve"> in het midden van de tank. </w:t>
      </w:r>
    </w:p>
    <w:p w14:paraId="5B182A45" w14:textId="77777777" w:rsidR="00C8076F" w:rsidRPr="00057099" w:rsidRDefault="00C8076F" w:rsidP="005B35B1">
      <w:pPr>
        <w:pStyle w:val="Heading2"/>
        <w:numPr>
          <w:ilvl w:val="1"/>
          <w:numId w:val="19"/>
        </w:numPr>
      </w:pPr>
      <w:bookmarkStart w:id="114" w:name="_Toc50706315"/>
      <w:bookmarkStart w:id="115" w:name="_Toc54965490"/>
      <w:r w:rsidRPr="00057099">
        <w:t>Leveringsomvang</w:t>
      </w:r>
      <w:bookmarkEnd w:id="114"/>
      <w:bookmarkEnd w:id="115"/>
    </w:p>
    <w:p w14:paraId="491A87E3" w14:textId="77777777" w:rsidR="00C8076F" w:rsidRPr="00057099" w:rsidRDefault="00C8076F" w:rsidP="00C8076F">
      <w:r w:rsidRPr="00057099">
        <w:t>De leveringsomvang bestaat uit:</w:t>
      </w:r>
    </w:p>
    <w:p w14:paraId="19DBDBBF" w14:textId="77777777" w:rsidR="00C8076F" w:rsidRPr="00057099" w:rsidRDefault="00C8076F" w:rsidP="00C8076F">
      <w:r w:rsidRPr="00057099">
        <w:t>1 slibruimer elk met:</w:t>
      </w:r>
    </w:p>
    <w:p w14:paraId="2289DE6B"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ruimerbrug;</w:t>
      </w:r>
    </w:p>
    <w:p w14:paraId="1E2672E9"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middendraaipunt;</w:t>
      </w:r>
    </w:p>
    <w:p w14:paraId="4413056C"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loopwagen met aandrijving, sneeuwschuiver, obstakel</w:t>
      </w:r>
      <w:r w:rsidRPr="00057099">
        <w:rPr>
          <w:rFonts w:eastAsiaTheme="minorEastAsia" w:cstheme="minorBidi"/>
          <w:noProof w:val="0"/>
          <w:color w:val="00577E" w:themeColor="text1"/>
          <w:sz w:val="20"/>
          <w:lang w:val="nl-NL" w:eastAsia="en-GB"/>
        </w:rPr>
        <w:noBreakHyphen/>
        <w:t xml:space="preserve"> en wielslipbeveiliging;</w:t>
      </w:r>
    </w:p>
    <w:p w14:paraId="28C3E397"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slibschuivers;</w:t>
      </w:r>
    </w:p>
    <w:p w14:paraId="7DFEEC25"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inlooptrommel;</w:t>
      </w:r>
    </w:p>
    <w:p w14:paraId="37B654E8"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een </w:t>
      </w:r>
      <w:proofErr w:type="spellStart"/>
      <w:r w:rsidRPr="00057099">
        <w:rPr>
          <w:rFonts w:eastAsiaTheme="minorEastAsia" w:cstheme="minorBidi"/>
          <w:noProof w:val="0"/>
          <w:color w:val="00577E" w:themeColor="text1"/>
          <w:sz w:val="20"/>
          <w:lang w:val="nl-NL" w:eastAsia="en-GB"/>
        </w:rPr>
        <w:t>deflectieplaat</w:t>
      </w:r>
      <w:proofErr w:type="spellEnd"/>
      <w:r w:rsidRPr="00057099">
        <w:rPr>
          <w:rFonts w:eastAsiaTheme="minorEastAsia" w:cstheme="minorBidi"/>
          <w:noProof w:val="0"/>
          <w:color w:val="00577E" w:themeColor="text1"/>
          <w:sz w:val="20"/>
          <w:lang w:val="nl-NL" w:eastAsia="en-GB"/>
        </w:rPr>
        <w:t>;</w:t>
      </w:r>
    </w:p>
    <w:p w14:paraId="68E41FB8"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gootborstels;</w:t>
      </w:r>
    </w:p>
    <w:p w14:paraId="12A1D513" w14:textId="30CD2A85"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w:t>
      </w:r>
      <w:proofErr w:type="spellStart"/>
      <w:r w:rsidRPr="00057099">
        <w:rPr>
          <w:rFonts w:eastAsiaTheme="minorEastAsia" w:cstheme="minorBidi"/>
          <w:noProof w:val="0"/>
          <w:color w:val="00577E" w:themeColor="text1"/>
          <w:sz w:val="20"/>
          <w:lang w:val="nl-NL" w:eastAsia="en-GB"/>
        </w:rPr>
        <w:t>drijflaagafvoerinrichting</w:t>
      </w:r>
      <w:proofErr w:type="spellEnd"/>
      <w:r w:rsidRPr="00057099">
        <w:rPr>
          <w:rFonts w:eastAsiaTheme="minorEastAsia" w:cstheme="minorBidi"/>
          <w:noProof w:val="0"/>
          <w:color w:val="00577E" w:themeColor="text1"/>
          <w:sz w:val="20"/>
          <w:lang w:val="nl-NL" w:eastAsia="en-GB"/>
        </w:rPr>
        <w:t>;</w:t>
      </w:r>
    </w:p>
    <w:p w14:paraId="49E503DC" w14:textId="5FD38279" w:rsidR="00D50C0B" w:rsidRPr="00057099" w:rsidRDefault="00D50C0B"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lastRenderedPageBreak/>
        <w:t>duikschot- overstortrand</w:t>
      </w:r>
    </w:p>
    <w:p w14:paraId="6577FDB6"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installatie voor het schoonmaken van de overstortrand;</w:t>
      </w:r>
    </w:p>
    <w:p w14:paraId="474D17B8"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elektrotechnische installatie;</w:t>
      </w:r>
    </w:p>
    <w:p w14:paraId="7393B732" w14:textId="77777777" w:rsidR="00C8076F" w:rsidRPr="00057099" w:rsidRDefault="00C8076F" w:rsidP="00C8076F">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nevenbestanddelen</w:t>
      </w:r>
      <w:r w:rsidRPr="00057099">
        <w:rPr>
          <w:lang w:val="nl-NL"/>
        </w:rPr>
        <w:t>.</w:t>
      </w:r>
    </w:p>
    <w:p w14:paraId="04E7F2B4" w14:textId="77777777" w:rsidR="00C8076F" w:rsidRPr="00057099" w:rsidRDefault="00C8076F" w:rsidP="00C8076F"/>
    <w:p w14:paraId="5156887B" w14:textId="77777777" w:rsidR="00C8076F" w:rsidRPr="00057099" w:rsidRDefault="00C8076F" w:rsidP="005B35B1">
      <w:pPr>
        <w:pStyle w:val="Heading2"/>
        <w:numPr>
          <w:ilvl w:val="1"/>
          <w:numId w:val="19"/>
        </w:numPr>
      </w:pPr>
      <w:bookmarkStart w:id="116" w:name="_Toc50706316"/>
      <w:bookmarkStart w:id="117" w:name="_Toc54965491"/>
      <w:r w:rsidRPr="00057099">
        <w:t>Algemeen</w:t>
      </w:r>
      <w:bookmarkEnd w:id="116"/>
      <w:bookmarkEnd w:id="117"/>
    </w:p>
    <w:tbl>
      <w:tblPr>
        <w:tblW w:w="8613" w:type="dxa"/>
        <w:tblLayout w:type="fixed"/>
        <w:tblLook w:val="01E0" w:firstRow="1" w:lastRow="1" w:firstColumn="1" w:lastColumn="1" w:noHBand="0" w:noVBand="0"/>
      </w:tblPr>
      <w:tblGrid>
        <w:gridCol w:w="2948"/>
        <w:gridCol w:w="851"/>
        <w:gridCol w:w="284"/>
        <w:gridCol w:w="4530"/>
      </w:tblGrid>
      <w:tr w:rsidR="00C8076F" w:rsidRPr="00057099" w14:paraId="4BC8E462" w14:textId="77777777" w:rsidTr="00C8076F">
        <w:tc>
          <w:tcPr>
            <w:tcW w:w="2948" w:type="dxa"/>
          </w:tcPr>
          <w:p w14:paraId="7FBEAD26" w14:textId="77777777" w:rsidR="00C8076F" w:rsidRPr="00057099" w:rsidRDefault="00C8076F" w:rsidP="00C8076F">
            <w:pPr>
              <w:spacing w:line="240" w:lineRule="exact"/>
            </w:pPr>
            <w:r w:rsidRPr="00057099">
              <w:t>P&amp;ID-nummer</w:t>
            </w:r>
          </w:p>
        </w:tc>
        <w:tc>
          <w:tcPr>
            <w:tcW w:w="851" w:type="dxa"/>
          </w:tcPr>
          <w:p w14:paraId="51057C2C" w14:textId="77777777" w:rsidR="00C8076F" w:rsidRPr="00057099" w:rsidRDefault="00C8076F" w:rsidP="00C8076F">
            <w:pPr>
              <w:spacing w:line="240" w:lineRule="exact"/>
            </w:pPr>
          </w:p>
        </w:tc>
        <w:tc>
          <w:tcPr>
            <w:tcW w:w="284" w:type="dxa"/>
          </w:tcPr>
          <w:p w14:paraId="5A797714" w14:textId="77777777" w:rsidR="00C8076F" w:rsidRPr="00057099" w:rsidRDefault="00C8076F" w:rsidP="00C8076F">
            <w:pPr>
              <w:spacing w:line="240" w:lineRule="exact"/>
            </w:pPr>
            <w:r w:rsidRPr="00057099">
              <w:t>:</w:t>
            </w:r>
          </w:p>
        </w:tc>
        <w:tc>
          <w:tcPr>
            <w:tcW w:w="4530" w:type="dxa"/>
          </w:tcPr>
          <w:p w14:paraId="00DA24F8" w14:textId="5B2A87B4" w:rsidR="00C8076F" w:rsidRPr="00057099" w:rsidRDefault="00D7577B" w:rsidP="00C8076F">
            <w:pPr>
              <w:spacing w:line="240" w:lineRule="exact"/>
            </w:pPr>
            <w:r w:rsidRPr="00057099">
              <w:t>NW</w:t>
            </w:r>
            <w:r w:rsidR="00C8076F" w:rsidRPr="00057099">
              <w:t xml:space="preserve"> 3E --740</w:t>
            </w:r>
          </w:p>
        </w:tc>
      </w:tr>
      <w:tr w:rsidR="00C8076F" w:rsidRPr="00057099" w14:paraId="69E47462" w14:textId="77777777" w:rsidTr="00C8076F">
        <w:tc>
          <w:tcPr>
            <w:tcW w:w="2948" w:type="dxa"/>
          </w:tcPr>
          <w:p w14:paraId="74EE5678" w14:textId="77777777" w:rsidR="00C8076F" w:rsidRPr="00057099" w:rsidRDefault="00C8076F" w:rsidP="00C8076F">
            <w:r w:rsidRPr="00057099">
              <w:t>positienummer</w:t>
            </w:r>
          </w:p>
        </w:tc>
        <w:tc>
          <w:tcPr>
            <w:tcW w:w="851" w:type="dxa"/>
          </w:tcPr>
          <w:p w14:paraId="76784136" w14:textId="77777777" w:rsidR="00C8076F" w:rsidRPr="00057099" w:rsidRDefault="00C8076F" w:rsidP="00C8076F">
            <w:pPr>
              <w:jc w:val="right"/>
            </w:pPr>
          </w:p>
        </w:tc>
        <w:tc>
          <w:tcPr>
            <w:tcW w:w="284" w:type="dxa"/>
          </w:tcPr>
          <w:p w14:paraId="7E6AAC20" w14:textId="77777777" w:rsidR="00C8076F" w:rsidRPr="00057099" w:rsidRDefault="00C8076F" w:rsidP="00C8076F">
            <w:r w:rsidRPr="00057099">
              <w:t>:</w:t>
            </w:r>
          </w:p>
        </w:tc>
        <w:tc>
          <w:tcPr>
            <w:tcW w:w="4530" w:type="dxa"/>
          </w:tcPr>
          <w:p w14:paraId="5D5A3D09" w14:textId="77777777" w:rsidR="00C8076F" w:rsidRPr="00057099" w:rsidRDefault="00C8076F" w:rsidP="00C8076F">
            <w:r w:rsidRPr="00057099">
              <w:t>RB4010</w:t>
            </w:r>
          </w:p>
        </w:tc>
      </w:tr>
      <w:tr w:rsidR="00D7577B" w:rsidRPr="00057099" w14:paraId="760C5F1D" w14:textId="77777777" w:rsidTr="00C8076F">
        <w:tc>
          <w:tcPr>
            <w:tcW w:w="2948" w:type="dxa"/>
          </w:tcPr>
          <w:p w14:paraId="3CD459E9" w14:textId="1C1BA0C6" w:rsidR="00D7577B" w:rsidRPr="00057099" w:rsidRDefault="00D7577B" w:rsidP="00C8076F">
            <w:r w:rsidRPr="00057099">
              <w:t>Tekening</w:t>
            </w:r>
          </w:p>
        </w:tc>
        <w:tc>
          <w:tcPr>
            <w:tcW w:w="851" w:type="dxa"/>
          </w:tcPr>
          <w:p w14:paraId="398A26D2" w14:textId="77777777" w:rsidR="00D7577B" w:rsidRPr="00057099" w:rsidRDefault="00D7577B" w:rsidP="00C8076F">
            <w:pPr>
              <w:jc w:val="right"/>
            </w:pPr>
          </w:p>
        </w:tc>
        <w:tc>
          <w:tcPr>
            <w:tcW w:w="284" w:type="dxa"/>
          </w:tcPr>
          <w:p w14:paraId="040024B4" w14:textId="6AF39249" w:rsidR="00D7577B" w:rsidRPr="00057099" w:rsidRDefault="00D7577B" w:rsidP="00C8076F">
            <w:r w:rsidRPr="00057099">
              <w:t>:</w:t>
            </w:r>
          </w:p>
        </w:tc>
        <w:tc>
          <w:tcPr>
            <w:tcW w:w="4530" w:type="dxa"/>
          </w:tcPr>
          <w:p w14:paraId="3BD5CF10" w14:textId="48182A71" w:rsidR="00D7577B" w:rsidRPr="00057099" w:rsidRDefault="00D7577B" w:rsidP="00C8076F">
            <w:r w:rsidRPr="00057099">
              <w:t>NW-RHD-027-921_41-DR-C-1410</w:t>
            </w:r>
          </w:p>
          <w:p w14:paraId="148CBBC6" w14:textId="3853E1EB" w:rsidR="00D7577B" w:rsidRPr="00057099" w:rsidRDefault="00D7577B" w:rsidP="00C8076F">
            <w:r w:rsidRPr="00057099">
              <w:t>NW-RHD-027-921_41-DR-C-1411</w:t>
            </w:r>
          </w:p>
        </w:tc>
      </w:tr>
      <w:tr w:rsidR="00C8076F" w:rsidRPr="00057099" w14:paraId="6024E281" w14:textId="77777777" w:rsidTr="00C8076F">
        <w:tc>
          <w:tcPr>
            <w:tcW w:w="2948" w:type="dxa"/>
          </w:tcPr>
          <w:p w14:paraId="7C51C5F0" w14:textId="77777777" w:rsidR="00C8076F" w:rsidRPr="00057099" w:rsidRDefault="00C8076F" w:rsidP="00C8076F">
            <w:pPr>
              <w:spacing w:line="240" w:lineRule="exact"/>
            </w:pPr>
            <w:r w:rsidRPr="00057099">
              <w:t>opstelling</w:t>
            </w:r>
          </w:p>
        </w:tc>
        <w:tc>
          <w:tcPr>
            <w:tcW w:w="851" w:type="dxa"/>
          </w:tcPr>
          <w:p w14:paraId="68238F6E" w14:textId="77777777" w:rsidR="00C8076F" w:rsidRPr="00057099" w:rsidRDefault="00C8076F" w:rsidP="00C8076F">
            <w:pPr>
              <w:spacing w:line="240" w:lineRule="exact"/>
            </w:pPr>
          </w:p>
        </w:tc>
        <w:tc>
          <w:tcPr>
            <w:tcW w:w="284" w:type="dxa"/>
          </w:tcPr>
          <w:p w14:paraId="374269EB" w14:textId="77777777" w:rsidR="00C8076F" w:rsidRPr="00057099" w:rsidRDefault="00C8076F" w:rsidP="00C8076F">
            <w:pPr>
              <w:spacing w:line="240" w:lineRule="exact"/>
            </w:pPr>
            <w:r w:rsidRPr="00057099">
              <w:t>:</w:t>
            </w:r>
          </w:p>
        </w:tc>
        <w:tc>
          <w:tcPr>
            <w:tcW w:w="4530" w:type="dxa"/>
          </w:tcPr>
          <w:p w14:paraId="09E638FC" w14:textId="77777777" w:rsidR="00C8076F" w:rsidRPr="00057099" w:rsidRDefault="00C8076F" w:rsidP="00C8076F">
            <w:pPr>
              <w:spacing w:line="240" w:lineRule="exact"/>
            </w:pPr>
            <w:r w:rsidRPr="00057099">
              <w:t>in de nabezinktank</w:t>
            </w:r>
          </w:p>
        </w:tc>
      </w:tr>
      <w:tr w:rsidR="00C8076F" w:rsidRPr="00057099" w14:paraId="2EDA7188" w14:textId="77777777" w:rsidTr="00C8076F">
        <w:trPr>
          <w:trHeight w:val="80"/>
        </w:trPr>
        <w:tc>
          <w:tcPr>
            <w:tcW w:w="2948" w:type="dxa"/>
          </w:tcPr>
          <w:p w14:paraId="0212493B" w14:textId="77777777" w:rsidR="00C8076F" w:rsidRPr="00057099" w:rsidRDefault="00C8076F" w:rsidP="00C8076F">
            <w:pPr>
              <w:spacing w:line="240" w:lineRule="exact"/>
            </w:pPr>
            <w:r w:rsidRPr="00057099">
              <w:t>medium</w:t>
            </w:r>
          </w:p>
        </w:tc>
        <w:tc>
          <w:tcPr>
            <w:tcW w:w="851" w:type="dxa"/>
          </w:tcPr>
          <w:p w14:paraId="12901229" w14:textId="77777777" w:rsidR="00C8076F" w:rsidRPr="00057099" w:rsidRDefault="00C8076F" w:rsidP="00C8076F">
            <w:pPr>
              <w:spacing w:line="240" w:lineRule="exact"/>
            </w:pPr>
          </w:p>
        </w:tc>
        <w:tc>
          <w:tcPr>
            <w:tcW w:w="284" w:type="dxa"/>
          </w:tcPr>
          <w:p w14:paraId="3C156B71" w14:textId="77777777" w:rsidR="00C8076F" w:rsidRPr="00057099" w:rsidRDefault="00C8076F" w:rsidP="00C8076F">
            <w:pPr>
              <w:spacing w:line="240" w:lineRule="exact"/>
            </w:pPr>
            <w:r w:rsidRPr="00057099">
              <w:t>:</w:t>
            </w:r>
          </w:p>
        </w:tc>
        <w:tc>
          <w:tcPr>
            <w:tcW w:w="4530" w:type="dxa"/>
          </w:tcPr>
          <w:p w14:paraId="1CC78F8A" w14:textId="71ED8AE1" w:rsidR="00C8076F" w:rsidRPr="00057099" w:rsidRDefault="00C8076F" w:rsidP="00C8076F">
            <w:pPr>
              <w:spacing w:line="240" w:lineRule="exact"/>
            </w:pPr>
            <w:r w:rsidRPr="00057099">
              <w:t xml:space="preserve">belucht actief slib met een </w:t>
            </w:r>
            <w:proofErr w:type="spellStart"/>
            <w:r w:rsidRPr="00057099">
              <w:t>ds</w:t>
            </w:r>
            <w:proofErr w:type="spellEnd"/>
            <w:r w:rsidRPr="00057099">
              <w:noBreakHyphen/>
              <w:t>gehalte van ca 0,</w:t>
            </w:r>
            <w:r w:rsidR="00FF660A" w:rsidRPr="00057099">
              <w:t>8</w:t>
            </w:r>
            <w:r w:rsidRPr="00057099">
              <w:t>%ds</w:t>
            </w:r>
          </w:p>
        </w:tc>
      </w:tr>
      <w:tr w:rsidR="00C8076F" w:rsidRPr="00057099" w14:paraId="7E39C719" w14:textId="77777777" w:rsidTr="00C8076F">
        <w:trPr>
          <w:trHeight w:val="80"/>
        </w:trPr>
        <w:tc>
          <w:tcPr>
            <w:tcW w:w="2948" w:type="dxa"/>
          </w:tcPr>
          <w:p w14:paraId="0D42446D" w14:textId="77777777" w:rsidR="00C8076F" w:rsidRPr="00057099" w:rsidRDefault="00C8076F" w:rsidP="00C8076F">
            <w:pPr>
              <w:spacing w:line="240" w:lineRule="exact"/>
            </w:pPr>
            <w:r w:rsidRPr="00057099">
              <w:t xml:space="preserve">geluidbronsterkte </w:t>
            </w:r>
            <w:proofErr w:type="spellStart"/>
            <w:r w:rsidRPr="00057099">
              <w:t>Lwr</w:t>
            </w:r>
            <w:proofErr w:type="spellEnd"/>
            <w:r w:rsidRPr="00057099">
              <w:t xml:space="preserve"> </w:t>
            </w:r>
            <w:proofErr w:type="gramStart"/>
            <w:r w:rsidRPr="00057099">
              <w:t>van  de</w:t>
            </w:r>
            <w:proofErr w:type="gramEnd"/>
            <w:r w:rsidRPr="00057099">
              <w:t xml:space="preserve"> aandrijving</w:t>
            </w:r>
          </w:p>
          <w:p w14:paraId="4247D128" w14:textId="77777777" w:rsidR="00C8076F" w:rsidRPr="00057099" w:rsidRDefault="00C8076F" w:rsidP="00C8076F">
            <w:pPr>
              <w:spacing w:line="240" w:lineRule="exact"/>
            </w:pPr>
          </w:p>
        </w:tc>
        <w:tc>
          <w:tcPr>
            <w:tcW w:w="851" w:type="dxa"/>
          </w:tcPr>
          <w:p w14:paraId="582FB0EA" w14:textId="77777777" w:rsidR="00C8076F" w:rsidRPr="00057099" w:rsidRDefault="00C8076F" w:rsidP="00C8076F">
            <w:pPr>
              <w:spacing w:line="240" w:lineRule="exact"/>
            </w:pPr>
            <w:r w:rsidRPr="00057099">
              <w:t>dB(A)</w:t>
            </w:r>
          </w:p>
        </w:tc>
        <w:tc>
          <w:tcPr>
            <w:tcW w:w="284" w:type="dxa"/>
          </w:tcPr>
          <w:p w14:paraId="38A2E27E" w14:textId="77777777" w:rsidR="00C8076F" w:rsidRPr="00057099" w:rsidRDefault="00C8076F" w:rsidP="00C8076F">
            <w:pPr>
              <w:spacing w:line="240" w:lineRule="exact"/>
            </w:pPr>
            <w:r w:rsidRPr="00057099">
              <w:t>:</w:t>
            </w:r>
          </w:p>
        </w:tc>
        <w:tc>
          <w:tcPr>
            <w:tcW w:w="4530" w:type="dxa"/>
          </w:tcPr>
          <w:p w14:paraId="5BD7BB50" w14:textId="77777777" w:rsidR="00C8076F" w:rsidRPr="00057099" w:rsidRDefault="00C8076F" w:rsidP="00C8076F">
            <w:pPr>
              <w:spacing w:line="240" w:lineRule="exact"/>
              <w:rPr>
                <w:i/>
                <w:highlight w:val="yellow"/>
              </w:rPr>
            </w:pPr>
            <w:r w:rsidRPr="00057099">
              <w:t>&lt; 55, in afgemonteerde situatie, gemeten en berekend volgens de handleiding “Meten en rekenen industrielawaai” van 1999.</w:t>
            </w:r>
          </w:p>
        </w:tc>
      </w:tr>
    </w:tbl>
    <w:p w14:paraId="0997FE86" w14:textId="77777777" w:rsidR="00C8076F" w:rsidRPr="00057099" w:rsidRDefault="00C8076F" w:rsidP="00C8076F"/>
    <w:p w14:paraId="270C18A6" w14:textId="77777777" w:rsidR="00C8076F" w:rsidRPr="00057099" w:rsidRDefault="00C8076F" w:rsidP="006028B5">
      <w:pPr>
        <w:pStyle w:val="Heading3"/>
      </w:pPr>
      <w:r w:rsidRPr="00057099">
        <w:t>Ontwerpgegevens</w:t>
      </w:r>
    </w:p>
    <w:tbl>
      <w:tblPr>
        <w:tblW w:w="0" w:type="auto"/>
        <w:tblLayout w:type="fixed"/>
        <w:tblLook w:val="01E0" w:firstRow="1" w:lastRow="1" w:firstColumn="1" w:lastColumn="1" w:noHBand="0" w:noVBand="0"/>
      </w:tblPr>
      <w:tblGrid>
        <w:gridCol w:w="2948"/>
        <w:gridCol w:w="851"/>
        <w:gridCol w:w="284"/>
        <w:gridCol w:w="4536"/>
      </w:tblGrid>
      <w:tr w:rsidR="00D7577B" w:rsidRPr="00057099" w14:paraId="6D9DA10B" w14:textId="77777777" w:rsidTr="002D3FE5">
        <w:tc>
          <w:tcPr>
            <w:tcW w:w="2948" w:type="dxa"/>
          </w:tcPr>
          <w:p w14:paraId="1B7F67C3" w14:textId="77777777" w:rsidR="00D7577B" w:rsidRPr="00057099" w:rsidRDefault="00D7577B" w:rsidP="002D3FE5">
            <w:r w:rsidRPr="00057099">
              <w:t>peilen:</w:t>
            </w:r>
          </w:p>
        </w:tc>
        <w:tc>
          <w:tcPr>
            <w:tcW w:w="851" w:type="dxa"/>
          </w:tcPr>
          <w:p w14:paraId="01BC63D5" w14:textId="77777777" w:rsidR="00D7577B" w:rsidRPr="00057099" w:rsidRDefault="00D7577B" w:rsidP="002D3FE5">
            <w:pPr>
              <w:jc w:val="right"/>
            </w:pPr>
          </w:p>
        </w:tc>
        <w:tc>
          <w:tcPr>
            <w:tcW w:w="284" w:type="dxa"/>
          </w:tcPr>
          <w:p w14:paraId="334E9A80" w14:textId="77777777" w:rsidR="00D7577B" w:rsidRPr="00057099" w:rsidRDefault="00D7577B" w:rsidP="002D3FE5"/>
        </w:tc>
        <w:tc>
          <w:tcPr>
            <w:tcW w:w="4536" w:type="dxa"/>
          </w:tcPr>
          <w:p w14:paraId="6989FC36" w14:textId="77777777" w:rsidR="00D7577B" w:rsidRPr="00057099" w:rsidRDefault="00D7577B" w:rsidP="002D3FE5"/>
        </w:tc>
      </w:tr>
      <w:tr w:rsidR="00D7577B" w:rsidRPr="00057099" w14:paraId="53DB7B15" w14:textId="77777777" w:rsidTr="002D3FE5">
        <w:tc>
          <w:tcPr>
            <w:tcW w:w="2948" w:type="dxa"/>
          </w:tcPr>
          <w:p w14:paraId="533825BF" w14:textId="77777777" w:rsidR="00D7577B" w:rsidRPr="00057099" w:rsidRDefault="00D7577B" w:rsidP="005B35B1">
            <w:pPr>
              <w:pStyle w:val="ListParagraph"/>
              <w:numPr>
                <w:ilvl w:val="0"/>
                <w:numId w:val="16"/>
              </w:numPr>
              <w:spacing w:line="240" w:lineRule="exact"/>
            </w:pPr>
            <w:r w:rsidRPr="00057099">
              <w:t>waterstand</w:t>
            </w:r>
          </w:p>
        </w:tc>
        <w:tc>
          <w:tcPr>
            <w:tcW w:w="851" w:type="dxa"/>
          </w:tcPr>
          <w:p w14:paraId="2C0CE8E1" w14:textId="77777777" w:rsidR="00D7577B" w:rsidRPr="00057099" w:rsidRDefault="00D7577B" w:rsidP="002D3FE5">
            <w:pPr>
              <w:jc w:val="right"/>
            </w:pPr>
            <w:r w:rsidRPr="00057099">
              <w:t>m NAP</w:t>
            </w:r>
          </w:p>
        </w:tc>
        <w:tc>
          <w:tcPr>
            <w:tcW w:w="284" w:type="dxa"/>
          </w:tcPr>
          <w:p w14:paraId="064EC713" w14:textId="77777777" w:rsidR="00D7577B" w:rsidRPr="00057099" w:rsidRDefault="00D7577B" w:rsidP="002D3FE5">
            <w:r w:rsidRPr="00057099">
              <w:t>:</w:t>
            </w:r>
          </w:p>
        </w:tc>
        <w:tc>
          <w:tcPr>
            <w:tcW w:w="4536" w:type="dxa"/>
          </w:tcPr>
          <w:p w14:paraId="1737D462" w14:textId="77777777" w:rsidR="00D7577B" w:rsidRPr="00057099" w:rsidRDefault="00D7577B" w:rsidP="002D3FE5">
            <w:r w:rsidRPr="00057099">
              <w:t>-2,10</w:t>
            </w:r>
          </w:p>
        </w:tc>
      </w:tr>
      <w:tr w:rsidR="00D7577B" w:rsidRPr="00057099" w14:paraId="456FBA69" w14:textId="77777777" w:rsidTr="002D3FE5">
        <w:tc>
          <w:tcPr>
            <w:tcW w:w="2948" w:type="dxa"/>
          </w:tcPr>
          <w:p w14:paraId="260DB969" w14:textId="77777777" w:rsidR="00D7577B" w:rsidRPr="00057099" w:rsidRDefault="00D7577B" w:rsidP="005B35B1">
            <w:pPr>
              <w:pStyle w:val="ListParagraph"/>
              <w:numPr>
                <w:ilvl w:val="0"/>
                <w:numId w:val="16"/>
              </w:numPr>
              <w:spacing w:line="240" w:lineRule="exact"/>
            </w:pPr>
            <w:r w:rsidRPr="00057099">
              <w:t>looprand</w:t>
            </w:r>
          </w:p>
        </w:tc>
        <w:tc>
          <w:tcPr>
            <w:tcW w:w="851" w:type="dxa"/>
          </w:tcPr>
          <w:p w14:paraId="778EB062" w14:textId="77777777" w:rsidR="00D7577B" w:rsidRPr="00057099" w:rsidRDefault="00D7577B" w:rsidP="002D3FE5">
            <w:pPr>
              <w:jc w:val="right"/>
            </w:pPr>
            <w:r w:rsidRPr="00057099">
              <w:t>m NAP</w:t>
            </w:r>
          </w:p>
        </w:tc>
        <w:tc>
          <w:tcPr>
            <w:tcW w:w="284" w:type="dxa"/>
          </w:tcPr>
          <w:p w14:paraId="38118521" w14:textId="77777777" w:rsidR="00D7577B" w:rsidRPr="00057099" w:rsidRDefault="00D7577B" w:rsidP="002D3FE5">
            <w:r w:rsidRPr="00057099">
              <w:t>:</w:t>
            </w:r>
          </w:p>
        </w:tc>
        <w:tc>
          <w:tcPr>
            <w:tcW w:w="4536" w:type="dxa"/>
          </w:tcPr>
          <w:p w14:paraId="132D21A0" w14:textId="77777777" w:rsidR="00D7577B" w:rsidRPr="00057099" w:rsidRDefault="00D7577B" w:rsidP="002D3FE5">
            <w:r w:rsidRPr="00057099">
              <w:t>-1,50</w:t>
            </w:r>
          </w:p>
        </w:tc>
      </w:tr>
      <w:tr w:rsidR="00D7577B" w:rsidRPr="00057099" w14:paraId="61FE02C7" w14:textId="77777777" w:rsidTr="002D3FE5">
        <w:tc>
          <w:tcPr>
            <w:tcW w:w="2948" w:type="dxa"/>
          </w:tcPr>
          <w:p w14:paraId="6A4F2C54" w14:textId="77777777" w:rsidR="00D7577B" w:rsidRPr="00057099" w:rsidRDefault="00D7577B" w:rsidP="005B35B1">
            <w:pPr>
              <w:pStyle w:val="ListParagraph"/>
              <w:numPr>
                <w:ilvl w:val="0"/>
                <w:numId w:val="16"/>
              </w:numPr>
              <w:spacing w:line="240" w:lineRule="exact"/>
            </w:pPr>
            <w:proofErr w:type="spellStart"/>
            <w:r w:rsidRPr="00057099">
              <w:t>middentafel</w:t>
            </w:r>
            <w:proofErr w:type="spellEnd"/>
          </w:p>
        </w:tc>
        <w:tc>
          <w:tcPr>
            <w:tcW w:w="851" w:type="dxa"/>
          </w:tcPr>
          <w:p w14:paraId="7A6478B7" w14:textId="77777777" w:rsidR="00D7577B" w:rsidRPr="00057099" w:rsidRDefault="00D7577B" w:rsidP="002D3FE5">
            <w:pPr>
              <w:jc w:val="right"/>
            </w:pPr>
            <w:r w:rsidRPr="00057099">
              <w:t>m NAP</w:t>
            </w:r>
          </w:p>
        </w:tc>
        <w:tc>
          <w:tcPr>
            <w:tcW w:w="284" w:type="dxa"/>
          </w:tcPr>
          <w:p w14:paraId="7B77FB63" w14:textId="77777777" w:rsidR="00D7577B" w:rsidRPr="00057099" w:rsidRDefault="00D7577B" w:rsidP="002D3FE5">
            <w:r w:rsidRPr="00057099">
              <w:t>:</w:t>
            </w:r>
          </w:p>
        </w:tc>
        <w:tc>
          <w:tcPr>
            <w:tcW w:w="4536" w:type="dxa"/>
          </w:tcPr>
          <w:p w14:paraId="44F40F5C" w14:textId="77777777" w:rsidR="00D7577B" w:rsidRPr="00057099" w:rsidRDefault="00D7577B" w:rsidP="002D3FE5">
            <w:r w:rsidRPr="00057099">
              <w:t>-1,50</w:t>
            </w:r>
          </w:p>
        </w:tc>
      </w:tr>
      <w:tr w:rsidR="00D7577B" w:rsidRPr="00057099" w14:paraId="4A9DD15B" w14:textId="77777777" w:rsidTr="002D3FE5">
        <w:tc>
          <w:tcPr>
            <w:tcW w:w="2948" w:type="dxa"/>
          </w:tcPr>
          <w:p w14:paraId="68BD7BA2" w14:textId="77777777" w:rsidR="00D7577B" w:rsidRPr="00057099" w:rsidRDefault="00D7577B" w:rsidP="002D3FE5">
            <w:r w:rsidRPr="00057099">
              <w:t>tankafmetingen:</w:t>
            </w:r>
          </w:p>
        </w:tc>
        <w:tc>
          <w:tcPr>
            <w:tcW w:w="851" w:type="dxa"/>
          </w:tcPr>
          <w:p w14:paraId="483CF2E8" w14:textId="77777777" w:rsidR="00D7577B" w:rsidRPr="00057099" w:rsidRDefault="00D7577B" w:rsidP="002D3FE5">
            <w:pPr>
              <w:jc w:val="right"/>
            </w:pPr>
          </w:p>
        </w:tc>
        <w:tc>
          <w:tcPr>
            <w:tcW w:w="284" w:type="dxa"/>
          </w:tcPr>
          <w:p w14:paraId="653F8E30" w14:textId="77777777" w:rsidR="00D7577B" w:rsidRPr="00057099" w:rsidRDefault="00D7577B" w:rsidP="002D3FE5"/>
        </w:tc>
        <w:tc>
          <w:tcPr>
            <w:tcW w:w="4536" w:type="dxa"/>
          </w:tcPr>
          <w:p w14:paraId="523EB475" w14:textId="77777777" w:rsidR="00D7577B" w:rsidRPr="00057099" w:rsidRDefault="00D7577B" w:rsidP="002D3FE5"/>
        </w:tc>
      </w:tr>
      <w:tr w:rsidR="00D7577B" w:rsidRPr="00057099" w14:paraId="09A07F98" w14:textId="77777777" w:rsidTr="002D3FE5">
        <w:tc>
          <w:tcPr>
            <w:tcW w:w="2948" w:type="dxa"/>
          </w:tcPr>
          <w:p w14:paraId="23757CA2" w14:textId="77777777" w:rsidR="00D7577B" w:rsidRPr="00057099" w:rsidRDefault="00D7577B" w:rsidP="005B35B1">
            <w:pPr>
              <w:pStyle w:val="ListParagraph"/>
              <w:numPr>
                <w:ilvl w:val="0"/>
                <w:numId w:val="16"/>
              </w:numPr>
              <w:spacing w:line="240" w:lineRule="exact"/>
            </w:pPr>
            <w:r w:rsidRPr="00057099">
              <w:t>diameter (inw.)</w:t>
            </w:r>
          </w:p>
        </w:tc>
        <w:tc>
          <w:tcPr>
            <w:tcW w:w="851" w:type="dxa"/>
          </w:tcPr>
          <w:p w14:paraId="6D3B0DE5" w14:textId="77777777" w:rsidR="00D7577B" w:rsidRPr="00057099" w:rsidRDefault="00D7577B" w:rsidP="002D3FE5">
            <w:pPr>
              <w:jc w:val="right"/>
            </w:pPr>
            <w:r w:rsidRPr="00057099">
              <w:t>m</w:t>
            </w:r>
          </w:p>
        </w:tc>
        <w:tc>
          <w:tcPr>
            <w:tcW w:w="284" w:type="dxa"/>
          </w:tcPr>
          <w:p w14:paraId="0D90E921" w14:textId="77777777" w:rsidR="00D7577B" w:rsidRPr="00057099" w:rsidRDefault="00D7577B" w:rsidP="002D3FE5">
            <w:r w:rsidRPr="00057099">
              <w:t>:</w:t>
            </w:r>
          </w:p>
        </w:tc>
        <w:tc>
          <w:tcPr>
            <w:tcW w:w="4536" w:type="dxa"/>
          </w:tcPr>
          <w:p w14:paraId="0B4C4FDD" w14:textId="77777777" w:rsidR="00D7577B" w:rsidRPr="00057099" w:rsidRDefault="00D7577B" w:rsidP="002D3FE5">
            <w:r w:rsidRPr="00057099">
              <w:t>36</w:t>
            </w:r>
          </w:p>
        </w:tc>
      </w:tr>
      <w:tr w:rsidR="00D7577B" w:rsidRPr="00057099" w14:paraId="647008FC" w14:textId="77777777" w:rsidTr="002D3FE5">
        <w:tc>
          <w:tcPr>
            <w:tcW w:w="2948" w:type="dxa"/>
          </w:tcPr>
          <w:p w14:paraId="6D4BA76F" w14:textId="77777777" w:rsidR="00D7577B" w:rsidRPr="00057099" w:rsidRDefault="00D7577B" w:rsidP="005B35B1">
            <w:pPr>
              <w:pStyle w:val="ListParagraph"/>
              <w:numPr>
                <w:ilvl w:val="0"/>
                <w:numId w:val="16"/>
              </w:numPr>
              <w:spacing w:line="240" w:lineRule="exact"/>
            </w:pPr>
            <w:r w:rsidRPr="00057099">
              <w:t>kantdiepte vanaf waterpeil</w:t>
            </w:r>
          </w:p>
        </w:tc>
        <w:tc>
          <w:tcPr>
            <w:tcW w:w="851" w:type="dxa"/>
          </w:tcPr>
          <w:p w14:paraId="0A633687" w14:textId="77777777" w:rsidR="00D7577B" w:rsidRPr="00057099" w:rsidRDefault="00D7577B" w:rsidP="002D3FE5">
            <w:pPr>
              <w:jc w:val="right"/>
            </w:pPr>
            <w:r w:rsidRPr="00057099">
              <w:t>m</w:t>
            </w:r>
          </w:p>
        </w:tc>
        <w:tc>
          <w:tcPr>
            <w:tcW w:w="284" w:type="dxa"/>
          </w:tcPr>
          <w:p w14:paraId="1B2F8D6C" w14:textId="77777777" w:rsidR="00D7577B" w:rsidRPr="00057099" w:rsidRDefault="00D7577B" w:rsidP="002D3FE5">
            <w:r w:rsidRPr="00057099">
              <w:t>:</w:t>
            </w:r>
          </w:p>
        </w:tc>
        <w:tc>
          <w:tcPr>
            <w:tcW w:w="4536" w:type="dxa"/>
          </w:tcPr>
          <w:p w14:paraId="0A511A71" w14:textId="77777777" w:rsidR="00D7577B" w:rsidRPr="00057099" w:rsidRDefault="00D7577B" w:rsidP="002D3FE5">
            <w:r w:rsidRPr="00057099">
              <w:t>1,5</w:t>
            </w:r>
          </w:p>
        </w:tc>
      </w:tr>
      <w:tr w:rsidR="00D7577B" w:rsidRPr="00057099" w14:paraId="556FDA64" w14:textId="77777777" w:rsidTr="002D3FE5">
        <w:tc>
          <w:tcPr>
            <w:tcW w:w="2948" w:type="dxa"/>
          </w:tcPr>
          <w:p w14:paraId="3915A4A2" w14:textId="77777777" w:rsidR="00D7577B" w:rsidRPr="00057099" w:rsidRDefault="00D7577B" w:rsidP="005B35B1">
            <w:pPr>
              <w:pStyle w:val="ListParagraph"/>
              <w:numPr>
                <w:ilvl w:val="0"/>
                <w:numId w:val="16"/>
              </w:numPr>
              <w:spacing w:line="240" w:lineRule="exact"/>
            </w:pPr>
            <w:r w:rsidRPr="00057099">
              <w:t>looprand breedte</w:t>
            </w:r>
          </w:p>
        </w:tc>
        <w:tc>
          <w:tcPr>
            <w:tcW w:w="851" w:type="dxa"/>
          </w:tcPr>
          <w:p w14:paraId="0E59A2B6" w14:textId="77777777" w:rsidR="00D7577B" w:rsidRPr="00057099" w:rsidRDefault="00D7577B" w:rsidP="002D3FE5">
            <w:pPr>
              <w:jc w:val="right"/>
            </w:pPr>
            <w:r w:rsidRPr="00057099">
              <w:t>m</w:t>
            </w:r>
          </w:p>
        </w:tc>
        <w:tc>
          <w:tcPr>
            <w:tcW w:w="284" w:type="dxa"/>
          </w:tcPr>
          <w:p w14:paraId="1FC3DB03" w14:textId="77777777" w:rsidR="00D7577B" w:rsidRPr="00057099" w:rsidRDefault="00D7577B" w:rsidP="002D3FE5">
            <w:r w:rsidRPr="00057099">
              <w:t>:</w:t>
            </w:r>
          </w:p>
        </w:tc>
        <w:tc>
          <w:tcPr>
            <w:tcW w:w="4536" w:type="dxa"/>
          </w:tcPr>
          <w:p w14:paraId="37B5D317" w14:textId="77777777" w:rsidR="00D7577B" w:rsidRPr="00057099" w:rsidRDefault="00D7577B" w:rsidP="002D3FE5">
            <w:r w:rsidRPr="00057099">
              <w:t>0,26</w:t>
            </w:r>
          </w:p>
        </w:tc>
      </w:tr>
      <w:tr w:rsidR="00D7577B" w:rsidRPr="00057099" w14:paraId="0E5C5044" w14:textId="77777777" w:rsidTr="002D3FE5">
        <w:tc>
          <w:tcPr>
            <w:tcW w:w="2948" w:type="dxa"/>
          </w:tcPr>
          <w:p w14:paraId="3F1A21A5" w14:textId="77777777" w:rsidR="00D7577B" w:rsidRPr="00057099" w:rsidRDefault="00D7577B" w:rsidP="005B35B1">
            <w:pPr>
              <w:pStyle w:val="ListParagraph"/>
              <w:numPr>
                <w:ilvl w:val="0"/>
                <w:numId w:val="16"/>
              </w:numPr>
              <w:spacing w:line="240" w:lineRule="exact"/>
            </w:pPr>
            <w:r w:rsidRPr="00057099">
              <w:t>bodemhelling</w:t>
            </w:r>
          </w:p>
        </w:tc>
        <w:tc>
          <w:tcPr>
            <w:tcW w:w="851" w:type="dxa"/>
          </w:tcPr>
          <w:p w14:paraId="68897F52" w14:textId="77777777" w:rsidR="00D7577B" w:rsidRPr="00057099" w:rsidRDefault="00D7577B" w:rsidP="002D3FE5">
            <w:pPr>
              <w:jc w:val="right"/>
            </w:pPr>
          </w:p>
        </w:tc>
        <w:tc>
          <w:tcPr>
            <w:tcW w:w="284" w:type="dxa"/>
          </w:tcPr>
          <w:p w14:paraId="7DE65875" w14:textId="77777777" w:rsidR="00D7577B" w:rsidRPr="00057099" w:rsidRDefault="00D7577B" w:rsidP="002D3FE5">
            <w:r w:rsidRPr="00057099">
              <w:t>:</w:t>
            </w:r>
          </w:p>
        </w:tc>
        <w:tc>
          <w:tcPr>
            <w:tcW w:w="4536" w:type="dxa"/>
          </w:tcPr>
          <w:p w14:paraId="08DC8162" w14:textId="77777777" w:rsidR="00D7577B" w:rsidRPr="00057099" w:rsidRDefault="00D7577B" w:rsidP="002D3FE5">
            <w:r w:rsidRPr="00057099">
              <w:t>1:12</w:t>
            </w:r>
          </w:p>
        </w:tc>
      </w:tr>
      <w:tr w:rsidR="00D7577B" w:rsidRPr="00057099" w14:paraId="1FB26B50" w14:textId="77777777" w:rsidTr="002D3FE5">
        <w:tc>
          <w:tcPr>
            <w:tcW w:w="2948" w:type="dxa"/>
          </w:tcPr>
          <w:p w14:paraId="067FF502" w14:textId="77777777" w:rsidR="00D7577B" w:rsidRPr="00057099" w:rsidRDefault="00D7577B" w:rsidP="002D3FE5">
            <w:r w:rsidRPr="00057099">
              <w:t>procesgegevens:</w:t>
            </w:r>
          </w:p>
        </w:tc>
        <w:tc>
          <w:tcPr>
            <w:tcW w:w="851" w:type="dxa"/>
          </w:tcPr>
          <w:p w14:paraId="75E6F8F5" w14:textId="77777777" w:rsidR="00D7577B" w:rsidRPr="00057099" w:rsidRDefault="00D7577B" w:rsidP="002D3FE5">
            <w:pPr>
              <w:jc w:val="right"/>
            </w:pPr>
          </w:p>
        </w:tc>
        <w:tc>
          <w:tcPr>
            <w:tcW w:w="284" w:type="dxa"/>
          </w:tcPr>
          <w:p w14:paraId="38E9C7CA" w14:textId="77777777" w:rsidR="00D7577B" w:rsidRPr="00057099" w:rsidRDefault="00D7577B" w:rsidP="002D3FE5"/>
        </w:tc>
        <w:tc>
          <w:tcPr>
            <w:tcW w:w="4536" w:type="dxa"/>
          </w:tcPr>
          <w:p w14:paraId="7BA262BA" w14:textId="77777777" w:rsidR="00D7577B" w:rsidRPr="00057099" w:rsidRDefault="00D7577B" w:rsidP="002D3FE5"/>
        </w:tc>
      </w:tr>
      <w:tr w:rsidR="00D7577B" w:rsidRPr="00057099" w14:paraId="49C1571B" w14:textId="77777777" w:rsidTr="002D3FE5">
        <w:tc>
          <w:tcPr>
            <w:tcW w:w="2948" w:type="dxa"/>
          </w:tcPr>
          <w:p w14:paraId="1ACBABB7" w14:textId="77777777" w:rsidR="00D7577B" w:rsidRPr="00057099" w:rsidRDefault="00D7577B" w:rsidP="005B35B1">
            <w:pPr>
              <w:pStyle w:val="ListParagraph"/>
              <w:numPr>
                <w:ilvl w:val="0"/>
                <w:numId w:val="16"/>
              </w:numPr>
              <w:spacing w:line="240" w:lineRule="exact"/>
            </w:pPr>
            <w:proofErr w:type="spellStart"/>
            <w:r w:rsidRPr="00057099">
              <w:t>rwa</w:t>
            </w:r>
            <w:proofErr w:type="spellEnd"/>
            <w:r w:rsidRPr="00057099">
              <w:t xml:space="preserve"> + retourslibaanvoer max.</w:t>
            </w:r>
          </w:p>
        </w:tc>
        <w:tc>
          <w:tcPr>
            <w:tcW w:w="851" w:type="dxa"/>
          </w:tcPr>
          <w:p w14:paraId="1287422E" w14:textId="77777777" w:rsidR="00D7577B" w:rsidRPr="00057099" w:rsidRDefault="00D7577B" w:rsidP="002D3FE5">
            <w:pPr>
              <w:jc w:val="right"/>
            </w:pPr>
            <w:r w:rsidRPr="00057099">
              <w:t>m</w:t>
            </w:r>
            <w:r w:rsidRPr="00057099">
              <w:rPr>
                <w:vertAlign w:val="superscript"/>
              </w:rPr>
              <w:t>3</w:t>
            </w:r>
            <w:r w:rsidRPr="00057099">
              <w:t>/h</w:t>
            </w:r>
          </w:p>
        </w:tc>
        <w:tc>
          <w:tcPr>
            <w:tcW w:w="284" w:type="dxa"/>
          </w:tcPr>
          <w:p w14:paraId="6A02A91D" w14:textId="77777777" w:rsidR="00D7577B" w:rsidRPr="00057099" w:rsidRDefault="00D7577B" w:rsidP="002D3FE5">
            <w:r w:rsidRPr="00057099">
              <w:t>:</w:t>
            </w:r>
          </w:p>
        </w:tc>
        <w:tc>
          <w:tcPr>
            <w:tcW w:w="4536" w:type="dxa"/>
          </w:tcPr>
          <w:p w14:paraId="031EA58A" w14:textId="77777777" w:rsidR="00D7577B" w:rsidRPr="00057099" w:rsidRDefault="00D7577B" w:rsidP="002D3FE5">
            <w:r w:rsidRPr="00057099">
              <w:t>1.028</w:t>
            </w:r>
          </w:p>
        </w:tc>
      </w:tr>
      <w:tr w:rsidR="00D7577B" w:rsidRPr="00057099" w14:paraId="4C86BC02" w14:textId="77777777" w:rsidTr="002D3FE5">
        <w:tc>
          <w:tcPr>
            <w:tcW w:w="2948" w:type="dxa"/>
          </w:tcPr>
          <w:p w14:paraId="19377497" w14:textId="77777777" w:rsidR="00D7577B" w:rsidRPr="00057099" w:rsidRDefault="00D7577B" w:rsidP="005B35B1">
            <w:pPr>
              <w:pStyle w:val="ListParagraph"/>
              <w:numPr>
                <w:ilvl w:val="0"/>
                <w:numId w:val="16"/>
              </w:numPr>
              <w:spacing w:line="240" w:lineRule="exact"/>
            </w:pPr>
            <w:proofErr w:type="spellStart"/>
            <w:r w:rsidRPr="00057099">
              <w:t>dwa</w:t>
            </w:r>
            <w:proofErr w:type="spellEnd"/>
            <w:r w:rsidRPr="00057099">
              <w:t xml:space="preserve"> + retourslibaanvoer min.</w:t>
            </w:r>
          </w:p>
        </w:tc>
        <w:tc>
          <w:tcPr>
            <w:tcW w:w="851" w:type="dxa"/>
          </w:tcPr>
          <w:p w14:paraId="7F807DCC" w14:textId="77777777" w:rsidR="00D7577B" w:rsidRPr="00057099" w:rsidRDefault="00D7577B" w:rsidP="002D3FE5">
            <w:pPr>
              <w:jc w:val="right"/>
            </w:pPr>
            <w:r w:rsidRPr="00057099">
              <w:t>m</w:t>
            </w:r>
            <w:r w:rsidRPr="00057099">
              <w:rPr>
                <w:vertAlign w:val="superscript"/>
              </w:rPr>
              <w:t>3</w:t>
            </w:r>
            <w:r w:rsidRPr="00057099">
              <w:t>/h</w:t>
            </w:r>
          </w:p>
        </w:tc>
        <w:tc>
          <w:tcPr>
            <w:tcW w:w="284" w:type="dxa"/>
          </w:tcPr>
          <w:p w14:paraId="7F66FD1B" w14:textId="77777777" w:rsidR="00D7577B" w:rsidRPr="00057099" w:rsidRDefault="00D7577B" w:rsidP="002D3FE5">
            <w:r w:rsidRPr="00057099">
              <w:t>:</w:t>
            </w:r>
          </w:p>
        </w:tc>
        <w:tc>
          <w:tcPr>
            <w:tcW w:w="4536" w:type="dxa"/>
          </w:tcPr>
          <w:p w14:paraId="2D08FAB5" w14:textId="77777777" w:rsidR="00D7577B" w:rsidRPr="00057099" w:rsidRDefault="00D7577B" w:rsidP="002D3FE5">
            <w:r w:rsidRPr="00057099">
              <w:t>555</w:t>
            </w:r>
          </w:p>
        </w:tc>
      </w:tr>
      <w:tr w:rsidR="00D7577B" w:rsidRPr="00057099" w14:paraId="59E3B42F" w14:textId="77777777" w:rsidTr="002D3FE5">
        <w:tc>
          <w:tcPr>
            <w:tcW w:w="2948" w:type="dxa"/>
          </w:tcPr>
          <w:p w14:paraId="67E772CA" w14:textId="77777777" w:rsidR="00D7577B" w:rsidRPr="00057099" w:rsidRDefault="00D7577B" w:rsidP="005B35B1">
            <w:pPr>
              <w:pStyle w:val="ListParagraph"/>
              <w:numPr>
                <w:ilvl w:val="0"/>
                <w:numId w:val="16"/>
              </w:numPr>
              <w:spacing w:line="240" w:lineRule="exact"/>
            </w:pPr>
            <w:r w:rsidRPr="00057099">
              <w:t>retourslibafvoer max.</w:t>
            </w:r>
          </w:p>
        </w:tc>
        <w:tc>
          <w:tcPr>
            <w:tcW w:w="851" w:type="dxa"/>
          </w:tcPr>
          <w:p w14:paraId="352B95F6" w14:textId="77777777" w:rsidR="00D7577B" w:rsidRPr="00057099" w:rsidRDefault="00D7577B" w:rsidP="002D3FE5">
            <w:pPr>
              <w:jc w:val="right"/>
            </w:pPr>
            <w:r w:rsidRPr="00057099">
              <w:t>m</w:t>
            </w:r>
            <w:r w:rsidRPr="00057099">
              <w:rPr>
                <w:vertAlign w:val="superscript"/>
              </w:rPr>
              <w:t>3</w:t>
            </w:r>
            <w:r w:rsidRPr="00057099">
              <w:t>/h</w:t>
            </w:r>
          </w:p>
        </w:tc>
        <w:tc>
          <w:tcPr>
            <w:tcW w:w="284" w:type="dxa"/>
          </w:tcPr>
          <w:p w14:paraId="6424CB64" w14:textId="77777777" w:rsidR="00D7577B" w:rsidRPr="00057099" w:rsidRDefault="00D7577B" w:rsidP="002D3FE5">
            <w:r w:rsidRPr="00057099">
              <w:t>:</w:t>
            </w:r>
          </w:p>
        </w:tc>
        <w:tc>
          <w:tcPr>
            <w:tcW w:w="4536" w:type="dxa"/>
          </w:tcPr>
          <w:p w14:paraId="729BB10A" w14:textId="77777777" w:rsidR="00D7577B" w:rsidRPr="00057099" w:rsidRDefault="00D7577B" w:rsidP="002D3FE5">
            <w:r w:rsidRPr="00057099">
              <w:t>403</w:t>
            </w:r>
          </w:p>
        </w:tc>
      </w:tr>
      <w:tr w:rsidR="00D7577B" w:rsidRPr="00057099" w14:paraId="70F771A3" w14:textId="77777777" w:rsidTr="002D3FE5">
        <w:tc>
          <w:tcPr>
            <w:tcW w:w="2948" w:type="dxa"/>
          </w:tcPr>
          <w:p w14:paraId="0F844A1E" w14:textId="77777777" w:rsidR="00D7577B" w:rsidRPr="00057099" w:rsidRDefault="00D7577B" w:rsidP="005B35B1">
            <w:pPr>
              <w:pStyle w:val="ListParagraph"/>
              <w:numPr>
                <w:ilvl w:val="0"/>
                <w:numId w:val="16"/>
              </w:numPr>
              <w:spacing w:line="240" w:lineRule="exact"/>
            </w:pPr>
            <w:r w:rsidRPr="00057099">
              <w:t>retourslibafvoer min.</w:t>
            </w:r>
          </w:p>
        </w:tc>
        <w:tc>
          <w:tcPr>
            <w:tcW w:w="851" w:type="dxa"/>
          </w:tcPr>
          <w:p w14:paraId="611C089C" w14:textId="77777777" w:rsidR="00D7577B" w:rsidRPr="00057099" w:rsidRDefault="00D7577B" w:rsidP="002D3FE5">
            <w:pPr>
              <w:jc w:val="right"/>
            </w:pPr>
            <w:r w:rsidRPr="00057099">
              <w:t>m</w:t>
            </w:r>
            <w:r w:rsidRPr="00057099">
              <w:rPr>
                <w:vertAlign w:val="superscript"/>
              </w:rPr>
              <w:t>3</w:t>
            </w:r>
            <w:r w:rsidRPr="00057099">
              <w:t>/h</w:t>
            </w:r>
          </w:p>
        </w:tc>
        <w:tc>
          <w:tcPr>
            <w:tcW w:w="284" w:type="dxa"/>
          </w:tcPr>
          <w:p w14:paraId="0B832CDB" w14:textId="77777777" w:rsidR="00D7577B" w:rsidRPr="00057099" w:rsidRDefault="00D7577B" w:rsidP="002D3FE5">
            <w:r w:rsidRPr="00057099">
              <w:t>:</w:t>
            </w:r>
          </w:p>
        </w:tc>
        <w:tc>
          <w:tcPr>
            <w:tcW w:w="4536" w:type="dxa"/>
          </w:tcPr>
          <w:p w14:paraId="425C7B6A" w14:textId="77777777" w:rsidR="00D7577B" w:rsidRPr="00057099" w:rsidRDefault="00D7577B" w:rsidP="002D3FE5">
            <w:r w:rsidRPr="00057099">
              <w:t>330</w:t>
            </w:r>
          </w:p>
        </w:tc>
      </w:tr>
    </w:tbl>
    <w:p w14:paraId="7CB7CAF3" w14:textId="77777777" w:rsidR="00C8076F" w:rsidRPr="00057099" w:rsidRDefault="00C8076F" w:rsidP="00C8076F"/>
    <w:p w14:paraId="31F1BAA6" w14:textId="77777777" w:rsidR="00C8076F" w:rsidRPr="00057099" w:rsidRDefault="00C8076F" w:rsidP="005B35B1">
      <w:pPr>
        <w:pStyle w:val="Heading2"/>
        <w:numPr>
          <w:ilvl w:val="1"/>
          <w:numId w:val="19"/>
        </w:numPr>
      </w:pPr>
      <w:bookmarkStart w:id="118" w:name="_Toc50706317"/>
      <w:bookmarkStart w:id="119" w:name="_Toc54965492"/>
      <w:r w:rsidRPr="00057099">
        <w:t>Hoofdgegevens</w:t>
      </w:r>
      <w:bookmarkEnd w:id="118"/>
      <w:bookmarkEnd w:id="119"/>
    </w:p>
    <w:tbl>
      <w:tblPr>
        <w:tblW w:w="8619" w:type="dxa"/>
        <w:tblLayout w:type="fixed"/>
        <w:tblLook w:val="01E0" w:firstRow="1" w:lastRow="1" w:firstColumn="1" w:lastColumn="1" w:noHBand="0" w:noVBand="0"/>
      </w:tblPr>
      <w:tblGrid>
        <w:gridCol w:w="2948"/>
        <w:gridCol w:w="851"/>
        <w:gridCol w:w="284"/>
        <w:gridCol w:w="4536"/>
      </w:tblGrid>
      <w:tr w:rsidR="00C8076F" w:rsidRPr="00057099" w14:paraId="1A895184" w14:textId="77777777" w:rsidTr="00C8076F">
        <w:tc>
          <w:tcPr>
            <w:tcW w:w="2948" w:type="dxa"/>
          </w:tcPr>
          <w:p w14:paraId="21923B36" w14:textId="77777777" w:rsidR="00C8076F" w:rsidRPr="00057099" w:rsidRDefault="00C8076F" w:rsidP="00C8076F">
            <w:r w:rsidRPr="00057099">
              <w:t>Systeem</w:t>
            </w:r>
          </w:p>
        </w:tc>
        <w:tc>
          <w:tcPr>
            <w:tcW w:w="851" w:type="dxa"/>
          </w:tcPr>
          <w:p w14:paraId="01F65658" w14:textId="77777777" w:rsidR="00C8076F" w:rsidRPr="00057099" w:rsidRDefault="00C8076F" w:rsidP="00C8076F">
            <w:pPr>
              <w:jc w:val="right"/>
            </w:pPr>
          </w:p>
        </w:tc>
        <w:tc>
          <w:tcPr>
            <w:tcW w:w="284" w:type="dxa"/>
          </w:tcPr>
          <w:p w14:paraId="625B2BA2" w14:textId="77777777" w:rsidR="00C8076F" w:rsidRPr="00057099" w:rsidRDefault="00C8076F" w:rsidP="00C8076F">
            <w:r w:rsidRPr="00057099">
              <w:t>:</w:t>
            </w:r>
          </w:p>
        </w:tc>
        <w:tc>
          <w:tcPr>
            <w:tcW w:w="4536" w:type="dxa"/>
          </w:tcPr>
          <w:p w14:paraId="5EA5D280" w14:textId="77777777" w:rsidR="00C8076F" w:rsidRPr="00057099" w:rsidRDefault="00C8076F" w:rsidP="00C8076F">
            <w:r w:rsidRPr="00057099">
              <w:t>rondruimer, over 1/2 tankdiameter, voorzien van aluminium brug met randaandrijving</w:t>
            </w:r>
          </w:p>
        </w:tc>
      </w:tr>
      <w:tr w:rsidR="00C8076F" w:rsidRPr="00057099" w14:paraId="38B51386" w14:textId="77777777" w:rsidTr="00C8076F">
        <w:tc>
          <w:tcPr>
            <w:tcW w:w="2948" w:type="dxa"/>
          </w:tcPr>
          <w:p w14:paraId="210906B4" w14:textId="77777777" w:rsidR="00C8076F" w:rsidRPr="00057099" w:rsidRDefault="00C8076F" w:rsidP="00C8076F">
            <w:r w:rsidRPr="00057099">
              <w:t>belastingen:</w:t>
            </w:r>
          </w:p>
        </w:tc>
        <w:tc>
          <w:tcPr>
            <w:tcW w:w="851" w:type="dxa"/>
          </w:tcPr>
          <w:p w14:paraId="7252E162" w14:textId="77777777" w:rsidR="00C8076F" w:rsidRPr="00057099" w:rsidRDefault="00C8076F" w:rsidP="00C8076F"/>
        </w:tc>
        <w:tc>
          <w:tcPr>
            <w:tcW w:w="284" w:type="dxa"/>
          </w:tcPr>
          <w:p w14:paraId="709D5D11" w14:textId="77777777" w:rsidR="00C8076F" w:rsidRPr="00057099" w:rsidRDefault="00C8076F" w:rsidP="00C8076F"/>
        </w:tc>
        <w:tc>
          <w:tcPr>
            <w:tcW w:w="4536" w:type="dxa"/>
          </w:tcPr>
          <w:p w14:paraId="600847BD" w14:textId="77777777" w:rsidR="00C8076F" w:rsidRPr="00057099" w:rsidRDefault="00C8076F" w:rsidP="00C8076F"/>
        </w:tc>
      </w:tr>
      <w:tr w:rsidR="00C8076F" w:rsidRPr="00057099" w14:paraId="410CD584" w14:textId="77777777" w:rsidTr="00C8076F">
        <w:tc>
          <w:tcPr>
            <w:tcW w:w="2948" w:type="dxa"/>
          </w:tcPr>
          <w:p w14:paraId="15BACACF" w14:textId="77777777" w:rsidR="00C8076F" w:rsidRPr="00057099" w:rsidRDefault="00C8076F" w:rsidP="00C8076F">
            <w:pPr>
              <w:numPr>
                <w:ilvl w:val="0"/>
                <w:numId w:val="10"/>
              </w:numPr>
              <w:overflowPunct w:val="0"/>
              <w:autoSpaceDE w:val="0"/>
              <w:autoSpaceDN w:val="0"/>
              <w:adjustRightInd w:val="0"/>
              <w:spacing w:line="264" w:lineRule="exact"/>
              <w:textAlignment w:val="baseline"/>
            </w:pPr>
            <w:r w:rsidRPr="00057099">
              <w:t xml:space="preserve">veranderlijke </w:t>
            </w:r>
            <w:proofErr w:type="spellStart"/>
            <w:proofErr w:type="gramStart"/>
            <w:r w:rsidRPr="00057099">
              <w:t>belasting,begaanbaar</w:t>
            </w:r>
            <w:proofErr w:type="spellEnd"/>
            <w:proofErr w:type="gramEnd"/>
            <w:r w:rsidRPr="00057099">
              <w:t xml:space="preserve"> oppervlak</w:t>
            </w:r>
          </w:p>
        </w:tc>
        <w:tc>
          <w:tcPr>
            <w:tcW w:w="851" w:type="dxa"/>
          </w:tcPr>
          <w:p w14:paraId="3A03137C" w14:textId="77777777" w:rsidR="00C8076F" w:rsidRPr="00057099" w:rsidRDefault="00C8076F" w:rsidP="00C8076F">
            <w:pPr>
              <w:jc w:val="right"/>
            </w:pPr>
            <w:r w:rsidRPr="00057099">
              <w:t>N/m</w:t>
            </w:r>
            <w:r w:rsidRPr="00057099">
              <w:rPr>
                <w:vertAlign w:val="superscript"/>
              </w:rPr>
              <w:t>2</w:t>
            </w:r>
          </w:p>
        </w:tc>
        <w:tc>
          <w:tcPr>
            <w:tcW w:w="284" w:type="dxa"/>
          </w:tcPr>
          <w:p w14:paraId="230F3CF0" w14:textId="77777777" w:rsidR="00C8076F" w:rsidRPr="00057099" w:rsidRDefault="00C8076F" w:rsidP="00C8076F">
            <w:r w:rsidRPr="00057099">
              <w:t>:</w:t>
            </w:r>
          </w:p>
        </w:tc>
        <w:tc>
          <w:tcPr>
            <w:tcW w:w="4536" w:type="dxa"/>
          </w:tcPr>
          <w:p w14:paraId="1AA18234" w14:textId="77777777" w:rsidR="00C8076F" w:rsidRPr="00057099" w:rsidRDefault="00C8076F" w:rsidP="00C8076F">
            <w:r w:rsidRPr="00057099">
              <w:t>1500</w:t>
            </w:r>
          </w:p>
        </w:tc>
      </w:tr>
      <w:tr w:rsidR="00C8076F" w:rsidRPr="00057099" w14:paraId="1ECF56A3" w14:textId="77777777" w:rsidTr="00C8076F">
        <w:tc>
          <w:tcPr>
            <w:tcW w:w="2948" w:type="dxa"/>
          </w:tcPr>
          <w:p w14:paraId="2467ED84" w14:textId="77777777" w:rsidR="00C8076F" w:rsidRPr="00057099" w:rsidRDefault="00C8076F" w:rsidP="00C8076F">
            <w:pPr>
              <w:numPr>
                <w:ilvl w:val="0"/>
                <w:numId w:val="10"/>
              </w:numPr>
              <w:overflowPunct w:val="0"/>
              <w:autoSpaceDE w:val="0"/>
              <w:autoSpaceDN w:val="0"/>
              <w:adjustRightInd w:val="0"/>
              <w:spacing w:line="264" w:lineRule="exact"/>
              <w:textAlignment w:val="baseline"/>
            </w:pPr>
            <w:r w:rsidRPr="00057099">
              <w:t>eigen gewicht</w:t>
            </w:r>
          </w:p>
        </w:tc>
        <w:tc>
          <w:tcPr>
            <w:tcW w:w="851" w:type="dxa"/>
          </w:tcPr>
          <w:p w14:paraId="420F9C26" w14:textId="77777777" w:rsidR="00C8076F" w:rsidRPr="00057099" w:rsidRDefault="00C8076F" w:rsidP="00C8076F">
            <w:pPr>
              <w:jc w:val="right"/>
            </w:pPr>
            <w:r w:rsidRPr="00057099">
              <w:t>N</w:t>
            </w:r>
          </w:p>
        </w:tc>
        <w:tc>
          <w:tcPr>
            <w:tcW w:w="284" w:type="dxa"/>
          </w:tcPr>
          <w:p w14:paraId="6BE6244F" w14:textId="77777777" w:rsidR="00C8076F" w:rsidRPr="00057099" w:rsidRDefault="00C8076F" w:rsidP="00C8076F">
            <w:r w:rsidRPr="00057099">
              <w:t>:</w:t>
            </w:r>
          </w:p>
        </w:tc>
        <w:tc>
          <w:tcPr>
            <w:tcW w:w="4536" w:type="dxa"/>
          </w:tcPr>
          <w:p w14:paraId="770BE7FA" w14:textId="77777777" w:rsidR="00C8076F" w:rsidRPr="00057099" w:rsidRDefault="00C8076F" w:rsidP="00C8076F"/>
        </w:tc>
      </w:tr>
      <w:tr w:rsidR="00C8076F" w:rsidRPr="00057099" w14:paraId="5F533A26" w14:textId="77777777" w:rsidTr="00C8076F">
        <w:tc>
          <w:tcPr>
            <w:tcW w:w="2948" w:type="dxa"/>
          </w:tcPr>
          <w:p w14:paraId="133B6596" w14:textId="77777777" w:rsidR="00C8076F" w:rsidRPr="00057099" w:rsidRDefault="00C8076F" w:rsidP="00C8076F">
            <w:pPr>
              <w:numPr>
                <w:ilvl w:val="0"/>
                <w:numId w:val="10"/>
              </w:numPr>
              <w:overflowPunct w:val="0"/>
              <w:autoSpaceDE w:val="0"/>
              <w:autoSpaceDN w:val="0"/>
              <w:adjustRightInd w:val="0"/>
              <w:spacing w:line="264" w:lineRule="exact"/>
              <w:textAlignment w:val="baseline"/>
            </w:pPr>
            <w:r w:rsidRPr="00057099">
              <w:lastRenderedPageBreak/>
              <w:t>opwaartse kracht door water in tank</w:t>
            </w:r>
          </w:p>
        </w:tc>
        <w:tc>
          <w:tcPr>
            <w:tcW w:w="851" w:type="dxa"/>
          </w:tcPr>
          <w:p w14:paraId="68B4F213" w14:textId="77777777" w:rsidR="00C8076F" w:rsidRPr="00057099" w:rsidRDefault="00C8076F" w:rsidP="00C8076F">
            <w:pPr>
              <w:jc w:val="right"/>
            </w:pPr>
            <w:r w:rsidRPr="00057099">
              <w:t>N</w:t>
            </w:r>
          </w:p>
        </w:tc>
        <w:tc>
          <w:tcPr>
            <w:tcW w:w="284" w:type="dxa"/>
          </w:tcPr>
          <w:p w14:paraId="00B7A0CB" w14:textId="77777777" w:rsidR="00C8076F" w:rsidRPr="00057099" w:rsidRDefault="00C8076F" w:rsidP="00C8076F">
            <w:r w:rsidRPr="00057099">
              <w:t>:</w:t>
            </w:r>
          </w:p>
        </w:tc>
        <w:tc>
          <w:tcPr>
            <w:tcW w:w="4536" w:type="dxa"/>
          </w:tcPr>
          <w:p w14:paraId="1FA02FB7" w14:textId="77777777" w:rsidR="00C8076F" w:rsidRPr="00057099" w:rsidRDefault="00C8076F" w:rsidP="00C8076F"/>
        </w:tc>
      </w:tr>
      <w:tr w:rsidR="00C8076F" w:rsidRPr="00057099" w14:paraId="6C781FE0" w14:textId="77777777" w:rsidTr="00C8076F">
        <w:tc>
          <w:tcPr>
            <w:tcW w:w="2948" w:type="dxa"/>
          </w:tcPr>
          <w:p w14:paraId="16EAB1C4" w14:textId="77777777" w:rsidR="00C8076F" w:rsidRPr="00057099" w:rsidRDefault="00C8076F" w:rsidP="00C8076F">
            <w:pPr>
              <w:numPr>
                <w:ilvl w:val="0"/>
                <w:numId w:val="10"/>
              </w:numPr>
              <w:overflowPunct w:val="0"/>
              <w:autoSpaceDE w:val="0"/>
              <w:autoSpaceDN w:val="0"/>
              <w:adjustRightInd w:val="0"/>
              <w:spacing w:line="264" w:lineRule="exact"/>
              <w:textAlignment w:val="baseline"/>
            </w:pPr>
            <w:r w:rsidRPr="00057099">
              <w:t>slibbelasting door schrapers loodrecht op de brug en gemeten langs de brug</w:t>
            </w:r>
          </w:p>
        </w:tc>
        <w:tc>
          <w:tcPr>
            <w:tcW w:w="851" w:type="dxa"/>
          </w:tcPr>
          <w:p w14:paraId="44B261DA" w14:textId="77777777" w:rsidR="00C8076F" w:rsidRPr="00057099" w:rsidRDefault="00C8076F" w:rsidP="00C8076F">
            <w:pPr>
              <w:jc w:val="right"/>
            </w:pPr>
            <w:r w:rsidRPr="00057099">
              <w:t>N/m</w:t>
            </w:r>
          </w:p>
        </w:tc>
        <w:tc>
          <w:tcPr>
            <w:tcW w:w="284" w:type="dxa"/>
          </w:tcPr>
          <w:p w14:paraId="0A60C423" w14:textId="77777777" w:rsidR="00C8076F" w:rsidRPr="00057099" w:rsidRDefault="00C8076F" w:rsidP="00C8076F">
            <w:r w:rsidRPr="00057099">
              <w:t>:</w:t>
            </w:r>
          </w:p>
        </w:tc>
        <w:tc>
          <w:tcPr>
            <w:tcW w:w="4536" w:type="dxa"/>
          </w:tcPr>
          <w:p w14:paraId="3D512152" w14:textId="77777777" w:rsidR="00C8076F" w:rsidRPr="00057099" w:rsidRDefault="00C8076F" w:rsidP="00C8076F">
            <w:r w:rsidRPr="00057099">
              <w:t xml:space="preserve">300 </w:t>
            </w:r>
          </w:p>
        </w:tc>
      </w:tr>
      <w:tr w:rsidR="00C8076F" w:rsidRPr="00057099" w14:paraId="3AF7C8FE" w14:textId="77777777" w:rsidTr="00C8076F">
        <w:tc>
          <w:tcPr>
            <w:tcW w:w="2948" w:type="dxa"/>
          </w:tcPr>
          <w:p w14:paraId="576BD374" w14:textId="77777777" w:rsidR="00C8076F" w:rsidRPr="00057099" w:rsidRDefault="00C8076F" w:rsidP="00C8076F">
            <w:pPr>
              <w:numPr>
                <w:ilvl w:val="0"/>
                <w:numId w:val="10"/>
              </w:numPr>
              <w:overflowPunct w:val="0"/>
              <w:autoSpaceDE w:val="0"/>
              <w:autoSpaceDN w:val="0"/>
              <w:adjustRightInd w:val="0"/>
              <w:spacing w:line="264" w:lineRule="exact"/>
              <w:textAlignment w:val="baseline"/>
            </w:pPr>
            <w:r w:rsidRPr="00057099">
              <w:t>horizontale windbelasting op verticale oppervlakken</w:t>
            </w:r>
          </w:p>
        </w:tc>
        <w:tc>
          <w:tcPr>
            <w:tcW w:w="851" w:type="dxa"/>
          </w:tcPr>
          <w:p w14:paraId="5E9BE560" w14:textId="77777777" w:rsidR="00C8076F" w:rsidRPr="00057099" w:rsidRDefault="00C8076F" w:rsidP="00C8076F">
            <w:pPr>
              <w:jc w:val="right"/>
            </w:pPr>
            <w:r w:rsidRPr="00057099">
              <w:t>N/m</w:t>
            </w:r>
            <w:r w:rsidRPr="00057099">
              <w:rPr>
                <w:vertAlign w:val="superscript"/>
              </w:rPr>
              <w:t>2</w:t>
            </w:r>
          </w:p>
        </w:tc>
        <w:tc>
          <w:tcPr>
            <w:tcW w:w="284" w:type="dxa"/>
          </w:tcPr>
          <w:p w14:paraId="1DBB84B8" w14:textId="77777777" w:rsidR="00C8076F" w:rsidRPr="00057099" w:rsidRDefault="00C8076F" w:rsidP="00C8076F">
            <w:r w:rsidRPr="00057099">
              <w:t>:</w:t>
            </w:r>
          </w:p>
        </w:tc>
        <w:tc>
          <w:tcPr>
            <w:tcW w:w="4536" w:type="dxa"/>
          </w:tcPr>
          <w:p w14:paraId="3DDF4F73" w14:textId="3B581E00" w:rsidR="00C8076F" w:rsidRPr="00057099" w:rsidRDefault="00C8076F" w:rsidP="00C8076F">
            <w:r w:rsidRPr="00057099">
              <w:t xml:space="preserve">800 </w:t>
            </w:r>
            <w:r w:rsidRPr="00057099">
              <w:rPr>
                <w:i/>
              </w:rPr>
              <w:t xml:space="preserve">opm. lage windbelasting voor doorgestoken delen hoeft niet te worden opgenomen. Bij de berekening moet de aannemer altijd uitgaan van ongunstige situaties en rekening houden met variabele windbelastingen. Dus bij doorgestoken en dubbele ruimers moet met </w:t>
            </w:r>
            <w:proofErr w:type="spellStart"/>
            <w:r w:rsidRPr="00057099">
              <w:rPr>
                <w:i/>
              </w:rPr>
              <w:t>ongustige</w:t>
            </w:r>
            <w:proofErr w:type="spellEnd"/>
            <w:r w:rsidRPr="00057099">
              <w:rPr>
                <w:i/>
              </w:rPr>
              <w:t xml:space="preserve"> omstandigheden worden gerekend.</w:t>
            </w:r>
          </w:p>
        </w:tc>
      </w:tr>
      <w:tr w:rsidR="00C8076F" w:rsidRPr="00057099" w14:paraId="4F7AE5AE" w14:textId="77777777" w:rsidTr="00C8076F">
        <w:tc>
          <w:tcPr>
            <w:tcW w:w="2948" w:type="dxa"/>
          </w:tcPr>
          <w:p w14:paraId="4EE6866C" w14:textId="77777777" w:rsidR="00C8076F" w:rsidRPr="00057099" w:rsidRDefault="00C8076F" w:rsidP="00C8076F">
            <w:pPr>
              <w:numPr>
                <w:ilvl w:val="0"/>
                <w:numId w:val="10"/>
              </w:numPr>
              <w:overflowPunct w:val="0"/>
              <w:autoSpaceDE w:val="0"/>
              <w:autoSpaceDN w:val="0"/>
              <w:adjustRightInd w:val="0"/>
              <w:spacing w:line="264" w:lineRule="exact"/>
              <w:textAlignment w:val="baseline"/>
            </w:pPr>
            <w:r w:rsidRPr="00057099">
              <w:t>belasting op de leuningen</w:t>
            </w:r>
          </w:p>
        </w:tc>
        <w:tc>
          <w:tcPr>
            <w:tcW w:w="851" w:type="dxa"/>
          </w:tcPr>
          <w:p w14:paraId="7CBFC861" w14:textId="77777777" w:rsidR="00C8076F" w:rsidRPr="00057099" w:rsidRDefault="00C8076F" w:rsidP="00C8076F">
            <w:pPr>
              <w:jc w:val="right"/>
            </w:pPr>
          </w:p>
        </w:tc>
        <w:tc>
          <w:tcPr>
            <w:tcW w:w="284" w:type="dxa"/>
          </w:tcPr>
          <w:p w14:paraId="647727B3" w14:textId="77777777" w:rsidR="00C8076F" w:rsidRPr="00057099" w:rsidRDefault="00C8076F" w:rsidP="00C8076F">
            <w:r w:rsidRPr="00057099">
              <w:t>:</w:t>
            </w:r>
          </w:p>
        </w:tc>
        <w:tc>
          <w:tcPr>
            <w:tcW w:w="4536" w:type="dxa"/>
          </w:tcPr>
          <w:p w14:paraId="4A3ADE9C" w14:textId="77777777" w:rsidR="00C8076F" w:rsidRPr="00057099" w:rsidRDefault="00C8076F" w:rsidP="00C8076F">
            <w:r w:rsidRPr="00057099">
              <w:t>NEN-EN- 1991-1 -1/NB</w:t>
            </w:r>
          </w:p>
        </w:tc>
      </w:tr>
      <w:tr w:rsidR="00C8076F" w:rsidRPr="00057099" w14:paraId="0E980AD4" w14:textId="77777777" w:rsidTr="00C8076F">
        <w:tc>
          <w:tcPr>
            <w:tcW w:w="2948" w:type="dxa"/>
          </w:tcPr>
          <w:p w14:paraId="38CA2A57" w14:textId="77777777" w:rsidR="00C8076F" w:rsidRPr="00057099" w:rsidRDefault="00C8076F" w:rsidP="00C8076F"/>
        </w:tc>
        <w:tc>
          <w:tcPr>
            <w:tcW w:w="851" w:type="dxa"/>
          </w:tcPr>
          <w:p w14:paraId="3EC7152F" w14:textId="77777777" w:rsidR="00C8076F" w:rsidRPr="00057099" w:rsidRDefault="00C8076F" w:rsidP="00C8076F">
            <w:pPr>
              <w:jc w:val="right"/>
            </w:pPr>
          </w:p>
        </w:tc>
        <w:tc>
          <w:tcPr>
            <w:tcW w:w="284" w:type="dxa"/>
          </w:tcPr>
          <w:p w14:paraId="76849426" w14:textId="77777777" w:rsidR="00C8076F" w:rsidRPr="00057099" w:rsidRDefault="00C8076F" w:rsidP="00C8076F"/>
        </w:tc>
        <w:tc>
          <w:tcPr>
            <w:tcW w:w="4536" w:type="dxa"/>
          </w:tcPr>
          <w:p w14:paraId="57345B1B" w14:textId="77777777" w:rsidR="00C8076F" w:rsidRPr="00057099" w:rsidRDefault="00C8076F" w:rsidP="00C8076F"/>
        </w:tc>
      </w:tr>
      <w:tr w:rsidR="00C8076F" w:rsidRPr="00057099" w14:paraId="0B0B20E3" w14:textId="77777777" w:rsidTr="00C8076F">
        <w:tc>
          <w:tcPr>
            <w:tcW w:w="2948" w:type="dxa"/>
          </w:tcPr>
          <w:p w14:paraId="79E42FB1" w14:textId="77777777" w:rsidR="00C8076F" w:rsidRPr="00057099" w:rsidRDefault="00C8076F" w:rsidP="00C8076F">
            <w:r w:rsidRPr="00057099">
              <w:t>belastingcombinaties:</w:t>
            </w:r>
          </w:p>
        </w:tc>
        <w:tc>
          <w:tcPr>
            <w:tcW w:w="851" w:type="dxa"/>
          </w:tcPr>
          <w:p w14:paraId="4206A0D9" w14:textId="77777777" w:rsidR="00C8076F" w:rsidRPr="00057099" w:rsidRDefault="00C8076F" w:rsidP="00C8076F">
            <w:pPr>
              <w:jc w:val="right"/>
            </w:pPr>
          </w:p>
        </w:tc>
        <w:tc>
          <w:tcPr>
            <w:tcW w:w="284" w:type="dxa"/>
          </w:tcPr>
          <w:p w14:paraId="13556EF0" w14:textId="77777777" w:rsidR="00C8076F" w:rsidRPr="00057099" w:rsidRDefault="00C8076F" w:rsidP="00C8076F"/>
        </w:tc>
        <w:tc>
          <w:tcPr>
            <w:tcW w:w="4536" w:type="dxa"/>
          </w:tcPr>
          <w:p w14:paraId="4F8DB950" w14:textId="77777777" w:rsidR="00C8076F" w:rsidRPr="00057099" w:rsidRDefault="00C8076F" w:rsidP="00C8076F"/>
        </w:tc>
      </w:tr>
      <w:tr w:rsidR="00C8076F" w:rsidRPr="00057099" w14:paraId="212ECBBE" w14:textId="77777777" w:rsidTr="00C8076F">
        <w:tc>
          <w:tcPr>
            <w:tcW w:w="2948" w:type="dxa"/>
          </w:tcPr>
          <w:p w14:paraId="44F94A61"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1</w:t>
            </w:r>
          </w:p>
        </w:tc>
        <w:tc>
          <w:tcPr>
            <w:tcW w:w="851" w:type="dxa"/>
          </w:tcPr>
          <w:p w14:paraId="2AA741A2" w14:textId="77777777" w:rsidR="00C8076F" w:rsidRPr="00057099" w:rsidRDefault="00C8076F" w:rsidP="00C8076F">
            <w:pPr>
              <w:jc w:val="right"/>
            </w:pPr>
          </w:p>
        </w:tc>
        <w:tc>
          <w:tcPr>
            <w:tcW w:w="284" w:type="dxa"/>
          </w:tcPr>
          <w:p w14:paraId="6D8DA7E2" w14:textId="77777777" w:rsidR="00C8076F" w:rsidRPr="00057099" w:rsidRDefault="00C8076F" w:rsidP="00C8076F">
            <w:r w:rsidRPr="00057099">
              <w:t>:</w:t>
            </w:r>
          </w:p>
        </w:tc>
        <w:tc>
          <w:tcPr>
            <w:tcW w:w="4536" w:type="dxa"/>
          </w:tcPr>
          <w:p w14:paraId="6E6E869B" w14:textId="77777777" w:rsidR="00C8076F" w:rsidRPr="00057099" w:rsidRDefault="00C8076F" w:rsidP="00C8076F">
            <w:proofErr w:type="spellStart"/>
            <w:r w:rsidRPr="00057099">
              <w:t>a+b+d+e</w:t>
            </w:r>
            <w:proofErr w:type="spellEnd"/>
          </w:p>
        </w:tc>
      </w:tr>
      <w:tr w:rsidR="00C8076F" w:rsidRPr="00057099" w14:paraId="41CFE594" w14:textId="77777777" w:rsidTr="00C8076F">
        <w:tc>
          <w:tcPr>
            <w:tcW w:w="2948" w:type="dxa"/>
          </w:tcPr>
          <w:p w14:paraId="1B4AED00"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2</w:t>
            </w:r>
          </w:p>
        </w:tc>
        <w:tc>
          <w:tcPr>
            <w:tcW w:w="851" w:type="dxa"/>
          </w:tcPr>
          <w:p w14:paraId="2472DC96" w14:textId="77777777" w:rsidR="00C8076F" w:rsidRPr="00057099" w:rsidRDefault="00C8076F" w:rsidP="00C8076F">
            <w:pPr>
              <w:jc w:val="right"/>
            </w:pPr>
          </w:p>
        </w:tc>
        <w:tc>
          <w:tcPr>
            <w:tcW w:w="284" w:type="dxa"/>
          </w:tcPr>
          <w:p w14:paraId="65853A2F" w14:textId="77777777" w:rsidR="00C8076F" w:rsidRPr="00057099" w:rsidRDefault="00C8076F" w:rsidP="00C8076F">
            <w:r w:rsidRPr="00057099">
              <w:t>:</w:t>
            </w:r>
          </w:p>
        </w:tc>
        <w:tc>
          <w:tcPr>
            <w:tcW w:w="4536" w:type="dxa"/>
          </w:tcPr>
          <w:p w14:paraId="43161928" w14:textId="77777777" w:rsidR="00C8076F" w:rsidRPr="00057099" w:rsidRDefault="00C8076F" w:rsidP="00C8076F">
            <w:proofErr w:type="spellStart"/>
            <w:r w:rsidRPr="00057099">
              <w:t>b+d+e</w:t>
            </w:r>
            <w:proofErr w:type="spellEnd"/>
          </w:p>
        </w:tc>
      </w:tr>
      <w:tr w:rsidR="00C8076F" w:rsidRPr="00057099" w14:paraId="09334BB0" w14:textId="77777777" w:rsidTr="00C8076F">
        <w:tc>
          <w:tcPr>
            <w:tcW w:w="2948" w:type="dxa"/>
          </w:tcPr>
          <w:p w14:paraId="5FA734A2"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veiligheidsklasse</w:t>
            </w:r>
          </w:p>
        </w:tc>
        <w:tc>
          <w:tcPr>
            <w:tcW w:w="851" w:type="dxa"/>
          </w:tcPr>
          <w:p w14:paraId="2C9B0AD6" w14:textId="77777777" w:rsidR="00C8076F" w:rsidRPr="00057099" w:rsidRDefault="00C8076F" w:rsidP="00C8076F">
            <w:pPr>
              <w:jc w:val="right"/>
            </w:pPr>
          </w:p>
        </w:tc>
        <w:tc>
          <w:tcPr>
            <w:tcW w:w="284" w:type="dxa"/>
          </w:tcPr>
          <w:p w14:paraId="52FB815E" w14:textId="77777777" w:rsidR="00C8076F" w:rsidRPr="00057099" w:rsidRDefault="00C8076F" w:rsidP="00C8076F">
            <w:r w:rsidRPr="00057099">
              <w:t>:</w:t>
            </w:r>
          </w:p>
        </w:tc>
        <w:tc>
          <w:tcPr>
            <w:tcW w:w="4536" w:type="dxa"/>
          </w:tcPr>
          <w:p w14:paraId="159ED3E2" w14:textId="77777777" w:rsidR="00C8076F" w:rsidRPr="00057099" w:rsidRDefault="00C8076F" w:rsidP="00C8076F">
            <w:r w:rsidRPr="00057099">
              <w:t>CC2</w:t>
            </w:r>
          </w:p>
        </w:tc>
      </w:tr>
      <w:tr w:rsidR="00C8076F" w:rsidRPr="00057099" w14:paraId="25C8AB2A" w14:textId="77777777" w:rsidTr="00C8076F">
        <w:tc>
          <w:tcPr>
            <w:tcW w:w="2948" w:type="dxa"/>
          </w:tcPr>
          <w:p w14:paraId="0FEB5676" w14:textId="77777777" w:rsidR="00C8076F" w:rsidRPr="00057099" w:rsidRDefault="00C8076F" w:rsidP="00C8076F">
            <w:r w:rsidRPr="00057099">
              <w:t>berekeningsgrondslag</w:t>
            </w:r>
          </w:p>
        </w:tc>
        <w:tc>
          <w:tcPr>
            <w:tcW w:w="851" w:type="dxa"/>
          </w:tcPr>
          <w:p w14:paraId="5260B732" w14:textId="77777777" w:rsidR="00C8076F" w:rsidRPr="00057099" w:rsidRDefault="00C8076F" w:rsidP="00C8076F">
            <w:pPr>
              <w:jc w:val="right"/>
            </w:pPr>
          </w:p>
        </w:tc>
        <w:tc>
          <w:tcPr>
            <w:tcW w:w="284" w:type="dxa"/>
          </w:tcPr>
          <w:p w14:paraId="6360DA32" w14:textId="77777777" w:rsidR="00C8076F" w:rsidRPr="00057099" w:rsidRDefault="00C8076F" w:rsidP="00C8076F">
            <w:r w:rsidRPr="00057099">
              <w:t>:</w:t>
            </w:r>
          </w:p>
        </w:tc>
        <w:tc>
          <w:tcPr>
            <w:tcW w:w="4536" w:type="dxa"/>
          </w:tcPr>
          <w:p w14:paraId="159F929F" w14:textId="77777777" w:rsidR="00C8076F" w:rsidRPr="00057099" w:rsidRDefault="00C8076F" w:rsidP="00C8076F">
            <w:r w:rsidRPr="00057099">
              <w:t>op basis van de in het bouwbesluit vigerend verklaarde normen</w:t>
            </w:r>
          </w:p>
        </w:tc>
      </w:tr>
      <w:tr w:rsidR="00C8076F" w:rsidRPr="00057099" w14:paraId="315FA41B" w14:textId="77777777" w:rsidTr="00C8076F">
        <w:tc>
          <w:tcPr>
            <w:tcW w:w="2948" w:type="dxa"/>
          </w:tcPr>
          <w:p w14:paraId="1E5B3616" w14:textId="77777777" w:rsidR="00C8076F" w:rsidRPr="00057099" w:rsidRDefault="00C8076F" w:rsidP="00C8076F">
            <w:r w:rsidRPr="00057099">
              <w:t>berekeningen</w:t>
            </w:r>
          </w:p>
        </w:tc>
        <w:tc>
          <w:tcPr>
            <w:tcW w:w="851" w:type="dxa"/>
          </w:tcPr>
          <w:p w14:paraId="2C36BCF0" w14:textId="77777777" w:rsidR="00C8076F" w:rsidRPr="00057099" w:rsidRDefault="00C8076F" w:rsidP="00C8076F">
            <w:pPr>
              <w:jc w:val="right"/>
            </w:pPr>
          </w:p>
        </w:tc>
        <w:tc>
          <w:tcPr>
            <w:tcW w:w="284" w:type="dxa"/>
          </w:tcPr>
          <w:p w14:paraId="4AFB1FF3" w14:textId="77777777" w:rsidR="00C8076F" w:rsidRPr="00057099" w:rsidRDefault="00C8076F" w:rsidP="00C8076F">
            <w:r w:rsidRPr="00057099">
              <w:t>:</w:t>
            </w:r>
          </w:p>
        </w:tc>
        <w:tc>
          <w:tcPr>
            <w:tcW w:w="4536" w:type="dxa"/>
          </w:tcPr>
          <w:p w14:paraId="1F05822C" w14:textId="77777777" w:rsidR="00C8076F" w:rsidRPr="00057099" w:rsidRDefault="00C8076F" w:rsidP="00C8076F">
            <w:r w:rsidRPr="00057099">
              <w:t>berekeningen van de onderdelen moeten worden overlegd</w:t>
            </w:r>
          </w:p>
        </w:tc>
      </w:tr>
    </w:tbl>
    <w:p w14:paraId="3D277CA5" w14:textId="77777777" w:rsidR="00C8076F" w:rsidRPr="00057099" w:rsidRDefault="00C8076F" w:rsidP="00C8076F"/>
    <w:p w14:paraId="2EE5A1CE" w14:textId="5193E620" w:rsidR="00C8076F" w:rsidRPr="00057099" w:rsidRDefault="00C8076F" w:rsidP="005B35B1">
      <w:pPr>
        <w:pStyle w:val="Heading2"/>
        <w:numPr>
          <w:ilvl w:val="1"/>
          <w:numId w:val="19"/>
        </w:numPr>
      </w:pPr>
      <w:bookmarkStart w:id="120" w:name="_Toc50706318"/>
      <w:bookmarkStart w:id="121" w:name="_Toc54965493"/>
      <w:r w:rsidRPr="00057099">
        <w:t>Ruimerbrug</w:t>
      </w:r>
      <w:bookmarkEnd w:id="120"/>
      <w:bookmarkEnd w:id="121"/>
    </w:p>
    <w:p w14:paraId="3A7D29D6" w14:textId="4C757846" w:rsidR="00C8076F" w:rsidRPr="00057099" w:rsidRDefault="00C8076F" w:rsidP="006028B5">
      <w:pPr>
        <w:pStyle w:val="Heading3"/>
      </w:pPr>
      <w:r w:rsidRPr="00057099">
        <w:t>Ontwerpgegevens ruimerbrug</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1E70D0D7" w14:textId="77777777" w:rsidTr="00C8076F">
        <w:tc>
          <w:tcPr>
            <w:tcW w:w="2948" w:type="dxa"/>
          </w:tcPr>
          <w:p w14:paraId="6EBAD3F3" w14:textId="77777777" w:rsidR="00C8076F" w:rsidRPr="00057099" w:rsidRDefault="00C8076F" w:rsidP="00C8076F">
            <w:r w:rsidRPr="00057099">
              <w:t>lengte brug</w:t>
            </w:r>
          </w:p>
        </w:tc>
        <w:tc>
          <w:tcPr>
            <w:tcW w:w="851" w:type="dxa"/>
          </w:tcPr>
          <w:p w14:paraId="10620FFC" w14:textId="77777777" w:rsidR="00C8076F" w:rsidRPr="00057099" w:rsidRDefault="00C8076F" w:rsidP="00C8076F">
            <w:pPr>
              <w:jc w:val="right"/>
            </w:pPr>
            <w:r w:rsidRPr="00057099">
              <w:t>m</w:t>
            </w:r>
          </w:p>
        </w:tc>
        <w:tc>
          <w:tcPr>
            <w:tcW w:w="284" w:type="dxa"/>
          </w:tcPr>
          <w:p w14:paraId="1D0BF005" w14:textId="77777777" w:rsidR="00C8076F" w:rsidRPr="00057099" w:rsidRDefault="00C8076F" w:rsidP="00C8076F">
            <w:r w:rsidRPr="00057099">
              <w:t>:</w:t>
            </w:r>
          </w:p>
        </w:tc>
        <w:tc>
          <w:tcPr>
            <w:tcW w:w="4536" w:type="dxa"/>
          </w:tcPr>
          <w:p w14:paraId="6E03AF81" w14:textId="40F5D42C" w:rsidR="00C8076F" w:rsidRPr="00057099" w:rsidRDefault="00C8076F" w:rsidP="00C8076F">
            <w:r w:rsidRPr="00057099">
              <w:t xml:space="preserve">ca. </w:t>
            </w:r>
            <w:r w:rsidR="00096BCD" w:rsidRPr="00057099">
              <w:t>20</w:t>
            </w:r>
          </w:p>
        </w:tc>
      </w:tr>
      <w:tr w:rsidR="00C8076F" w:rsidRPr="00057099" w14:paraId="5DA91B1D" w14:textId="77777777" w:rsidTr="00C8076F">
        <w:tc>
          <w:tcPr>
            <w:tcW w:w="2948" w:type="dxa"/>
          </w:tcPr>
          <w:p w14:paraId="69088E03" w14:textId="77777777" w:rsidR="00C8076F" w:rsidRPr="00057099" w:rsidRDefault="00C8076F" w:rsidP="00C8076F">
            <w:r w:rsidRPr="00057099">
              <w:t>Sterkte</w:t>
            </w:r>
          </w:p>
        </w:tc>
        <w:tc>
          <w:tcPr>
            <w:tcW w:w="851" w:type="dxa"/>
          </w:tcPr>
          <w:p w14:paraId="083CF4FE" w14:textId="77777777" w:rsidR="00C8076F" w:rsidRPr="00057099" w:rsidRDefault="00C8076F" w:rsidP="00C8076F">
            <w:pPr>
              <w:jc w:val="right"/>
            </w:pPr>
          </w:p>
        </w:tc>
        <w:tc>
          <w:tcPr>
            <w:tcW w:w="284" w:type="dxa"/>
          </w:tcPr>
          <w:p w14:paraId="258F56F8" w14:textId="77777777" w:rsidR="00C8076F" w:rsidRPr="00057099" w:rsidRDefault="00C8076F" w:rsidP="00C8076F">
            <w:r w:rsidRPr="00057099">
              <w:t>:</w:t>
            </w:r>
          </w:p>
        </w:tc>
        <w:tc>
          <w:tcPr>
            <w:tcW w:w="4536" w:type="dxa"/>
          </w:tcPr>
          <w:p w14:paraId="07081F65"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 dient op sterkte te worden gecontroleerd.</w:t>
            </w:r>
          </w:p>
        </w:tc>
      </w:tr>
      <w:tr w:rsidR="00C8076F" w:rsidRPr="00057099" w14:paraId="2200A162" w14:textId="77777777" w:rsidTr="00C8076F">
        <w:tc>
          <w:tcPr>
            <w:tcW w:w="2948" w:type="dxa"/>
          </w:tcPr>
          <w:p w14:paraId="3B8214EE" w14:textId="77777777" w:rsidR="00C8076F" w:rsidRPr="00057099" w:rsidRDefault="00C8076F" w:rsidP="00C8076F"/>
        </w:tc>
        <w:tc>
          <w:tcPr>
            <w:tcW w:w="851" w:type="dxa"/>
          </w:tcPr>
          <w:p w14:paraId="0869CFCC" w14:textId="77777777" w:rsidR="00C8076F" w:rsidRPr="00057099" w:rsidRDefault="00C8076F" w:rsidP="00C8076F">
            <w:pPr>
              <w:jc w:val="right"/>
            </w:pPr>
          </w:p>
        </w:tc>
        <w:tc>
          <w:tcPr>
            <w:tcW w:w="284" w:type="dxa"/>
          </w:tcPr>
          <w:p w14:paraId="5E5576B6" w14:textId="77777777" w:rsidR="00C8076F" w:rsidRPr="00057099" w:rsidRDefault="00C8076F" w:rsidP="00C8076F"/>
        </w:tc>
        <w:tc>
          <w:tcPr>
            <w:tcW w:w="4536" w:type="dxa"/>
          </w:tcPr>
          <w:p w14:paraId="0FB80767"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leuningen dienen op </w:t>
            </w:r>
            <w:proofErr w:type="spellStart"/>
            <w:r w:rsidRPr="00057099">
              <w:rPr>
                <w:rFonts w:eastAsiaTheme="minorEastAsia" w:cstheme="minorBidi"/>
                <w:noProof w:val="0"/>
                <w:color w:val="00577E" w:themeColor="text1"/>
                <w:sz w:val="20"/>
                <w:lang w:val="nl-NL" w:eastAsia="en-GB"/>
              </w:rPr>
              <w:t>belastingsgeval</w:t>
            </w:r>
            <w:proofErr w:type="spellEnd"/>
            <w:r w:rsidRPr="00057099">
              <w:rPr>
                <w:rFonts w:eastAsiaTheme="minorEastAsia" w:cstheme="minorBidi"/>
                <w:noProof w:val="0"/>
                <w:color w:val="00577E" w:themeColor="text1"/>
                <w:sz w:val="20"/>
                <w:lang w:val="nl-NL" w:eastAsia="en-GB"/>
              </w:rPr>
              <w:t xml:space="preserve"> f. te worden gecontroleerd.</w:t>
            </w:r>
          </w:p>
        </w:tc>
      </w:tr>
      <w:tr w:rsidR="00C8076F" w:rsidRPr="00057099" w14:paraId="73A178A1" w14:textId="77777777" w:rsidTr="00C8076F">
        <w:tc>
          <w:tcPr>
            <w:tcW w:w="2948" w:type="dxa"/>
          </w:tcPr>
          <w:p w14:paraId="0D3BF177" w14:textId="77777777" w:rsidR="00C8076F" w:rsidRPr="00057099" w:rsidRDefault="00C8076F" w:rsidP="00C8076F">
            <w:r w:rsidRPr="00057099">
              <w:t>Stijfheid</w:t>
            </w:r>
          </w:p>
        </w:tc>
        <w:tc>
          <w:tcPr>
            <w:tcW w:w="851" w:type="dxa"/>
          </w:tcPr>
          <w:p w14:paraId="4FAB12EF" w14:textId="77777777" w:rsidR="00C8076F" w:rsidRPr="00057099" w:rsidRDefault="00C8076F" w:rsidP="00C8076F">
            <w:pPr>
              <w:jc w:val="right"/>
            </w:pPr>
          </w:p>
        </w:tc>
        <w:tc>
          <w:tcPr>
            <w:tcW w:w="284" w:type="dxa"/>
          </w:tcPr>
          <w:p w14:paraId="71023735" w14:textId="77777777" w:rsidR="00C8076F" w:rsidRPr="00057099" w:rsidRDefault="00C8076F" w:rsidP="00C8076F">
            <w:r w:rsidRPr="00057099">
              <w:t>:</w:t>
            </w:r>
          </w:p>
        </w:tc>
        <w:tc>
          <w:tcPr>
            <w:tcW w:w="4536" w:type="dxa"/>
          </w:tcPr>
          <w:p w14:paraId="7D0CEB07"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zowel de verticale als de horizontale doorbuiging dient kleiner te zijn dan 0,004 x R (R is de straal van de tank) en dient gecontroleerd te worden voor de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w:t>
            </w:r>
          </w:p>
        </w:tc>
      </w:tr>
      <w:tr w:rsidR="00C8076F" w:rsidRPr="00057099" w14:paraId="5E612B4F" w14:textId="77777777" w:rsidTr="00C8076F">
        <w:tc>
          <w:tcPr>
            <w:tcW w:w="2948" w:type="dxa"/>
          </w:tcPr>
          <w:p w14:paraId="149DB9E4" w14:textId="77777777" w:rsidR="00C8076F" w:rsidRPr="00057099" w:rsidRDefault="00C8076F" w:rsidP="00C8076F"/>
        </w:tc>
        <w:tc>
          <w:tcPr>
            <w:tcW w:w="851" w:type="dxa"/>
          </w:tcPr>
          <w:p w14:paraId="01F12DFC" w14:textId="77777777" w:rsidR="00C8076F" w:rsidRPr="00057099" w:rsidRDefault="00C8076F" w:rsidP="00C8076F">
            <w:pPr>
              <w:jc w:val="right"/>
            </w:pPr>
          </w:p>
        </w:tc>
        <w:tc>
          <w:tcPr>
            <w:tcW w:w="284" w:type="dxa"/>
          </w:tcPr>
          <w:p w14:paraId="1C7DBAF8" w14:textId="77777777" w:rsidR="00C8076F" w:rsidRPr="00057099" w:rsidRDefault="00C8076F" w:rsidP="00C8076F"/>
        </w:tc>
        <w:tc>
          <w:tcPr>
            <w:tcW w:w="4536" w:type="dxa"/>
          </w:tcPr>
          <w:p w14:paraId="1E7A8C32"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trekstangen en/of kabels voor het dragen en afstellen van de schraperbladen mogen niet spanningsloos worden t.g.v.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w:t>
            </w:r>
          </w:p>
        </w:tc>
      </w:tr>
      <w:tr w:rsidR="00C8076F" w:rsidRPr="00057099" w14:paraId="6AE184C8" w14:textId="77777777" w:rsidTr="00C8076F">
        <w:tc>
          <w:tcPr>
            <w:tcW w:w="2948" w:type="dxa"/>
          </w:tcPr>
          <w:p w14:paraId="50C76B09" w14:textId="77777777" w:rsidR="00C8076F" w:rsidRPr="00057099" w:rsidRDefault="00C8076F" w:rsidP="00C8076F"/>
        </w:tc>
        <w:tc>
          <w:tcPr>
            <w:tcW w:w="851" w:type="dxa"/>
          </w:tcPr>
          <w:p w14:paraId="0D622358" w14:textId="77777777" w:rsidR="00C8076F" w:rsidRPr="00057099" w:rsidRDefault="00C8076F" w:rsidP="00C8076F">
            <w:pPr>
              <w:jc w:val="right"/>
            </w:pPr>
          </w:p>
        </w:tc>
        <w:tc>
          <w:tcPr>
            <w:tcW w:w="284" w:type="dxa"/>
          </w:tcPr>
          <w:p w14:paraId="08F2B01A" w14:textId="77777777" w:rsidR="00C8076F" w:rsidRPr="00057099" w:rsidRDefault="00C8076F" w:rsidP="00C8076F"/>
        </w:tc>
        <w:tc>
          <w:tcPr>
            <w:tcW w:w="4536" w:type="dxa"/>
          </w:tcPr>
          <w:p w14:paraId="615A93B6"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rotatie t.g.v. torsiemomenten dienen kleiner te zijn dan 0,01 t.g.v.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w:t>
            </w:r>
          </w:p>
        </w:tc>
      </w:tr>
      <w:tr w:rsidR="00C8076F" w:rsidRPr="00057099" w14:paraId="2E7E8DD0" w14:textId="77777777" w:rsidTr="00C8076F">
        <w:tc>
          <w:tcPr>
            <w:tcW w:w="2948" w:type="dxa"/>
          </w:tcPr>
          <w:p w14:paraId="68AFDA6D" w14:textId="77777777" w:rsidR="00C8076F" w:rsidRPr="00057099" w:rsidRDefault="00C8076F" w:rsidP="00C8076F"/>
        </w:tc>
        <w:tc>
          <w:tcPr>
            <w:tcW w:w="851" w:type="dxa"/>
          </w:tcPr>
          <w:p w14:paraId="3D5B657C" w14:textId="77777777" w:rsidR="00C8076F" w:rsidRPr="00057099" w:rsidRDefault="00C8076F" w:rsidP="00C8076F">
            <w:pPr>
              <w:jc w:val="right"/>
            </w:pPr>
          </w:p>
        </w:tc>
        <w:tc>
          <w:tcPr>
            <w:tcW w:w="284" w:type="dxa"/>
          </w:tcPr>
          <w:p w14:paraId="7651105F" w14:textId="77777777" w:rsidR="00C8076F" w:rsidRPr="00057099" w:rsidRDefault="00C8076F" w:rsidP="00C8076F"/>
        </w:tc>
        <w:tc>
          <w:tcPr>
            <w:tcW w:w="4536" w:type="dxa"/>
          </w:tcPr>
          <w:p w14:paraId="1EEE13E9"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verticale verplaatsing bij elk van de schraperbladen mag niet groter zijn dan -20 mm t.g.v. de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w:t>
            </w:r>
          </w:p>
        </w:tc>
      </w:tr>
      <w:tr w:rsidR="00C8076F" w:rsidRPr="00057099" w14:paraId="7AA847D9" w14:textId="77777777" w:rsidTr="00C8076F">
        <w:tc>
          <w:tcPr>
            <w:tcW w:w="2948" w:type="dxa"/>
          </w:tcPr>
          <w:p w14:paraId="481338EE" w14:textId="77777777" w:rsidR="00C8076F" w:rsidRPr="00057099" w:rsidRDefault="00C8076F" w:rsidP="00C8076F">
            <w:r w:rsidRPr="00057099">
              <w:lastRenderedPageBreak/>
              <w:t>Zeeg</w:t>
            </w:r>
          </w:p>
        </w:tc>
        <w:tc>
          <w:tcPr>
            <w:tcW w:w="851" w:type="dxa"/>
          </w:tcPr>
          <w:p w14:paraId="247BF088" w14:textId="77777777" w:rsidR="00C8076F" w:rsidRPr="00057099" w:rsidRDefault="00C8076F" w:rsidP="00C8076F">
            <w:pPr>
              <w:jc w:val="right"/>
            </w:pPr>
          </w:p>
        </w:tc>
        <w:tc>
          <w:tcPr>
            <w:tcW w:w="284" w:type="dxa"/>
          </w:tcPr>
          <w:p w14:paraId="41C764BA" w14:textId="77777777" w:rsidR="00C8076F" w:rsidRPr="00057099" w:rsidRDefault="00C8076F" w:rsidP="00C8076F">
            <w:r w:rsidRPr="00057099">
              <w:t>:</w:t>
            </w:r>
          </w:p>
        </w:tc>
        <w:tc>
          <w:tcPr>
            <w:tcW w:w="4536" w:type="dxa"/>
          </w:tcPr>
          <w:p w14:paraId="19700CD0" w14:textId="77777777" w:rsidR="00C8076F" w:rsidRPr="00057099" w:rsidRDefault="00C8076F" w:rsidP="00C8076F">
            <w:r w:rsidRPr="00057099">
              <w:t>positieve zeeg in verticale richting aanbrengen, welke groter is dan de berekende doorbuiging t.g.v. de belastingcombinatie 1</w:t>
            </w:r>
          </w:p>
        </w:tc>
      </w:tr>
    </w:tbl>
    <w:p w14:paraId="24D94A31" w14:textId="77777777" w:rsidR="00C8076F" w:rsidRPr="00057099" w:rsidRDefault="00C8076F" w:rsidP="00C8076F"/>
    <w:p w14:paraId="3F00051B" w14:textId="62074881" w:rsidR="00C8076F" w:rsidRPr="00057099" w:rsidRDefault="00C8076F" w:rsidP="006028B5">
      <w:pPr>
        <w:pStyle w:val="Heading3"/>
      </w:pPr>
      <w:r w:rsidRPr="00057099">
        <w:t>Uitvoering ruimerbrug</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4D1A49E0" w14:textId="77777777" w:rsidTr="00C8076F">
        <w:tc>
          <w:tcPr>
            <w:tcW w:w="2948" w:type="dxa"/>
          </w:tcPr>
          <w:p w14:paraId="7ED0A556" w14:textId="77777777" w:rsidR="00C8076F" w:rsidRPr="00057099" w:rsidRDefault="00C8076F" w:rsidP="00C8076F">
            <w:r w:rsidRPr="00057099">
              <w:t>ruimerbrug</w:t>
            </w:r>
          </w:p>
        </w:tc>
        <w:tc>
          <w:tcPr>
            <w:tcW w:w="851" w:type="dxa"/>
          </w:tcPr>
          <w:p w14:paraId="2563CDDA" w14:textId="77777777" w:rsidR="00C8076F" w:rsidRPr="00057099" w:rsidRDefault="00C8076F" w:rsidP="00C8076F">
            <w:pPr>
              <w:jc w:val="right"/>
            </w:pPr>
          </w:p>
        </w:tc>
        <w:tc>
          <w:tcPr>
            <w:tcW w:w="284" w:type="dxa"/>
          </w:tcPr>
          <w:p w14:paraId="00DCF68C" w14:textId="77777777" w:rsidR="00C8076F" w:rsidRPr="00057099" w:rsidRDefault="00C8076F" w:rsidP="00C8076F">
            <w:r w:rsidRPr="00057099">
              <w:t>:</w:t>
            </w:r>
          </w:p>
        </w:tc>
        <w:tc>
          <w:tcPr>
            <w:tcW w:w="4536" w:type="dxa"/>
          </w:tcPr>
          <w:p w14:paraId="37EAFDE0" w14:textId="77777777" w:rsidR="00C8076F" w:rsidRPr="00057099" w:rsidRDefault="00C8076F" w:rsidP="00C8076F">
            <w:r w:rsidRPr="00057099">
              <w:t>uit profielen en platen gevormd tot een kokervormige brug / uit ronde buis</w:t>
            </w:r>
          </w:p>
        </w:tc>
      </w:tr>
      <w:tr w:rsidR="00C8076F" w:rsidRPr="00057099" w14:paraId="37F6F64A" w14:textId="77777777" w:rsidTr="00C8076F">
        <w:tc>
          <w:tcPr>
            <w:tcW w:w="2948" w:type="dxa"/>
          </w:tcPr>
          <w:p w14:paraId="0490F0F8" w14:textId="77777777" w:rsidR="00C8076F" w:rsidRPr="00057099" w:rsidRDefault="00C8076F" w:rsidP="00C8076F">
            <w:r w:rsidRPr="00057099">
              <w:t>kokervorm</w:t>
            </w:r>
          </w:p>
        </w:tc>
        <w:tc>
          <w:tcPr>
            <w:tcW w:w="851" w:type="dxa"/>
          </w:tcPr>
          <w:p w14:paraId="4778FE5C" w14:textId="77777777" w:rsidR="00C8076F" w:rsidRPr="00057099" w:rsidRDefault="00C8076F" w:rsidP="00C8076F">
            <w:pPr>
              <w:jc w:val="right"/>
            </w:pPr>
          </w:p>
        </w:tc>
        <w:tc>
          <w:tcPr>
            <w:tcW w:w="284" w:type="dxa"/>
          </w:tcPr>
          <w:p w14:paraId="07C2E5F8" w14:textId="77777777" w:rsidR="00C8076F" w:rsidRPr="00057099" w:rsidRDefault="00C8076F" w:rsidP="00C8076F">
            <w:r w:rsidRPr="00057099">
              <w:t>:</w:t>
            </w:r>
          </w:p>
        </w:tc>
        <w:tc>
          <w:tcPr>
            <w:tcW w:w="4536" w:type="dxa"/>
          </w:tcPr>
          <w:p w14:paraId="5AFD06B3" w14:textId="77777777" w:rsidR="00C8076F" w:rsidRPr="00057099" w:rsidRDefault="00C8076F" w:rsidP="00C8076F"/>
        </w:tc>
      </w:tr>
      <w:tr w:rsidR="00C8076F" w:rsidRPr="00057099" w14:paraId="18B7444A" w14:textId="77777777" w:rsidTr="00C8076F">
        <w:tc>
          <w:tcPr>
            <w:tcW w:w="2948" w:type="dxa"/>
          </w:tcPr>
          <w:p w14:paraId="185358FD" w14:textId="77777777" w:rsidR="00C8076F" w:rsidRPr="00057099" w:rsidRDefault="00C8076F" w:rsidP="00C8076F">
            <w:r w:rsidRPr="00057099">
              <w:t>oplegging</w:t>
            </w:r>
          </w:p>
        </w:tc>
        <w:tc>
          <w:tcPr>
            <w:tcW w:w="851" w:type="dxa"/>
          </w:tcPr>
          <w:p w14:paraId="5089AF29" w14:textId="77777777" w:rsidR="00C8076F" w:rsidRPr="00057099" w:rsidRDefault="00C8076F" w:rsidP="00C8076F">
            <w:pPr>
              <w:jc w:val="right"/>
            </w:pPr>
          </w:p>
        </w:tc>
        <w:tc>
          <w:tcPr>
            <w:tcW w:w="284" w:type="dxa"/>
          </w:tcPr>
          <w:p w14:paraId="4D119C26" w14:textId="77777777" w:rsidR="00C8076F" w:rsidRPr="00057099" w:rsidRDefault="00C8076F" w:rsidP="00C8076F">
            <w:r w:rsidRPr="00057099">
              <w:t>:</w:t>
            </w:r>
          </w:p>
        </w:tc>
        <w:tc>
          <w:tcPr>
            <w:tcW w:w="4536" w:type="dxa"/>
          </w:tcPr>
          <w:p w14:paraId="37A038FE" w14:textId="77777777" w:rsidR="00C8076F" w:rsidRPr="00057099" w:rsidRDefault="00C8076F" w:rsidP="00C8076F">
            <w:r w:rsidRPr="00057099">
              <w:t>op draaiconstructies en loopwagen</w:t>
            </w:r>
          </w:p>
        </w:tc>
      </w:tr>
      <w:tr w:rsidR="00C8076F" w:rsidRPr="00057099" w14:paraId="53DFEA02" w14:textId="77777777" w:rsidTr="00C8076F">
        <w:tc>
          <w:tcPr>
            <w:tcW w:w="2948" w:type="dxa"/>
          </w:tcPr>
          <w:p w14:paraId="49C38075" w14:textId="77777777" w:rsidR="00C8076F" w:rsidRPr="00057099" w:rsidRDefault="00C8076F" w:rsidP="00C8076F">
            <w:r w:rsidRPr="00057099">
              <w:t>looppad op brug</w:t>
            </w:r>
          </w:p>
        </w:tc>
        <w:tc>
          <w:tcPr>
            <w:tcW w:w="851" w:type="dxa"/>
          </w:tcPr>
          <w:p w14:paraId="6C23DD78" w14:textId="77777777" w:rsidR="00C8076F" w:rsidRPr="00057099" w:rsidRDefault="00C8076F" w:rsidP="00C8076F">
            <w:pPr>
              <w:jc w:val="right"/>
            </w:pPr>
          </w:p>
        </w:tc>
        <w:tc>
          <w:tcPr>
            <w:tcW w:w="284" w:type="dxa"/>
          </w:tcPr>
          <w:p w14:paraId="36F4440C" w14:textId="77777777" w:rsidR="00C8076F" w:rsidRPr="00057099" w:rsidRDefault="00C8076F" w:rsidP="00C8076F">
            <w:r w:rsidRPr="00057099">
              <w:t>:</w:t>
            </w:r>
          </w:p>
        </w:tc>
        <w:tc>
          <w:tcPr>
            <w:tcW w:w="4536" w:type="dxa"/>
          </w:tcPr>
          <w:p w14:paraId="53E35926" w14:textId="77777777" w:rsidR="00C8076F" w:rsidRPr="00057099" w:rsidRDefault="00C8076F" w:rsidP="00C8076F">
            <w:r w:rsidRPr="00057099">
              <w:t>min. breedte 800 mm, voorzien van een loopvlak van roosters, /in rubber opgelegd/, vastgezet aan de brug/ en stroef in de looprichting gelegd/ tranenplaat</w:t>
            </w:r>
          </w:p>
        </w:tc>
      </w:tr>
      <w:tr w:rsidR="00C8076F" w:rsidRPr="00057099" w14:paraId="5BACC510" w14:textId="77777777" w:rsidTr="00C8076F">
        <w:tc>
          <w:tcPr>
            <w:tcW w:w="2948" w:type="dxa"/>
          </w:tcPr>
          <w:p w14:paraId="50213B72" w14:textId="77777777" w:rsidR="00C8076F" w:rsidRPr="00057099" w:rsidRDefault="00C8076F" w:rsidP="00C8076F">
            <w:r w:rsidRPr="00057099">
              <w:t>leuningen</w:t>
            </w:r>
          </w:p>
        </w:tc>
        <w:tc>
          <w:tcPr>
            <w:tcW w:w="851" w:type="dxa"/>
          </w:tcPr>
          <w:p w14:paraId="25F273C2" w14:textId="77777777" w:rsidR="00C8076F" w:rsidRPr="00057099" w:rsidRDefault="00C8076F" w:rsidP="00C8076F">
            <w:pPr>
              <w:jc w:val="right"/>
            </w:pPr>
          </w:p>
        </w:tc>
        <w:tc>
          <w:tcPr>
            <w:tcW w:w="284" w:type="dxa"/>
          </w:tcPr>
          <w:p w14:paraId="614FB02B" w14:textId="77777777" w:rsidR="00C8076F" w:rsidRPr="00057099" w:rsidRDefault="00C8076F" w:rsidP="00C8076F">
            <w:r w:rsidRPr="00057099">
              <w:t>:</w:t>
            </w:r>
          </w:p>
        </w:tc>
        <w:tc>
          <w:tcPr>
            <w:tcW w:w="4536" w:type="dxa"/>
          </w:tcPr>
          <w:p w14:paraId="49264187" w14:textId="77777777" w:rsidR="00C8076F" w:rsidRPr="00057099" w:rsidRDefault="00C8076F" w:rsidP="00C8076F">
            <w:r w:rsidRPr="00057099">
              <w:t>aan weerszijden uit rond buisprofiel</w:t>
            </w:r>
          </w:p>
        </w:tc>
      </w:tr>
      <w:tr w:rsidR="00C8076F" w:rsidRPr="00057099" w14:paraId="3EBD8348" w14:textId="77777777" w:rsidTr="00C8076F">
        <w:tc>
          <w:tcPr>
            <w:tcW w:w="2948" w:type="dxa"/>
          </w:tcPr>
          <w:p w14:paraId="0E10DBAB" w14:textId="77777777" w:rsidR="00C8076F" w:rsidRPr="00057099" w:rsidRDefault="00C8076F" w:rsidP="00C8076F">
            <w:r w:rsidRPr="00057099">
              <w:t>meeuwendraad</w:t>
            </w:r>
          </w:p>
        </w:tc>
        <w:tc>
          <w:tcPr>
            <w:tcW w:w="851" w:type="dxa"/>
          </w:tcPr>
          <w:p w14:paraId="37C7F554" w14:textId="77777777" w:rsidR="00C8076F" w:rsidRPr="00057099" w:rsidRDefault="00C8076F" w:rsidP="00C8076F">
            <w:pPr>
              <w:jc w:val="right"/>
            </w:pPr>
          </w:p>
        </w:tc>
        <w:tc>
          <w:tcPr>
            <w:tcW w:w="284" w:type="dxa"/>
          </w:tcPr>
          <w:p w14:paraId="0D1B78ED" w14:textId="77777777" w:rsidR="00C8076F" w:rsidRPr="00057099" w:rsidRDefault="00C8076F" w:rsidP="00C8076F">
            <w:r w:rsidRPr="00057099">
              <w:t>:</w:t>
            </w:r>
          </w:p>
        </w:tc>
        <w:tc>
          <w:tcPr>
            <w:tcW w:w="4536" w:type="dxa"/>
          </w:tcPr>
          <w:p w14:paraId="71FAD4AA" w14:textId="77777777" w:rsidR="00C8076F" w:rsidRPr="00057099" w:rsidRDefault="00C8076F" w:rsidP="00C8076F">
            <w:r w:rsidRPr="00057099">
              <w:t xml:space="preserve">RVS draad op hand-, knierail en schoprand, voorzien van spaninrichting en </w:t>
            </w:r>
            <w:proofErr w:type="spellStart"/>
            <w:r w:rsidRPr="00057099">
              <w:t>geleidebussen</w:t>
            </w:r>
            <w:proofErr w:type="spellEnd"/>
            <w:r w:rsidRPr="00057099">
              <w:t>.</w:t>
            </w:r>
          </w:p>
        </w:tc>
      </w:tr>
      <w:tr w:rsidR="00C8076F" w:rsidRPr="00057099" w14:paraId="501C76D7" w14:textId="77777777" w:rsidTr="00C8076F">
        <w:tc>
          <w:tcPr>
            <w:tcW w:w="2948" w:type="dxa"/>
          </w:tcPr>
          <w:p w14:paraId="07622F03" w14:textId="77777777" w:rsidR="00C8076F" w:rsidRPr="00057099" w:rsidRDefault="00C8076F" w:rsidP="00C8076F">
            <w:r w:rsidRPr="00057099">
              <w:t>toegangstrap</w:t>
            </w:r>
          </w:p>
        </w:tc>
        <w:tc>
          <w:tcPr>
            <w:tcW w:w="851" w:type="dxa"/>
          </w:tcPr>
          <w:p w14:paraId="5CB22F00" w14:textId="77777777" w:rsidR="00C8076F" w:rsidRPr="00057099" w:rsidRDefault="00C8076F" w:rsidP="00C8076F">
            <w:pPr>
              <w:jc w:val="right"/>
            </w:pPr>
          </w:p>
        </w:tc>
        <w:tc>
          <w:tcPr>
            <w:tcW w:w="284" w:type="dxa"/>
          </w:tcPr>
          <w:p w14:paraId="3AC1F395" w14:textId="77777777" w:rsidR="00C8076F" w:rsidRPr="00057099" w:rsidRDefault="00C8076F" w:rsidP="00C8076F">
            <w:r w:rsidRPr="00057099">
              <w:t>:</w:t>
            </w:r>
          </w:p>
        </w:tc>
        <w:tc>
          <w:tcPr>
            <w:tcW w:w="4536" w:type="dxa"/>
          </w:tcPr>
          <w:p w14:paraId="3DAA7A23"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aan het kopeinde van de brug, passend voor de huidige situatie</w:t>
            </w:r>
          </w:p>
        </w:tc>
      </w:tr>
      <w:tr w:rsidR="00C8076F" w:rsidRPr="00057099" w14:paraId="30382904" w14:textId="77777777" w:rsidTr="00C8076F">
        <w:tc>
          <w:tcPr>
            <w:tcW w:w="2948" w:type="dxa"/>
          </w:tcPr>
          <w:p w14:paraId="6F08060C" w14:textId="77777777" w:rsidR="00C8076F" w:rsidRPr="00057099" w:rsidRDefault="00C8076F" w:rsidP="00C8076F"/>
        </w:tc>
        <w:tc>
          <w:tcPr>
            <w:tcW w:w="851" w:type="dxa"/>
          </w:tcPr>
          <w:p w14:paraId="21DCE270" w14:textId="77777777" w:rsidR="00C8076F" w:rsidRPr="00057099" w:rsidRDefault="00C8076F" w:rsidP="00C8076F">
            <w:pPr>
              <w:jc w:val="right"/>
            </w:pPr>
          </w:p>
        </w:tc>
        <w:tc>
          <w:tcPr>
            <w:tcW w:w="284" w:type="dxa"/>
          </w:tcPr>
          <w:p w14:paraId="31E7A1B4" w14:textId="77777777" w:rsidR="00C8076F" w:rsidRPr="00057099" w:rsidRDefault="00C8076F" w:rsidP="00C8076F"/>
        </w:tc>
        <w:tc>
          <w:tcPr>
            <w:tcW w:w="4536" w:type="dxa"/>
          </w:tcPr>
          <w:p w14:paraId="1E334704"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voorzien van roostertreden</w:t>
            </w:r>
          </w:p>
        </w:tc>
      </w:tr>
      <w:tr w:rsidR="00C8076F" w:rsidRPr="00057099" w14:paraId="4DFAE4E6" w14:textId="77777777" w:rsidTr="00C8076F">
        <w:tc>
          <w:tcPr>
            <w:tcW w:w="2948" w:type="dxa"/>
          </w:tcPr>
          <w:p w14:paraId="758A39A5" w14:textId="77777777" w:rsidR="00C8076F" w:rsidRPr="00057099" w:rsidRDefault="00C8076F" w:rsidP="00C8076F"/>
        </w:tc>
        <w:tc>
          <w:tcPr>
            <w:tcW w:w="851" w:type="dxa"/>
          </w:tcPr>
          <w:p w14:paraId="52D25BD0" w14:textId="77777777" w:rsidR="00C8076F" w:rsidRPr="00057099" w:rsidRDefault="00C8076F" w:rsidP="00C8076F">
            <w:pPr>
              <w:jc w:val="right"/>
            </w:pPr>
          </w:p>
        </w:tc>
        <w:tc>
          <w:tcPr>
            <w:tcW w:w="284" w:type="dxa"/>
          </w:tcPr>
          <w:p w14:paraId="6B19118D" w14:textId="77777777" w:rsidR="00C8076F" w:rsidRPr="00057099" w:rsidRDefault="00C8076F" w:rsidP="00C8076F"/>
        </w:tc>
        <w:tc>
          <w:tcPr>
            <w:tcW w:w="4536" w:type="dxa"/>
          </w:tcPr>
          <w:p w14:paraId="3BC34A01"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reikend tot ca. 0,2 m boven hoogste punt binnen 1 m rondom de tank</w:t>
            </w:r>
          </w:p>
        </w:tc>
      </w:tr>
      <w:tr w:rsidR="00C8076F" w:rsidRPr="00057099" w14:paraId="6E76F7C6" w14:textId="77777777" w:rsidTr="00C8076F">
        <w:tc>
          <w:tcPr>
            <w:tcW w:w="2948" w:type="dxa"/>
          </w:tcPr>
          <w:p w14:paraId="2D2C31E9" w14:textId="77777777" w:rsidR="00C8076F" w:rsidRPr="00057099" w:rsidRDefault="00C8076F" w:rsidP="00C8076F">
            <w:r w:rsidRPr="00057099">
              <w:t>veiligheidstrap</w:t>
            </w:r>
          </w:p>
        </w:tc>
        <w:tc>
          <w:tcPr>
            <w:tcW w:w="851" w:type="dxa"/>
          </w:tcPr>
          <w:p w14:paraId="13836FC5" w14:textId="77777777" w:rsidR="00C8076F" w:rsidRPr="00057099" w:rsidRDefault="00C8076F" w:rsidP="00C8076F">
            <w:pPr>
              <w:jc w:val="right"/>
            </w:pPr>
          </w:p>
        </w:tc>
        <w:tc>
          <w:tcPr>
            <w:tcW w:w="284" w:type="dxa"/>
          </w:tcPr>
          <w:p w14:paraId="34638DEB" w14:textId="77777777" w:rsidR="00C8076F" w:rsidRPr="00057099" w:rsidRDefault="00C8076F" w:rsidP="00C8076F">
            <w:r w:rsidRPr="00057099">
              <w:t>:</w:t>
            </w:r>
          </w:p>
        </w:tc>
        <w:tc>
          <w:tcPr>
            <w:tcW w:w="4536" w:type="dxa"/>
          </w:tcPr>
          <w:p w14:paraId="6A48306F" w14:textId="77777777" w:rsidR="00C8076F" w:rsidRPr="00057099" w:rsidRDefault="00C8076F" w:rsidP="00C8076F">
            <w:r w:rsidRPr="00057099">
              <w:t xml:space="preserve">hangend aan de brug </w:t>
            </w:r>
            <w:proofErr w:type="spellStart"/>
            <w:r w:rsidRPr="00057099">
              <w:t>daalbaar</w:t>
            </w:r>
            <w:proofErr w:type="spellEnd"/>
            <w:r w:rsidRPr="00057099">
              <w:t xml:space="preserve"> </w:t>
            </w:r>
            <w:proofErr w:type="gramStart"/>
            <w:r w:rsidRPr="00057099">
              <w:t>middels</w:t>
            </w:r>
            <w:proofErr w:type="gramEnd"/>
            <w:r w:rsidRPr="00057099">
              <w:t xml:space="preserve"> contragewichtconstructie, tot 1 m onder water; uitvoering conform </w:t>
            </w:r>
            <w:proofErr w:type="spellStart"/>
            <w:r w:rsidRPr="00057099">
              <w:t>typical</w:t>
            </w:r>
            <w:proofErr w:type="spellEnd"/>
            <w:r w:rsidRPr="00057099">
              <w:t xml:space="preserve"> APD 07 004</w:t>
            </w:r>
          </w:p>
        </w:tc>
      </w:tr>
      <w:tr w:rsidR="00C8076F" w:rsidRPr="00057099" w14:paraId="7EA64296" w14:textId="77777777" w:rsidTr="00C8076F">
        <w:tc>
          <w:tcPr>
            <w:tcW w:w="2948" w:type="dxa"/>
          </w:tcPr>
          <w:p w14:paraId="650C64E2" w14:textId="77777777" w:rsidR="00C8076F" w:rsidRPr="00057099" w:rsidRDefault="00C8076F" w:rsidP="00C8076F">
            <w:r w:rsidRPr="00057099">
              <w:t>kabeldoorvoerbuizen</w:t>
            </w:r>
          </w:p>
        </w:tc>
        <w:tc>
          <w:tcPr>
            <w:tcW w:w="851" w:type="dxa"/>
          </w:tcPr>
          <w:p w14:paraId="278718FB" w14:textId="77777777" w:rsidR="00C8076F" w:rsidRPr="00057099" w:rsidRDefault="00C8076F" w:rsidP="00C8076F">
            <w:pPr>
              <w:jc w:val="right"/>
            </w:pPr>
          </w:p>
        </w:tc>
        <w:tc>
          <w:tcPr>
            <w:tcW w:w="284" w:type="dxa"/>
          </w:tcPr>
          <w:p w14:paraId="04D617B9" w14:textId="77777777" w:rsidR="00C8076F" w:rsidRPr="00057099" w:rsidRDefault="00C8076F" w:rsidP="00C8076F">
            <w:r w:rsidRPr="00057099">
              <w:t>:</w:t>
            </w:r>
          </w:p>
        </w:tc>
        <w:tc>
          <w:tcPr>
            <w:tcW w:w="4536" w:type="dxa"/>
          </w:tcPr>
          <w:p w14:paraId="2458D313" w14:textId="77777777" w:rsidR="00C8076F" w:rsidRPr="00057099" w:rsidRDefault="00C8076F" w:rsidP="00C8076F">
            <w:r w:rsidRPr="00057099">
              <w:t>de nodige doorvoerbuizen aanbrengen</w:t>
            </w:r>
          </w:p>
        </w:tc>
      </w:tr>
      <w:tr w:rsidR="00C8076F" w:rsidRPr="00057099" w14:paraId="24462005" w14:textId="77777777" w:rsidTr="00C8076F">
        <w:tc>
          <w:tcPr>
            <w:tcW w:w="2948" w:type="dxa"/>
          </w:tcPr>
          <w:p w14:paraId="4B5567A8" w14:textId="77777777" w:rsidR="00C8076F" w:rsidRPr="00057099" w:rsidRDefault="00C8076F" w:rsidP="00C8076F">
            <w:r w:rsidRPr="00057099">
              <w:t>bevestigingsplaten voor</w:t>
            </w:r>
          </w:p>
        </w:tc>
        <w:tc>
          <w:tcPr>
            <w:tcW w:w="851" w:type="dxa"/>
          </w:tcPr>
          <w:p w14:paraId="267678EA" w14:textId="77777777" w:rsidR="00C8076F" w:rsidRPr="00057099" w:rsidRDefault="00C8076F" w:rsidP="00C8076F">
            <w:pPr>
              <w:jc w:val="right"/>
            </w:pPr>
          </w:p>
        </w:tc>
        <w:tc>
          <w:tcPr>
            <w:tcW w:w="284" w:type="dxa"/>
          </w:tcPr>
          <w:p w14:paraId="2A097D87" w14:textId="77777777" w:rsidR="00C8076F" w:rsidRPr="00057099" w:rsidRDefault="00C8076F" w:rsidP="00C8076F">
            <w:r w:rsidRPr="00057099">
              <w:t>:</w:t>
            </w:r>
          </w:p>
        </w:tc>
        <w:tc>
          <w:tcPr>
            <w:tcW w:w="4536" w:type="dxa"/>
          </w:tcPr>
          <w:p w14:paraId="492179B0" w14:textId="77777777" w:rsidR="00C8076F" w:rsidRPr="00057099" w:rsidRDefault="00C8076F" w:rsidP="00C8076F">
            <w:r w:rsidRPr="00057099">
              <w:t>de nodige werkschakelaars en wandcontactdozen</w:t>
            </w:r>
          </w:p>
        </w:tc>
      </w:tr>
      <w:tr w:rsidR="00C8076F" w:rsidRPr="00057099" w14:paraId="183FEAAB" w14:textId="77777777" w:rsidTr="00C8076F">
        <w:tc>
          <w:tcPr>
            <w:tcW w:w="2948" w:type="dxa"/>
          </w:tcPr>
          <w:p w14:paraId="31471371" w14:textId="77777777" w:rsidR="00C8076F" w:rsidRPr="00057099" w:rsidRDefault="00C8076F" w:rsidP="00C8076F">
            <w:r w:rsidRPr="00057099">
              <w:t>materialen:</w:t>
            </w:r>
          </w:p>
        </w:tc>
        <w:tc>
          <w:tcPr>
            <w:tcW w:w="851" w:type="dxa"/>
          </w:tcPr>
          <w:p w14:paraId="0EC1B5AA" w14:textId="77777777" w:rsidR="00C8076F" w:rsidRPr="00057099" w:rsidRDefault="00C8076F" w:rsidP="00C8076F">
            <w:pPr>
              <w:jc w:val="right"/>
            </w:pPr>
          </w:p>
        </w:tc>
        <w:tc>
          <w:tcPr>
            <w:tcW w:w="284" w:type="dxa"/>
          </w:tcPr>
          <w:p w14:paraId="3862E58B" w14:textId="77777777" w:rsidR="00C8076F" w:rsidRPr="00057099" w:rsidRDefault="00C8076F" w:rsidP="00C8076F"/>
        </w:tc>
        <w:tc>
          <w:tcPr>
            <w:tcW w:w="4536" w:type="dxa"/>
          </w:tcPr>
          <w:p w14:paraId="450CD478" w14:textId="77777777" w:rsidR="00C8076F" w:rsidRPr="00057099" w:rsidRDefault="00C8076F" w:rsidP="00C8076F"/>
        </w:tc>
      </w:tr>
      <w:tr w:rsidR="00C8076F" w:rsidRPr="00057099" w14:paraId="387DA0FD" w14:textId="77777777" w:rsidTr="00C8076F">
        <w:tc>
          <w:tcPr>
            <w:tcW w:w="2948" w:type="dxa"/>
          </w:tcPr>
          <w:p w14:paraId="671A6B40" w14:textId="77777777" w:rsidR="00C8076F" w:rsidRPr="00057099" w:rsidRDefault="00C8076F" w:rsidP="00C8076F">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ruimerbrug</w:t>
            </w:r>
          </w:p>
        </w:tc>
        <w:tc>
          <w:tcPr>
            <w:tcW w:w="851" w:type="dxa"/>
          </w:tcPr>
          <w:p w14:paraId="7B915AE0" w14:textId="77777777" w:rsidR="00C8076F" w:rsidRPr="00057099" w:rsidRDefault="00C8076F" w:rsidP="00C8076F">
            <w:pPr>
              <w:jc w:val="right"/>
            </w:pPr>
          </w:p>
        </w:tc>
        <w:tc>
          <w:tcPr>
            <w:tcW w:w="284" w:type="dxa"/>
          </w:tcPr>
          <w:p w14:paraId="12584168" w14:textId="77777777" w:rsidR="00C8076F" w:rsidRPr="00057099" w:rsidRDefault="00C8076F" w:rsidP="00C8076F">
            <w:r w:rsidRPr="00057099">
              <w:t>:</w:t>
            </w:r>
          </w:p>
        </w:tc>
        <w:tc>
          <w:tcPr>
            <w:tcW w:w="4536" w:type="dxa"/>
          </w:tcPr>
          <w:p w14:paraId="5ED1FA56" w14:textId="77777777" w:rsidR="00C8076F" w:rsidRPr="00057099" w:rsidRDefault="00C8076F" w:rsidP="00C8076F">
            <w:r w:rsidRPr="00057099">
              <w:t>RVS AISI 304L</w:t>
            </w:r>
          </w:p>
        </w:tc>
      </w:tr>
      <w:tr w:rsidR="00C8076F" w:rsidRPr="00057099" w14:paraId="0B6B5997" w14:textId="77777777" w:rsidTr="00C8076F">
        <w:tc>
          <w:tcPr>
            <w:tcW w:w="2948" w:type="dxa"/>
          </w:tcPr>
          <w:p w14:paraId="4695EB64"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leuningen</w:t>
            </w:r>
          </w:p>
        </w:tc>
        <w:tc>
          <w:tcPr>
            <w:tcW w:w="851" w:type="dxa"/>
          </w:tcPr>
          <w:p w14:paraId="0074413C" w14:textId="77777777" w:rsidR="00C8076F" w:rsidRPr="00057099" w:rsidRDefault="00C8076F" w:rsidP="00C8076F">
            <w:pPr>
              <w:jc w:val="right"/>
            </w:pPr>
          </w:p>
        </w:tc>
        <w:tc>
          <w:tcPr>
            <w:tcW w:w="284" w:type="dxa"/>
          </w:tcPr>
          <w:p w14:paraId="06F74F7A" w14:textId="77777777" w:rsidR="00C8076F" w:rsidRPr="00057099" w:rsidRDefault="00C8076F" w:rsidP="00C8076F">
            <w:r w:rsidRPr="00057099">
              <w:t>:</w:t>
            </w:r>
          </w:p>
        </w:tc>
        <w:tc>
          <w:tcPr>
            <w:tcW w:w="4536" w:type="dxa"/>
          </w:tcPr>
          <w:p w14:paraId="58B0A308" w14:textId="77777777" w:rsidR="00C8076F" w:rsidRPr="00057099" w:rsidRDefault="00C8076F" w:rsidP="00C8076F">
            <w:r w:rsidRPr="00057099">
              <w:t>aluminium volgens voorschrift (de Bundel)</w:t>
            </w:r>
          </w:p>
        </w:tc>
      </w:tr>
      <w:tr w:rsidR="00C8076F" w:rsidRPr="00057099" w14:paraId="33FD8BBE" w14:textId="77777777" w:rsidTr="00C8076F">
        <w:tc>
          <w:tcPr>
            <w:tcW w:w="2948" w:type="dxa"/>
          </w:tcPr>
          <w:p w14:paraId="3058B266" w14:textId="77777777" w:rsidR="00C8076F" w:rsidRPr="00057099" w:rsidRDefault="00C8076F" w:rsidP="00C8076F">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roosters</w:t>
            </w:r>
          </w:p>
        </w:tc>
        <w:tc>
          <w:tcPr>
            <w:tcW w:w="851" w:type="dxa"/>
          </w:tcPr>
          <w:p w14:paraId="55C0C3E7" w14:textId="77777777" w:rsidR="00C8076F" w:rsidRPr="00057099" w:rsidRDefault="00C8076F" w:rsidP="00C8076F">
            <w:pPr>
              <w:jc w:val="right"/>
            </w:pPr>
          </w:p>
        </w:tc>
        <w:tc>
          <w:tcPr>
            <w:tcW w:w="284" w:type="dxa"/>
          </w:tcPr>
          <w:p w14:paraId="5F284E61" w14:textId="77777777" w:rsidR="00C8076F" w:rsidRPr="00057099" w:rsidRDefault="00C8076F" w:rsidP="00C8076F">
            <w:r w:rsidRPr="00057099">
              <w:t>:</w:t>
            </w:r>
          </w:p>
        </w:tc>
        <w:tc>
          <w:tcPr>
            <w:tcW w:w="4536" w:type="dxa"/>
          </w:tcPr>
          <w:p w14:paraId="2853DACC" w14:textId="77777777" w:rsidR="00C8076F" w:rsidRPr="00057099" w:rsidRDefault="00C8076F" w:rsidP="00C8076F">
            <w:r w:rsidRPr="00057099">
              <w:t>kunststof</w:t>
            </w:r>
          </w:p>
        </w:tc>
      </w:tr>
    </w:tbl>
    <w:p w14:paraId="20E6C461" w14:textId="77777777" w:rsidR="00C8076F" w:rsidRPr="00057099" w:rsidRDefault="00C8076F" w:rsidP="00C8076F"/>
    <w:p w14:paraId="5008743C" w14:textId="02DFE2AA" w:rsidR="00C8076F" w:rsidRPr="00057099" w:rsidRDefault="00C8076F" w:rsidP="005B35B1">
      <w:pPr>
        <w:pStyle w:val="Heading2"/>
        <w:numPr>
          <w:ilvl w:val="1"/>
          <w:numId w:val="19"/>
        </w:numPr>
      </w:pPr>
      <w:bookmarkStart w:id="122" w:name="_Toc50706319"/>
      <w:bookmarkStart w:id="123" w:name="_Toc54965494"/>
      <w:r w:rsidRPr="00057099">
        <w:t>Middendraaipunt</w:t>
      </w:r>
      <w:bookmarkEnd w:id="122"/>
      <w:bookmarkEnd w:id="123"/>
    </w:p>
    <w:tbl>
      <w:tblPr>
        <w:tblW w:w="0" w:type="auto"/>
        <w:tblLayout w:type="fixed"/>
        <w:tblLook w:val="01E0" w:firstRow="1" w:lastRow="1" w:firstColumn="1" w:lastColumn="1" w:noHBand="0" w:noVBand="0"/>
      </w:tblPr>
      <w:tblGrid>
        <w:gridCol w:w="2948"/>
        <w:gridCol w:w="851"/>
        <w:gridCol w:w="284"/>
        <w:gridCol w:w="4536"/>
      </w:tblGrid>
      <w:tr w:rsidR="00C8076F" w:rsidRPr="00057099" w14:paraId="061AFB07" w14:textId="77777777" w:rsidTr="00C8076F">
        <w:tc>
          <w:tcPr>
            <w:tcW w:w="2948" w:type="dxa"/>
          </w:tcPr>
          <w:p w14:paraId="6F600812" w14:textId="77777777" w:rsidR="00C8076F" w:rsidRPr="00057099" w:rsidRDefault="00C8076F" w:rsidP="00C8076F">
            <w:r w:rsidRPr="00057099">
              <w:t>Lagering</w:t>
            </w:r>
          </w:p>
        </w:tc>
        <w:tc>
          <w:tcPr>
            <w:tcW w:w="851" w:type="dxa"/>
          </w:tcPr>
          <w:p w14:paraId="5222986B" w14:textId="77777777" w:rsidR="00C8076F" w:rsidRPr="00057099" w:rsidRDefault="00C8076F" w:rsidP="00C8076F">
            <w:pPr>
              <w:jc w:val="right"/>
            </w:pPr>
          </w:p>
        </w:tc>
        <w:tc>
          <w:tcPr>
            <w:tcW w:w="284" w:type="dxa"/>
          </w:tcPr>
          <w:p w14:paraId="143E20B5" w14:textId="77777777" w:rsidR="00C8076F" w:rsidRPr="00057099" w:rsidRDefault="00C8076F" w:rsidP="00C8076F">
            <w:r w:rsidRPr="00057099">
              <w:t>:</w:t>
            </w:r>
          </w:p>
        </w:tc>
        <w:tc>
          <w:tcPr>
            <w:tcW w:w="4536" w:type="dxa"/>
          </w:tcPr>
          <w:p w14:paraId="2E797F72" w14:textId="77777777" w:rsidR="00C8076F" w:rsidRPr="00057099" w:rsidRDefault="00C8076F" w:rsidP="00C8076F">
            <w:r w:rsidRPr="00057099">
              <w:t>gecombineerd axiaal/radiaal lager</w:t>
            </w:r>
          </w:p>
        </w:tc>
      </w:tr>
      <w:tr w:rsidR="00C8076F" w:rsidRPr="00057099" w14:paraId="233251ED" w14:textId="77777777" w:rsidTr="00C8076F">
        <w:tc>
          <w:tcPr>
            <w:tcW w:w="2948" w:type="dxa"/>
          </w:tcPr>
          <w:p w14:paraId="541D0160" w14:textId="77777777" w:rsidR="00C8076F" w:rsidRPr="00057099" w:rsidRDefault="00C8076F" w:rsidP="00C8076F">
            <w:r w:rsidRPr="00057099">
              <w:t>fabrikaat lagering</w:t>
            </w:r>
          </w:p>
        </w:tc>
        <w:tc>
          <w:tcPr>
            <w:tcW w:w="851" w:type="dxa"/>
          </w:tcPr>
          <w:p w14:paraId="77CAA4CD" w14:textId="77777777" w:rsidR="00C8076F" w:rsidRPr="00057099" w:rsidRDefault="00C8076F" w:rsidP="00C8076F">
            <w:pPr>
              <w:jc w:val="right"/>
            </w:pPr>
          </w:p>
        </w:tc>
        <w:tc>
          <w:tcPr>
            <w:tcW w:w="284" w:type="dxa"/>
          </w:tcPr>
          <w:p w14:paraId="34214003" w14:textId="77777777" w:rsidR="00C8076F" w:rsidRPr="00057099" w:rsidRDefault="00C8076F" w:rsidP="00C8076F">
            <w:r w:rsidRPr="00057099">
              <w:t>:</w:t>
            </w:r>
          </w:p>
        </w:tc>
        <w:tc>
          <w:tcPr>
            <w:tcW w:w="4536" w:type="dxa"/>
          </w:tcPr>
          <w:p w14:paraId="7AA19086" w14:textId="77777777" w:rsidR="00C8076F" w:rsidRPr="00057099" w:rsidRDefault="00C8076F" w:rsidP="00C8076F">
            <w:proofErr w:type="spellStart"/>
            <w:r w:rsidRPr="00057099">
              <w:t>Rothe</w:t>
            </w:r>
            <w:proofErr w:type="spellEnd"/>
            <w:r w:rsidRPr="00057099">
              <w:t xml:space="preserve"> </w:t>
            </w:r>
            <w:proofErr w:type="spellStart"/>
            <w:r w:rsidRPr="00057099">
              <w:t>Erde</w:t>
            </w:r>
            <w:proofErr w:type="spellEnd"/>
            <w:r w:rsidRPr="00057099">
              <w:t xml:space="preserve"> of gelijkwaardig</w:t>
            </w:r>
          </w:p>
        </w:tc>
      </w:tr>
      <w:tr w:rsidR="00C8076F" w:rsidRPr="00057099" w14:paraId="68E6E1A3" w14:textId="77777777" w:rsidTr="00C8076F">
        <w:tc>
          <w:tcPr>
            <w:tcW w:w="2948" w:type="dxa"/>
          </w:tcPr>
          <w:p w14:paraId="5C7DC4A4" w14:textId="77777777" w:rsidR="00C8076F" w:rsidRPr="00057099" w:rsidRDefault="00C8076F" w:rsidP="00C8076F">
            <w:r w:rsidRPr="00057099">
              <w:t>type lagering</w:t>
            </w:r>
          </w:p>
        </w:tc>
        <w:tc>
          <w:tcPr>
            <w:tcW w:w="851" w:type="dxa"/>
          </w:tcPr>
          <w:p w14:paraId="5FEDB5B9" w14:textId="77777777" w:rsidR="00C8076F" w:rsidRPr="00057099" w:rsidRDefault="00C8076F" w:rsidP="00C8076F">
            <w:pPr>
              <w:jc w:val="right"/>
            </w:pPr>
          </w:p>
        </w:tc>
        <w:tc>
          <w:tcPr>
            <w:tcW w:w="284" w:type="dxa"/>
          </w:tcPr>
          <w:p w14:paraId="3D61547F" w14:textId="77777777" w:rsidR="00C8076F" w:rsidRPr="00057099" w:rsidRDefault="00C8076F" w:rsidP="00C8076F">
            <w:r w:rsidRPr="00057099">
              <w:t>:</w:t>
            </w:r>
          </w:p>
        </w:tc>
        <w:tc>
          <w:tcPr>
            <w:tcW w:w="4536" w:type="dxa"/>
          </w:tcPr>
          <w:p w14:paraId="59F36141" w14:textId="77777777" w:rsidR="00C8076F" w:rsidRPr="00057099" w:rsidRDefault="00C8076F" w:rsidP="00C8076F"/>
        </w:tc>
      </w:tr>
      <w:tr w:rsidR="00C8076F" w:rsidRPr="00057099" w14:paraId="0E803DD3" w14:textId="77777777" w:rsidTr="00C8076F">
        <w:tc>
          <w:tcPr>
            <w:tcW w:w="2948" w:type="dxa"/>
          </w:tcPr>
          <w:p w14:paraId="7C6B210C" w14:textId="77777777" w:rsidR="00C8076F" w:rsidRPr="00057099" w:rsidRDefault="00C8076F" w:rsidP="00C8076F">
            <w:r w:rsidRPr="00057099">
              <w:t>ruimerbrugoplegging</w:t>
            </w:r>
          </w:p>
        </w:tc>
        <w:tc>
          <w:tcPr>
            <w:tcW w:w="851" w:type="dxa"/>
          </w:tcPr>
          <w:p w14:paraId="34DFCCB6" w14:textId="77777777" w:rsidR="00C8076F" w:rsidRPr="00057099" w:rsidRDefault="00C8076F" w:rsidP="00C8076F">
            <w:pPr>
              <w:jc w:val="right"/>
            </w:pPr>
          </w:p>
        </w:tc>
        <w:tc>
          <w:tcPr>
            <w:tcW w:w="284" w:type="dxa"/>
          </w:tcPr>
          <w:p w14:paraId="08BD25A2" w14:textId="77777777" w:rsidR="00C8076F" w:rsidRPr="00057099" w:rsidRDefault="00C8076F" w:rsidP="00C8076F">
            <w:r w:rsidRPr="00057099">
              <w:t>:</w:t>
            </w:r>
          </w:p>
        </w:tc>
        <w:tc>
          <w:tcPr>
            <w:tcW w:w="4536" w:type="dxa"/>
          </w:tcPr>
          <w:p w14:paraId="5B595E37" w14:textId="77777777" w:rsidR="00C8076F" w:rsidRPr="00057099" w:rsidRDefault="00C8076F" w:rsidP="00C8076F">
            <w:r w:rsidRPr="00057099">
              <w:t>scharnierend</w:t>
            </w:r>
          </w:p>
        </w:tc>
      </w:tr>
      <w:tr w:rsidR="00C8076F" w:rsidRPr="00057099" w14:paraId="4E37686B" w14:textId="77777777" w:rsidTr="00C8076F">
        <w:tc>
          <w:tcPr>
            <w:tcW w:w="2948" w:type="dxa"/>
          </w:tcPr>
          <w:p w14:paraId="68D072F5" w14:textId="77777777" w:rsidR="00C8076F" w:rsidRPr="00057099" w:rsidRDefault="00C8076F" w:rsidP="00C8076F">
            <w:r w:rsidRPr="00057099">
              <w:t>Smering</w:t>
            </w:r>
          </w:p>
        </w:tc>
        <w:tc>
          <w:tcPr>
            <w:tcW w:w="851" w:type="dxa"/>
          </w:tcPr>
          <w:p w14:paraId="1FD720C2" w14:textId="77777777" w:rsidR="00C8076F" w:rsidRPr="00057099" w:rsidRDefault="00C8076F" w:rsidP="00C8076F">
            <w:pPr>
              <w:jc w:val="right"/>
            </w:pPr>
          </w:p>
        </w:tc>
        <w:tc>
          <w:tcPr>
            <w:tcW w:w="284" w:type="dxa"/>
          </w:tcPr>
          <w:p w14:paraId="1B1080B4" w14:textId="77777777" w:rsidR="00C8076F" w:rsidRPr="00057099" w:rsidRDefault="00C8076F" w:rsidP="00C8076F">
            <w:r w:rsidRPr="00057099">
              <w:t>:</w:t>
            </w:r>
          </w:p>
        </w:tc>
        <w:tc>
          <w:tcPr>
            <w:tcW w:w="4536" w:type="dxa"/>
          </w:tcPr>
          <w:p w14:paraId="63264524" w14:textId="77777777" w:rsidR="00C8076F" w:rsidRPr="00057099" w:rsidRDefault="00C8076F" w:rsidP="00C8076F">
            <w:pPr>
              <w:rPr>
                <w:highlight w:val="yellow"/>
              </w:rPr>
            </w:pPr>
            <w:r w:rsidRPr="00057099">
              <w:t>vetsmering: AMBI smeerpatroon, smering vanaf de ruimerbrug.</w:t>
            </w:r>
          </w:p>
        </w:tc>
      </w:tr>
      <w:tr w:rsidR="00C8076F" w:rsidRPr="00057099" w14:paraId="5C9AFBF8" w14:textId="77777777" w:rsidTr="00C8076F">
        <w:tc>
          <w:tcPr>
            <w:tcW w:w="2948" w:type="dxa"/>
          </w:tcPr>
          <w:p w14:paraId="3EADB1C1" w14:textId="77777777" w:rsidR="00C8076F" w:rsidRPr="00057099" w:rsidRDefault="00C8076F" w:rsidP="00C8076F"/>
        </w:tc>
        <w:tc>
          <w:tcPr>
            <w:tcW w:w="851" w:type="dxa"/>
          </w:tcPr>
          <w:p w14:paraId="28890DA2" w14:textId="77777777" w:rsidR="00C8076F" w:rsidRPr="00057099" w:rsidRDefault="00C8076F" w:rsidP="00C8076F">
            <w:pPr>
              <w:jc w:val="right"/>
            </w:pPr>
          </w:p>
        </w:tc>
        <w:tc>
          <w:tcPr>
            <w:tcW w:w="284" w:type="dxa"/>
          </w:tcPr>
          <w:p w14:paraId="2CDCD57F" w14:textId="77777777" w:rsidR="00C8076F" w:rsidRPr="00057099" w:rsidRDefault="00C8076F" w:rsidP="00C8076F"/>
        </w:tc>
        <w:tc>
          <w:tcPr>
            <w:tcW w:w="4536" w:type="dxa"/>
          </w:tcPr>
          <w:p w14:paraId="2EF73437" w14:textId="77777777" w:rsidR="00C8076F" w:rsidRPr="00057099" w:rsidRDefault="00C8076F" w:rsidP="00C8076F">
            <w:pPr>
              <w:rPr>
                <w:highlight w:val="yellow"/>
              </w:rPr>
            </w:pPr>
            <w:r w:rsidRPr="00057099">
              <w:t>Roestvaststalen vetleidingen aanbrengen.</w:t>
            </w:r>
          </w:p>
        </w:tc>
      </w:tr>
      <w:tr w:rsidR="00C8076F" w:rsidRPr="00057099" w14:paraId="754DD43B" w14:textId="77777777" w:rsidTr="00C8076F">
        <w:tc>
          <w:tcPr>
            <w:tcW w:w="2948" w:type="dxa"/>
          </w:tcPr>
          <w:p w14:paraId="40C138B4" w14:textId="77777777" w:rsidR="00C8076F" w:rsidRPr="00057099" w:rsidRDefault="00C8076F" w:rsidP="00C8076F"/>
        </w:tc>
        <w:tc>
          <w:tcPr>
            <w:tcW w:w="851" w:type="dxa"/>
          </w:tcPr>
          <w:p w14:paraId="4FA9228A" w14:textId="77777777" w:rsidR="00C8076F" w:rsidRPr="00057099" w:rsidRDefault="00C8076F" w:rsidP="00C8076F">
            <w:pPr>
              <w:jc w:val="right"/>
            </w:pPr>
          </w:p>
        </w:tc>
        <w:tc>
          <w:tcPr>
            <w:tcW w:w="284" w:type="dxa"/>
          </w:tcPr>
          <w:p w14:paraId="269ED71C" w14:textId="77777777" w:rsidR="00C8076F" w:rsidRPr="00057099" w:rsidRDefault="00C8076F" w:rsidP="00C8076F"/>
        </w:tc>
        <w:tc>
          <w:tcPr>
            <w:tcW w:w="4536" w:type="dxa"/>
          </w:tcPr>
          <w:p w14:paraId="36AF11E2" w14:textId="77777777" w:rsidR="00C8076F" w:rsidRPr="00057099" w:rsidRDefault="00C8076F" w:rsidP="00C8076F">
            <w:pPr>
              <w:rPr>
                <w:highlight w:val="yellow"/>
              </w:rPr>
            </w:pPr>
            <w:r w:rsidRPr="00057099">
              <w:t>Vlakke roestvaststalen smeernippels toepassen</w:t>
            </w:r>
          </w:p>
        </w:tc>
      </w:tr>
      <w:tr w:rsidR="00C8076F" w:rsidRPr="00057099" w14:paraId="699FEC2F" w14:textId="77777777" w:rsidTr="00C8076F">
        <w:tc>
          <w:tcPr>
            <w:tcW w:w="2948" w:type="dxa"/>
          </w:tcPr>
          <w:p w14:paraId="45D3C010" w14:textId="77777777" w:rsidR="00C8076F" w:rsidRPr="00057099" w:rsidRDefault="00C8076F" w:rsidP="00C8076F">
            <w:r w:rsidRPr="00057099">
              <w:t>Stijfheid</w:t>
            </w:r>
          </w:p>
        </w:tc>
        <w:tc>
          <w:tcPr>
            <w:tcW w:w="851" w:type="dxa"/>
          </w:tcPr>
          <w:p w14:paraId="677BFD8D" w14:textId="77777777" w:rsidR="00C8076F" w:rsidRPr="00057099" w:rsidRDefault="00C8076F" w:rsidP="00C8076F">
            <w:pPr>
              <w:jc w:val="right"/>
            </w:pPr>
          </w:p>
        </w:tc>
        <w:tc>
          <w:tcPr>
            <w:tcW w:w="284" w:type="dxa"/>
          </w:tcPr>
          <w:p w14:paraId="1ABAFEF7" w14:textId="77777777" w:rsidR="00C8076F" w:rsidRPr="00057099" w:rsidRDefault="00C8076F" w:rsidP="00C8076F">
            <w:r w:rsidRPr="00057099">
              <w:t>:</w:t>
            </w:r>
          </w:p>
        </w:tc>
        <w:tc>
          <w:tcPr>
            <w:tcW w:w="4536" w:type="dxa"/>
          </w:tcPr>
          <w:p w14:paraId="12D3FD0F" w14:textId="77777777" w:rsidR="00C8076F" w:rsidRPr="00057099" w:rsidRDefault="00C8076F" w:rsidP="00C8076F">
            <w:r w:rsidRPr="00057099">
              <w:t>de krachten moeten door een stijf en "</w:t>
            </w:r>
            <w:proofErr w:type="spellStart"/>
            <w:r w:rsidRPr="00057099">
              <w:t>onvervormbaar</w:t>
            </w:r>
            <w:proofErr w:type="spellEnd"/>
            <w:r w:rsidRPr="00057099">
              <w:t xml:space="preserve">" frame op de draaiconstructie worden overgebracht, e.e.a. overeenkomstig de voorschriften van de leverancier van de </w:t>
            </w:r>
            <w:proofErr w:type="spellStart"/>
            <w:r w:rsidRPr="00057099">
              <w:t>lagerconstructie</w:t>
            </w:r>
            <w:proofErr w:type="spellEnd"/>
            <w:r w:rsidRPr="00057099">
              <w:t xml:space="preserve">, rekening houdend met </w:t>
            </w:r>
            <w:proofErr w:type="spellStart"/>
            <w:r w:rsidRPr="00057099">
              <w:t>belastingscombinatie</w:t>
            </w:r>
            <w:proofErr w:type="spellEnd"/>
            <w:r w:rsidRPr="00057099">
              <w:t xml:space="preserve"> 1</w:t>
            </w:r>
          </w:p>
        </w:tc>
      </w:tr>
      <w:tr w:rsidR="00C8076F" w:rsidRPr="00057099" w14:paraId="12A43210" w14:textId="77777777" w:rsidTr="00C8076F">
        <w:tc>
          <w:tcPr>
            <w:tcW w:w="2948" w:type="dxa"/>
          </w:tcPr>
          <w:p w14:paraId="3734A8B5" w14:textId="77777777" w:rsidR="00C8076F" w:rsidRPr="00057099" w:rsidRDefault="00C8076F" w:rsidP="00C8076F">
            <w:r w:rsidRPr="00057099">
              <w:lastRenderedPageBreak/>
              <w:t>L</w:t>
            </w:r>
            <w:r w:rsidRPr="00057099">
              <w:rPr>
                <w:vertAlign w:val="subscript"/>
              </w:rPr>
              <w:t>10h</w:t>
            </w:r>
            <w:r w:rsidRPr="00057099">
              <w:t xml:space="preserve"> levensduur</w:t>
            </w:r>
          </w:p>
        </w:tc>
        <w:tc>
          <w:tcPr>
            <w:tcW w:w="851" w:type="dxa"/>
          </w:tcPr>
          <w:p w14:paraId="7A38F53A" w14:textId="77777777" w:rsidR="00C8076F" w:rsidRPr="00057099" w:rsidRDefault="00C8076F" w:rsidP="00C8076F">
            <w:pPr>
              <w:jc w:val="right"/>
            </w:pPr>
          </w:p>
        </w:tc>
        <w:tc>
          <w:tcPr>
            <w:tcW w:w="284" w:type="dxa"/>
          </w:tcPr>
          <w:p w14:paraId="7624AB3A" w14:textId="77777777" w:rsidR="00C8076F" w:rsidRPr="00057099" w:rsidRDefault="00C8076F" w:rsidP="00C8076F">
            <w:r w:rsidRPr="00057099">
              <w:t>:</w:t>
            </w:r>
          </w:p>
        </w:tc>
        <w:tc>
          <w:tcPr>
            <w:tcW w:w="4536" w:type="dxa"/>
          </w:tcPr>
          <w:p w14:paraId="77C9C554" w14:textId="77777777" w:rsidR="00C8076F" w:rsidRPr="00057099" w:rsidRDefault="00C8076F" w:rsidP="00C8076F">
            <w:r w:rsidRPr="00057099">
              <w:t>100.000</w:t>
            </w:r>
          </w:p>
        </w:tc>
      </w:tr>
    </w:tbl>
    <w:p w14:paraId="40213DBE" w14:textId="77777777" w:rsidR="00C8076F" w:rsidRPr="00057099" w:rsidRDefault="00C8076F" w:rsidP="00C8076F"/>
    <w:p w14:paraId="564A8920" w14:textId="15BDE372" w:rsidR="00C8076F" w:rsidRPr="00057099" w:rsidRDefault="00C8076F" w:rsidP="005B35B1">
      <w:pPr>
        <w:pStyle w:val="Heading2"/>
        <w:numPr>
          <w:ilvl w:val="1"/>
          <w:numId w:val="19"/>
        </w:numPr>
      </w:pPr>
      <w:bookmarkStart w:id="124" w:name="_Toc50706320"/>
      <w:bookmarkStart w:id="125" w:name="_Toc54965495"/>
      <w:r w:rsidRPr="00057099">
        <w:t>Loopwagen met aandrijving en nevenbestanddelen</w:t>
      </w:r>
      <w:bookmarkEnd w:id="124"/>
      <w:bookmarkEnd w:id="125"/>
    </w:p>
    <w:p w14:paraId="047B6812" w14:textId="55D0771E" w:rsidR="00C8076F" w:rsidRPr="00057099" w:rsidRDefault="00C8076F" w:rsidP="006028B5">
      <w:pPr>
        <w:pStyle w:val="Heading3"/>
      </w:pPr>
      <w:r w:rsidRPr="00057099">
        <w:t>Loopwagen</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2CE68C2B" w14:textId="77777777" w:rsidTr="00C8076F">
        <w:tc>
          <w:tcPr>
            <w:tcW w:w="2948" w:type="dxa"/>
          </w:tcPr>
          <w:p w14:paraId="0D542D0B" w14:textId="77777777" w:rsidR="00C8076F" w:rsidRPr="00057099" w:rsidRDefault="00C8076F" w:rsidP="00C8076F">
            <w:r w:rsidRPr="00057099">
              <w:t>Positie</w:t>
            </w:r>
          </w:p>
        </w:tc>
        <w:tc>
          <w:tcPr>
            <w:tcW w:w="851" w:type="dxa"/>
          </w:tcPr>
          <w:p w14:paraId="7150C2CE" w14:textId="77777777" w:rsidR="00C8076F" w:rsidRPr="00057099" w:rsidRDefault="00C8076F" w:rsidP="00C8076F">
            <w:pPr>
              <w:jc w:val="right"/>
            </w:pPr>
          </w:p>
        </w:tc>
        <w:tc>
          <w:tcPr>
            <w:tcW w:w="284" w:type="dxa"/>
          </w:tcPr>
          <w:p w14:paraId="424E4170" w14:textId="77777777" w:rsidR="00C8076F" w:rsidRPr="00057099" w:rsidRDefault="00C8076F" w:rsidP="00C8076F">
            <w:r w:rsidRPr="00057099">
              <w:t>:</w:t>
            </w:r>
          </w:p>
        </w:tc>
        <w:tc>
          <w:tcPr>
            <w:tcW w:w="4536" w:type="dxa"/>
          </w:tcPr>
          <w:p w14:paraId="4F312F0B" w14:textId="77777777" w:rsidR="00C8076F" w:rsidRPr="00057099" w:rsidRDefault="00C8076F" w:rsidP="00C8076F">
            <w:r w:rsidRPr="00057099">
              <w:t>op de looprand</w:t>
            </w:r>
          </w:p>
        </w:tc>
      </w:tr>
      <w:tr w:rsidR="00C8076F" w:rsidRPr="00057099" w14:paraId="3A8DCA73" w14:textId="77777777" w:rsidTr="00C8076F">
        <w:tc>
          <w:tcPr>
            <w:tcW w:w="2948" w:type="dxa"/>
          </w:tcPr>
          <w:p w14:paraId="239C18ED" w14:textId="77777777" w:rsidR="00C8076F" w:rsidRPr="00057099" w:rsidRDefault="00C8076F" w:rsidP="00C8076F">
            <w:r w:rsidRPr="00057099">
              <w:t>aantal wielen</w:t>
            </w:r>
          </w:p>
        </w:tc>
        <w:tc>
          <w:tcPr>
            <w:tcW w:w="851" w:type="dxa"/>
          </w:tcPr>
          <w:p w14:paraId="367504A1" w14:textId="77777777" w:rsidR="00C8076F" w:rsidRPr="00057099" w:rsidRDefault="00C8076F" w:rsidP="00C8076F">
            <w:pPr>
              <w:jc w:val="right"/>
            </w:pPr>
          </w:p>
        </w:tc>
        <w:tc>
          <w:tcPr>
            <w:tcW w:w="284" w:type="dxa"/>
          </w:tcPr>
          <w:p w14:paraId="423F67BC" w14:textId="77777777" w:rsidR="00C8076F" w:rsidRPr="00057099" w:rsidRDefault="00C8076F" w:rsidP="00C8076F">
            <w:r w:rsidRPr="00057099">
              <w:t>:</w:t>
            </w:r>
          </w:p>
        </w:tc>
        <w:tc>
          <w:tcPr>
            <w:tcW w:w="4536" w:type="dxa"/>
          </w:tcPr>
          <w:p w14:paraId="157B6992" w14:textId="77777777" w:rsidR="00C8076F" w:rsidRPr="00057099" w:rsidRDefault="00C8076F" w:rsidP="00C8076F">
            <w:r w:rsidRPr="00057099">
              <w:t>2</w:t>
            </w:r>
          </w:p>
        </w:tc>
      </w:tr>
      <w:tr w:rsidR="00C8076F" w:rsidRPr="00057099" w14:paraId="1B131EF5" w14:textId="77777777" w:rsidTr="00C8076F">
        <w:tc>
          <w:tcPr>
            <w:tcW w:w="2948" w:type="dxa"/>
          </w:tcPr>
          <w:p w14:paraId="6C9C7165" w14:textId="77777777" w:rsidR="00C8076F" w:rsidRPr="00057099" w:rsidRDefault="00C8076F" w:rsidP="00C8076F">
            <w:r w:rsidRPr="00057099">
              <w:t>belasting</w:t>
            </w:r>
          </w:p>
        </w:tc>
        <w:tc>
          <w:tcPr>
            <w:tcW w:w="851" w:type="dxa"/>
          </w:tcPr>
          <w:p w14:paraId="48B724CE" w14:textId="77777777" w:rsidR="00C8076F" w:rsidRPr="00057099" w:rsidRDefault="00C8076F" w:rsidP="00C8076F">
            <w:pPr>
              <w:jc w:val="right"/>
            </w:pPr>
          </w:p>
        </w:tc>
        <w:tc>
          <w:tcPr>
            <w:tcW w:w="284" w:type="dxa"/>
          </w:tcPr>
          <w:p w14:paraId="350BC914" w14:textId="77777777" w:rsidR="00C8076F" w:rsidRPr="00057099" w:rsidRDefault="00C8076F" w:rsidP="00C8076F">
            <w:r w:rsidRPr="00057099">
              <w:t>:</w:t>
            </w:r>
          </w:p>
        </w:tc>
        <w:tc>
          <w:tcPr>
            <w:tcW w:w="4536" w:type="dxa"/>
          </w:tcPr>
          <w:p w14:paraId="202DE0BB" w14:textId="5D28AEBA" w:rsidR="00C8076F" w:rsidRPr="00057099" w:rsidRDefault="00C8076F" w:rsidP="00C8076F">
            <w:r w:rsidRPr="00057099">
              <w:t>gelijkmatig verdeeld over de 2</w:t>
            </w:r>
            <w:r w:rsidR="00D7577B" w:rsidRPr="00057099">
              <w:t xml:space="preserve"> </w:t>
            </w:r>
            <w:r w:rsidRPr="00057099">
              <w:t>wielen</w:t>
            </w:r>
          </w:p>
        </w:tc>
      </w:tr>
      <w:tr w:rsidR="00C8076F" w:rsidRPr="00057099" w14:paraId="50A0EE4A" w14:textId="77777777" w:rsidTr="00C8076F">
        <w:tc>
          <w:tcPr>
            <w:tcW w:w="2948" w:type="dxa"/>
          </w:tcPr>
          <w:p w14:paraId="4797593F" w14:textId="77777777" w:rsidR="00C8076F" w:rsidRPr="00057099" w:rsidRDefault="00C8076F" w:rsidP="00C8076F">
            <w:r w:rsidRPr="00057099">
              <w:t>rijsnelheid</w:t>
            </w:r>
          </w:p>
        </w:tc>
        <w:tc>
          <w:tcPr>
            <w:tcW w:w="851" w:type="dxa"/>
          </w:tcPr>
          <w:p w14:paraId="1447A13A" w14:textId="77777777" w:rsidR="00C8076F" w:rsidRPr="00057099" w:rsidRDefault="00C8076F" w:rsidP="00C8076F">
            <w:pPr>
              <w:jc w:val="right"/>
            </w:pPr>
            <w:r w:rsidRPr="00057099">
              <w:t>cm/sec</w:t>
            </w:r>
          </w:p>
        </w:tc>
        <w:tc>
          <w:tcPr>
            <w:tcW w:w="284" w:type="dxa"/>
          </w:tcPr>
          <w:p w14:paraId="1B00F1A9" w14:textId="77777777" w:rsidR="00C8076F" w:rsidRPr="00057099" w:rsidRDefault="00C8076F" w:rsidP="00C8076F">
            <w:r w:rsidRPr="00057099">
              <w:t>:</w:t>
            </w:r>
          </w:p>
        </w:tc>
        <w:tc>
          <w:tcPr>
            <w:tcW w:w="4536" w:type="dxa"/>
          </w:tcPr>
          <w:p w14:paraId="0E438DBB" w14:textId="1AA9BC5A" w:rsidR="00C8076F" w:rsidRPr="00057099" w:rsidRDefault="00C8076F" w:rsidP="00C8076F">
            <w:r w:rsidRPr="00057099">
              <w:t xml:space="preserve">3 </w:t>
            </w:r>
            <w:r w:rsidRPr="00057099">
              <w:rPr>
                <w:i/>
              </w:rPr>
              <w:t>(richtwaarde)</w:t>
            </w:r>
          </w:p>
        </w:tc>
      </w:tr>
      <w:tr w:rsidR="00C8076F" w:rsidRPr="00057099" w14:paraId="12C71C5C" w14:textId="77777777" w:rsidTr="00C8076F">
        <w:tc>
          <w:tcPr>
            <w:tcW w:w="2948" w:type="dxa"/>
          </w:tcPr>
          <w:p w14:paraId="48E25EEE" w14:textId="77777777" w:rsidR="00C8076F" w:rsidRPr="00057099" w:rsidRDefault="00C8076F" w:rsidP="00C8076F">
            <w:r w:rsidRPr="00057099">
              <w:t>constructie</w:t>
            </w:r>
          </w:p>
        </w:tc>
        <w:tc>
          <w:tcPr>
            <w:tcW w:w="851" w:type="dxa"/>
          </w:tcPr>
          <w:p w14:paraId="2F60A655" w14:textId="77777777" w:rsidR="00C8076F" w:rsidRPr="00057099" w:rsidRDefault="00C8076F" w:rsidP="00C8076F">
            <w:pPr>
              <w:jc w:val="right"/>
            </w:pPr>
          </w:p>
        </w:tc>
        <w:tc>
          <w:tcPr>
            <w:tcW w:w="284" w:type="dxa"/>
          </w:tcPr>
          <w:p w14:paraId="29D9C480" w14:textId="77777777" w:rsidR="00C8076F" w:rsidRPr="00057099" w:rsidRDefault="00C8076F" w:rsidP="00C8076F">
            <w:r w:rsidRPr="00057099">
              <w:t>:</w:t>
            </w:r>
          </w:p>
        </w:tc>
        <w:tc>
          <w:tcPr>
            <w:tcW w:w="4536" w:type="dxa"/>
          </w:tcPr>
          <w:p w14:paraId="22543021" w14:textId="77777777" w:rsidR="00C8076F" w:rsidRPr="00057099" w:rsidRDefault="00C8076F" w:rsidP="00C8076F">
            <w:r w:rsidRPr="00057099">
              <w:t>moet een harmonisch geheel zijn met de ruimerbrug</w:t>
            </w:r>
          </w:p>
        </w:tc>
      </w:tr>
      <w:tr w:rsidR="00C8076F" w:rsidRPr="00057099" w14:paraId="3456AD75" w14:textId="77777777" w:rsidTr="00C8076F">
        <w:tc>
          <w:tcPr>
            <w:tcW w:w="2948" w:type="dxa"/>
          </w:tcPr>
          <w:p w14:paraId="7B97BC00" w14:textId="77777777" w:rsidR="00C8076F" w:rsidRPr="00057099" w:rsidRDefault="00C8076F" w:rsidP="00C8076F">
            <w:r w:rsidRPr="00057099">
              <w:t>Kappen</w:t>
            </w:r>
          </w:p>
        </w:tc>
        <w:tc>
          <w:tcPr>
            <w:tcW w:w="851" w:type="dxa"/>
          </w:tcPr>
          <w:p w14:paraId="07145041" w14:textId="77777777" w:rsidR="00C8076F" w:rsidRPr="00057099" w:rsidRDefault="00C8076F" w:rsidP="00C8076F">
            <w:pPr>
              <w:jc w:val="right"/>
            </w:pPr>
          </w:p>
        </w:tc>
        <w:tc>
          <w:tcPr>
            <w:tcW w:w="284" w:type="dxa"/>
          </w:tcPr>
          <w:p w14:paraId="315771A8" w14:textId="77777777" w:rsidR="00C8076F" w:rsidRPr="00057099" w:rsidRDefault="00C8076F" w:rsidP="00C8076F">
            <w:r w:rsidRPr="00057099">
              <w:t>:</w:t>
            </w:r>
          </w:p>
        </w:tc>
        <w:tc>
          <w:tcPr>
            <w:tcW w:w="4536" w:type="dxa"/>
          </w:tcPr>
          <w:p w14:paraId="02AFFBAC" w14:textId="77777777" w:rsidR="00C8076F" w:rsidRPr="00057099" w:rsidRDefault="00C8076F" w:rsidP="00C8076F">
            <w:r w:rsidRPr="00057099">
              <w:t xml:space="preserve">over de loopwielen, </w:t>
            </w:r>
            <w:proofErr w:type="spellStart"/>
            <w:r w:rsidRPr="00057099">
              <w:t>scharnierbaar</w:t>
            </w:r>
            <w:proofErr w:type="spellEnd"/>
            <w:r w:rsidRPr="00057099">
              <w:t xml:space="preserve"> uitgevoerd met veiligheidshaak en </w:t>
            </w:r>
            <w:proofErr w:type="spellStart"/>
            <w:r w:rsidRPr="00057099">
              <w:t>snelsluiters</w:t>
            </w:r>
            <w:proofErr w:type="spellEnd"/>
          </w:p>
        </w:tc>
      </w:tr>
      <w:tr w:rsidR="00C8076F" w:rsidRPr="00057099" w14:paraId="2F5AE562" w14:textId="77777777" w:rsidTr="00C8076F">
        <w:tc>
          <w:tcPr>
            <w:tcW w:w="2948" w:type="dxa"/>
          </w:tcPr>
          <w:p w14:paraId="7C492F47" w14:textId="77777777" w:rsidR="00C8076F" w:rsidRPr="00057099" w:rsidRDefault="00C8076F" w:rsidP="00C8076F">
            <w:r w:rsidRPr="00057099">
              <w:t>opstelling</w:t>
            </w:r>
          </w:p>
        </w:tc>
        <w:tc>
          <w:tcPr>
            <w:tcW w:w="851" w:type="dxa"/>
          </w:tcPr>
          <w:p w14:paraId="1EA7BC78" w14:textId="77777777" w:rsidR="00C8076F" w:rsidRPr="00057099" w:rsidRDefault="00C8076F" w:rsidP="00C8076F">
            <w:pPr>
              <w:jc w:val="right"/>
            </w:pPr>
          </w:p>
        </w:tc>
        <w:tc>
          <w:tcPr>
            <w:tcW w:w="284" w:type="dxa"/>
          </w:tcPr>
          <w:p w14:paraId="23F5FCDF" w14:textId="77777777" w:rsidR="00C8076F" w:rsidRPr="00057099" w:rsidRDefault="00C8076F" w:rsidP="00C8076F">
            <w:r w:rsidRPr="00057099">
              <w:t>:</w:t>
            </w:r>
          </w:p>
        </w:tc>
        <w:tc>
          <w:tcPr>
            <w:tcW w:w="4536" w:type="dxa"/>
          </w:tcPr>
          <w:p w14:paraId="2EF2B01C" w14:textId="77777777" w:rsidR="00C8076F" w:rsidRPr="00057099" w:rsidRDefault="00C8076F" w:rsidP="00C8076F">
            <w:r w:rsidRPr="00057099">
              <w:t>de wielen staan onder een hoek van 90° met de voerstraal</w:t>
            </w:r>
          </w:p>
        </w:tc>
      </w:tr>
      <w:tr w:rsidR="00C8076F" w:rsidRPr="00057099" w14:paraId="2A108A0A" w14:textId="77777777" w:rsidTr="00C8076F">
        <w:tc>
          <w:tcPr>
            <w:tcW w:w="2948" w:type="dxa"/>
          </w:tcPr>
          <w:p w14:paraId="4D1EB7D1" w14:textId="77777777" w:rsidR="00C8076F" w:rsidRPr="00057099" w:rsidRDefault="00C8076F" w:rsidP="00C8076F">
            <w:r w:rsidRPr="00057099">
              <w:t>materiaal</w:t>
            </w:r>
          </w:p>
        </w:tc>
        <w:tc>
          <w:tcPr>
            <w:tcW w:w="851" w:type="dxa"/>
          </w:tcPr>
          <w:p w14:paraId="2E7EB740" w14:textId="77777777" w:rsidR="00C8076F" w:rsidRPr="00057099" w:rsidRDefault="00C8076F" w:rsidP="00C8076F">
            <w:pPr>
              <w:jc w:val="right"/>
            </w:pPr>
          </w:p>
        </w:tc>
        <w:tc>
          <w:tcPr>
            <w:tcW w:w="284" w:type="dxa"/>
          </w:tcPr>
          <w:p w14:paraId="4E48E26C" w14:textId="77777777" w:rsidR="00C8076F" w:rsidRPr="00057099" w:rsidRDefault="00C8076F" w:rsidP="00C8076F">
            <w:r w:rsidRPr="00057099">
              <w:t>:</w:t>
            </w:r>
          </w:p>
        </w:tc>
        <w:tc>
          <w:tcPr>
            <w:tcW w:w="4536" w:type="dxa"/>
          </w:tcPr>
          <w:p w14:paraId="5D2330B5" w14:textId="77777777" w:rsidR="00C8076F" w:rsidRPr="00057099" w:rsidRDefault="00C8076F" w:rsidP="00C8076F">
            <w:pPr>
              <w:rPr>
                <w:highlight w:val="yellow"/>
              </w:rPr>
            </w:pPr>
          </w:p>
        </w:tc>
      </w:tr>
    </w:tbl>
    <w:p w14:paraId="578C65E4" w14:textId="77777777" w:rsidR="00C8076F" w:rsidRPr="00057099" w:rsidRDefault="00C8076F" w:rsidP="00C8076F"/>
    <w:p w14:paraId="402DC7E0" w14:textId="4A4E3B11" w:rsidR="00C8076F" w:rsidRPr="00057099" w:rsidRDefault="00C8076F" w:rsidP="006028B5">
      <w:pPr>
        <w:pStyle w:val="Heading3"/>
      </w:pPr>
      <w:r w:rsidRPr="00057099">
        <w:t>Loopwielen</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77623A93" w14:textId="77777777" w:rsidTr="00C8076F">
        <w:tc>
          <w:tcPr>
            <w:tcW w:w="2948" w:type="dxa"/>
          </w:tcPr>
          <w:p w14:paraId="3759B35E" w14:textId="77777777" w:rsidR="00C8076F" w:rsidRPr="00057099" w:rsidRDefault="00C8076F" w:rsidP="00C8076F">
            <w:r w:rsidRPr="00057099">
              <w:t>Fabricaat</w:t>
            </w:r>
          </w:p>
        </w:tc>
        <w:tc>
          <w:tcPr>
            <w:tcW w:w="851" w:type="dxa"/>
          </w:tcPr>
          <w:p w14:paraId="0742F292" w14:textId="77777777" w:rsidR="00C8076F" w:rsidRPr="00057099" w:rsidRDefault="00C8076F" w:rsidP="00C8076F">
            <w:pPr>
              <w:jc w:val="right"/>
            </w:pPr>
          </w:p>
        </w:tc>
        <w:tc>
          <w:tcPr>
            <w:tcW w:w="284" w:type="dxa"/>
          </w:tcPr>
          <w:p w14:paraId="2E608137" w14:textId="77777777" w:rsidR="00C8076F" w:rsidRPr="00057099" w:rsidRDefault="00C8076F" w:rsidP="00C8076F">
            <w:r w:rsidRPr="00057099">
              <w:t>:</w:t>
            </w:r>
          </w:p>
        </w:tc>
        <w:tc>
          <w:tcPr>
            <w:tcW w:w="4536" w:type="dxa"/>
          </w:tcPr>
          <w:p w14:paraId="4749DAF8" w14:textId="77777777" w:rsidR="00C8076F" w:rsidRPr="00057099" w:rsidRDefault="00C8076F" w:rsidP="00C8076F"/>
        </w:tc>
      </w:tr>
      <w:tr w:rsidR="00C8076F" w:rsidRPr="00057099" w14:paraId="63199B77" w14:textId="77777777" w:rsidTr="00C8076F">
        <w:tc>
          <w:tcPr>
            <w:tcW w:w="2948" w:type="dxa"/>
          </w:tcPr>
          <w:p w14:paraId="0E6E1B7B" w14:textId="77777777" w:rsidR="00C8076F" w:rsidRPr="00057099" w:rsidRDefault="00C8076F" w:rsidP="00C8076F">
            <w:r w:rsidRPr="00057099">
              <w:t>wieldiameter</w:t>
            </w:r>
          </w:p>
        </w:tc>
        <w:tc>
          <w:tcPr>
            <w:tcW w:w="851" w:type="dxa"/>
          </w:tcPr>
          <w:p w14:paraId="3120FDC0" w14:textId="77777777" w:rsidR="00C8076F" w:rsidRPr="00057099" w:rsidRDefault="00C8076F" w:rsidP="00C8076F">
            <w:pPr>
              <w:jc w:val="right"/>
            </w:pPr>
            <w:r w:rsidRPr="00057099">
              <w:t>mm</w:t>
            </w:r>
          </w:p>
        </w:tc>
        <w:tc>
          <w:tcPr>
            <w:tcW w:w="284" w:type="dxa"/>
          </w:tcPr>
          <w:p w14:paraId="59B36DD7" w14:textId="77777777" w:rsidR="00C8076F" w:rsidRPr="00057099" w:rsidRDefault="00C8076F" w:rsidP="00C8076F">
            <w:r w:rsidRPr="00057099">
              <w:t>:</w:t>
            </w:r>
          </w:p>
        </w:tc>
        <w:tc>
          <w:tcPr>
            <w:tcW w:w="4536" w:type="dxa"/>
          </w:tcPr>
          <w:p w14:paraId="5389A8B2" w14:textId="77777777" w:rsidR="00C8076F" w:rsidRPr="00057099" w:rsidRDefault="00C8076F" w:rsidP="00C8076F">
            <w:pPr>
              <w:tabs>
                <w:tab w:val="left" w:pos="567"/>
              </w:tabs>
            </w:pPr>
            <w:r w:rsidRPr="00057099">
              <w:tab/>
              <w:t>(</w:t>
            </w:r>
            <w:r w:rsidRPr="00057099">
              <w:sym w:font="Symbol" w:char="F0B3"/>
            </w:r>
            <w:r w:rsidRPr="00057099">
              <w:t xml:space="preserve"> 600)</w:t>
            </w:r>
          </w:p>
        </w:tc>
      </w:tr>
      <w:tr w:rsidR="00C8076F" w:rsidRPr="00057099" w14:paraId="6A74D53E" w14:textId="77777777" w:rsidTr="00C8076F">
        <w:tc>
          <w:tcPr>
            <w:tcW w:w="2948" w:type="dxa"/>
          </w:tcPr>
          <w:p w14:paraId="686E0629" w14:textId="77777777" w:rsidR="00C8076F" w:rsidRPr="00057099" w:rsidRDefault="00C8076F" w:rsidP="00C8076F"/>
        </w:tc>
        <w:tc>
          <w:tcPr>
            <w:tcW w:w="851" w:type="dxa"/>
          </w:tcPr>
          <w:p w14:paraId="5FEF3C3E" w14:textId="77777777" w:rsidR="00C8076F" w:rsidRPr="00057099" w:rsidRDefault="00C8076F" w:rsidP="00C8076F">
            <w:pPr>
              <w:jc w:val="right"/>
            </w:pPr>
          </w:p>
        </w:tc>
        <w:tc>
          <w:tcPr>
            <w:tcW w:w="284" w:type="dxa"/>
          </w:tcPr>
          <w:p w14:paraId="77E6FF32" w14:textId="77777777" w:rsidR="00C8076F" w:rsidRPr="00057099" w:rsidRDefault="00C8076F" w:rsidP="00C8076F"/>
        </w:tc>
        <w:tc>
          <w:tcPr>
            <w:tcW w:w="4536" w:type="dxa"/>
          </w:tcPr>
          <w:p w14:paraId="73D917D9"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bandhoogte 40 mm</w:t>
            </w:r>
          </w:p>
        </w:tc>
      </w:tr>
      <w:tr w:rsidR="00C8076F" w:rsidRPr="00057099" w14:paraId="1C4F39A5" w14:textId="77777777" w:rsidTr="00C8076F">
        <w:tc>
          <w:tcPr>
            <w:tcW w:w="2948" w:type="dxa"/>
          </w:tcPr>
          <w:p w14:paraId="1F259DA4" w14:textId="77777777" w:rsidR="00C8076F" w:rsidRPr="00057099" w:rsidRDefault="00C8076F" w:rsidP="00C8076F"/>
        </w:tc>
        <w:tc>
          <w:tcPr>
            <w:tcW w:w="851" w:type="dxa"/>
          </w:tcPr>
          <w:p w14:paraId="011D688F" w14:textId="77777777" w:rsidR="00C8076F" w:rsidRPr="00057099" w:rsidRDefault="00C8076F" w:rsidP="00C8076F">
            <w:pPr>
              <w:jc w:val="right"/>
            </w:pPr>
          </w:p>
        </w:tc>
        <w:tc>
          <w:tcPr>
            <w:tcW w:w="284" w:type="dxa"/>
          </w:tcPr>
          <w:p w14:paraId="6040F077" w14:textId="77777777" w:rsidR="00C8076F" w:rsidRPr="00057099" w:rsidRDefault="00C8076F" w:rsidP="00C8076F"/>
        </w:tc>
        <w:tc>
          <w:tcPr>
            <w:tcW w:w="4536" w:type="dxa"/>
          </w:tcPr>
          <w:p w14:paraId="3656001D"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hardheid </w:t>
            </w:r>
            <w:proofErr w:type="spellStart"/>
            <w:r w:rsidRPr="00057099">
              <w:rPr>
                <w:rFonts w:eastAsiaTheme="minorEastAsia" w:cstheme="minorBidi"/>
                <w:noProof w:val="0"/>
                <w:color w:val="00577E" w:themeColor="text1"/>
                <w:sz w:val="20"/>
                <w:lang w:val="nl-NL" w:eastAsia="en-GB"/>
              </w:rPr>
              <w:t>shore</w:t>
            </w:r>
            <w:proofErr w:type="spellEnd"/>
            <w:r w:rsidRPr="00057099">
              <w:rPr>
                <w:rFonts w:eastAsiaTheme="minorEastAsia" w:cstheme="minorBidi"/>
                <w:noProof w:val="0"/>
                <w:color w:val="00577E" w:themeColor="text1"/>
                <w:sz w:val="20"/>
                <w:lang w:val="nl-NL" w:eastAsia="en-GB"/>
              </w:rPr>
              <w:t xml:space="preserve"> 900</w:t>
            </w:r>
          </w:p>
        </w:tc>
      </w:tr>
      <w:tr w:rsidR="00C8076F" w:rsidRPr="00057099" w14:paraId="47AB71CE" w14:textId="77777777" w:rsidTr="00C8076F">
        <w:tc>
          <w:tcPr>
            <w:tcW w:w="2948" w:type="dxa"/>
          </w:tcPr>
          <w:p w14:paraId="26633201" w14:textId="77777777" w:rsidR="00C8076F" w:rsidRPr="00057099" w:rsidRDefault="00C8076F" w:rsidP="00C8076F"/>
        </w:tc>
        <w:tc>
          <w:tcPr>
            <w:tcW w:w="851" w:type="dxa"/>
          </w:tcPr>
          <w:p w14:paraId="468219A5" w14:textId="77777777" w:rsidR="00C8076F" w:rsidRPr="00057099" w:rsidRDefault="00C8076F" w:rsidP="00C8076F">
            <w:pPr>
              <w:jc w:val="right"/>
            </w:pPr>
          </w:p>
        </w:tc>
        <w:tc>
          <w:tcPr>
            <w:tcW w:w="284" w:type="dxa"/>
          </w:tcPr>
          <w:p w14:paraId="081E9B26" w14:textId="77777777" w:rsidR="00C8076F" w:rsidRPr="00057099" w:rsidRDefault="00C8076F" w:rsidP="00C8076F"/>
        </w:tc>
        <w:tc>
          <w:tcPr>
            <w:tcW w:w="4536" w:type="dxa"/>
          </w:tcPr>
          <w:p w14:paraId="1932A9DE"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 krimpringen toepassen</w:t>
            </w:r>
          </w:p>
        </w:tc>
      </w:tr>
      <w:tr w:rsidR="00C8076F" w:rsidRPr="00057099" w14:paraId="0964CDE3" w14:textId="77777777" w:rsidTr="00C8076F">
        <w:tc>
          <w:tcPr>
            <w:tcW w:w="2948" w:type="dxa"/>
          </w:tcPr>
          <w:p w14:paraId="1739C29B" w14:textId="77777777" w:rsidR="00C8076F" w:rsidRPr="00057099" w:rsidRDefault="00C8076F" w:rsidP="00C8076F">
            <w:r w:rsidRPr="00057099">
              <w:t>bandbreedte</w:t>
            </w:r>
          </w:p>
        </w:tc>
        <w:tc>
          <w:tcPr>
            <w:tcW w:w="851" w:type="dxa"/>
          </w:tcPr>
          <w:p w14:paraId="1DEB74D3" w14:textId="77777777" w:rsidR="00C8076F" w:rsidRPr="00057099" w:rsidRDefault="00C8076F" w:rsidP="00C8076F">
            <w:pPr>
              <w:jc w:val="right"/>
            </w:pPr>
            <w:r w:rsidRPr="00057099">
              <w:t>mm</w:t>
            </w:r>
          </w:p>
        </w:tc>
        <w:tc>
          <w:tcPr>
            <w:tcW w:w="284" w:type="dxa"/>
          </w:tcPr>
          <w:p w14:paraId="6CED8530" w14:textId="77777777" w:rsidR="00C8076F" w:rsidRPr="00057099" w:rsidRDefault="00C8076F" w:rsidP="00C8076F">
            <w:r w:rsidRPr="00057099">
              <w:t>:</w:t>
            </w:r>
          </w:p>
        </w:tc>
        <w:tc>
          <w:tcPr>
            <w:tcW w:w="4536" w:type="dxa"/>
          </w:tcPr>
          <w:p w14:paraId="6F1B67AA" w14:textId="77777777" w:rsidR="00C8076F" w:rsidRPr="00057099" w:rsidRDefault="00C8076F" w:rsidP="00C8076F">
            <w:pPr>
              <w:tabs>
                <w:tab w:val="left" w:pos="567"/>
              </w:tabs>
            </w:pPr>
            <w:r w:rsidRPr="00057099">
              <w:tab/>
              <w:t>(</w:t>
            </w:r>
            <w:r w:rsidRPr="00057099">
              <w:sym w:font="Symbol" w:char="F0B3"/>
            </w:r>
            <w:r w:rsidRPr="00057099">
              <w:t>150)</w:t>
            </w:r>
          </w:p>
        </w:tc>
      </w:tr>
      <w:tr w:rsidR="00C8076F" w:rsidRPr="00057099" w14:paraId="0541C0B8" w14:textId="77777777" w:rsidTr="00C8076F">
        <w:tc>
          <w:tcPr>
            <w:tcW w:w="2948" w:type="dxa"/>
          </w:tcPr>
          <w:p w14:paraId="7B3B2AF1" w14:textId="77777777" w:rsidR="00C8076F" w:rsidRPr="00057099" w:rsidRDefault="00C8076F" w:rsidP="00C8076F">
            <w:r w:rsidRPr="00057099">
              <w:t>vlaktedruk band op looprand</w:t>
            </w:r>
          </w:p>
        </w:tc>
        <w:tc>
          <w:tcPr>
            <w:tcW w:w="851" w:type="dxa"/>
          </w:tcPr>
          <w:p w14:paraId="27EB6992" w14:textId="77777777" w:rsidR="00C8076F" w:rsidRPr="00057099" w:rsidRDefault="00C8076F" w:rsidP="00C8076F">
            <w:pPr>
              <w:jc w:val="right"/>
            </w:pPr>
            <w:r w:rsidRPr="00057099">
              <w:t>N/mm</w:t>
            </w:r>
            <w:r w:rsidRPr="00057099">
              <w:rPr>
                <w:vertAlign w:val="superscript"/>
              </w:rPr>
              <w:t>2</w:t>
            </w:r>
          </w:p>
        </w:tc>
        <w:tc>
          <w:tcPr>
            <w:tcW w:w="284" w:type="dxa"/>
          </w:tcPr>
          <w:p w14:paraId="0D3DCFFF" w14:textId="77777777" w:rsidR="00C8076F" w:rsidRPr="00057099" w:rsidRDefault="00C8076F" w:rsidP="00C8076F">
            <w:r w:rsidRPr="00057099">
              <w:t>:</w:t>
            </w:r>
          </w:p>
        </w:tc>
        <w:tc>
          <w:tcPr>
            <w:tcW w:w="4536" w:type="dxa"/>
          </w:tcPr>
          <w:p w14:paraId="176127D4" w14:textId="77777777" w:rsidR="00C8076F" w:rsidRPr="00057099" w:rsidRDefault="00C8076F" w:rsidP="00C8076F">
            <w:pPr>
              <w:tabs>
                <w:tab w:val="left" w:pos="567"/>
              </w:tabs>
            </w:pPr>
            <w:r w:rsidRPr="00057099">
              <w:tab/>
              <w:t>(</w:t>
            </w:r>
            <w:r w:rsidRPr="00057099">
              <w:sym w:font="Symbol" w:char="F0A3"/>
            </w:r>
            <w:r w:rsidRPr="00057099">
              <w:t xml:space="preserve"> 7)</w:t>
            </w:r>
          </w:p>
        </w:tc>
      </w:tr>
      <w:tr w:rsidR="00C8076F" w:rsidRPr="00057099" w14:paraId="589EC62A" w14:textId="77777777" w:rsidTr="00C8076F">
        <w:tc>
          <w:tcPr>
            <w:tcW w:w="2948" w:type="dxa"/>
          </w:tcPr>
          <w:p w14:paraId="468AF802" w14:textId="77777777" w:rsidR="00C8076F" w:rsidRPr="00057099" w:rsidRDefault="00C8076F" w:rsidP="00C8076F">
            <w:r w:rsidRPr="00057099">
              <w:t>indrukking band</w:t>
            </w:r>
          </w:p>
        </w:tc>
        <w:tc>
          <w:tcPr>
            <w:tcW w:w="851" w:type="dxa"/>
          </w:tcPr>
          <w:p w14:paraId="5C594229" w14:textId="77777777" w:rsidR="00C8076F" w:rsidRPr="00057099" w:rsidRDefault="00C8076F" w:rsidP="00C8076F">
            <w:pPr>
              <w:jc w:val="right"/>
            </w:pPr>
            <w:r w:rsidRPr="00057099">
              <w:t>mm</w:t>
            </w:r>
          </w:p>
        </w:tc>
        <w:tc>
          <w:tcPr>
            <w:tcW w:w="284" w:type="dxa"/>
          </w:tcPr>
          <w:p w14:paraId="674C0C23" w14:textId="77777777" w:rsidR="00C8076F" w:rsidRPr="00057099" w:rsidRDefault="00C8076F" w:rsidP="00C8076F">
            <w:r w:rsidRPr="00057099">
              <w:t>:</w:t>
            </w:r>
          </w:p>
        </w:tc>
        <w:tc>
          <w:tcPr>
            <w:tcW w:w="4536" w:type="dxa"/>
          </w:tcPr>
          <w:p w14:paraId="6B7A9479" w14:textId="77777777" w:rsidR="00C8076F" w:rsidRPr="00057099" w:rsidRDefault="00C8076F" w:rsidP="00C8076F"/>
        </w:tc>
      </w:tr>
      <w:tr w:rsidR="00C8076F" w:rsidRPr="00057099" w14:paraId="2FC98BEA" w14:textId="77777777" w:rsidTr="00C8076F">
        <w:tc>
          <w:tcPr>
            <w:tcW w:w="2948" w:type="dxa"/>
          </w:tcPr>
          <w:p w14:paraId="5E251BC9" w14:textId="77777777" w:rsidR="00C8076F" w:rsidRPr="00057099" w:rsidRDefault="00C8076F" w:rsidP="00C8076F">
            <w:r w:rsidRPr="00057099">
              <w:t>Lagering</w:t>
            </w:r>
          </w:p>
        </w:tc>
        <w:tc>
          <w:tcPr>
            <w:tcW w:w="851" w:type="dxa"/>
          </w:tcPr>
          <w:p w14:paraId="50A7E8C0" w14:textId="77777777" w:rsidR="00C8076F" w:rsidRPr="00057099" w:rsidRDefault="00C8076F" w:rsidP="00C8076F">
            <w:pPr>
              <w:jc w:val="right"/>
            </w:pPr>
          </w:p>
        </w:tc>
        <w:tc>
          <w:tcPr>
            <w:tcW w:w="284" w:type="dxa"/>
          </w:tcPr>
          <w:p w14:paraId="5498FBD2" w14:textId="77777777" w:rsidR="00C8076F" w:rsidRPr="00057099" w:rsidRDefault="00C8076F" w:rsidP="00C8076F">
            <w:r w:rsidRPr="00057099">
              <w:t>:</w:t>
            </w:r>
          </w:p>
        </w:tc>
        <w:tc>
          <w:tcPr>
            <w:tcW w:w="4536" w:type="dxa"/>
          </w:tcPr>
          <w:p w14:paraId="0C017A9D" w14:textId="77777777" w:rsidR="00C8076F" w:rsidRPr="00057099" w:rsidRDefault="00C8076F" w:rsidP="00C8076F">
            <w:r w:rsidRPr="00057099">
              <w:t>zelfinstellende kogel of rollenlagers</w:t>
            </w:r>
          </w:p>
        </w:tc>
      </w:tr>
      <w:tr w:rsidR="00C8076F" w:rsidRPr="00057099" w14:paraId="1EFB2708" w14:textId="77777777" w:rsidTr="00C8076F">
        <w:tc>
          <w:tcPr>
            <w:tcW w:w="2948" w:type="dxa"/>
          </w:tcPr>
          <w:p w14:paraId="6209504B" w14:textId="77777777" w:rsidR="00C8076F" w:rsidRPr="00057099" w:rsidRDefault="00C8076F" w:rsidP="00C8076F">
            <w:r w:rsidRPr="00057099">
              <w:t>Smering</w:t>
            </w:r>
          </w:p>
        </w:tc>
        <w:tc>
          <w:tcPr>
            <w:tcW w:w="851" w:type="dxa"/>
          </w:tcPr>
          <w:p w14:paraId="1A5A479B" w14:textId="77777777" w:rsidR="00C8076F" w:rsidRPr="00057099" w:rsidRDefault="00C8076F" w:rsidP="00C8076F">
            <w:pPr>
              <w:jc w:val="right"/>
            </w:pPr>
          </w:p>
        </w:tc>
        <w:tc>
          <w:tcPr>
            <w:tcW w:w="284" w:type="dxa"/>
          </w:tcPr>
          <w:p w14:paraId="1479D08A" w14:textId="77777777" w:rsidR="00C8076F" w:rsidRPr="00057099" w:rsidRDefault="00C8076F" w:rsidP="00C8076F">
            <w:r w:rsidRPr="00057099">
              <w:t>:</w:t>
            </w:r>
          </w:p>
        </w:tc>
        <w:tc>
          <w:tcPr>
            <w:tcW w:w="4536" w:type="dxa"/>
          </w:tcPr>
          <w:p w14:paraId="2041FFB3" w14:textId="77777777" w:rsidR="00C8076F" w:rsidRPr="00057099" w:rsidRDefault="00C8076F" w:rsidP="00C8076F">
            <w:r w:rsidRPr="00057099">
              <w:t>vetsmering met centraal vetsmeerblok, rvs leidingen en rvs vlaknippels</w:t>
            </w:r>
          </w:p>
        </w:tc>
      </w:tr>
      <w:tr w:rsidR="00C8076F" w:rsidRPr="00057099" w14:paraId="1FDB7DAC" w14:textId="77777777" w:rsidTr="00C8076F">
        <w:tc>
          <w:tcPr>
            <w:tcW w:w="2948" w:type="dxa"/>
          </w:tcPr>
          <w:p w14:paraId="24152FCE" w14:textId="77777777" w:rsidR="00C8076F" w:rsidRPr="00057099" w:rsidRDefault="00C8076F" w:rsidP="00C8076F">
            <w:r w:rsidRPr="00057099">
              <w:t>materiaal</w:t>
            </w:r>
          </w:p>
        </w:tc>
        <w:tc>
          <w:tcPr>
            <w:tcW w:w="851" w:type="dxa"/>
          </w:tcPr>
          <w:p w14:paraId="5BD7B9C4" w14:textId="77777777" w:rsidR="00C8076F" w:rsidRPr="00057099" w:rsidRDefault="00C8076F" w:rsidP="00C8076F">
            <w:pPr>
              <w:jc w:val="right"/>
            </w:pPr>
          </w:p>
        </w:tc>
        <w:tc>
          <w:tcPr>
            <w:tcW w:w="284" w:type="dxa"/>
          </w:tcPr>
          <w:p w14:paraId="7DFE7C6D" w14:textId="77777777" w:rsidR="00C8076F" w:rsidRPr="00057099" w:rsidRDefault="00C8076F" w:rsidP="00C8076F">
            <w:r w:rsidRPr="00057099">
              <w:t>:</w:t>
            </w:r>
          </w:p>
        </w:tc>
        <w:tc>
          <w:tcPr>
            <w:tcW w:w="4536" w:type="dxa"/>
          </w:tcPr>
          <w:p w14:paraId="26F854D7" w14:textId="77777777" w:rsidR="00C8076F" w:rsidRPr="00057099" w:rsidRDefault="00C8076F" w:rsidP="00C8076F">
            <w:r w:rsidRPr="00057099">
              <w:t xml:space="preserve">massief rubber/ </w:t>
            </w:r>
            <w:proofErr w:type="spellStart"/>
            <w:r w:rsidRPr="00057099">
              <w:t>vulkollan</w:t>
            </w:r>
            <w:proofErr w:type="spellEnd"/>
          </w:p>
        </w:tc>
      </w:tr>
    </w:tbl>
    <w:p w14:paraId="4270E07D" w14:textId="77777777" w:rsidR="00C8076F" w:rsidRPr="00057099" w:rsidRDefault="00C8076F" w:rsidP="00C8076F"/>
    <w:p w14:paraId="7F60ED4E" w14:textId="2D4B2F7E" w:rsidR="00C8076F" w:rsidRPr="00057099" w:rsidRDefault="00C8076F" w:rsidP="006028B5">
      <w:pPr>
        <w:pStyle w:val="Heading3"/>
      </w:pPr>
      <w:r w:rsidRPr="00057099">
        <w:t xml:space="preserve">Aandrijving </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75680CE9" w14:textId="77777777" w:rsidTr="00C8076F">
        <w:tc>
          <w:tcPr>
            <w:tcW w:w="2948" w:type="dxa"/>
          </w:tcPr>
          <w:p w14:paraId="447CB7A1" w14:textId="77777777" w:rsidR="00C8076F" w:rsidRPr="00057099" w:rsidRDefault="00C8076F" w:rsidP="00C8076F">
            <w:r w:rsidRPr="00057099">
              <w:t>Systeem</w:t>
            </w:r>
          </w:p>
        </w:tc>
        <w:tc>
          <w:tcPr>
            <w:tcW w:w="851" w:type="dxa"/>
          </w:tcPr>
          <w:p w14:paraId="7F9D83B6" w14:textId="77777777" w:rsidR="00C8076F" w:rsidRPr="00057099" w:rsidRDefault="00C8076F" w:rsidP="00C8076F">
            <w:pPr>
              <w:jc w:val="right"/>
            </w:pPr>
          </w:p>
        </w:tc>
        <w:tc>
          <w:tcPr>
            <w:tcW w:w="284" w:type="dxa"/>
          </w:tcPr>
          <w:p w14:paraId="58D2D05B" w14:textId="77777777" w:rsidR="00C8076F" w:rsidRPr="00057099" w:rsidRDefault="00C8076F" w:rsidP="00C8076F">
            <w:r w:rsidRPr="00057099">
              <w:t>:</w:t>
            </w:r>
          </w:p>
        </w:tc>
        <w:tc>
          <w:tcPr>
            <w:tcW w:w="4536" w:type="dxa"/>
          </w:tcPr>
          <w:p w14:paraId="2A901AFC" w14:textId="77777777" w:rsidR="00C8076F" w:rsidRPr="00057099" w:rsidRDefault="00C8076F" w:rsidP="00C8076F">
            <w:r w:rsidRPr="00057099">
              <w:t>opsteekmotorreductor aangebracht aan de buitenzijde van de loopwagen op het duwende wiel</w:t>
            </w:r>
          </w:p>
        </w:tc>
      </w:tr>
      <w:tr w:rsidR="00C8076F" w:rsidRPr="00057099" w14:paraId="406697F3" w14:textId="77777777" w:rsidTr="00C8076F">
        <w:tc>
          <w:tcPr>
            <w:tcW w:w="2948" w:type="dxa"/>
          </w:tcPr>
          <w:p w14:paraId="33C43EE8" w14:textId="77777777" w:rsidR="00C8076F" w:rsidRPr="00057099" w:rsidRDefault="00C8076F" w:rsidP="00C8076F">
            <w:r w:rsidRPr="00057099">
              <w:t>Fabricaat</w:t>
            </w:r>
          </w:p>
        </w:tc>
        <w:tc>
          <w:tcPr>
            <w:tcW w:w="851" w:type="dxa"/>
          </w:tcPr>
          <w:p w14:paraId="0AAE124A" w14:textId="77777777" w:rsidR="00C8076F" w:rsidRPr="00057099" w:rsidRDefault="00C8076F" w:rsidP="00C8076F">
            <w:pPr>
              <w:jc w:val="right"/>
            </w:pPr>
          </w:p>
        </w:tc>
        <w:tc>
          <w:tcPr>
            <w:tcW w:w="284" w:type="dxa"/>
          </w:tcPr>
          <w:p w14:paraId="530069B6" w14:textId="77777777" w:rsidR="00C8076F" w:rsidRPr="00057099" w:rsidRDefault="00C8076F" w:rsidP="00C8076F">
            <w:r w:rsidRPr="00057099">
              <w:t>:</w:t>
            </w:r>
          </w:p>
        </w:tc>
        <w:tc>
          <w:tcPr>
            <w:tcW w:w="4536" w:type="dxa"/>
          </w:tcPr>
          <w:p w14:paraId="51E45A3C" w14:textId="77777777" w:rsidR="00C8076F" w:rsidRPr="00057099" w:rsidRDefault="00C8076F" w:rsidP="00C8076F">
            <w:pPr>
              <w:rPr>
                <w:i/>
              </w:rPr>
            </w:pPr>
            <w:r w:rsidRPr="00057099">
              <w:t xml:space="preserve">Nord, SEW, of gelijkwaardig </w:t>
            </w:r>
          </w:p>
        </w:tc>
      </w:tr>
      <w:tr w:rsidR="00C8076F" w:rsidRPr="00057099" w14:paraId="3D73000A" w14:textId="77777777" w:rsidTr="00C8076F">
        <w:tc>
          <w:tcPr>
            <w:tcW w:w="2948" w:type="dxa"/>
          </w:tcPr>
          <w:p w14:paraId="3AE00B30" w14:textId="77777777" w:rsidR="00C8076F" w:rsidRPr="00057099" w:rsidRDefault="00C8076F" w:rsidP="00C8076F">
            <w:r w:rsidRPr="00057099">
              <w:t>Type</w:t>
            </w:r>
          </w:p>
        </w:tc>
        <w:tc>
          <w:tcPr>
            <w:tcW w:w="851" w:type="dxa"/>
          </w:tcPr>
          <w:p w14:paraId="4019F5F9" w14:textId="77777777" w:rsidR="00C8076F" w:rsidRPr="00057099" w:rsidRDefault="00C8076F" w:rsidP="00C8076F">
            <w:pPr>
              <w:jc w:val="right"/>
            </w:pPr>
          </w:p>
        </w:tc>
        <w:tc>
          <w:tcPr>
            <w:tcW w:w="284" w:type="dxa"/>
          </w:tcPr>
          <w:p w14:paraId="3EFE1A83" w14:textId="77777777" w:rsidR="00C8076F" w:rsidRPr="00057099" w:rsidRDefault="00C8076F" w:rsidP="00C8076F">
            <w:r w:rsidRPr="00057099">
              <w:t>:</w:t>
            </w:r>
          </w:p>
        </w:tc>
        <w:tc>
          <w:tcPr>
            <w:tcW w:w="4536" w:type="dxa"/>
          </w:tcPr>
          <w:p w14:paraId="354BF140" w14:textId="77777777" w:rsidR="00C8076F" w:rsidRPr="00057099" w:rsidRDefault="00C8076F" w:rsidP="00C8076F"/>
        </w:tc>
      </w:tr>
      <w:tr w:rsidR="00C8076F" w:rsidRPr="00057099" w14:paraId="06B549C2" w14:textId="77777777" w:rsidTr="00C8076F">
        <w:tc>
          <w:tcPr>
            <w:tcW w:w="2948" w:type="dxa"/>
          </w:tcPr>
          <w:p w14:paraId="7FD546A9" w14:textId="77777777" w:rsidR="00C8076F" w:rsidRPr="00057099" w:rsidRDefault="00C8076F" w:rsidP="00C8076F">
            <w:r w:rsidRPr="00057099">
              <w:t>ontwerp en berekening</w:t>
            </w:r>
          </w:p>
        </w:tc>
        <w:tc>
          <w:tcPr>
            <w:tcW w:w="851" w:type="dxa"/>
          </w:tcPr>
          <w:p w14:paraId="3404C917" w14:textId="77777777" w:rsidR="00C8076F" w:rsidRPr="00057099" w:rsidRDefault="00C8076F" w:rsidP="00C8076F">
            <w:pPr>
              <w:jc w:val="right"/>
            </w:pPr>
          </w:p>
        </w:tc>
        <w:tc>
          <w:tcPr>
            <w:tcW w:w="284" w:type="dxa"/>
          </w:tcPr>
          <w:p w14:paraId="36A34F66" w14:textId="77777777" w:rsidR="00C8076F" w:rsidRPr="00057099" w:rsidRDefault="00C8076F" w:rsidP="00C8076F">
            <w:r w:rsidRPr="00057099">
              <w:t>:</w:t>
            </w:r>
          </w:p>
        </w:tc>
        <w:tc>
          <w:tcPr>
            <w:tcW w:w="4536" w:type="dxa"/>
          </w:tcPr>
          <w:p w14:paraId="3229BFF1" w14:textId="77777777" w:rsidR="00C8076F" w:rsidRPr="00057099" w:rsidRDefault="00C8076F" w:rsidP="00C8076F">
            <w:proofErr w:type="spellStart"/>
            <w:r w:rsidRPr="00057099">
              <w:t>belastingscombinatie</w:t>
            </w:r>
            <w:proofErr w:type="spellEnd"/>
            <w:r w:rsidRPr="00057099">
              <w:t xml:space="preserve"> 2 </w:t>
            </w:r>
          </w:p>
        </w:tc>
      </w:tr>
      <w:tr w:rsidR="00C8076F" w:rsidRPr="00057099" w14:paraId="3B327865" w14:textId="77777777" w:rsidTr="00C8076F">
        <w:tc>
          <w:tcPr>
            <w:tcW w:w="2948" w:type="dxa"/>
          </w:tcPr>
          <w:p w14:paraId="73DB5CB5" w14:textId="77777777" w:rsidR="00C8076F" w:rsidRPr="00057099" w:rsidRDefault="00C8076F" w:rsidP="00C8076F">
            <w:proofErr w:type="spellStart"/>
            <w:r w:rsidRPr="00057099">
              <w:t>slipcoëfficient</w:t>
            </w:r>
            <w:proofErr w:type="spellEnd"/>
          </w:p>
        </w:tc>
        <w:tc>
          <w:tcPr>
            <w:tcW w:w="851" w:type="dxa"/>
          </w:tcPr>
          <w:p w14:paraId="418085AA" w14:textId="77777777" w:rsidR="00C8076F" w:rsidRPr="00057099" w:rsidRDefault="00C8076F" w:rsidP="00C8076F">
            <w:pPr>
              <w:jc w:val="right"/>
            </w:pPr>
          </w:p>
        </w:tc>
        <w:tc>
          <w:tcPr>
            <w:tcW w:w="284" w:type="dxa"/>
          </w:tcPr>
          <w:p w14:paraId="7A94929C" w14:textId="77777777" w:rsidR="00C8076F" w:rsidRPr="00057099" w:rsidRDefault="00C8076F" w:rsidP="00C8076F">
            <w:r w:rsidRPr="00057099">
              <w:t>:</w:t>
            </w:r>
          </w:p>
        </w:tc>
        <w:tc>
          <w:tcPr>
            <w:tcW w:w="4536" w:type="dxa"/>
          </w:tcPr>
          <w:p w14:paraId="30C9724B" w14:textId="77777777" w:rsidR="00C8076F" w:rsidRPr="00057099" w:rsidRDefault="00C8076F" w:rsidP="00C8076F">
            <w:r w:rsidRPr="00057099">
              <w:t>0,5</w:t>
            </w:r>
          </w:p>
        </w:tc>
      </w:tr>
      <w:tr w:rsidR="00C8076F" w:rsidRPr="00057099" w14:paraId="46874D3A" w14:textId="77777777" w:rsidTr="00C8076F">
        <w:tc>
          <w:tcPr>
            <w:tcW w:w="2948" w:type="dxa"/>
          </w:tcPr>
          <w:p w14:paraId="1A4189AB" w14:textId="77777777" w:rsidR="00C8076F" w:rsidRPr="00057099" w:rsidRDefault="00C8076F" w:rsidP="00C8076F">
            <w:r w:rsidRPr="00057099">
              <w:t>toerental motorreductor in/uit</w:t>
            </w:r>
          </w:p>
        </w:tc>
        <w:tc>
          <w:tcPr>
            <w:tcW w:w="851" w:type="dxa"/>
          </w:tcPr>
          <w:p w14:paraId="5F4B29D4" w14:textId="77777777" w:rsidR="00C8076F" w:rsidRPr="00057099" w:rsidRDefault="00C8076F" w:rsidP="00C8076F">
            <w:pPr>
              <w:jc w:val="right"/>
            </w:pPr>
            <w:r w:rsidRPr="00057099">
              <w:t>min</w:t>
            </w:r>
            <w:r w:rsidRPr="00057099">
              <w:rPr>
                <w:vertAlign w:val="superscript"/>
              </w:rPr>
              <w:noBreakHyphen/>
              <w:t>1</w:t>
            </w:r>
          </w:p>
        </w:tc>
        <w:tc>
          <w:tcPr>
            <w:tcW w:w="284" w:type="dxa"/>
          </w:tcPr>
          <w:p w14:paraId="61909982" w14:textId="77777777" w:rsidR="00C8076F" w:rsidRPr="00057099" w:rsidRDefault="00C8076F" w:rsidP="00C8076F">
            <w:r w:rsidRPr="00057099">
              <w:t>:</w:t>
            </w:r>
          </w:p>
        </w:tc>
        <w:tc>
          <w:tcPr>
            <w:tcW w:w="4536" w:type="dxa"/>
          </w:tcPr>
          <w:p w14:paraId="035DF4DC" w14:textId="77777777" w:rsidR="00C8076F" w:rsidRPr="00057099" w:rsidRDefault="00C8076F" w:rsidP="00C8076F"/>
        </w:tc>
      </w:tr>
      <w:tr w:rsidR="00C8076F" w:rsidRPr="00057099" w14:paraId="30ADCA26" w14:textId="77777777" w:rsidTr="00C8076F">
        <w:tc>
          <w:tcPr>
            <w:tcW w:w="2948" w:type="dxa"/>
          </w:tcPr>
          <w:p w14:paraId="4FAA717A" w14:textId="77777777" w:rsidR="00C8076F" w:rsidRPr="00057099" w:rsidRDefault="00C8076F" w:rsidP="00C8076F">
            <w:r w:rsidRPr="00057099">
              <w:t>geïnstalleerd vermogen</w:t>
            </w:r>
          </w:p>
        </w:tc>
        <w:tc>
          <w:tcPr>
            <w:tcW w:w="851" w:type="dxa"/>
          </w:tcPr>
          <w:p w14:paraId="58D03321" w14:textId="77777777" w:rsidR="00C8076F" w:rsidRPr="00057099" w:rsidRDefault="00C8076F" w:rsidP="00C8076F">
            <w:pPr>
              <w:jc w:val="right"/>
            </w:pPr>
            <w:r w:rsidRPr="00057099">
              <w:t>kW</w:t>
            </w:r>
          </w:p>
        </w:tc>
        <w:tc>
          <w:tcPr>
            <w:tcW w:w="284" w:type="dxa"/>
          </w:tcPr>
          <w:p w14:paraId="464662B6" w14:textId="77777777" w:rsidR="00C8076F" w:rsidRPr="00057099" w:rsidRDefault="00C8076F" w:rsidP="00C8076F">
            <w:r w:rsidRPr="00057099">
              <w:t>:</w:t>
            </w:r>
          </w:p>
        </w:tc>
        <w:tc>
          <w:tcPr>
            <w:tcW w:w="4536" w:type="dxa"/>
          </w:tcPr>
          <w:p w14:paraId="1545C546" w14:textId="77777777" w:rsidR="00C8076F" w:rsidRPr="00057099" w:rsidRDefault="00C8076F" w:rsidP="00C8076F"/>
        </w:tc>
      </w:tr>
      <w:tr w:rsidR="00C8076F" w:rsidRPr="00057099" w14:paraId="5845583C" w14:textId="77777777" w:rsidTr="00C8076F">
        <w:tc>
          <w:tcPr>
            <w:tcW w:w="2948" w:type="dxa"/>
          </w:tcPr>
          <w:p w14:paraId="1630E4BB" w14:textId="77777777" w:rsidR="00C8076F" w:rsidRPr="00057099" w:rsidRDefault="00C8076F" w:rsidP="00C8076F">
            <w:r w:rsidRPr="00057099">
              <w:t>nominaalstroom</w:t>
            </w:r>
          </w:p>
        </w:tc>
        <w:tc>
          <w:tcPr>
            <w:tcW w:w="851" w:type="dxa"/>
          </w:tcPr>
          <w:p w14:paraId="6CC39400" w14:textId="77777777" w:rsidR="00C8076F" w:rsidRPr="00057099" w:rsidRDefault="00C8076F" w:rsidP="00C8076F">
            <w:pPr>
              <w:jc w:val="right"/>
            </w:pPr>
            <w:r w:rsidRPr="00057099">
              <w:t>A</w:t>
            </w:r>
          </w:p>
        </w:tc>
        <w:tc>
          <w:tcPr>
            <w:tcW w:w="284" w:type="dxa"/>
          </w:tcPr>
          <w:p w14:paraId="2611BB70" w14:textId="77777777" w:rsidR="00C8076F" w:rsidRPr="00057099" w:rsidRDefault="00C8076F" w:rsidP="00C8076F">
            <w:r w:rsidRPr="00057099">
              <w:t>:</w:t>
            </w:r>
          </w:p>
        </w:tc>
        <w:tc>
          <w:tcPr>
            <w:tcW w:w="4536" w:type="dxa"/>
          </w:tcPr>
          <w:p w14:paraId="11507FD9" w14:textId="77777777" w:rsidR="00C8076F" w:rsidRPr="00057099" w:rsidRDefault="00C8076F" w:rsidP="00C8076F"/>
        </w:tc>
      </w:tr>
      <w:tr w:rsidR="00C8076F" w:rsidRPr="00057099" w14:paraId="0AF0C9FB" w14:textId="77777777" w:rsidTr="00C8076F">
        <w:tc>
          <w:tcPr>
            <w:tcW w:w="2948" w:type="dxa"/>
          </w:tcPr>
          <w:p w14:paraId="7756DCAC" w14:textId="77777777" w:rsidR="00C8076F" w:rsidRPr="00057099" w:rsidRDefault="00C8076F" w:rsidP="00C8076F">
            <w:r w:rsidRPr="00057099">
              <w:t>spanning</w:t>
            </w:r>
          </w:p>
        </w:tc>
        <w:tc>
          <w:tcPr>
            <w:tcW w:w="851" w:type="dxa"/>
          </w:tcPr>
          <w:p w14:paraId="5A5C9B62" w14:textId="77777777" w:rsidR="00C8076F" w:rsidRPr="00057099" w:rsidRDefault="00C8076F" w:rsidP="00C8076F">
            <w:pPr>
              <w:jc w:val="right"/>
            </w:pPr>
            <w:r w:rsidRPr="00057099">
              <w:t>V</w:t>
            </w:r>
          </w:p>
        </w:tc>
        <w:tc>
          <w:tcPr>
            <w:tcW w:w="284" w:type="dxa"/>
          </w:tcPr>
          <w:p w14:paraId="2DC1E3D5" w14:textId="77777777" w:rsidR="00C8076F" w:rsidRPr="00057099" w:rsidRDefault="00C8076F" w:rsidP="00C8076F">
            <w:r w:rsidRPr="00057099">
              <w:t>:</w:t>
            </w:r>
          </w:p>
        </w:tc>
        <w:tc>
          <w:tcPr>
            <w:tcW w:w="4536" w:type="dxa"/>
          </w:tcPr>
          <w:p w14:paraId="024E2512" w14:textId="77777777" w:rsidR="00C8076F" w:rsidRPr="00057099" w:rsidRDefault="00C8076F" w:rsidP="00C8076F">
            <w:r w:rsidRPr="00057099">
              <w:t>3 x 400, 50 Hz</w:t>
            </w:r>
          </w:p>
        </w:tc>
      </w:tr>
      <w:tr w:rsidR="00C8076F" w:rsidRPr="00057099" w14:paraId="4A30B680" w14:textId="77777777" w:rsidTr="00C8076F">
        <w:tc>
          <w:tcPr>
            <w:tcW w:w="2948" w:type="dxa"/>
          </w:tcPr>
          <w:p w14:paraId="52815CA1" w14:textId="77777777" w:rsidR="00C8076F" w:rsidRPr="00057099" w:rsidRDefault="00C8076F" w:rsidP="00C8076F">
            <w:r w:rsidRPr="00057099">
              <w:t>wijze van aanlopen</w:t>
            </w:r>
          </w:p>
        </w:tc>
        <w:tc>
          <w:tcPr>
            <w:tcW w:w="851" w:type="dxa"/>
          </w:tcPr>
          <w:p w14:paraId="47CB7108" w14:textId="77777777" w:rsidR="00C8076F" w:rsidRPr="00057099" w:rsidRDefault="00C8076F" w:rsidP="00C8076F">
            <w:pPr>
              <w:jc w:val="right"/>
            </w:pPr>
          </w:p>
        </w:tc>
        <w:tc>
          <w:tcPr>
            <w:tcW w:w="284" w:type="dxa"/>
          </w:tcPr>
          <w:p w14:paraId="62BC27AE" w14:textId="77777777" w:rsidR="00C8076F" w:rsidRPr="00057099" w:rsidRDefault="00C8076F" w:rsidP="00C8076F">
            <w:r w:rsidRPr="00057099">
              <w:t>:</w:t>
            </w:r>
          </w:p>
        </w:tc>
        <w:tc>
          <w:tcPr>
            <w:tcW w:w="4536" w:type="dxa"/>
          </w:tcPr>
          <w:p w14:paraId="674B2E00" w14:textId="77777777" w:rsidR="00C8076F" w:rsidRPr="00057099" w:rsidRDefault="00C8076F" w:rsidP="00C8076F">
            <w:r w:rsidRPr="00057099">
              <w:t>direct</w:t>
            </w:r>
          </w:p>
        </w:tc>
      </w:tr>
      <w:tr w:rsidR="00C8076F" w:rsidRPr="00057099" w14:paraId="7F33DEC5" w14:textId="77777777" w:rsidTr="00C8076F">
        <w:tc>
          <w:tcPr>
            <w:tcW w:w="2948" w:type="dxa"/>
          </w:tcPr>
          <w:p w14:paraId="49D63A0B" w14:textId="77777777" w:rsidR="00C8076F" w:rsidRPr="00057099" w:rsidRDefault="00C8076F" w:rsidP="00C8076F">
            <w:r w:rsidRPr="00057099">
              <w:t>isolatieklasse</w:t>
            </w:r>
          </w:p>
        </w:tc>
        <w:tc>
          <w:tcPr>
            <w:tcW w:w="851" w:type="dxa"/>
          </w:tcPr>
          <w:p w14:paraId="3A7DA744" w14:textId="77777777" w:rsidR="00C8076F" w:rsidRPr="00057099" w:rsidRDefault="00C8076F" w:rsidP="00C8076F">
            <w:pPr>
              <w:jc w:val="right"/>
            </w:pPr>
          </w:p>
        </w:tc>
        <w:tc>
          <w:tcPr>
            <w:tcW w:w="284" w:type="dxa"/>
          </w:tcPr>
          <w:p w14:paraId="0186AB6E" w14:textId="77777777" w:rsidR="00C8076F" w:rsidRPr="00057099" w:rsidRDefault="00C8076F" w:rsidP="00C8076F">
            <w:r w:rsidRPr="00057099">
              <w:t>:</w:t>
            </w:r>
          </w:p>
        </w:tc>
        <w:tc>
          <w:tcPr>
            <w:tcW w:w="4536" w:type="dxa"/>
          </w:tcPr>
          <w:p w14:paraId="266B58A1" w14:textId="77777777" w:rsidR="00C8076F" w:rsidRPr="00057099" w:rsidRDefault="00C8076F" w:rsidP="00C8076F">
            <w:r w:rsidRPr="00057099">
              <w:t>B</w:t>
            </w:r>
          </w:p>
        </w:tc>
      </w:tr>
      <w:tr w:rsidR="00C8076F" w:rsidRPr="00057099" w14:paraId="3DA261A2" w14:textId="77777777" w:rsidTr="00C8076F">
        <w:tc>
          <w:tcPr>
            <w:tcW w:w="2948" w:type="dxa"/>
          </w:tcPr>
          <w:p w14:paraId="03F61F72" w14:textId="77777777" w:rsidR="00C8076F" w:rsidRPr="00057099" w:rsidRDefault="00C8076F" w:rsidP="00C8076F">
            <w:r w:rsidRPr="00057099">
              <w:lastRenderedPageBreak/>
              <w:t>beschermingsgraad</w:t>
            </w:r>
          </w:p>
        </w:tc>
        <w:tc>
          <w:tcPr>
            <w:tcW w:w="851" w:type="dxa"/>
          </w:tcPr>
          <w:p w14:paraId="14211BA1" w14:textId="77777777" w:rsidR="00C8076F" w:rsidRPr="00057099" w:rsidRDefault="00C8076F" w:rsidP="00C8076F">
            <w:pPr>
              <w:jc w:val="right"/>
            </w:pPr>
          </w:p>
        </w:tc>
        <w:tc>
          <w:tcPr>
            <w:tcW w:w="284" w:type="dxa"/>
          </w:tcPr>
          <w:p w14:paraId="552DA057" w14:textId="77777777" w:rsidR="00C8076F" w:rsidRPr="00057099" w:rsidRDefault="00C8076F" w:rsidP="00C8076F">
            <w:r w:rsidRPr="00057099">
              <w:t>:</w:t>
            </w:r>
          </w:p>
        </w:tc>
        <w:tc>
          <w:tcPr>
            <w:tcW w:w="4536" w:type="dxa"/>
          </w:tcPr>
          <w:p w14:paraId="526D13EE" w14:textId="77777777" w:rsidR="00C8076F" w:rsidRPr="00057099" w:rsidRDefault="00C8076F" w:rsidP="00C8076F">
            <w:r w:rsidRPr="00057099">
              <w:t>IP55</w:t>
            </w:r>
          </w:p>
        </w:tc>
      </w:tr>
      <w:tr w:rsidR="00C8076F" w:rsidRPr="00057099" w14:paraId="3354205C" w14:textId="77777777" w:rsidTr="00C8076F">
        <w:tc>
          <w:tcPr>
            <w:tcW w:w="2948" w:type="dxa"/>
          </w:tcPr>
          <w:p w14:paraId="19886B55" w14:textId="77777777" w:rsidR="00C8076F" w:rsidRPr="00057099" w:rsidRDefault="00C8076F" w:rsidP="00C8076F">
            <w:r w:rsidRPr="00057099">
              <w:t>bedrijfstype</w:t>
            </w:r>
          </w:p>
        </w:tc>
        <w:tc>
          <w:tcPr>
            <w:tcW w:w="851" w:type="dxa"/>
          </w:tcPr>
          <w:p w14:paraId="218A4970" w14:textId="77777777" w:rsidR="00C8076F" w:rsidRPr="00057099" w:rsidRDefault="00C8076F" w:rsidP="00C8076F">
            <w:pPr>
              <w:jc w:val="right"/>
            </w:pPr>
          </w:p>
        </w:tc>
        <w:tc>
          <w:tcPr>
            <w:tcW w:w="284" w:type="dxa"/>
          </w:tcPr>
          <w:p w14:paraId="513011F2" w14:textId="77777777" w:rsidR="00C8076F" w:rsidRPr="00057099" w:rsidRDefault="00C8076F" w:rsidP="00C8076F">
            <w:r w:rsidRPr="00057099">
              <w:t>:</w:t>
            </w:r>
          </w:p>
        </w:tc>
        <w:tc>
          <w:tcPr>
            <w:tcW w:w="4536" w:type="dxa"/>
          </w:tcPr>
          <w:p w14:paraId="3C2D5CF6" w14:textId="77777777" w:rsidR="00C8076F" w:rsidRPr="00057099" w:rsidRDefault="00C8076F" w:rsidP="00C8076F">
            <w:r w:rsidRPr="00057099">
              <w:t>S1</w:t>
            </w:r>
          </w:p>
        </w:tc>
      </w:tr>
      <w:tr w:rsidR="00C8076F" w:rsidRPr="00057099" w14:paraId="4FF38AA0" w14:textId="77777777" w:rsidTr="00C8076F">
        <w:tc>
          <w:tcPr>
            <w:tcW w:w="2948" w:type="dxa"/>
          </w:tcPr>
          <w:p w14:paraId="3D6A3ED7" w14:textId="77777777" w:rsidR="00C8076F" w:rsidRPr="00057099" w:rsidRDefault="00C8076F" w:rsidP="00C8076F">
            <w:r w:rsidRPr="00057099">
              <w:t>bouwvorm</w:t>
            </w:r>
          </w:p>
        </w:tc>
        <w:tc>
          <w:tcPr>
            <w:tcW w:w="851" w:type="dxa"/>
          </w:tcPr>
          <w:p w14:paraId="2FF99AA5" w14:textId="77777777" w:rsidR="00C8076F" w:rsidRPr="00057099" w:rsidRDefault="00C8076F" w:rsidP="00C8076F">
            <w:pPr>
              <w:jc w:val="right"/>
            </w:pPr>
          </w:p>
        </w:tc>
        <w:tc>
          <w:tcPr>
            <w:tcW w:w="284" w:type="dxa"/>
          </w:tcPr>
          <w:p w14:paraId="15AE6BEF" w14:textId="77777777" w:rsidR="00C8076F" w:rsidRPr="00057099" w:rsidRDefault="00C8076F" w:rsidP="00C8076F">
            <w:r w:rsidRPr="00057099">
              <w:t>:</w:t>
            </w:r>
          </w:p>
        </w:tc>
        <w:tc>
          <w:tcPr>
            <w:tcW w:w="4536" w:type="dxa"/>
          </w:tcPr>
          <w:p w14:paraId="5F6F67F2" w14:textId="77777777" w:rsidR="00C8076F" w:rsidRPr="00057099" w:rsidRDefault="00C8076F" w:rsidP="00C8076F"/>
        </w:tc>
      </w:tr>
      <w:tr w:rsidR="00C8076F" w:rsidRPr="00057099" w14:paraId="406CB436" w14:textId="77777777" w:rsidTr="00C8076F">
        <w:tc>
          <w:tcPr>
            <w:tcW w:w="2948" w:type="dxa"/>
          </w:tcPr>
          <w:p w14:paraId="4D1A028D" w14:textId="77777777" w:rsidR="00C8076F" w:rsidRPr="00057099" w:rsidRDefault="00C8076F" w:rsidP="00C8076F">
            <w:r w:rsidRPr="00057099">
              <w:t>type smering</w:t>
            </w:r>
          </w:p>
        </w:tc>
        <w:tc>
          <w:tcPr>
            <w:tcW w:w="851" w:type="dxa"/>
          </w:tcPr>
          <w:p w14:paraId="79E0C0AC" w14:textId="77777777" w:rsidR="00C8076F" w:rsidRPr="00057099" w:rsidRDefault="00C8076F" w:rsidP="00C8076F">
            <w:pPr>
              <w:jc w:val="right"/>
            </w:pPr>
          </w:p>
        </w:tc>
        <w:tc>
          <w:tcPr>
            <w:tcW w:w="284" w:type="dxa"/>
          </w:tcPr>
          <w:p w14:paraId="3E4C8470" w14:textId="77777777" w:rsidR="00C8076F" w:rsidRPr="00057099" w:rsidRDefault="00C8076F" w:rsidP="00C8076F">
            <w:r w:rsidRPr="00057099">
              <w:t>:</w:t>
            </w:r>
          </w:p>
        </w:tc>
        <w:tc>
          <w:tcPr>
            <w:tcW w:w="4536" w:type="dxa"/>
          </w:tcPr>
          <w:p w14:paraId="1881A391" w14:textId="77777777" w:rsidR="00C8076F" w:rsidRPr="00057099" w:rsidRDefault="00C8076F" w:rsidP="00C8076F"/>
        </w:tc>
      </w:tr>
      <w:tr w:rsidR="00C8076F" w:rsidRPr="00057099" w14:paraId="4B06064E" w14:textId="77777777" w:rsidTr="00C8076F">
        <w:tc>
          <w:tcPr>
            <w:tcW w:w="2948" w:type="dxa"/>
          </w:tcPr>
          <w:p w14:paraId="254A60D9" w14:textId="77777777" w:rsidR="00C8076F" w:rsidRPr="00057099" w:rsidRDefault="00C8076F" w:rsidP="00C8076F">
            <w:r w:rsidRPr="00057099">
              <w:t>voorzien van</w:t>
            </w:r>
          </w:p>
        </w:tc>
        <w:tc>
          <w:tcPr>
            <w:tcW w:w="851" w:type="dxa"/>
          </w:tcPr>
          <w:p w14:paraId="31722785" w14:textId="77777777" w:rsidR="00C8076F" w:rsidRPr="00057099" w:rsidRDefault="00C8076F" w:rsidP="00C8076F">
            <w:pPr>
              <w:jc w:val="right"/>
            </w:pPr>
          </w:p>
        </w:tc>
        <w:tc>
          <w:tcPr>
            <w:tcW w:w="284" w:type="dxa"/>
          </w:tcPr>
          <w:p w14:paraId="0362E61F" w14:textId="77777777" w:rsidR="00C8076F" w:rsidRPr="00057099" w:rsidRDefault="00C8076F" w:rsidP="00C8076F">
            <w:r w:rsidRPr="00057099">
              <w:t>:</w:t>
            </w:r>
          </w:p>
        </w:tc>
        <w:tc>
          <w:tcPr>
            <w:tcW w:w="4536" w:type="dxa"/>
          </w:tcPr>
          <w:p w14:paraId="0422EDB6"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vul</w:t>
            </w:r>
            <w:r w:rsidRPr="00057099">
              <w:rPr>
                <w:rFonts w:eastAsiaTheme="minorEastAsia" w:cstheme="minorBidi"/>
                <w:noProof w:val="0"/>
                <w:color w:val="00577E" w:themeColor="text1"/>
                <w:sz w:val="20"/>
                <w:lang w:val="nl-NL" w:eastAsia="en-GB"/>
              </w:rPr>
              <w:noBreakHyphen/>
              <w:t xml:space="preserve"> en ontluchtingsopening</w:t>
            </w:r>
          </w:p>
        </w:tc>
      </w:tr>
      <w:tr w:rsidR="00C8076F" w:rsidRPr="00057099" w14:paraId="216FEF12" w14:textId="77777777" w:rsidTr="00C8076F">
        <w:tc>
          <w:tcPr>
            <w:tcW w:w="2948" w:type="dxa"/>
          </w:tcPr>
          <w:p w14:paraId="412CB81A" w14:textId="77777777" w:rsidR="00C8076F" w:rsidRPr="00057099" w:rsidRDefault="00C8076F" w:rsidP="00C8076F"/>
        </w:tc>
        <w:tc>
          <w:tcPr>
            <w:tcW w:w="851" w:type="dxa"/>
          </w:tcPr>
          <w:p w14:paraId="6B9F8826" w14:textId="77777777" w:rsidR="00C8076F" w:rsidRPr="00057099" w:rsidRDefault="00C8076F" w:rsidP="00C8076F">
            <w:pPr>
              <w:jc w:val="right"/>
            </w:pPr>
          </w:p>
        </w:tc>
        <w:tc>
          <w:tcPr>
            <w:tcW w:w="284" w:type="dxa"/>
          </w:tcPr>
          <w:p w14:paraId="6236F750" w14:textId="77777777" w:rsidR="00C8076F" w:rsidRPr="00057099" w:rsidRDefault="00C8076F" w:rsidP="00C8076F"/>
        </w:tc>
        <w:tc>
          <w:tcPr>
            <w:tcW w:w="4536" w:type="dxa"/>
          </w:tcPr>
          <w:p w14:paraId="71BAAC46"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peilglas</w:t>
            </w:r>
          </w:p>
        </w:tc>
      </w:tr>
      <w:tr w:rsidR="00C8076F" w:rsidRPr="00057099" w14:paraId="0866BCC9" w14:textId="77777777" w:rsidTr="00C8076F">
        <w:tc>
          <w:tcPr>
            <w:tcW w:w="2948" w:type="dxa"/>
          </w:tcPr>
          <w:p w14:paraId="5E333FE8" w14:textId="77777777" w:rsidR="00C8076F" w:rsidRPr="00057099" w:rsidRDefault="00C8076F" w:rsidP="00C8076F"/>
        </w:tc>
        <w:tc>
          <w:tcPr>
            <w:tcW w:w="851" w:type="dxa"/>
          </w:tcPr>
          <w:p w14:paraId="6F279439" w14:textId="77777777" w:rsidR="00C8076F" w:rsidRPr="00057099" w:rsidRDefault="00C8076F" w:rsidP="00C8076F">
            <w:pPr>
              <w:jc w:val="right"/>
            </w:pPr>
          </w:p>
        </w:tc>
        <w:tc>
          <w:tcPr>
            <w:tcW w:w="284" w:type="dxa"/>
          </w:tcPr>
          <w:p w14:paraId="5C6E52F4" w14:textId="77777777" w:rsidR="00C8076F" w:rsidRPr="00057099" w:rsidRDefault="00C8076F" w:rsidP="00C8076F"/>
        </w:tc>
        <w:tc>
          <w:tcPr>
            <w:tcW w:w="4536" w:type="dxa"/>
          </w:tcPr>
          <w:p w14:paraId="0F714B69"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RVS-kogelkraan met wartelaansluiting en slangpilaar</w:t>
            </w:r>
          </w:p>
        </w:tc>
      </w:tr>
      <w:tr w:rsidR="00C8076F" w:rsidRPr="00057099" w14:paraId="0F39C786" w14:textId="77777777" w:rsidTr="00C8076F">
        <w:tc>
          <w:tcPr>
            <w:tcW w:w="2948" w:type="dxa"/>
          </w:tcPr>
          <w:p w14:paraId="686522FD" w14:textId="77777777" w:rsidR="00C8076F" w:rsidRPr="00057099" w:rsidRDefault="00C8076F" w:rsidP="00C8076F">
            <w:r w:rsidRPr="00057099">
              <w:t>L</w:t>
            </w:r>
            <w:r w:rsidRPr="00057099">
              <w:rPr>
                <w:vertAlign w:val="subscript"/>
              </w:rPr>
              <w:t>10h</w:t>
            </w:r>
            <w:r w:rsidRPr="00057099">
              <w:t xml:space="preserve"> levensduur lagers</w:t>
            </w:r>
          </w:p>
        </w:tc>
        <w:tc>
          <w:tcPr>
            <w:tcW w:w="851" w:type="dxa"/>
          </w:tcPr>
          <w:p w14:paraId="0AFC380D" w14:textId="77777777" w:rsidR="00C8076F" w:rsidRPr="00057099" w:rsidRDefault="00C8076F" w:rsidP="00C8076F">
            <w:pPr>
              <w:jc w:val="right"/>
            </w:pPr>
            <w:r w:rsidRPr="00057099">
              <w:t>h</w:t>
            </w:r>
          </w:p>
        </w:tc>
        <w:tc>
          <w:tcPr>
            <w:tcW w:w="284" w:type="dxa"/>
          </w:tcPr>
          <w:p w14:paraId="08FF1308" w14:textId="77777777" w:rsidR="00C8076F" w:rsidRPr="00057099" w:rsidRDefault="00C8076F" w:rsidP="00C8076F">
            <w:r w:rsidRPr="00057099">
              <w:t>:</w:t>
            </w:r>
          </w:p>
        </w:tc>
        <w:tc>
          <w:tcPr>
            <w:tcW w:w="4536" w:type="dxa"/>
          </w:tcPr>
          <w:p w14:paraId="3C89D83F" w14:textId="77777777" w:rsidR="00C8076F" w:rsidRPr="00057099" w:rsidRDefault="00C8076F" w:rsidP="00C8076F">
            <w:r w:rsidRPr="00057099">
              <w:sym w:font="Symbol" w:char="F0B3"/>
            </w:r>
            <w:r w:rsidRPr="00057099">
              <w:t xml:space="preserve"> 50.000</w:t>
            </w:r>
          </w:p>
        </w:tc>
      </w:tr>
    </w:tbl>
    <w:p w14:paraId="36A822F7" w14:textId="77777777" w:rsidR="00C8076F" w:rsidRPr="00057099" w:rsidRDefault="00C8076F" w:rsidP="00C8076F"/>
    <w:p w14:paraId="6B523BEA" w14:textId="6DEE5539" w:rsidR="00C8076F" w:rsidRPr="00057099" w:rsidRDefault="00C8076F" w:rsidP="006028B5">
      <w:pPr>
        <w:pStyle w:val="Heading3"/>
      </w:pPr>
      <w:r w:rsidRPr="00057099">
        <w:t>Sneeuwschuiver</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57AFC7BE" w14:textId="77777777" w:rsidTr="00C8076F">
        <w:tc>
          <w:tcPr>
            <w:tcW w:w="2948" w:type="dxa"/>
          </w:tcPr>
          <w:p w14:paraId="4CD16636" w14:textId="77777777" w:rsidR="00C8076F" w:rsidRPr="00057099" w:rsidRDefault="00C8076F" w:rsidP="00C8076F">
            <w:r w:rsidRPr="00057099">
              <w:t>Aantal</w:t>
            </w:r>
          </w:p>
        </w:tc>
        <w:tc>
          <w:tcPr>
            <w:tcW w:w="851" w:type="dxa"/>
          </w:tcPr>
          <w:p w14:paraId="184AF62B" w14:textId="77777777" w:rsidR="00C8076F" w:rsidRPr="00057099" w:rsidRDefault="00C8076F" w:rsidP="00C8076F">
            <w:pPr>
              <w:jc w:val="right"/>
            </w:pPr>
          </w:p>
        </w:tc>
        <w:tc>
          <w:tcPr>
            <w:tcW w:w="284" w:type="dxa"/>
          </w:tcPr>
          <w:p w14:paraId="0ED28D37" w14:textId="77777777" w:rsidR="00C8076F" w:rsidRPr="00057099" w:rsidRDefault="00C8076F" w:rsidP="00C8076F">
            <w:r w:rsidRPr="00057099">
              <w:t>:</w:t>
            </w:r>
          </w:p>
        </w:tc>
        <w:tc>
          <w:tcPr>
            <w:tcW w:w="4536" w:type="dxa"/>
          </w:tcPr>
          <w:p w14:paraId="3E80364C" w14:textId="77777777" w:rsidR="00C8076F" w:rsidRPr="00057099" w:rsidRDefault="00C8076F" w:rsidP="00C8076F">
            <w:r w:rsidRPr="00057099">
              <w:t>1</w:t>
            </w:r>
          </w:p>
        </w:tc>
      </w:tr>
      <w:tr w:rsidR="00C8076F" w:rsidRPr="00057099" w14:paraId="2A6DD614" w14:textId="77777777" w:rsidTr="00C8076F">
        <w:tc>
          <w:tcPr>
            <w:tcW w:w="2948" w:type="dxa"/>
          </w:tcPr>
          <w:p w14:paraId="0D8E9E77" w14:textId="77777777" w:rsidR="00C8076F" w:rsidRPr="00057099" w:rsidRDefault="00C8076F" w:rsidP="00C8076F">
            <w:r w:rsidRPr="00057099">
              <w:t>Looprand</w:t>
            </w:r>
          </w:p>
        </w:tc>
        <w:tc>
          <w:tcPr>
            <w:tcW w:w="851" w:type="dxa"/>
          </w:tcPr>
          <w:p w14:paraId="3361F7EC" w14:textId="77777777" w:rsidR="00C8076F" w:rsidRPr="00057099" w:rsidRDefault="00C8076F" w:rsidP="00C8076F">
            <w:pPr>
              <w:jc w:val="right"/>
            </w:pPr>
          </w:p>
        </w:tc>
        <w:tc>
          <w:tcPr>
            <w:tcW w:w="284" w:type="dxa"/>
          </w:tcPr>
          <w:p w14:paraId="5070F785" w14:textId="77777777" w:rsidR="00C8076F" w:rsidRPr="00057099" w:rsidRDefault="00C8076F" w:rsidP="00C8076F">
            <w:r w:rsidRPr="00057099">
              <w:t>:</w:t>
            </w:r>
          </w:p>
        </w:tc>
        <w:tc>
          <w:tcPr>
            <w:tcW w:w="4536" w:type="dxa"/>
          </w:tcPr>
          <w:p w14:paraId="18D47A8B" w14:textId="77777777" w:rsidR="00C8076F" w:rsidRPr="00057099" w:rsidRDefault="00C8076F" w:rsidP="00C8076F">
            <w:r w:rsidRPr="00057099">
              <w:t>45° naar buiten gericht</w:t>
            </w:r>
          </w:p>
        </w:tc>
      </w:tr>
      <w:tr w:rsidR="00C8076F" w:rsidRPr="00057099" w14:paraId="7C9A0563" w14:textId="77777777" w:rsidTr="00C8076F">
        <w:tc>
          <w:tcPr>
            <w:tcW w:w="2948" w:type="dxa"/>
          </w:tcPr>
          <w:p w14:paraId="52BA7DDA" w14:textId="77777777" w:rsidR="00C8076F" w:rsidRPr="00057099" w:rsidRDefault="00C8076F" w:rsidP="00C8076F">
            <w:r w:rsidRPr="00057099">
              <w:t>afmetingen:</w:t>
            </w:r>
          </w:p>
        </w:tc>
        <w:tc>
          <w:tcPr>
            <w:tcW w:w="851" w:type="dxa"/>
          </w:tcPr>
          <w:p w14:paraId="577B0410" w14:textId="77777777" w:rsidR="00C8076F" w:rsidRPr="00057099" w:rsidRDefault="00C8076F" w:rsidP="00C8076F">
            <w:pPr>
              <w:jc w:val="right"/>
            </w:pPr>
          </w:p>
        </w:tc>
        <w:tc>
          <w:tcPr>
            <w:tcW w:w="284" w:type="dxa"/>
          </w:tcPr>
          <w:p w14:paraId="2557BAEC" w14:textId="77777777" w:rsidR="00C8076F" w:rsidRPr="00057099" w:rsidRDefault="00C8076F" w:rsidP="00C8076F"/>
        </w:tc>
        <w:tc>
          <w:tcPr>
            <w:tcW w:w="4536" w:type="dxa"/>
          </w:tcPr>
          <w:p w14:paraId="31AAB2CC" w14:textId="77777777" w:rsidR="00C8076F" w:rsidRPr="00057099" w:rsidRDefault="00C8076F" w:rsidP="00C8076F"/>
        </w:tc>
      </w:tr>
      <w:tr w:rsidR="00C8076F" w:rsidRPr="00057099" w14:paraId="014F48DA" w14:textId="77777777" w:rsidTr="00C8076F">
        <w:tc>
          <w:tcPr>
            <w:tcW w:w="2948" w:type="dxa"/>
          </w:tcPr>
          <w:p w14:paraId="3BCD9988"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hoogte</w:t>
            </w:r>
          </w:p>
        </w:tc>
        <w:tc>
          <w:tcPr>
            <w:tcW w:w="851" w:type="dxa"/>
          </w:tcPr>
          <w:p w14:paraId="5987C5E7" w14:textId="77777777" w:rsidR="00C8076F" w:rsidRPr="00057099" w:rsidRDefault="00C8076F" w:rsidP="00C8076F">
            <w:pPr>
              <w:jc w:val="right"/>
            </w:pPr>
            <w:r w:rsidRPr="00057099">
              <w:t>mm</w:t>
            </w:r>
          </w:p>
        </w:tc>
        <w:tc>
          <w:tcPr>
            <w:tcW w:w="284" w:type="dxa"/>
          </w:tcPr>
          <w:p w14:paraId="48C02468" w14:textId="77777777" w:rsidR="00C8076F" w:rsidRPr="00057099" w:rsidRDefault="00C8076F" w:rsidP="00C8076F">
            <w:r w:rsidRPr="00057099">
              <w:t>:</w:t>
            </w:r>
          </w:p>
        </w:tc>
        <w:tc>
          <w:tcPr>
            <w:tcW w:w="4536" w:type="dxa"/>
          </w:tcPr>
          <w:p w14:paraId="0E417C6E" w14:textId="77777777" w:rsidR="00C8076F" w:rsidRPr="00057099" w:rsidRDefault="00C8076F" w:rsidP="00C8076F">
            <w:r w:rsidRPr="00057099">
              <w:t>200</w:t>
            </w:r>
          </w:p>
        </w:tc>
      </w:tr>
      <w:tr w:rsidR="00C8076F" w:rsidRPr="00057099" w14:paraId="21124D38" w14:textId="77777777" w:rsidTr="00C8076F">
        <w:tc>
          <w:tcPr>
            <w:tcW w:w="2948" w:type="dxa"/>
          </w:tcPr>
          <w:p w14:paraId="59AA9235"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breedte</w:t>
            </w:r>
          </w:p>
        </w:tc>
        <w:tc>
          <w:tcPr>
            <w:tcW w:w="851" w:type="dxa"/>
          </w:tcPr>
          <w:p w14:paraId="7FB7F23D" w14:textId="77777777" w:rsidR="00C8076F" w:rsidRPr="00057099" w:rsidRDefault="00C8076F" w:rsidP="00C8076F">
            <w:pPr>
              <w:jc w:val="right"/>
            </w:pPr>
            <w:r w:rsidRPr="00057099">
              <w:t>mm</w:t>
            </w:r>
          </w:p>
        </w:tc>
        <w:tc>
          <w:tcPr>
            <w:tcW w:w="284" w:type="dxa"/>
          </w:tcPr>
          <w:p w14:paraId="4ED5048C" w14:textId="77777777" w:rsidR="00C8076F" w:rsidRPr="00057099" w:rsidRDefault="00C8076F" w:rsidP="00C8076F">
            <w:r w:rsidRPr="00057099">
              <w:t>:</w:t>
            </w:r>
          </w:p>
        </w:tc>
        <w:tc>
          <w:tcPr>
            <w:tcW w:w="4536" w:type="dxa"/>
          </w:tcPr>
          <w:p w14:paraId="5D1C4866" w14:textId="77777777" w:rsidR="00C8076F" w:rsidRPr="00057099" w:rsidRDefault="00C8076F" w:rsidP="00C8076F"/>
        </w:tc>
      </w:tr>
      <w:tr w:rsidR="00C8076F" w:rsidRPr="00057099" w14:paraId="3B53A81D" w14:textId="77777777" w:rsidTr="00C8076F">
        <w:tc>
          <w:tcPr>
            <w:tcW w:w="2948" w:type="dxa"/>
          </w:tcPr>
          <w:p w14:paraId="562920DA"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dikte</w:t>
            </w:r>
          </w:p>
        </w:tc>
        <w:tc>
          <w:tcPr>
            <w:tcW w:w="851" w:type="dxa"/>
          </w:tcPr>
          <w:p w14:paraId="02DE3E4A" w14:textId="77777777" w:rsidR="00C8076F" w:rsidRPr="00057099" w:rsidRDefault="00C8076F" w:rsidP="00C8076F">
            <w:pPr>
              <w:jc w:val="right"/>
            </w:pPr>
            <w:r w:rsidRPr="00057099">
              <w:t>mm</w:t>
            </w:r>
          </w:p>
        </w:tc>
        <w:tc>
          <w:tcPr>
            <w:tcW w:w="284" w:type="dxa"/>
          </w:tcPr>
          <w:p w14:paraId="2308505C" w14:textId="77777777" w:rsidR="00C8076F" w:rsidRPr="00057099" w:rsidRDefault="00C8076F" w:rsidP="00C8076F">
            <w:r w:rsidRPr="00057099">
              <w:t>:</w:t>
            </w:r>
          </w:p>
        </w:tc>
        <w:tc>
          <w:tcPr>
            <w:tcW w:w="4536" w:type="dxa"/>
          </w:tcPr>
          <w:p w14:paraId="10FFAB19" w14:textId="77777777" w:rsidR="00C8076F" w:rsidRPr="00057099" w:rsidRDefault="00C8076F" w:rsidP="00C8076F">
            <w:r w:rsidRPr="00057099">
              <w:t>4</w:t>
            </w:r>
          </w:p>
        </w:tc>
      </w:tr>
      <w:tr w:rsidR="00C8076F" w:rsidRPr="00057099" w14:paraId="070D653C" w14:textId="77777777" w:rsidTr="00C8076F">
        <w:tc>
          <w:tcPr>
            <w:tcW w:w="2948" w:type="dxa"/>
          </w:tcPr>
          <w:p w14:paraId="136525B2" w14:textId="77777777" w:rsidR="00C8076F" w:rsidRPr="00057099" w:rsidRDefault="00C8076F" w:rsidP="00C8076F">
            <w:r w:rsidRPr="00057099">
              <w:t>bevestiging</w:t>
            </w:r>
          </w:p>
        </w:tc>
        <w:tc>
          <w:tcPr>
            <w:tcW w:w="851" w:type="dxa"/>
          </w:tcPr>
          <w:p w14:paraId="2A63EA3E" w14:textId="77777777" w:rsidR="00C8076F" w:rsidRPr="00057099" w:rsidRDefault="00C8076F" w:rsidP="00C8076F">
            <w:pPr>
              <w:jc w:val="right"/>
            </w:pPr>
          </w:p>
        </w:tc>
        <w:tc>
          <w:tcPr>
            <w:tcW w:w="284" w:type="dxa"/>
          </w:tcPr>
          <w:p w14:paraId="561E186D" w14:textId="77777777" w:rsidR="00C8076F" w:rsidRPr="00057099" w:rsidRDefault="00C8076F" w:rsidP="00C8076F">
            <w:r w:rsidRPr="00057099">
              <w:t>:</w:t>
            </w:r>
          </w:p>
        </w:tc>
        <w:tc>
          <w:tcPr>
            <w:tcW w:w="4536" w:type="dxa"/>
          </w:tcPr>
          <w:p w14:paraId="5B9BE783" w14:textId="77777777" w:rsidR="00C8076F" w:rsidRPr="00057099" w:rsidRDefault="00C8076F" w:rsidP="00C8076F">
            <w:r w:rsidRPr="00057099">
              <w:t>vast aan loopwagen, in hoogte instelbaar, schrapend gesteld</w:t>
            </w:r>
          </w:p>
        </w:tc>
      </w:tr>
      <w:tr w:rsidR="00C8076F" w:rsidRPr="00057099" w14:paraId="425C6256" w14:textId="77777777" w:rsidTr="00C8076F">
        <w:tc>
          <w:tcPr>
            <w:tcW w:w="2948" w:type="dxa"/>
          </w:tcPr>
          <w:p w14:paraId="27F15DB4" w14:textId="77777777" w:rsidR="00C8076F" w:rsidRPr="00057099" w:rsidRDefault="00C8076F" w:rsidP="00C8076F">
            <w:r w:rsidRPr="00057099">
              <w:t>materiaal</w:t>
            </w:r>
          </w:p>
        </w:tc>
        <w:tc>
          <w:tcPr>
            <w:tcW w:w="851" w:type="dxa"/>
          </w:tcPr>
          <w:p w14:paraId="71A490FD" w14:textId="77777777" w:rsidR="00C8076F" w:rsidRPr="00057099" w:rsidRDefault="00C8076F" w:rsidP="00C8076F">
            <w:pPr>
              <w:jc w:val="right"/>
            </w:pPr>
          </w:p>
        </w:tc>
        <w:tc>
          <w:tcPr>
            <w:tcW w:w="284" w:type="dxa"/>
          </w:tcPr>
          <w:p w14:paraId="515B2881" w14:textId="77777777" w:rsidR="00C8076F" w:rsidRPr="00057099" w:rsidRDefault="00C8076F" w:rsidP="00C8076F">
            <w:r w:rsidRPr="00057099">
              <w:t>:</w:t>
            </w:r>
          </w:p>
        </w:tc>
        <w:tc>
          <w:tcPr>
            <w:tcW w:w="4536" w:type="dxa"/>
          </w:tcPr>
          <w:p w14:paraId="312DBA9A" w14:textId="77777777" w:rsidR="00C8076F" w:rsidRPr="00057099" w:rsidRDefault="00C8076F" w:rsidP="00C8076F">
            <w:r w:rsidRPr="00057099">
              <w:t>Slijtvast kunststof</w:t>
            </w:r>
          </w:p>
        </w:tc>
      </w:tr>
    </w:tbl>
    <w:p w14:paraId="6D356684" w14:textId="77777777" w:rsidR="00C8076F" w:rsidRPr="00057099" w:rsidRDefault="00C8076F" w:rsidP="00C8076F"/>
    <w:p w14:paraId="34AAB7A9" w14:textId="69EE16D2" w:rsidR="00C8076F" w:rsidRPr="00057099" w:rsidRDefault="00C8076F" w:rsidP="006028B5">
      <w:pPr>
        <w:pStyle w:val="Heading3"/>
      </w:pPr>
      <w:r w:rsidRPr="00057099">
        <w:t>Obstakelbeveiliging</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3165391E" w14:textId="77777777" w:rsidTr="00C8076F">
        <w:tc>
          <w:tcPr>
            <w:tcW w:w="2948" w:type="dxa"/>
          </w:tcPr>
          <w:p w14:paraId="1454A2D7" w14:textId="77777777" w:rsidR="00C8076F" w:rsidRPr="00057099" w:rsidRDefault="00C8076F" w:rsidP="00C8076F">
            <w:r w:rsidRPr="00057099">
              <w:t>Aantal</w:t>
            </w:r>
          </w:p>
        </w:tc>
        <w:tc>
          <w:tcPr>
            <w:tcW w:w="851" w:type="dxa"/>
          </w:tcPr>
          <w:p w14:paraId="0DF7E0C9" w14:textId="77777777" w:rsidR="00C8076F" w:rsidRPr="00057099" w:rsidRDefault="00C8076F" w:rsidP="00C8076F">
            <w:pPr>
              <w:jc w:val="right"/>
            </w:pPr>
          </w:p>
        </w:tc>
        <w:tc>
          <w:tcPr>
            <w:tcW w:w="284" w:type="dxa"/>
          </w:tcPr>
          <w:p w14:paraId="797727DA" w14:textId="77777777" w:rsidR="00C8076F" w:rsidRPr="00057099" w:rsidRDefault="00C8076F" w:rsidP="00C8076F">
            <w:r w:rsidRPr="00057099">
              <w:t>:</w:t>
            </w:r>
          </w:p>
        </w:tc>
        <w:tc>
          <w:tcPr>
            <w:tcW w:w="4536" w:type="dxa"/>
          </w:tcPr>
          <w:p w14:paraId="6B40D62C" w14:textId="77777777" w:rsidR="00C8076F" w:rsidRPr="00057099" w:rsidRDefault="00C8076F" w:rsidP="00C8076F">
            <w:r w:rsidRPr="00057099">
              <w:t>1</w:t>
            </w:r>
          </w:p>
        </w:tc>
      </w:tr>
      <w:tr w:rsidR="00C8076F" w:rsidRPr="00057099" w14:paraId="13BB6F1D" w14:textId="77777777" w:rsidTr="00C8076F">
        <w:tc>
          <w:tcPr>
            <w:tcW w:w="2948" w:type="dxa"/>
          </w:tcPr>
          <w:p w14:paraId="134CF35E" w14:textId="77777777" w:rsidR="00C8076F" w:rsidRPr="00057099" w:rsidRDefault="00C8076F" w:rsidP="00C8076F">
            <w:r w:rsidRPr="00057099">
              <w:t>Positie</w:t>
            </w:r>
          </w:p>
        </w:tc>
        <w:tc>
          <w:tcPr>
            <w:tcW w:w="851" w:type="dxa"/>
          </w:tcPr>
          <w:p w14:paraId="0A210ADC" w14:textId="77777777" w:rsidR="00C8076F" w:rsidRPr="00057099" w:rsidRDefault="00C8076F" w:rsidP="00C8076F">
            <w:pPr>
              <w:jc w:val="right"/>
            </w:pPr>
          </w:p>
        </w:tc>
        <w:tc>
          <w:tcPr>
            <w:tcW w:w="284" w:type="dxa"/>
          </w:tcPr>
          <w:p w14:paraId="30AA45C2" w14:textId="77777777" w:rsidR="00C8076F" w:rsidRPr="00057099" w:rsidRDefault="00C8076F" w:rsidP="00C8076F">
            <w:r w:rsidRPr="00057099">
              <w:t>:</w:t>
            </w:r>
          </w:p>
        </w:tc>
        <w:tc>
          <w:tcPr>
            <w:tcW w:w="4536" w:type="dxa"/>
          </w:tcPr>
          <w:p w14:paraId="0F42E0EC" w14:textId="77777777" w:rsidR="00C8076F" w:rsidRPr="00057099" w:rsidRDefault="00C8076F" w:rsidP="00C8076F">
            <w:r w:rsidRPr="00057099">
              <w:t>aan de loopwagen of ruimerbrug</w:t>
            </w:r>
          </w:p>
        </w:tc>
      </w:tr>
      <w:tr w:rsidR="00C8076F" w:rsidRPr="00057099" w14:paraId="068C1A9F" w14:textId="77777777" w:rsidTr="00C8076F">
        <w:tc>
          <w:tcPr>
            <w:tcW w:w="2948" w:type="dxa"/>
          </w:tcPr>
          <w:p w14:paraId="18A279EA" w14:textId="77777777" w:rsidR="00C8076F" w:rsidRPr="00057099" w:rsidRDefault="00C8076F" w:rsidP="00C8076F">
            <w:r w:rsidRPr="00057099">
              <w:t>uitvoering</w:t>
            </w:r>
          </w:p>
        </w:tc>
        <w:tc>
          <w:tcPr>
            <w:tcW w:w="851" w:type="dxa"/>
          </w:tcPr>
          <w:p w14:paraId="2C2BB956" w14:textId="77777777" w:rsidR="00C8076F" w:rsidRPr="00057099" w:rsidRDefault="00C8076F" w:rsidP="00C8076F">
            <w:pPr>
              <w:jc w:val="right"/>
            </w:pPr>
          </w:p>
        </w:tc>
        <w:tc>
          <w:tcPr>
            <w:tcW w:w="284" w:type="dxa"/>
          </w:tcPr>
          <w:p w14:paraId="2471DBFB" w14:textId="77777777" w:rsidR="00C8076F" w:rsidRPr="00057099" w:rsidRDefault="00C8076F" w:rsidP="00C8076F">
            <w:r w:rsidRPr="00057099">
              <w:t>:</w:t>
            </w:r>
          </w:p>
        </w:tc>
        <w:tc>
          <w:tcPr>
            <w:tcW w:w="4536" w:type="dxa"/>
          </w:tcPr>
          <w:p w14:paraId="3F10E774" w14:textId="77777777" w:rsidR="00C8076F" w:rsidRPr="00057099" w:rsidRDefault="00C8076F" w:rsidP="00C8076F">
            <w:proofErr w:type="spellStart"/>
            <w:r w:rsidRPr="00057099">
              <w:t>meertandig</w:t>
            </w:r>
            <w:proofErr w:type="spellEnd"/>
            <w:r w:rsidRPr="00057099">
              <w:t xml:space="preserve"> scharnierend rooster voorzien van mechanische vergrendeling, met elektrische signalering</w:t>
            </w:r>
          </w:p>
        </w:tc>
      </w:tr>
      <w:tr w:rsidR="00C8076F" w:rsidRPr="00057099" w14:paraId="696D3FD0" w14:textId="77777777" w:rsidTr="00C8076F">
        <w:tc>
          <w:tcPr>
            <w:tcW w:w="2948" w:type="dxa"/>
          </w:tcPr>
          <w:p w14:paraId="47E5F232" w14:textId="77777777" w:rsidR="00C8076F" w:rsidRPr="00057099" w:rsidRDefault="00C8076F" w:rsidP="00C8076F">
            <w:r w:rsidRPr="00057099">
              <w:t>Breedte</w:t>
            </w:r>
          </w:p>
        </w:tc>
        <w:tc>
          <w:tcPr>
            <w:tcW w:w="851" w:type="dxa"/>
          </w:tcPr>
          <w:p w14:paraId="5B8936FD" w14:textId="77777777" w:rsidR="00C8076F" w:rsidRPr="00057099" w:rsidRDefault="00C8076F" w:rsidP="00C8076F">
            <w:pPr>
              <w:jc w:val="right"/>
            </w:pPr>
          </w:p>
        </w:tc>
        <w:tc>
          <w:tcPr>
            <w:tcW w:w="284" w:type="dxa"/>
          </w:tcPr>
          <w:p w14:paraId="3A0F650C" w14:textId="77777777" w:rsidR="00C8076F" w:rsidRPr="00057099" w:rsidRDefault="00C8076F" w:rsidP="00C8076F">
            <w:r w:rsidRPr="00057099">
              <w:t>:</w:t>
            </w:r>
          </w:p>
        </w:tc>
        <w:tc>
          <w:tcPr>
            <w:tcW w:w="4536" w:type="dxa"/>
          </w:tcPr>
          <w:p w14:paraId="7BA44EBA" w14:textId="77777777" w:rsidR="00C8076F" w:rsidRPr="00057099" w:rsidRDefault="00C8076F" w:rsidP="00C8076F">
            <w:r w:rsidRPr="00057099">
              <w:t>van binnenkant looprand tot voorbij verste en diepste punt van de toegangstrap</w:t>
            </w:r>
          </w:p>
        </w:tc>
      </w:tr>
      <w:tr w:rsidR="00C8076F" w:rsidRPr="00057099" w14:paraId="69B2E216" w14:textId="77777777" w:rsidTr="00C8076F">
        <w:tc>
          <w:tcPr>
            <w:tcW w:w="2948" w:type="dxa"/>
          </w:tcPr>
          <w:p w14:paraId="1F35ED59" w14:textId="77777777" w:rsidR="00C8076F" w:rsidRPr="00057099" w:rsidRDefault="00C8076F" w:rsidP="00C8076F">
            <w:r w:rsidRPr="00057099">
              <w:t>schakelkracht</w:t>
            </w:r>
          </w:p>
        </w:tc>
        <w:tc>
          <w:tcPr>
            <w:tcW w:w="851" w:type="dxa"/>
          </w:tcPr>
          <w:p w14:paraId="72DF408D" w14:textId="77777777" w:rsidR="00C8076F" w:rsidRPr="00057099" w:rsidRDefault="00C8076F" w:rsidP="00C8076F">
            <w:pPr>
              <w:jc w:val="right"/>
            </w:pPr>
            <w:r w:rsidRPr="00057099">
              <w:t>N</w:t>
            </w:r>
          </w:p>
        </w:tc>
        <w:tc>
          <w:tcPr>
            <w:tcW w:w="284" w:type="dxa"/>
          </w:tcPr>
          <w:p w14:paraId="79BC5D87" w14:textId="77777777" w:rsidR="00C8076F" w:rsidRPr="00057099" w:rsidRDefault="00C8076F" w:rsidP="00C8076F">
            <w:r w:rsidRPr="00057099">
              <w:t>:</w:t>
            </w:r>
          </w:p>
        </w:tc>
        <w:tc>
          <w:tcPr>
            <w:tcW w:w="4536" w:type="dxa"/>
          </w:tcPr>
          <w:p w14:paraId="4A5CEB12" w14:textId="77777777" w:rsidR="00C8076F" w:rsidRPr="00057099" w:rsidRDefault="00C8076F" w:rsidP="00C8076F">
            <w:r w:rsidRPr="00057099">
              <w:t>instelbaar 0</w:t>
            </w:r>
            <w:r w:rsidRPr="00057099">
              <w:noBreakHyphen/>
              <w:t>100</w:t>
            </w:r>
          </w:p>
        </w:tc>
      </w:tr>
      <w:tr w:rsidR="00C8076F" w:rsidRPr="00057099" w14:paraId="2840B169" w14:textId="77777777" w:rsidTr="00C8076F">
        <w:tc>
          <w:tcPr>
            <w:tcW w:w="2948" w:type="dxa"/>
          </w:tcPr>
          <w:p w14:paraId="0E9849F3" w14:textId="77777777" w:rsidR="00C8076F" w:rsidRPr="00057099" w:rsidRDefault="00C8076F" w:rsidP="00C8076F">
            <w:r w:rsidRPr="00057099">
              <w:t>schakelaar</w:t>
            </w:r>
          </w:p>
        </w:tc>
        <w:tc>
          <w:tcPr>
            <w:tcW w:w="851" w:type="dxa"/>
          </w:tcPr>
          <w:p w14:paraId="0359AE99" w14:textId="77777777" w:rsidR="00C8076F" w:rsidRPr="00057099" w:rsidRDefault="00C8076F" w:rsidP="00C8076F">
            <w:pPr>
              <w:jc w:val="right"/>
            </w:pPr>
          </w:p>
        </w:tc>
        <w:tc>
          <w:tcPr>
            <w:tcW w:w="284" w:type="dxa"/>
          </w:tcPr>
          <w:p w14:paraId="228BC35B" w14:textId="77777777" w:rsidR="00C8076F" w:rsidRPr="00057099" w:rsidRDefault="00C8076F" w:rsidP="00C8076F">
            <w:r w:rsidRPr="00057099">
              <w:t>:</w:t>
            </w:r>
          </w:p>
        </w:tc>
        <w:tc>
          <w:tcPr>
            <w:tcW w:w="4536" w:type="dxa"/>
          </w:tcPr>
          <w:p w14:paraId="66D22E22" w14:textId="77777777" w:rsidR="00C8076F" w:rsidRPr="00057099" w:rsidRDefault="00C8076F" w:rsidP="00C8076F">
            <w:r w:rsidRPr="00057099">
              <w:t>inductieve naderingsschakelaar</w:t>
            </w:r>
          </w:p>
        </w:tc>
      </w:tr>
      <w:tr w:rsidR="00C8076F" w:rsidRPr="00057099" w14:paraId="282BCBDD" w14:textId="77777777" w:rsidTr="00C8076F">
        <w:tc>
          <w:tcPr>
            <w:tcW w:w="2948" w:type="dxa"/>
          </w:tcPr>
          <w:p w14:paraId="54E2C191" w14:textId="77777777" w:rsidR="00C8076F" w:rsidRPr="00057099" w:rsidRDefault="00C8076F" w:rsidP="00C8076F">
            <w:r w:rsidRPr="00057099">
              <w:t>uitvoering</w:t>
            </w:r>
          </w:p>
        </w:tc>
        <w:tc>
          <w:tcPr>
            <w:tcW w:w="851" w:type="dxa"/>
          </w:tcPr>
          <w:p w14:paraId="1A28A8E7" w14:textId="77777777" w:rsidR="00C8076F" w:rsidRPr="00057099" w:rsidRDefault="00C8076F" w:rsidP="00C8076F">
            <w:pPr>
              <w:jc w:val="right"/>
            </w:pPr>
          </w:p>
        </w:tc>
        <w:tc>
          <w:tcPr>
            <w:tcW w:w="284" w:type="dxa"/>
          </w:tcPr>
          <w:p w14:paraId="24E45580" w14:textId="77777777" w:rsidR="00C8076F" w:rsidRPr="00057099" w:rsidRDefault="00C8076F" w:rsidP="00C8076F">
            <w:r w:rsidRPr="00057099">
              <w:t>:</w:t>
            </w:r>
          </w:p>
        </w:tc>
        <w:tc>
          <w:tcPr>
            <w:tcW w:w="4536" w:type="dxa"/>
          </w:tcPr>
          <w:p w14:paraId="66B0D016" w14:textId="348DA259" w:rsidR="00C8076F" w:rsidRPr="00057099" w:rsidRDefault="00C8076F" w:rsidP="00C8076F">
            <w:r w:rsidRPr="00057099">
              <w:t xml:space="preserve">zie lid </w:t>
            </w:r>
            <w:r w:rsidR="00CB5886" w:rsidRPr="00057099">
              <w:fldChar w:fldCharType="begin"/>
            </w:r>
            <w:r w:rsidR="00CB5886" w:rsidRPr="00057099">
              <w:instrText xml:space="preserve"> REF _Ref51751615 \r \h </w:instrText>
            </w:r>
            <w:r w:rsidR="00CB5886" w:rsidRPr="00057099">
              <w:fldChar w:fldCharType="separate"/>
            </w:r>
            <w:r w:rsidR="00057099">
              <w:t>9.13.6</w:t>
            </w:r>
            <w:r w:rsidR="00CB5886" w:rsidRPr="00057099">
              <w:fldChar w:fldCharType="end"/>
            </w:r>
          </w:p>
        </w:tc>
      </w:tr>
    </w:tbl>
    <w:p w14:paraId="33389808" w14:textId="77777777" w:rsidR="00C8076F" w:rsidRPr="00057099" w:rsidRDefault="00C8076F" w:rsidP="00C8076F"/>
    <w:p w14:paraId="1D2D2DF8" w14:textId="6756224F" w:rsidR="00C8076F" w:rsidRPr="00057099" w:rsidRDefault="00C8076F" w:rsidP="006028B5">
      <w:pPr>
        <w:pStyle w:val="Heading3"/>
      </w:pPr>
      <w:r w:rsidRPr="00057099">
        <w:t>Wielslipbeveiliging</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5E236A58" w14:textId="77777777" w:rsidTr="00C8076F">
        <w:tc>
          <w:tcPr>
            <w:tcW w:w="2948" w:type="dxa"/>
          </w:tcPr>
          <w:p w14:paraId="69494C5F" w14:textId="77777777" w:rsidR="00C8076F" w:rsidRPr="00057099" w:rsidRDefault="00C8076F" w:rsidP="00C8076F">
            <w:r w:rsidRPr="00057099">
              <w:t>Aantal</w:t>
            </w:r>
          </w:p>
        </w:tc>
        <w:tc>
          <w:tcPr>
            <w:tcW w:w="851" w:type="dxa"/>
          </w:tcPr>
          <w:p w14:paraId="3C03CB14" w14:textId="77777777" w:rsidR="00C8076F" w:rsidRPr="00057099" w:rsidRDefault="00C8076F" w:rsidP="00C8076F">
            <w:pPr>
              <w:jc w:val="right"/>
            </w:pPr>
          </w:p>
        </w:tc>
        <w:tc>
          <w:tcPr>
            <w:tcW w:w="284" w:type="dxa"/>
          </w:tcPr>
          <w:p w14:paraId="78928DB0" w14:textId="77777777" w:rsidR="00C8076F" w:rsidRPr="00057099" w:rsidRDefault="00C8076F" w:rsidP="00C8076F">
            <w:r w:rsidRPr="00057099">
              <w:t>:</w:t>
            </w:r>
          </w:p>
        </w:tc>
        <w:tc>
          <w:tcPr>
            <w:tcW w:w="4536" w:type="dxa"/>
          </w:tcPr>
          <w:p w14:paraId="29528775" w14:textId="77777777" w:rsidR="00C8076F" w:rsidRPr="00057099" w:rsidRDefault="00C8076F" w:rsidP="00C8076F">
            <w:r w:rsidRPr="00057099">
              <w:t>1</w:t>
            </w:r>
          </w:p>
        </w:tc>
      </w:tr>
      <w:tr w:rsidR="00C8076F" w:rsidRPr="00057099" w14:paraId="624A5B37" w14:textId="77777777" w:rsidTr="00C8076F">
        <w:tc>
          <w:tcPr>
            <w:tcW w:w="2948" w:type="dxa"/>
          </w:tcPr>
          <w:p w14:paraId="0FB39FD1" w14:textId="77777777" w:rsidR="00C8076F" w:rsidRPr="00057099" w:rsidRDefault="00C8076F" w:rsidP="00C8076F">
            <w:r w:rsidRPr="00057099">
              <w:t>bestaande uit</w:t>
            </w:r>
          </w:p>
        </w:tc>
        <w:tc>
          <w:tcPr>
            <w:tcW w:w="851" w:type="dxa"/>
          </w:tcPr>
          <w:p w14:paraId="7906D357" w14:textId="77777777" w:rsidR="00C8076F" w:rsidRPr="00057099" w:rsidRDefault="00C8076F" w:rsidP="00C8076F">
            <w:pPr>
              <w:jc w:val="right"/>
            </w:pPr>
          </w:p>
        </w:tc>
        <w:tc>
          <w:tcPr>
            <w:tcW w:w="284" w:type="dxa"/>
          </w:tcPr>
          <w:p w14:paraId="15E69636" w14:textId="77777777" w:rsidR="00C8076F" w:rsidRPr="00057099" w:rsidRDefault="00C8076F" w:rsidP="00C8076F">
            <w:r w:rsidRPr="00057099">
              <w:t>:</w:t>
            </w:r>
          </w:p>
        </w:tc>
        <w:tc>
          <w:tcPr>
            <w:tcW w:w="4536" w:type="dxa"/>
          </w:tcPr>
          <w:p w14:paraId="4A1D54C8" w14:textId="77777777" w:rsidR="00C8076F" w:rsidRPr="00057099" w:rsidRDefault="00C8076F" w:rsidP="00C8076F">
            <w:r w:rsidRPr="00057099">
              <w:t>een inductieve naderingsschakelaar</w:t>
            </w:r>
          </w:p>
        </w:tc>
      </w:tr>
      <w:tr w:rsidR="00C8076F" w:rsidRPr="00057099" w14:paraId="4E2FC3AF" w14:textId="77777777" w:rsidTr="00C8076F">
        <w:tc>
          <w:tcPr>
            <w:tcW w:w="2948" w:type="dxa"/>
          </w:tcPr>
          <w:p w14:paraId="599A2FA9" w14:textId="77777777" w:rsidR="00C8076F" w:rsidRPr="00057099" w:rsidRDefault="00C8076F" w:rsidP="00C8076F">
            <w:r w:rsidRPr="00057099">
              <w:t>Positie</w:t>
            </w:r>
          </w:p>
        </w:tc>
        <w:tc>
          <w:tcPr>
            <w:tcW w:w="851" w:type="dxa"/>
          </w:tcPr>
          <w:p w14:paraId="0B2348B4" w14:textId="77777777" w:rsidR="00C8076F" w:rsidRPr="00057099" w:rsidRDefault="00C8076F" w:rsidP="00C8076F">
            <w:pPr>
              <w:jc w:val="right"/>
            </w:pPr>
          </w:p>
        </w:tc>
        <w:tc>
          <w:tcPr>
            <w:tcW w:w="284" w:type="dxa"/>
          </w:tcPr>
          <w:p w14:paraId="63A8E0DA" w14:textId="77777777" w:rsidR="00C8076F" w:rsidRPr="00057099" w:rsidRDefault="00C8076F" w:rsidP="00C8076F">
            <w:r w:rsidRPr="00057099">
              <w:t>:</w:t>
            </w:r>
          </w:p>
        </w:tc>
        <w:tc>
          <w:tcPr>
            <w:tcW w:w="4536" w:type="dxa"/>
          </w:tcPr>
          <w:p w14:paraId="60C705A0" w14:textId="77777777" w:rsidR="00C8076F" w:rsidRPr="00057099" w:rsidRDefault="00C8076F" w:rsidP="00C8076F">
            <w:r w:rsidRPr="00057099">
              <w:t>op het niet aangedreven wiel/nokkenschijf op middendraaipunt loopwagen</w:t>
            </w:r>
          </w:p>
        </w:tc>
      </w:tr>
      <w:tr w:rsidR="00C8076F" w:rsidRPr="00057099" w14:paraId="07463951" w14:textId="77777777" w:rsidTr="00C8076F">
        <w:tc>
          <w:tcPr>
            <w:tcW w:w="2948" w:type="dxa"/>
          </w:tcPr>
          <w:p w14:paraId="1972F462" w14:textId="77777777" w:rsidR="00C8076F" w:rsidRPr="00057099" w:rsidRDefault="00C8076F" w:rsidP="00C8076F">
            <w:r w:rsidRPr="00057099">
              <w:t>uitvoering</w:t>
            </w:r>
          </w:p>
        </w:tc>
        <w:tc>
          <w:tcPr>
            <w:tcW w:w="851" w:type="dxa"/>
          </w:tcPr>
          <w:p w14:paraId="6A1604FA" w14:textId="77777777" w:rsidR="00C8076F" w:rsidRPr="00057099" w:rsidRDefault="00C8076F" w:rsidP="00C8076F">
            <w:pPr>
              <w:jc w:val="right"/>
            </w:pPr>
          </w:p>
        </w:tc>
        <w:tc>
          <w:tcPr>
            <w:tcW w:w="284" w:type="dxa"/>
          </w:tcPr>
          <w:p w14:paraId="69C9DF8E" w14:textId="77777777" w:rsidR="00C8076F" w:rsidRPr="00057099" w:rsidRDefault="00C8076F" w:rsidP="00C8076F">
            <w:r w:rsidRPr="00057099">
              <w:t>:</w:t>
            </w:r>
          </w:p>
        </w:tc>
        <w:tc>
          <w:tcPr>
            <w:tcW w:w="4536" w:type="dxa"/>
          </w:tcPr>
          <w:p w14:paraId="00924AA5" w14:textId="07151C37" w:rsidR="00C8076F" w:rsidRPr="00057099" w:rsidRDefault="00C8076F" w:rsidP="00C8076F">
            <w:pPr>
              <w:rPr>
                <w:highlight w:val="yellow"/>
              </w:rPr>
            </w:pPr>
            <w:r w:rsidRPr="00057099">
              <w:t xml:space="preserve">zie lid </w:t>
            </w:r>
            <w:r w:rsidR="00CB5886" w:rsidRPr="00057099">
              <w:fldChar w:fldCharType="begin"/>
            </w:r>
            <w:r w:rsidR="00CB5886" w:rsidRPr="00057099">
              <w:instrText xml:space="preserve"> REF _Ref51751636 \r \h </w:instrText>
            </w:r>
            <w:r w:rsidR="00CB5886" w:rsidRPr="00057099">
              <w:fldChar w:fldCharType="separate"/>
            </w:r>
            <w:r w:rsidR="00057099">
              <w:t>9.13.5</w:t>
            </w:r>
            <w:r w:rsidR="00CB5886" w:rsidRPr="00057099">
              <w:fldChar w:fldCharType="end"/>
            </w:r>
          </w:p>
        </w:tc>
      </w:tr>
    </w:tbl>
    <w:p w14:paraId="2C1193B2" w14:textId="77777777" w:rsidR="00C8076F" w:rsidRPr="00057099" w:rsidRDefault="00C8076F" w:rsidP="00C8076F"/>
    <w:p w14:paraId="395BECA4" w14:textId="39C26A74" w:rsidR="00C8076F" w:rsidRPr="00057099" w:rsidRDefault="00C8076F" w:rsidP="005B35B1">
      <w:pPr>
        <w:pStyle w:val="Heading2"/>
        <w:numPr>
          <w:ilvl w:val="1"/>
          <w:numId w:val="19"/>
        </w:numPr>
      </w:pPr>
      <w:bookmarkStart w:id="126" w:name="_Toc50706321"/>
      <w:bookmarkStart w:id="127" w:name="_Toc54965496"/>
      <w:r w:rsidRPr="00057099">
        <w:t>Slibschuivers</w:t>
      </w:r>
      <w:bookmarkEnd w:id="126"/>
      <w:bookmarkEnd w:id="127"/>
    </w:p>
    <w:tbl>
      <w:tblPr>
        <w:tblW w:w="0" w:type="auto"/>
        <w:tblLayout w:type="fixed"/>
        <w:tblLook w:val="01E0" w:firstRow="1" w:lastRow="1" w:firstColumn="1" w:lastColumn="1" w:noHBand="0" w:noVBand="0"/>
      </w:tblPr>
      <w:tblGrid>
        <w:gridCol w:w="2948"/>
        <w:gridCol w:w="851"/>
        <w:gridCol w:w="284"/>
        <w:gridCol w:w="4536"/>
      </w:tblGrid>
      <w:tr w:rsidR="00C8076F" w:rsidRPr="00057099" w14:paraId="299DC39C" w14:textId="77777777" w:rsidTr="00C8076F">
        <w:tc>
          <w:tcPr>
            <w:tcW w:w="2948" w:type="dxa"/>
          </w:tcPr>
          <w:p w14:paraId="16923106" w14:textId="77777777" w:rsidR="00C8076F" w:rsidRPr="00057099" w:rsidRDefault="00C8076F" w:rsidP="00C8076F">
            <w:r w:rsidRPr="00057099">
              <w:t>uitvoering</w:t>
            </w:r>
          </w:p>
        </w:tc>
        <w:tc>
          <w:tcPr>
            <w:tcW w:w="851" w:type="dxa"/>
          </w:tcPr>
          <w:p w14:paraId="016F8275" w14:textId="77777777" w:rsidR="00C8076F" w:rsidRPr="00057099" w:rsidRDefault="00C8076F" w:rsidP="00C8076F">
            <w:pPr>
              <w:jc w:val="right"/>
            </w:pPr>
          </w:p>
        </w:tc>
        <w:tc>
          <w:tcPr>
            <w:tcW w:w="284" w:type="dxa"/>
          </w:tcPr>
          <w:p w14:paraId="2DEC7CBA" w14:textId="77777777" w:rsidR="00C8076F" w:rsidRPr="00057099" w:rsidRDefault="00C8076F" w:rsidP="00C8076F">
            <w:r w:rsidRPr="00057099">
              <w:t>:</w:t>
            </w:r>
          </w:p>
        </w:tc>
        <w:tc>
          <w:tcPr>
            <w:tcW w:w="4536" w:type="dxa"/>
          </w:tcPr>
          <w:p w14:paraId="6479A437"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spiraalschuiver over 2/3 tankdiameter</w:t>
            </w:r>
          </w:p>
        </w:tc>
      </w:tr>
      <w:tr w:rsidR="00C8076F" w:rsidRPr="00057099" w14:paraId="1762A4E7" w14:textId="77777777" w:rsidTr="00C8076F">
        <w:tc>
          <w:tcPr>
            <w:tcW w:w="2948" w:type="dxa"/>
          </w:tcPr>
          <w:p w14:paraId="24660FF0" w14:textId="77777777" w:rsidR="00C8076F" w:rsidRPr="00057099" w:rsidRDefault="00C8076F" w:rsidP="00C8076F"/>
        </w:tc>
        <w:tc>
          <w:tcPr>
            <w:tcW w:w="851" w:type="dxa"/>
          </w:tcPr>
          <w:p w14:paraId="7A7E42F9" w14:textId="77777777" w:rsidR="00C8076F" w:rsidRPr="00057099" w:rsidRDefault="00C8076F" w:rsidP="00C8076F">
            <w:pPr>
              <w:jc w:val="right"/>
            </w:pPr>
          </w:p>
        </w:tc>
        <w:tc>
          <w:tcPr>
            <w:tcW w:w="284" w:type="dxa"/>
          </w:tcPr>
          <w:p w14:paraId="58DC5406" w14:textId="77777777" w:rsidR="00C8076F" w:rsidRPr="00057099" w:rsidRDefault="00C8076F" w:rsidP="00C8076F"/>
        </w:tc>
        <w:tc>
          <w:tcPr>
            <w:tcW w:w="4536" w:type="dxa"/>
          </w:tcPr>
          <w:p w14:paraId="179056E7"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spiraalschuiver uit meerdere segmenten samengesteld</w:t>
            </w:r>
          </w:p>
        </w:tc>
      </w:tr>
      <w:tr w:rsidR="00C8076F" w:rsidRPr="00057099" w14:paraId="2B33E3A9" w14:textId="77777777" w:rsidTr="00C8076F">
        <w:tc>
          <w:tcPr>
            <w:tcW w:w="2948" w:type="dxa"/>
          </w:tcPr>
          <w:p w14:paraId="3E5CE23F" w14:textId="77777777" w:rsidR="00C8076F" w:rsidRPr="00057099" w:rsidRDefault="00C8076F" w:rsidP="00C8076F"/>
        </w:tc>
        <w:tc>
          <w:tcPr>
            <w:tcW w:w="851" w:type="dxa"/>
          </w:tcPr>
          <w:p w14:paraId="0C606ACC" w14:textId="77777777" w:rsidR="00C8076F" w:rsidRPr="00057099" w:rsidRDefault="00C8076F" w:rsidP="00C8076F">
            <w:pPr>
              <w:jc w:val="right"/>
            </w:pPr>
          </w:p>
        </w:tc>
        <w:tc>
          <w:tcPr>
            <w:tcW w:w="284" w:type="dxa"/>
          </w:tcPr>
          <w:p w14:paraId="69EDDAC4" w14:textId="77777777" w:rsidR="00C8076F" w:rsidRPr="00057099" w:rsidRDefault="00C8076F" w:rsidP="00C8076F"/>
        </w:tc>
        <w:tc>
          <w:tcPr>
            <w:tcW w:w="4536" w:type="dxa"/>
          </w:tcPr>
          <w:p w14:paraId="64EE760E"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tankbodem moet in één rondgang bestreken worden</w:t>
            </w:r>
          </w:p>
        </w:tc>
      </w:tr>
      <w:tr w:rsidR="00C8076F" w:rsidRPr="00057099" w14:paraId="4D6EFF2C" w14:textId="77777777" w:rsidTr="00C8076F">
        <w:tc>
          <w:tcPr>
            <w:tcW w:w="2948" w:type="dxa"/>
          </w:tcPr>
          <w:p w14:paraId="00B18571" w14:textId="77777777" w:rsidR="00C8076F" w:rsidRPr="00057099" w:rsidRDefault="00C8076F" w:rsidP="00C8076F"/>
        </w:tc>
        <w:tc>
          <w:tcPr>
            <w:tcW w:w="851" w:type="dxa"/>
          </w:tcPr>
          <w:p w14:paraId="3558F89F" w14:textId="77777777" w:rsidR="00C8076F" w:rsidRPr="00057099" w:rsidRDefault="00C8076F" w:rsidP="00C8076F">
            <w:pPr>
              <w:jc w:val="right"/>
            </w:pPr>
          </w:p>
        </w:tc>
        <w:tc>
          <w:tcPr>
            <w:tcW w:w="284" w:type="dxa"/>
          </w:tcPr>
          <w:p w14:paraId="3146CAEC" w14:textId="77777777" w:rsidR="00C8076F" w:rsidRPr="00057099" w:rsidRDefault="00C8076F" w:rsidP="00C8076F"/>
        </w:tc>
        <w:tc>
          <w:tcPr>
            <w:tcW w:w="4536" w:type="dxa"/>
          </w:tcPr>
          <w:p w14:paraId="03E398F1"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slibschuivers moeten passend op de tankbodem worden afgesteld</w:t>
            </w:r>
          </w:p>
        </w:tc>
      </w:tr>
      <w:tr w:rsidR="00C8076F" w:rsidRPr="00057099" w14:paraId="12A93E65" w14:textId="77777777" w:rsidTr="00C8076F">
        <w:tc>
          <w:tcPr>
            <w:tcW w:w="2948" w:type="dxa"/>
          </w:tcPr>
          <w:p w14:paraId="36402439" w14:textId="77777777" w:rsidR="00C8076F" w:rsidRPr="00057099" w:rsidRDefault="00C8076F" w:rsidP="00C8076F"/>
        </w:tc>
        <w:tc>
          <w:tcPr>
            <w:tcW w:w="851" w:type="dxa"/>
          </w:tcPr>
          <w:p w14:paraId="55BA69C9" w14:textId="77777777" w:rsidR="00C8076F" w:rsidRPr="00057099" w:rsidRDefault="00C8076F" w:rsidP="00C8076F">
            <w:pPr>
              <w:jc w:val="right"/>
            </w:pPr>
          </w:p>
        </w:tc>
        <w:tc>
          <w:tcPr>
            <w:tcW w:w="284" w:type="dxa"/>
          </w:tcPr>
          <w:p w14:paraId="6B791E02" w14:textId="77777777" w:rsidR="00C8076F" w:rsidRPr="00057099" w:rsidRDefault="00C8076F" w:rsidP="00C8076F"/>
        </w:tc>
        <w:tc>
          <w:tcPr>
            <w:tcW w:w="4536" w:type="dxa"/>
          </w:tcPr>
          <w:p w14:paraId="20811256"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segmenten voldoende stijf uitvoeren</w:t>
            </w:r>
          </w:p>
        </w:tc>
      </w:tr>
      <w:tr w:rsidR="00C8076F" w:rsidRPr="00057099" w14:paraId="4EAB3677" w14:textId="77777777" w:rsidTr="00C8076F">
        <w:tc>
          <w:tcPr>
            <w:tcW w:w="2948" w:type="dxa"/>
          </w:tcPr>
          <w:p w14:paraId="01CB514F" w14:textId="77777777" w:rsidR="00C8076F" w:rsidRPr="00057099" w:rsidRDefault="00C8076F" w:rsidP="00C8076F">
            <w:r w:rsidRPr="00057099">
              <w:t>bladhoogte</w:t>
            </w:r>
          </w:p>
        </w:tc>
        <w:tc>
          <w:tcPr>
            <w:tcW w:w="851" w:type="dxa"/>
          </w:tcPr>
          <w:p w14:paraId="6FFAE20B" w14:textId="77777777" w:rsidR="00C8076F" w:rsidRPr="00057099" w:rsidRDefault="00C8076F" w:rsidP="00C8076F">
            <w:pPr>
              <w:jc w:val="right"/>
            </w:pPr>
          </w:p>
        </w:tc>
        <w:tc>
          <w:tcPr>
            <w:tcW w:w="284" w:type="dxa"/>
          </w:tcPr>
          <w:p w14:paraId="06BEAF7F" w14:textId="77777777" w:rsidR="00C8076F" w:rsidRPr="00057099" w:rsidRDefault="00C8076F" w:rsidP="00C8076F"/>
        </w:tc>
        <w:tc>
          <w:tcPr>
            <w:tcW w:w="4536" w:type="dxa"/>
          </w:tcPr>
          <w:p w14:paraId="5C5F4A1E" w14:textId="77777777" w:rsidR="00C8076F" w:rsidRPr="00057099" w:rsidRDefault="00C8076F" w:rsidP="00C8076F"/>
        </w:tc>
      </w:tr>
      <w:tr w:rsidR="00C8076F" w:rsidRPr="00057099" w14:paraId="3BB81C2E" w14:textId="77777777" w:rsidTr="00C8076F">
        <w:tc>
          <w:tcPr>
            <w:tcW w:w="2948" w:type="dxa"/>
          </w:tcPr>
          <w:p w14:paraId="19555DB5"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kantdiepte 1,5 m</w:t>
            </w:r>
          </w:p>
        </w:tc>
        <w:tc>
          <w:tcPr>
            <w:tcW w:w="851" w:type="dxa"/>
          </w:tcPr>
          <w:p w14:paraId="7AF8A07F" w14:textId="77777777" w:rsidR="00C8076F" w:rsidRPr="00057099" w:rsidRDefault="00C8076F" w:rsidP="00C8076F">
            <w:pPr>
              <w:jc w:val="right"/>
            </w:pPr>
          </w:p>
        </w:tc>
        <w:tc>
          <w:tcPr>
            <w:tcW w:w="284" w:type="dxa"/>
          </w:tcPr>
          <w:p w14:paraId="2F322DBC" w14:textId="77777777" w:rsidR="00C8076F" w:rsidRPr="00057099" w:rsidRDefault="00C8076F" w:rsidP="00C8076F">
            <w:r w:rsidRPr="00057099">
              <w:t>:</w:t>
            </w:r>
          </w:p>
        </w:tc>
        <w:tc>
          <w:tcPr>
            <w:tcW w:w="4536" w:type="dxa"/>
          </w:tcPr>
          <w:p w14:paraId="33115A0B" w14:textId="77777777" w:rsidR="00C8076F" w:rsidRPr="00057099" w:rsidRDefault="00C8076F" w:rsidP="00C8076F">
            <w:r w:rsidRPr="00057099">
              <w:t xml:space="preserve">verlopend van 200 mm aan wandzijde tot 400 mm bij de </w:t>
            </w:r>
            <w:proofErr w:type="spellStart"/>
            <w:r w:rsidRPr="00057099">
              <w:t>slibzak</w:t>
            </w:r>
            <w:proofErr w:type="spellEnd"/>
            <w:r w:rsidRPr="00057099">
              <w:t>/slibgoot</w:t>
            </w:r>
          </w:p>
        </w:tc>
      </w:tr>
      <w:tr w:rsidR="00C8076F" w:rsidRPr="00057099" w14:paraId="029662D7" w14:textId="77777777" w:rsidTr="00C8076F">
        <w:tc>
          <w:tcPr>
            <w:tcW w:w="2948" w:type="dxa"/>
          </w:tcPr>
          <w:p w14:paraId="230ED982" w14:textId="77777777" w:rsidR="00C8076F" w:rsidRPr="00057099" w:rsidRDefault="00C8076F" w:rsidP="00C8076F">
            <w:r w:rsidRPr="00057099">
              <w:t>hoek met de voerstraal</w:t>
            </w:r>
          </w:p>
        </w:tc>
        <w:tc>
          <w:tcPr>
            <w:tcW w:w="851" w:type="dxa"/>
          </w:tcPr>
          <w:p w14:paraId="0BBB1730" w14:textId="77777777" w:rsidR="00C8076F" w:rsidRPr="00057099" w:rsidRDefault="00C8076F" w:rsidP="00C8076F">
            <w:pPr>
              <w:jc w:val="right"/>
            </w:pPr>
          </w:p>
        </w:tc>
        <w:tc>
          <w:tcPr>
            <w:tcW w:w="284" w:type="dxa"/>
          </w:tcPr>
          <w:p w14:paraId="23754071" w14:textId="77777777" w:rsidR="00C8076F" w:rsidRPr="00057099" w:rsidRDefault="00C8076F" w:rsidP="00C8076F">
            <w:r w:rsidRPr="00057099">
              <w:t>:</w:t>
            </w:r>
          </w:p>
        </w:tc>
        <w:tc>
          <w:tcPr>
            <w:tcW w:w="4536" w:type="dxa"/>
          </w:tcPr>
          <w:p w14:paraId="6435E4C6" w14:textId="77777777" w:rsidR="00C8076F" w:rsidRPr="00057099" w:rsidRDefault="00C8076F" w:rsidP="00C8076F">
            <w:r w:rsidRPr="00057099">
              <w:t>verlopend van 20</w:t>
            </w:r>
            <w:r w:rsidRPr="00057099">
              <w:rPr>
                <w:vertAlign w:val="superscript"/>
              </w:rPr>
              <w:t>0</w:t>
            </w:r>
            <w:r w:rsidRPr="00057099">
              <w:t xml:space="preserve"> bij de tankwand tot 45° in het midden van de tank</w:t>
            </w:r>
          </w:p>
        </w:tc>
      </w:tr>
      <w:tr w:rsidR="00C8076F" w:rsidRPr="00057099" w14:paraId="2C26587F" w14:textId="77777777" w:rsidTr="00C8076F">
        <w:tc>
          <w:tcPr>
            <w:tcW w:w="2948" w:type="dxa"/>
          </w:tcPr>
          <w:p w14:paraId="5E5A7C97" w14:textId="77777777" w:rsidR="00C8076F" w:rsidRPr="00057099" w:rsidRDefault="00C8076F" w:rsidP="00C8076F">
            <w:r w:rsidRPr="00057099">
              <w:t>ophanging schuiverdelen</w:t>
            </w:r>
          </w:p>
        </w:tc>
        <w:tc>
          <w:tcPr>
            <w:tcW w:w="851" w:type="dxa"/>
          </w:tcPr>
          <w:p w14:paraId="506A8652" w14:textId="77777777" w:rsidR="00C8076F" w:rsidRPr="00057099" w:rsidRDefault="00C8076F" w:rsidP="00C8076F">
            <w:pPr>
              <w:jc w:val="right"/>
            </w:pPr>
          </w:p>
        </w:tc>
        <w:tc>
          <w:tcPr>
            <w:tcW w:w="284" w:type="dxa"/>
          </w:tcPr>
          <w:p w14:paraId="21AFE3FD" w14:textId="77777777" w:rsidR="00C8076F" w:rsidRPr="00057099" w:rsidRDefault="00C8076F" w:rsidP="00C8076F">
            <w:r w:rsidRPr="00057099">
              <w:t>:</w:t>
            </w:r>
          </w:p>
        </w:tc>
        <w:tc>
          <w:tcPr>
            <w:tcW w:w="4536" w:type="dxa"/>
          </w:tcPr>
          <w:p w14:paraId="73CA1F79" w14:textId="77777777" w:rsidR="00C8076F" w:rsidRPr="00057099" w:rsidRDefault="00C8076F" w:rsidP="00C8076F">
            <w:r w:rsidRPr="00057099">
              <w:t>hangend aan ruimerbrug</w:t>
            </w:r>
          </w:p>
        </w:tc>
      </w:tr>
      <w:tr w:rsidR="00C8076F" w:rsidRPr="00057099" w14:paraId="5BCF3B83" w14:textId="77777777" w:rsidTr="00C8076F">
        <w:tc>
          <w:tcPr>
            <w:tcW w:w="2948" w:type="dxa"/>
          </w:tcPr>
          <w:p w14:paraId="561DDD92" w14:textId="77777777" w:rsidR="00C8076F" w:rsidRPr="00057099" w:rsidRDefault="00C8076F" w:rsidP="00C8076F">
            <w:r w:rsidRPr="00057099">
              <w:t>uitvoering ophanging</w:t>
            </w:r>
          </w:p>
        </w:tc>
        <w:tc>
          <w:tcPr>
            <w:tcW w:w="851" w:type="dxa"/>
          </w:tcPr>
          <w:p w14:paraId="52CA1749" w14:textId="77777777" w:rsidR="00C8076F" w:rsidRPr="00057099" w:rsidRDefault="00C8076F" w:rsidP="00C8076F">
            <w:pPr>
              <w:jc w:val="right"/>
            </w:pPr>
          </w:p>
        </w:tc>
        <w:tc>
          <w:tcPr>
            <w:tcW w:w="284" w:type="dxa"/>
          </w:tcPr>
          <w:p w14:paraId="2DEC1EEB" w14:textId="77777777" w:rsidR="00C8076F" w:rsidRPr="00057099" w:rsidRDefault="00C8076F" w:rsidP="00C8076F">
            <w:r w:rsidRPr="00057099">
              <w:t>:</w:t>
            </w:r>
          </w:p>
        </w:tc>
        <w:tc>
          <w:tcPr>
            <w:tcW w:w="4536" w:type="dxa"/>
          </w:tcPr>
          <w:p w14:paraId="566AD737" w14:textId="77777777" w:rsidR="00C8076F" w:rsidRPr="00057099" w:rsidRDefault="00C8076F" w:rsidP="00C8076F">
            <w:r w:rsidRPr="00057099">
              <w:t>met trekstangen (geen spandraden) en buizenstelsel scharnierend aan de ruimerbrug d.m.v. kunststof lagering</w:t>
            </w:r>
          </w:p>
        </w:tc>
      </w:tr>
      <w:tr w:rsidR="00C8076F" w:rsidRPr="00057099" w14:paraId="30928A91" w14:textId="77777777" w:rsidTr="00C8076F">
        <w:tc>
          <w:tcPr>
            <w:tcW w:w="2948" w:type="dxa"/>
          </w:tcPr>
          <w:p w14:paraId="382AE4F6" w14:textId="77777777" w:rsidR="00C8076F" w:rsidRPr="00057099" w:rsidRDefault="00C8076F" w:rsidP="00C8076F">
            <w:r w:rsidRPr="00057099">
              <w:t>uitvoering trekstangen</w:t>
            </w:r>
          </w:p>
        </w:tc>
        <w:tc>
          <w:tcPr>
            <w:tcW w:w="851" w:type="dxa"/>
          </w:tcPr>
          <w:p w14:paraId="609E7912" w14:textId="77777777" w:rsidR="00C8076F" w:rsidRPr="00057099" w:rsidRDefault="00C8076F" w:rsidP="00C8076F">
            <w:pPr>
              <w:jc w:val="right"/>
            </w:pPr>
          </w:p>
        </w:tc>
        <w:tc>
          <w:tcPr>
            <w:tcW w:w="284" w:type="dxa"/>
          </w:tcPr>
          <w:p w14:paraId="3A97A139" w14:textId="77777777" w:rsidR="00C8076F" w:rsidRPr="00057099" w:rsidRDefault="00C8076F" w:rsidP="00C8076F">
            <w:r w:rsidRPr="00057099">
              <w:t>:</w:t>
            </w:r>
          </w:p>
        </w:tc>
        <w:tc>
          <w:tcPr>
            <w:tcW w:w="4536" w:type="dxa"/>
          </w:tcPr>
          <w:p w14:paraId="6610E0F2" w14:textId="77777777" w:rsidR="00C8076F" w:rsidRPr="00057099" w:rsidRDefault="00C8076F" w:rsidP="00C8076F">
            <w:pPr>
              <w:tabs>
                <w:tab w:val="left" w:pos="284"/>
              </w:tabs>
              <w:ind w:left="284" w:hanging="284"/>
            </w:pPr>
            <w:r w:rsidRPr="00057099">
              <w:tab/>
            </w:r>
            <w:proofErr w:type="spellStart"/>
            <w:r w:rsidRPr="00057099">
              <w:t>nastelbaar</w:t>
            </w:r>
            <w:proofErr w:type="spellEnd"/>
            <w:r w:rsidRPr="00057099">
              <w:t xml:space="preserve"> uitvoeren</w:t>
            </w:r>
          </w:p>
        </w:tc>
      </w:tr>
      <w:tr w:rsidR="00C8076F" w:rsidRPr="00057099" w14:paraId="418899E5" w14:textId="77777777" w:rsidTr="00C8076F">
        <w:tc>
          <w:tcPr>
            <w:tcW w:w="2948" w:type="dxa"/>
          </w:tcPr>
          <w:p w14:paraId="00DAB0AD" w14:textId="77777777" w:rsidR="00C8076F" w:rsidRPr="00057099" w:rsidRDefault="00C8076F" w:rsidP="00C8076F"/>
        </w:tc>
        <w:tc>
          <w:tcPr>
            <w:tcW w:w="851" w:type="dxa"/>
          </w:tcPr>
          <w:p w14:paraId="60B881B6" w14:textId="77777777" w:rsidR="00C8076F" w:rsidRPr="00057099" w:rsidRDefault="00C8076F" w:rsidP="00C8076F">
            <w:pPr>
              <w:jc w:val="right"/>
            </w:pPr>
          </w:p>
        </w:tc>
        <w:tc>
          <w:tcPr>
            <w:tcW w:w="284" w:type="dxa"/>
          </w:tcPr>
          <w:p w14:paraId="21550B0C" w14:textId="77777777" w:rsidR="00C8076F" w:rsidRPr="00057099" w:rsidRDefault="00C8076F" w:rsidP="00C8076F"/>
        </w:tc>
        <w:tc>
          <w:tcPr>
            <w:tcW w:w="4536" w:type="dxa"/>
          </w:tcPr>
          <w:p w14:paraId="569587D3" w14:textId="77777777" w:rsidR="00C8076F" w:rsidRPr="00057099" w:rsidRDefault="00C8076F" w:rsidP="00C8076F">
            <w:pPr>
              <w:tabs>
                <w:tab w:val="left" w:pos="284"/>
              </w:tabs>
              <w:ind w:left="284" w:hanging="284"/>
            </w:pPr>
            <w:r w:rsidRPr="00057099">
              <w:tab/>
              <w:t xml:space="preserve">spanmoeren en contramoeren boven water </w:t>
            </w:r>
            <w:proofErr w:type="spellStart"/>
            <w:r w:rsidRPr="00057099">
              <w:t>nastelbaar</w:t>
            </w:r>
            <w:proofErr w:type="spellEnd"/>
          </w:p>
        </w:tc>
      </w:tr>
      <w:tr w:rsidR="00C8076F" w:rsidRPr="00057099" w14:paraId="36653D8D" w14:textId="77777777" w:rsidTr="00C8076F">
        <w:tc>
          <w:tcPr>
            <w:tcW w:w="2948" w:type="dxa"/>
          </w:tcPr>
          <w:p w14:paraId="3084C3C7" w14:textId="77777777" w:rsidR="00C8076F" w:rsidRPr="00057099" w:rsidRDefault="00C8076F" w:rsidP="00C8076F"/>
        </w:tc>
        <w:tc>
          <w:tcPr>
            <w:tcW w:w="851" w:type="dxa"/>
          </w:tcPr>
          <w:p w14:paraId="70577E1C" w14:textId="77777777" w:rsidR="00C8076F" w:rsidRPr="00057099" w:rsidRDefault="00C8076F" w:rsidP="00C8076F">
            <w:pPr>
              <w:jc w:val="right"/>
            </w:pPr>
          </w:p>
        </w:tc>
        <w:tc>
          <w:tcPr>
            <w:tcW w:w="284" w:type="dxa"/>
          </w:tcPr>
          <w:p w14:paraId="678DE9B0" w14:textId="77777777" w:rsidR="00C8076F" w:rsidRPr="00057099" w:rsidRDefault="00C8076F" w:rsidP="00C8076F"/>
        </w:tc>
        <w:tc>
          <w:tcPr>
            <w:tcW w:w="4536" w:type="dxa"/>
          </w:tcPr>
          <w:p w14:paraId="4A4AE5F8" w14:textId="77777777" w:rsidR="00C8076F" w:rsidRPr="00057099" w:rsidRDefault="00C8076F" w:rsidP="00C8076F">
            <w:pPr>
              <w:tabs>
                <w:tab w:val="left" w:pos="284"/>
              </w:tabs>
              <w:ind w:left="284" w:hanging="284"/>
            </w:pPr>
            <w:r w:rsidRPr="00057099">
              <w:tab/>
              <w:t>trekstangen uitvoeren in RVS AISI 304</w:t>
            </w:r>
          </w:p>
        </w:tc>
      </w:tr>
      <w:tr w:rsidR="00C8076F" w:rsidRPr="00057099" w14:paraId="3B526861" w14:textId="77777777" w:rsidTr="00C8076F">
        <w:tc>
          <w:tcPr>
            <w:tcW w:w="2948" w:type="dxa"/>
          </w:tcPr>
          <w:p w14:paraId="64F7179F" w14:textId="77777777" w:rsidR="00C8076F" w:rsidRPr="00057099" w:rsidRDefault="00C8076F" w:rsidP="00C8076F">
            <w:r w:rsidRPr="00057099">
              <w:t>ophanging schuiverdelen</w:t>
            </w:r>
          </w:p>
        </w:tc>
        <w:tc>
          <w:tcPr>
            <w:tcW w:w="851" w:type="dxa"/>
          </w:tcPr>
          <w:p w14:paraId="765220F3" w14:textId="77777777" w:rsidR="00C8076F" w:rsidRPr="00057099" w:rsidRDefault="00C8076F" w:rsidP="00C8076F">
            <w:pPr>
              <w:jc w:val="right"/>
            </w:pPr>
          </w:p>
        </w:tc>
        <w:tc>
          <w:tcPr>
            <w:tcW w:w="284" w:type="dxa"/>
          </w:tcPr>
          <w:p w14:paraId="47C70396" w14:textId="77777777" w:rsidR="00C8076F" w:rsidRPr="00057099" w:rsidRDefault="00C8076F" w:rsidP="00C8076F">
            <w:r w:rsidRPr="00057099">
              <w:t>:</w:t>
            </w:r>
          </w:p>
        </w:tc>
        <w:tc>
          <w:tcPr>
            <w:tcW w:w="4536" w:type="dxa"/>
          </w:tcPr>
          <w:p w14:paraId="38E16E54" w14:textId="77777777" w:rsidR="00C8076F" w:rsidRPr="00057099" w:rsidRDefault="00C8076F" w:rsidP="00C8076F">
            <w:r w:rsidRPr="00057099">
              <w:t>hangend aan ruimerbrug</w:t>
            </w:r>
          </w:p>
        </w:tc>
      </w:tr>
      <w:tr w:rsidR="00C8076F" w:rsidRPr="00057099" w14:paraId="1B7299BA" w14:textId="77777777" w:rsidTr="00C8076F">
        <w:tc>
          <w:tcPr>
            <w:tcW w:w="2948" w:type="dxa"/>
          </w:tcPr>
          <w:p w14:paraId="637B1F3D" w14:textId="77777777" w:rsidR="00C8076F" w:rsidRPr="00057099" w:rsidRDefault="00C8076F" w:rsidP="00C8076F">
            <w:r w:rsidRPr="00057099">
              <w:t>uitvoering ophanging</w:t>
            </w:r>
          </w:p>
        </w:tc>
        <w:tc>
          <w:tcPr>
            <w:tcW w:w="851" w:type="dxa"/>
          </w:tcPr>
          <w:p w14:paraId="056A4460" w14:textId="77777777" w:rsidR="00C8076F" w:rsidRPr="00057099" w:rsidRDefault="00C8076F" w:rsidP="00C8076F">
            <w:pPr>
              <w:jc w:val="right"/>
            </w:pPr>
          </w:p>
        </w:tc>
        <w:tc>
          <w:tcPr>
            <w:tcW w:w="284" w:type="dxa"/>
          </w:tcPr>
          <w:p w14:paraId="58CDC8DA" w14:textId="77777777" w:rsidR="00C8076F" w:rsidRPr="00057099" w:rsidRDefault="00C8076F" w:rsidP="00C8076F">
            <w:r w:rsidRPr="00057099">
              <w:t>:</w:t>
            </w:r>
          </w:p>
        </w:tc>
        <w:tc>
          <w:tcPr>
            <w:tcW w:w="4536" w:type="dxa"/>
          </w:tcPr>
          <w:p w14:paraId="699F32F4" w14:textId="77777777" w:rsidR="00C8076F" w:rsidRPr="00057099" w:rsidRDefault="00C8076F" w:rsidP="00C8076F">
            <w:r w:rsidRPr="00057099">
              <w:t>door middel van buizenstelsel scharnierend aan de ruimerbrug door middel van kunststof lagering</w:t>
            </w:r>
          </w:p>
        </w:tc>
      </w:tr>
      <w:tr w:rsidR="00C8076F" w:rsidRPr="00057099" w14:paraId="5E0A0A66" w14:textId="77777777" w:rsidTr="00C8076F">
        <w:tc>
          <w:tcPr>
            <w:tcW w:w="2948" w:type="dxa"/>
          </w:tcPr>
          <w:p w14:paraId="16803B4E" w14:textId="77777777" w:rsidR="00C8076F" w:rsidRPr="00057099" w:rsidRDefault="00C8076F" w:rsidP="00C8076F">
            <w:r w:rsidRPr="00057099">
              <w:t>schuiverdelen voorzien van</w:t>
            </w:r>
          </w:p>
        </w:tc>
        <w:tc>
          <w:tcPr>
            <w:tcW w:w="851" w:type="dxa"/>
          </w:tcPr>
          <w:p w14:paraId="506FE4CB" w14:textId="77777777" w:rsidR="00C8076F" w:rsidRPr="00057099" w:rsidRDefault="00C8076F" w:rsidP="00C8076F">
            <w:pPr>
              <w:jc w:val="right"/>
            </w:pPr>
          </w:p>
        </w:tc>
        <w:tc>
          <w:tcPr>
            <w:tcW w:w="284" w:type="dxa"/>
          </w:tcPr>
          <w:p w14:paraId="6FA92832" w14:textId="77777777" w:rsidR="00C8076F" w:rsidRPr="00057099" w:rsidRDefault="00C8076F" w:rsidP="00C8076F">
            <w:r w:rsidRPr="00057099">
              <w:t>:</w:t>
            </w:r>
          </w:p>
        </w:tc>
        <w:tc>
          <w:tcPr>
            <w:tcW w:w="4536" w:type="dxa"/>
          </w:tcPr>
          <w:p w14:paraId="4777E7F2" w14:textId="77777777" w:rsidR="00C8076F" w:rsidRPr="00057099" w:rsidRDefault="00C8076F" w:rsidP="00C8076F">
            <w:r w:rsidRPr="00057099">
              <w:t>neopreen strippen, dik 10 mm, hoogte tenminste 150 mm d.m.v. sleufgaten in hoogte verstelbaar</w:t>
            </w:r>
          </w:p>
        </w:tc>
      </w:tr>
      <w:tr w:rsidR="00C8076F" w:rsidRPr="00057099" w14:paraId="780B8B9E" w14:textId="77777777" w:rsidTr="00C8076F">
        <w:tc>
          <w:tcPr>
            <w:tcW w:w="2948" w:type="dxa"/>
          </w:tcPr>
          <w:p w14:paraId="423DE2F1" w14:textId="77777777" w:rsidR="00C8076F" w:rsidRPr="00057099" w:rsidRDefault="00C8076F" w:rsidP="00C8076F">
            <w:r w:rsidRPr="00057099">
              <w:t>voorzieningen</w:t>
            </w:r>
          </w:p>
        </w:tc>
        <w:tc>
          <w:tcPr>
            <w:tcW w:w="851" w:type="dxa"/>
          </w:tcPr>
          <w:p w14:paraId="5B380301" w14:textId="77777777" w:rsidR="00C8076F" w:rsidRPr="00057099" w:rsidRDefault="00C8076F" w:rsidP="00C8076F">
            <w:pPr>
              <w:jc w:val="right"/>
            </w:pPr>
          </w:p>
        </w:tc>
        <w:tc>
          <w:tcPr>
            <w:tcW w:w="284" w:type="dxa"/>
          </w:tcPr>
          <w:p w14:paraId="0ED813D5" w14:textId="77777777" w:rsidR="00C8076F" w:rsidRPr="00057099" w:rsidRDefault="00C8076F" w:rsidP="00C8076F">
            <w:r w:rsidRPr="00057099">
              <w:t>:</w:t>
            </w:r>
          </w:p>
        </w:tc>
        <w:tc>
          <w:tcPr>
            <w:tcW w:w="4536" w:type="dxa"/>
          </w:tcPr>
          <w:p w14:paraId="127D9D63" w14:textId="77777777" w:rsidR="00C8076F" w:rsidRPr="00057099" w:rsidRDefault="00C8076F" w:rsidP="00C8076F">
            <w:r w:rsidRPr="00057099">
              <w:t xml:space="preserve">indien nodig, het deel dat onder de </w:t>
            </w:r>
            <w:proofErr w:type="spellStart"/>
            <w:r w:rsidRPr="00057099">
              <w:t>deflectieplaat</w:t>
            </w:r>
            <w:proofErr w:type="spellEnd"/>
            <w:r w:rsidRPr="00057099">
              <w:t xml:space="preserve"> doorloopt van ballast voorzien.</w:t>
            </w:r>
          </w:p>
        </w:tc>
      </w:tr>
      <w:tr w:rsidR="00C8076F" w:rsidRPr="00057099" w14:paraId="6EA47539" w14:textId="77777777" w:rsidTr="00C8076F">
        <w:tc>
          <w:tcPr>
            <w:tcW w:w="2948" w:type="dxa"/>
          </w:tcPr>
          <w:p w14:paraId="6DF8367D" w14:textId="77777777" w:rsidR="00C8076F" w:rsidRPr="00057099" w:rsidRDefault="00C8076F" w:rsidP="00C8076F">
            <w:r w:rsidRPr="00057099">
              <w:t>slibgootschuivers</w:t>
            </w:r>
          </w:p>
        </w:tc>
        <w:tc>
          <w:tcPr>
            <w:tcW w:w="851" w:type="dxa"/>
          </w:tcPr>
          <w:p w14:paraId="664F509E" w14:textId="77777777" w:rsidR="00C8076F" w:rsidRPr="00057099" w:rsidRDefault="00C8076F" w:rsidP="00C8076F">
            <w:pPr>
              <w:jc w:val="right"/>
            </w:pPr>
          </w:p>
        </w:tc>
        <w:tc>
          <w:tcPr>
            <w:tcW w:w="284" w:type="dxa"/>
          </w:tcPr>
          <w:p w14:paraId="0BD4BD4E" w14:textId="77777777" w:rsidR="00C8076F" w:rsidRPr="00057099" w:rsidRDefault="00C8076F" w:rsidP="00C8076F">
            <w:r w:rsidRPr="00057099">
              <w:t>:</w:t>
            </w:r>
          </w:p>
        </w:tc>
        <w:tc>
          <w:tcPr>
            <w:tcW w:w="4536" w:type="dxa"/>
          </w:tcPr>
          <w:p w14:paraId="7B6F0F22" w14:textId="77777777" w:rsidR="00C8076F" w:rsidRPr="00057099" w:rsidRDefault="00C8076F" w:rsidP="00C8076F">
            <w:r w:rsidRPr="00057099">
              <w:t>2 stuks per tank, bevestigd aan de ruimerconstructie. Omklappen van de slibgootschuivers moet, d.m.v. stangenstelsels met contragewichten op de ruimerbrug waarneembaar zijn.</w:t>
            </w:r>
          </w:p>
        </w:tc>
      </w:tr>
      <w:tr w:rsidR="00C8076F" w:rsidRPr="00057099" w14:paraId="4D94B4EB" w14:textId="77777777" w:rsidTr="00C8076F">
        <w:tc>
          <w:tcPr>
            <w:tcW w:w="2948" w:type="dxa"/>
          </w:tcPr>
          <w:p w14:paraId="3631FEDF" w14:textId="77777777" w:rsidR="00C8076F" w:rsidRPr="00057099" w:rsidRDefault="00C8076F" w:rsidP="00C8076F">
            <w:r w:rsidRPr="00057099">
              <w:t>materiaal</w:t>
            </w:r>
          </w:p>
        </w:tc>
        <w:tc>
          <w:tcPr>
            <w:tcW w:w="851" w:type="dxa"/>
          </w:tcPr>
          <w:p w14:paraId="370B91E5" w14:textId="77777777" w:rsidR="00C8076F" w:rsidRPr="00057099" w:rsidRDefault="00C8076F" w:rsidP="00C8076F">
            <w:pPr>
              <w:jc w:val="right"/>
            </w:pPr>
          </w:p>
        </w:tc>
        <w:tc>
          <w:tcPr>
            <w:tcW w:w="284" w:type="dxa"/>
          </w:tcPr>
          <w:p w14:paraId="51E8D2B6" w14:textId="77777777" w:rsidR="00C8076F" w:rsidRPr="00057099" w:rsidRDefault="00C8076F" w:rsidP="00C8076F">
            <w:r w:rsidRPr="00057099">
              <w:t>:</w:t>
            </w:r>
          </w:p>
        </w:tc>
        <w:tc>
          <w:tcPr>
            <w:tcW w:w="4536" w:type="dxa"/>
          </w:tcPr>
          <w:p w14:paraId="6BE865C2" w14:textId="77777777" w:rsidR="00C8076F" w:rsidRPr="00057099" w:rsidRDefault="00C8076F" w:rsidP="00C8076F">
            <w:r w:rsidRPr="00057099">
              <w:t>RVS AISI 304L</w:t>
            </w:r>
          </w:p>
        </w:tc>
      </w:tr>
    </w:tbl>
    <w:p w14:paraId="5CED7582" w14:textId="77777777" w:rsidR="00C8076F" w:rsidRPr="00057099" w:rsidRDefault="00C8076F" w:rsidP="00C8076F"/>
    <w:p w14:paraId="1CC1E9C6" w14:textId="3CFF1DBB" w:rsidR="00C8076F" w:rsidRPr="00057099" w:rsidRDefault="00C8076F" w:rsidP="005B35B1">
      <w:pPr>
        <w:pStyle w:val="Heading2"/>
        <w:numPr>
          <w:ilvl w:val="1"/>
          <w:numId w:val="19"/>
        </w:numPr>
      </w:pPr>
      <w:bookmarkStart w:id="128" w:name="_Toc50706322"/>
      <w:bookmarkStart w:id="129" w:name="_Toc54965497"/>
      <w:r w:rsidRPr="00057099">
        <w:t>Inlooptrommel</w:t>
      </w:r>
      <w:bookmarkEnd w:id="128"/>
      <w:bookmarkEnd w:id="129"/>
    </w:p>
    <w:tbl>
      <w:tblPr>
        <w:tblW w:w="0" w:type="auto"/>
        <w:tblLayout w:type="fixed"/>
        <w:tblLook w:val="01E0" w:firstRow="1" w:lastRow="1" w:firstColumn="1" w:lastColumn="1" w:noHBand="0" w:noVBand="0"/>
      </w:tblPr>
      <w:tblGrid>
        <w:gridCol w:w="2948"/>
        <w:gridCol w:w="851"/>
        <w:gridCol w:w="284"/>
        <w:gridCol w:w="4536"/>
      </w:tblGrid>
      <w:tr w:rsidR="00C8076F" w:rsidRPr="00057099" w14:paraId="07A05B4A" w14:textId="77777777" w:rsidTr="00C8076F">
        <w:tc>
          <w:tcPr>
            <w:tcW w:w="2948" w:type="dxa"/>
          </w:tcPr>
          <w:p w14:paraId="563219D5" w14:textId="77777777" w:rsidR="00C8076F" w:rsidRPr="00057099" w:rsidRDefault="00C8076F" w:rsidP="00C8076F">
            <w:r w:rsidRPr="00057099">
              <w:t>Doel</w:t>
            </w:r>
          </w:p>
        </w:tc>
        <w:tc>
          <w:tcPr>
            <w:tcW w:w="851" w:type="dxa"/>
          </w:tcPr>
          <w:p w14:paraId="5B15F677" w14:textId="77777777" w:rsidR="00C8076F" w:rsidRPr="00057099" w:rsidRDefault="00C8076F" w:rsidP="00C8076F">
            <w:pPr>
              <w:jc w:val="right"/>
            </w:pPr>
          </w:p>
        </w:tc>
        <w:tc>
          <w:tcPr>
            <w:tcW w:w="284" w:type="dxa"/>
          </w:tcPr>
          <w:p w14:paraId="749D1742" w14:textId="77777777" w:rsidR="00C8076F" w:rsidRPr="00057099" w:rsidRDefault="00C8076F" w:rsidP="00C8076F">
            <w:r w:rsidRPr="00057099">
              <w:t>:</w:t>
            </w:r>
          </w:p>
        </w:tc>
        <w:tc>
          <w:tcPr>
            <w:tcW w:w="4536" w:type="dxa"/>
          </w:tcPr>
          <w:p w14:paraId="49922B9F" w14:textId="77777777" w:rsidR="00C8076F" w:rsidRPr="00057099" w:rsidRDefault="00C8076F" w:rsidP="00C8076F">
            <w:r w:rsidRPr="00057099">
              <w:t>De inlooptrommel zorgt voor een gelijkmatige instroming van het medium</w:t>
            </w:r>
          </w:p>
        </w:tc>
      </w:tr>
      <w:tr w:rsidR="00C8076F" w:rsidRPr="00057099" w14:paraId="3DFB313D" w14:textId="77777777" w:rsidTr="00C8076F">
        <w:tc>
          <w:tcPr>
            <w:tcW w:w="2948" w:type="dxa"/>
          </w:tcPr>
          <w:p w14:paraId="2DDAE845" w14:textId="77777777" w:rsidR="00C8076F" w:rsidRPr="00057099" w:rsidRDefault="00C8076F" w:rsidP="00C8076F">
            <w:r w:rsidRPr="00057099">
              <w:t>uitvoering</w:t>
            </w:r>
          </w:p>
        </w:tc>
        <w:tc>
          <w:tcPr>
            <w:tcW w:w="851" w:type="dxa"/>
          </w:tcPr>
          <w:p w14:paraId="420D765C" w14:textId="77777777" w:rsidR="00C8076F" w:rsidRPr="00057099" w:rsidRDefault="00C8076F" w:rsidP="00C8076F">
            <w:pPr>
              <w:jc w:val="right"/>
            </w:pPr>
          </w:p>
        </w:tc>
        <w:tc>
          <w:tcPr>
            <w:tcW w:w="284" w:type="dxa"/>
          </w:tcPr>
          <w:p w14:paraId="1982725A" w14:textId="77777777" w:rsidR="00C8076F" w:rsidRPr="00057099" w:rsidRDefault="00C8076F" w:rsidP="00C8076F">
            <w:r w:rsidRPr="00057099">
              <w:t>:</w:t>
            </w:r>
          </w:p>
        </w:tc>
        <w:tc>
          <w:tcPr>
            <w:tcW w:w="4536" w:type="dxa"/>
          </w:tcPr>
          <w:p w14:paraId="3C69B2C0" w14:textId="77777777" w:rsidR="00C8076F" w:rsidRPr="00057099" w:rsidRDefault="00C8076F" w:rsidP="00C8076F">
            <w:r w:rsidRPr="00057099">
              <w:t xml:space="preserve">opgehangen aan de </w:t>
            </w:r>
            <w:proofErr w:type="spellStart"/>
            <w:r w:rsidRPr="00057099">
              <w:t>middenkolom</w:t>
            </w:r>
            <w:proofErr w:type="spellEnd"/>
            <w:r w:rsidRPr="00057099">
              <w:t xml:space="preserve"> en uitgevoerd als cilinder </w:t>
            </w:r>
            <w:proofErr w:type="gramStart"/>
            <w:r w:rsidRPr="00057099">
              <w:t>conform</w:t>
            </w:r>
            <w:proofErr w:type="gramEnd"/>
            <w:r w:rsidRPr="00057099">
              <w:t xml:space="preserve"> bestaande situatie</w:t>
            </w:r>
          </w:p>
        </w:tc>
      </w:tr>
      <w:tr w:rsidR="00C8076F" w:rsidRPr="00057099" w14:paraId="3AD90934" w14:textId="77777777" w:rsidTr="00C8076F">
        <w:tc>
          <w:tcPr>
            <w:tcW w:w="2948" w:type="dxa"/>
          </w:tcPr>
          <w:p w14:paraId="689CC18E" w14:textId="77777777" w:rsidR="00C8076F" w:rsidRPr="00057099" w:rsidRDefault="00C8076F" w:rsidP="00C8076F">
            <w:r w:rsidRPr="00057099">
              <w:t>diameter</w:t>
            </w:r>
          </w:p>
        </w:tc>
        <w:tc>
          <w:tcPr>
            <w:tcW w:w="851" w:type="dxa"/>
          </w:tcPr>
          <w:p w14:paraId="60BA60F7" w14:textId="77777777" w:rsidR="00C8076F" w:rsidRPr="00057099" w:rsidRDefault="00C8076F" w:rsidP="00C8076F">
            <w:pPr>
              <w:jc w:val="right"/>
            </w:pPr>
            <w:r w:rsidRPr="00057099">
              <w:t>mm</w:t>
            </w:r>
          </w:p>
        </w:tc>
        <w:tc>
          <w:tcPr>
            <w:tcW w:w="284" w:type="dxa"/>
          </w:tcPr>
          <w:p w14:paraId="6926D1A6" w14:textId="77777777" w:rsidR="00C8076F" w:rsidRPr="00057099" w:rsidRDefault="00C8076F" w:rsidP="00C8076F">
            <w:r w:rsidRPr="00057099">
              <w:t>:</w:t>
            </w:r>
          </w:p>
        </w:tc>
        <w:tc>
          <w:tcPr>
            <w:tcW w:w="4536" w:type="dxa"/>
          </w:tcPr>
          <w:p w14:paraId="1145B90E" w14:textId="44B4AEBE" w:rsidR="00C8076F" w:rsidRPr="00057099" w:rsidRDefault="00D7577B" w:rsidP="00C8076F">
            <w:r w:rsidRPr="00057099">
              <w:t>4</w:t>
            </w:r>
            <w:r w:rsidR="00C8076F" w:rsidRPr="00057099">
              <w:t>000</w:t>
            </w:r>
          </w:p>
        </w:tc>
      </w:tr>
      <w:tr w:rsidR="00C8076F" w:rsidRPr="00057099" w14:paraId="2E06CFC7" w14:textId="77777777" w:rsidTr="00C8076F">
        <w:tc>
          <w:tcPr>
            <w:tcW w:w="2948" w:type="dxa"/>
          </w:tcPr>
          <w:p w14:paraId="3342F5CB"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hoogte:</w:t>
            </w:r>
          </w:p>
        </w:tc>
        <w:tc>
          <w:tcPr>
            <w:tcW w:w="851" w:type="dxa"/>
          </w:tcPr>
          <w:p w14:paraId="2ADC47C9" w14:textId="77777777" w:rsidR="00C8076F" w:rsidRPr="00057099" w:rsidRDefault="00C8076F" w:rsidP="00C8076F">
            <w:pPr>
              <w:jc w:val="right"/>
            </w:pPr>
          </w:p>
        </w:tc>
        <w:tc>
          <w:tcPr>
            <w:tcW w:w="284" w:type="dxa"/>
          </w:tcPr>
          <w:p w14:paraId="5FBAB818" w14:textId="77777777" w:rsidR="00C8076F" w:rsidRPr="00057099" w:rsidRDefault="00C8076F" w:rsidP="00C8076F"/>
        </w:tc>
        <w:tc>
          <w:tcPr>
            <w:tcW w:w="4536" w:type="dxa"/>
          </w:tcPr>
          <w:p w14:paraId="193554E7" w14:textId="77777777" w:rsidR="00C8076F" w:rsidRPr="00057099" w:rsidRDefault="00C8076F" w:rsidP="00C8076F"/>
        </w:tc>
      </w:tr>
      <w:tr w:rsidR="00C8076F" w:rsidRPr="00057099" w14:paraId="78161586" w14:textId="77777777" w:rsidTr="00C8076F">
        <w:tc>
          <w:tcPr>
            <w:tcW w:w="2948" w:type="dxa"/>
          </w:tcPr>
          <w:p w14:paraId="565DBF10"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totaal</w:t>
            </w:r>
          </w:p>
        </w:tc>
        <w:tc>
          <w:tcPr>
            <w:tcW w:w="851" w:type="dxa"/>
          </w:tcPr>
          <w:p w14:paraId="6577A45F" w14:textId="77777777" w:rsidR="00C8076F" w:rsidRPr="00057099" w:rsidRDefault="00C8076F" w:rsidP="00C8076F">
            <w:pPr>
              <w:jc w:val="right"/>
            </w:pPr>
            <w:r w:rsidRPr="00057099">
              <w:t>mm</w:t>
            </w:r>
          </w:p>
        </w:tc>
        <w:tc>
          <w:tcPr>
            <w:tcW w:w="284" w:type="dxa"/>
          </w:tcPr>
          <w:p w14:paraId="39E9CF5E" w14:textId="77777777" w:rsidR="00C8076F" w:rsidRPr="00057099" w:rsidRDefault="00C8076F" w:rsidP="00C8076F">
            <w:r w:rsidRPr="00057099">
              <w:t>:</w:t>
            </w:r>
          </w:p>
        </w:tc>
        <w:tc>
          <w:tcPr>
            <w:tcW w:w="4536" w:type="dxa"/>
          </w:tcPr>
          <w:p w14:paraId="59C5107B" w14:textId="26542402" w:rsidR="00C8076F" w:rsidRPr="00057099" w:rsidRDefault="00CB5886" w:rsidP="00C8076F">
            <w:r w:rsidRPr="00057099">
              <w:t>ca. 1.200</w:t>
            </w:r>
          </w:p>
        </w:tc>
      </w:tr>
      <w:tr w:rsidR="00C8076F" w:rsidRPr="00057099" w14:paraId="2EF7B581" w14:textId="77777777" w:rsidTr="00C8076F">
        <w:tc>
          <w:tcPr>
            <w:tcW w:w="2948" w:type="dxa"/>
          </w:tcPr>
          <w:p w14:paraId="0244A387"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boven water</w:t>
            </w:r>
          </w:p>
        </w:tc>
        <w:tc>
          <w:tcPr>
            <w:tcW w:w="851" w:type="dxa"/>
          </w:tcPr>
          <w:p w14:paraId="1E42309C" w14:textId="77777777" w:rsidR="00C8076F" w:rsidRPr="00057099" w:rsidRDefault="00C8076F" w:rsidP="00C8076F">
            <w:pPr>
              <w:jc w:val="right"/>
            </w:pPr>
            <w:r w:rsidRPr="00057099">
              <w:t>mm</w:t>
            </w:r>
          </w:p>
        </w:tc>
        <w:tc>
          <w:tcPr>
            <w:tcW w:w="284" w:type="dxa"/>
          </w:tcPr>
          <w:p w14:paraId="6C4F9DD9" w14:textId="77777777" w:rsidR="00C8076F" w:rsidRPr="00057099" w:rsidRDefault="00C8076F" w:rsidP="00C8076F">
            <w:r w:rsidRPr="00057099">
              <w:t>:</w:t>
            </w:r>
          </w:p>
        </w:tc>
        <w:tc>
          <w:tcPr>
            <w:tcW w:w="4536" w:type="dxa"/>
          </w:tcPr>
          <w:p w14:paraId="4567821F" w14:textId="77777777" w:rsidR="00C8076F" w:rsidRPr="00057099" w:rsidRDefault="00C8076F" w:rsidP="00C8076F">
            <w:r w:rsidRPr="00057099">
              <w:t>100</w:t>
            </w:r>
          </w:p>
        </w:tc>
      </w:tr>
      <w:tr w:rsidR="00C8076F" w:rsidRPr="00057099" w14:paraId="09674876" w14:textId="77777777" w:rsidTr="00C8076F">
        <w:tc>
          <w:tcPr>
            <w:tcW w:w="2948" w:type="dxa"/>
          </w:tcPr>
          <w:p w14:paraId="6FFAF252" w14:textId="77777777" w:rsidR="00C8076F" w:rsidRPr="00057099" w:rsidRDefault="00C8076F" w:rsidP="00C8076F">
            <w:r w:rsidRPr="00057099">
              <w:t>plaatdikte</w:t>
            </w:r>
          </w:p>
        </w:tc>
        <w:tc>
          <w:tcPr>
            <w:tcW w:w="851" w:type="dxa"/>
          </w:tcPr>
          <w:p w14:paraId="092F398A" w14:textId="77777777" w:rsidR="00C8076F" w:rsidRPr="00057099" w:rsidRDefault="00C8076F" w:rsidP="00C8076F">
            <w:pPr>
              <w:jc w:val="right"/>
            </w:pPr>
            <w:r w:rsidRPr="00057099">
              <w:t>mm</w:t>
            </w:r>
          </w:p>
        </w:tc>
        <w:tc>
          <w:tcPr>
            <w:tcW w:w="284" w:type="dxa"/>
          </w:tcPr>
          <w:p w14:paraId="73BF1F72" w14:textId="77777777" w:rsidR="00C8076F" w:rsidRPr="00057099" w:rsidRDefault="00C8076F" w:rsidP="00C8076F">
            <w:r w:rsidRPr="00057099">
              <w:t>:</w:t>
            </w:r>
          </w:p>
        </w:tc>
        <w:tc>
          <w:tcPr>
            <w:tcW w:w="4536" w:type="dxa"/>
          </w:tcPr>
          <w:p w14:paraId="06266116" w14:textId="04F62477" w:rsidR="00C8076F" w:rsidRPr="00057099" w:rsidRDefault="00C8076F" w:rsidP="00C8076F">
            <w:r w:rsidRPr="00057099">
              <w:t>min. 4</w:t>
            </w:r>
          </w:p>
        </w:tc>
      </w:tr>
      <w:tr w:rsidR="00C8076F" w:rsidRPr="00057099" w14:paraId="33D0E121" w14:textId="77777777" w:rsidTr="00C8076F">
        <w:tc>
          <w:tcPr>
            <w:tcW w:w="2948" w:type="dxa"/>
          </w:tcPr>
          <w:p w14:paraId="5A538492" w14:textId="77777777" w:rsidR="00C8076F" w:rsidRPr="00057099" w:rsidRDefault="00C8076F" w:rsidP="00C8076F">
            <w:r w:rsidRPr="00057099">
              <w:t>voorzien van</w:t>
            </w:r>
          </w:p>
        </w:tc>
        <w:tc>
          <w:tcPr>
            <w:tcW w:w="851" w:type="dxa"/>
          </w:tcPr>
          <w:p w14:paraId="5111CD99" w14:textId="77777777" w:rsidR="00C8076F" w:rsidRPr="00057099" w:rsidRDefault="00C8076F" w:rsidP="00C8076F">
            <w:pPr>
              <w:jc w:val="right"/>
            </w:pPr>
          </w:p>
        </w:tc>
        <w:tc>
          <w:tcPr>
            <w:tcW w:w="284" w:type="dxa"/>
          </w:tcPr>
          <w:p w14:paraId="33094A63" w14:textId="77777777" w:rsidR="00C8076F" w:rsidRPr="00057099" w:rsidRDefault="00C8076F" w:rsidP="00C8076F">
            <w:r w:rsidRPr="00057099">
              <w:t>:</w:t>
            </w:r>
          </w:p>
        </w:tc>
        <w:tc>
          <w:tcPr>
            <w:tcW w:w="4536" w:type="dxa"/>
          </w:tcPr>
          <w:p w14:paraId="06778FB6" w14:textId="77777777" w:rsidR="00C8076F" w:rsidRPr="00057099" w:rsidRDefault="00C8076F" w:rsidP="00C8076F">
            <w:r w:rsidRPr="00057099">
              <w:t>schuif voor aflaten van drijflaag; bedienbaar vanaf de brug, 2 stuks, afmetingen 150 x 200 mm</w:t>
            </w:r>
          </w:p>
        </w:tc>
      </w:tr>
      <w:tr w:rsidR="00C8076F" w:rsidRPr="00057099" w14:paraId="65B8A109" w14:textId="77777777" w:rsidTr="00C8076F">
        <w:tc>
          <w:tcPr>
            <w:tcW w:w="2948" w:type="dxa"/>
          </w:tcPr>
          <w:p w14:paraId="6F5988AD" w14:textId="77777777" w:rsidR="00C8076F" w:rsidRPr="00057099" w:rsidRDefault="00C8076F" w:rsidP="00C8076F">
            <w:r w:rsidRPr="00057099">
              <w:t>materiaal</w:t>
            </w:r>
          </w:p>
        </w:tc>
        <w:tc>
          <w:tcPr>
            <w:tcW w:w="851" w:type="dxa"/>
          </w:tcPr>
          <w:p w14:paraId="58DD3EF2" w14:textId="77777777" w:rsidR="00C8076F" w:rsidRPr="00057099" w:rsidRDefault="00C8076F" w:rsidP="00C8076F">
            <w:pPr>
              <w:jc w:val="right"/>
            </w:pPr>
          </w:p>
        </w:tc>
        <w:tc>
          <w:tcPr>
            <w:tcW w:w="284" w:type="dxa"/>
          </w:tcPr>
          <w:p w14:paraId="3AC4AB8C" w14:textId="77777777" w:rsidR="00C8076F" w:rsidRPr="00057099" w:rsidRDefault="00C8076F" w:rsidP="00C8076F">
            <w:r w:rsidRPr="00057099">
              <w:t>:</w:t>
            </w:r>
          </w:p>
        </w:tc>
        <w:tc>
          <w:tcPr>
            <w:tcW w:w="4536" w:type="dxa"/>
          </w:tcPr>
          <w:p w14:paraId="25F5E756" w14:textId="77777777" w:rsidR="00C8076F" w:rsidRPr="00057099" w:rsidRDefault="00C8076F" w:rsidP="00C8076F">
            <w:r w:rsidRPr="00057099">
              <w:t>RVS AISI 304L</w:t>
            </w:r>
          </w:p>
        </w:tc>
      </w:tr>
    </w:tbl>
    <w:p w14:paraId="7706CB74" w14:textId="77777777" w:rsidR="00C8076F" w:rsidRPr="00057099" w:rsidRDefault="00C8076F" w:rsidP="00C8076F"/>
    <w:p w14:paraId="5AB824A3" w14:textId="11D85592" w:rsidR="00C8076F" w:rsidRPr="00057099" w:rsidRDefault="00C8076F" w:rsidP="005B35B1">
      <w:pPr>
        <w:pStyle w:val="Heading2"/>
        <w:numPr>
          <w:ilvl w:val="1"/>
          <w:numId w:val="19"/>
        </w:numPr>
      </w:pPr>
      <w:bookmarkStart w:id="130" w:name="_Toc50706323"/>
      <w:bookmarkStart w:id="131" w:name="_Toc54965498"/>
      <w:proofErr w:type="spellStart"/>
      <w:r w:rsidRPr="00057099">
        <w:lastRenderedPageBreak/>
        <w:t>Deflectieplaat</w:t>
      </w:r>
      <w:bookmarkEnd w:id="130"/>
      <w:bookmarkEnd w:id="131"/>
      <w:proofErr w:type="spellEnd"/>
    </w:p>
    <w:tbl>
      <w:tblPr>
        <w:tblW w:w="0" w:type="auto"/>
        <w:tblLayout w:type="fixed"/>
        <w:tblLook w:val="01E0" w:firstRow="1" w:lastRow="1" w:firstColumn="1" w:lastColumn="1" w:noHBand="0" w:noVBand="0"/>
      </w:tblPr>
      <w:tblGrid>
        <w:gridCol w:w="2948"/>
        <w:gridCol w:w="851"/>
        <w:gridCol w:w="284"/>
        <w:gridCol w:w="4536"/>
      </w:tblGrid>
      <w:tr w:rsidR="00C8076F" w:rsidRPr="00057099" w14:paraId="0595138C" w14:textId="77777777" w:rsidTr="00C8076F">
        <w:tc>
          <w:tcPr>
            <w:tcW w:w="2948" w:type="dxa"/>
          </w:tcPr>
          <w:p w14:paraId="65627906" w14:textId="77777777" w:rsidR="00C8076F" w:rsidRPr="00057099" w:rsidRDefault="00C8076F" w:rsidP="00C8076F">
            <w:r w:rsidRPr="00057099">
              <w:t xml:space="preserve"> uitvoering</w:t>
            </w:r>
          </w:p>
        </w:tc>
        <w:tc>
          <w:tcPr>
            <w:tcW w:w="851" w:type="dxa"/>
          </w:tcPr>
          <w:p w14:paraId="0DC9C608" w14:textId="77777777" w:rsidR="00C8076F" w:rsidRPr="00057099" w:rsidRDefault="00C8076F" w:rsidP="00C8076F"/>
        </w:tc>
        <w:tc>
          <w:tcPr>
            <w:tcW w:w="284" w:type="dxa"/>
          </w:tcPr>
          <w:p w14:paraId="10BED522" w14:textId="77777777" w:rsidR="00C8076F" w:rsidRPr="00057099" w:rsidRDefault="00C8076F" w:rsidP="00C8076F">
            <w:r w:rsidRPr="00057099">
              <w:t>:</w:t>
            </w:r>
          </w:p>
        </w:tc>
        <w:tc>
          <w:tcPr>
            <w:tcW w:w="4536" w:type="dxa"/>
          </w:tcPr>
          <w:p w14:paraId="040343FC" w14:textId="77777777" w:rsidR="00C8076F" w:rsidRPr="00057099" w:rsidRDefault="00C8076F" w:rsidP="00C8076F">
            <w:r w:rsidRPr="00057099">
              <w:t>- samengebouwd uit segmenten</w:t>
            </w:r>
          </w:p>
          <w:p w14:paraId="0C53CABB" w14:textId="77777777" w:rsidR="00C8076F" w:rsidRPr="00057099" w:rsidRDefault="00C8076F" w:rsidP="00C8076F">
            <w:r w:rsidRPr="00057099">
              <w:t>- aan kolommen en inlooptrommel en fundatietafel</w:t>
            </w:r>
          </w:p>
        </w:tc>
      </w:tr>
      <w:tr w:rsidR="00C8076F" w:rsidRPr="00057099" w14:paraId="20F4000A" w14:textId="77777777" w:rsidTr="00C8076F">
        <w:tc>
          <w:tcPr>
            <w:tcW w:w="2948" w:type="dxa"/>
          </w:tcPr>
          <w:p w14:paraId="431B8A65" w14:textId="77777777" w:rsidR="00C8076F" w:rsidRPr="00057099" w:rsidRDefault="00C8076F" w:rsidP="00C8076F">
            <w:r w:rsidRPr="00057099">
              <w:t>vormgeving</w:t>
            </w:r>
          </w:p>
        </w:tc>
        <w:tc>
          <w:tcPr>
            <w:tcW w:w="851" w:type="dxa"/>
          </w:tcPr>
          <w:p w14:paraId="129928CC" w14:textId="77777777" w:rsidR="00C8076F" w:rsidRPr="00057099" w:rsidRDefault="00C8076F" w:rsidP="00C8076F"/>
        </w:tc>
        <w:tc>
          <w:tcPr>
            <w:tcW w:w="284" w:type="dxa"/>
          </w:tcPr>
          <w:p w14:paraId="18BEE75D" w14:textId="77777777" w:rsidR="00C8076F" w:rsidRPr="00057099" w:rsidRDefault="00C8076F" w:rsidP="00C8076F">
            <w:r w:rsidRPr="00057099">
              <w:t>:</w:t>
            </w:r>
          </w:p>
        </w:tc>
        <w:tc>
          <w:tcPr>
            <w:tcW w:w="4536" w:type="dxa"/>
          </w:tcPr>
          <w:p w14:paraId="6EBE98AC" w14:textId="77777777" w:rsidR="00C8076F" w:rsidRPr="00057099" w:rsidRDefault="00C8076F" w:rsidP="00C8076F"/>
        </w:tc>
      </w:tr>
      <w:tr w:rsidR="00C8076F" w:rsidRPr="00057099" w14:paraId="77B989C6" w14:textId="77777777" w:rsidTr="00C8076F">
        <w:tc>
          <w:tcPr>
            <w:tcW w:w="2948" w:type="dxa"/>
          </w:tcPr>
          <w:p w14:paraId="4BB2355B" w14:textId="77777777" w:rsidR="00C8076F" w:rsidRPr="00057099" w:rsidRDefault="00C8076F" w:rsidP="00C8076F">
            <w:r w:rsidRPr="00057099">
              <w:t>diameter</w:t>
            </w:r>
          </w:p>
        </w:tc>
        <w:tc>
          <w:tcPr>
            <w:tcW w:w="851" w:type="dxa"/>
          </w:tcPr>
          <w:p w14:paraId="0EB5C6F8" w14:textId="77777777" w:rsidR="00C8076F" w:rsidRPr="00057099" w:rsidRDefault="00C8076F" w:rsidP="00C8076F">
            <w:pPr>
              <w:jc w:val="right"/>
            </w:pPr>
            <w:r w:rsidRPr="00057099">
              <w:t>mm</w:t>
            </w:r>
          </w:p>
        </w:tc>
        <w:tc>
          <w:tcPr>
            <w:tcW w:w="284" w:type="dxa"/>
          </w:tcPr>
          <w:p w14:paraId="6E9EC293" w14:textId="77777777" w:rsidR="00C8076F" w:rsidRPr="00057099" w:rsidRDefault="00C8076F" w:rsidP="00C8076F">
            <w:r w:rsidRPr="00057099">
              <w:t>:</w:t>
            </w:r>
          </w:p>
        </w:tc>
        <w:tc>
          <w:tcPr>
            <w:tcW w:w="4536" w:type="dxa"/>
          </w:tcPr>
          <w:p w14:paraId="5B9B813B" w14:textId="77777777" w:rsidR="00C8076F" w:rsidRPr="00057099" w:rsidRDefault="00C8076F" w:rsidP="00C8076F">
            <w:r w:rsidRPr="00057099">
              <w:t>5000</w:t>
            </w:r>
          </w:p>
        </w:tc>
      </w:tr>
      <w:tr w:rsidR="00C8076F" w:rsidRPr="00057099" w14:paraId="00D51438" w14:textId="77777777" w:rsidTr="00C8076F">
        <w:tc>
          <w:tcPr>
            <w:tcW w:w="2948" w:type="dxa"/>
          </w:tcPr>
          <w:p w14:paraId="23E76CDD" w14:textId="77777777" w:rsidR="00C8076F" w:rsidRPr="00057099" w:rsidRDefault="00C8076F" w:rsidP="00C8076F">
            <w:r w:rsidRPr="00057099">
              <w:t>plaatdikte</w:t>
            </w:r>
          </w:p>
        </w:tc>
        <w:tc>
          <w:tcPr>
            <w:tcW w:w="851" w:type="dxa"/>
          </w:tcPr>
          <w:p w14:paraId="00481E8D" w14:textId="77777777" w:rsidR="00C8076F" w:rsidRPr="00057099" w:rsidRDefault="00C8076F" w:rsidP="00C8076F">
            <w:pPr>
              <w:jc w:val="right"/>
            </w:pPr>
            <w:r w:rsidRPr="00057099">
              <w:t>mm</w:t>
            </w:r>
          </w:p>
        </w:tc>
        <w:tc>
          <w:tcPr>
            <w:tcW w:w="284" w:type="dxa"/>
          </w:tcPr>
          <w:p w14:paraId="69C8A68A" w14:textId="77777777" w:rsidR="00C8076F" w:rsidRPr="00057099" w:rsidRDefault="00C8076F" w:rsidP="00C8076F">
            <w:r w:rsidRPr="00057099">
              <w:t>:</w:t>
            </w:r>
          </w:p>
        </w:tc>
        <w:tc>
          <w:tcPr>
            <w:tcW w:w="4536" w:type="dxa"/>
          </w:tcPr>
          <w:p w14:paraId="51A9F97D" w14:textId="77777777" w:rsidR="00C8076F" w:rsidRPr="00057099" w:rsidRDefault="00C8076F" w:rsidP="00C8076F">
            <w:r w:rsidRPr="00057099">
              <w:t>min. 3</w:t>
            </w:r>
          </w:p>
        </w:tc>
      </w:tr>
      <w:tr w:rsidR="00C8076F" w:rsidRPr="00057099" w14:paraId="09FB02EA" w14:textId="77777777" w:rsidTr="00C8076F">
        <w:tc>
          <w:tcPr>
            <w:tcW w:w="2948" w:type="dxa"/>
          </w:tcPr>
          <w:p w14:paraId="097559BA" w14:textId="77777777" w:rsidR="00C8076F" w:rsidRPr="00057099" w:rsidRDefault="00C8076F" w:rsidP="00C8076F">
            <w:r w:rsidRPr="00057099">
              <w:t>materiaal</w:t>
            </w:r>
          </w:p>
        </w:tc>
        <w:tc>
          <w:tcPr>
            <w:tcW w:w="851" w:type="dxa"/>
          </w:tcPr>
          <w:p w14:paraId="75FFDC95" w14:textId="77777777" w:rsidR="00C8076F" w:rsidRPr="00057099" w:rsidRDefault="00C8076F" w:rsidP="00C8076F"/>
        </w:tc>
        <w:tc>
          <w:tcPr>
            <w:tcW w:w="284" w:type="dxa"/>
          </w:tcPr>
          <w:p w14:paraId="73BE2551" w14:textId="77777777" w:rsidR="00C8076F" w:rsidRPr="00057099" w:rsidRDefault="00C8076F" w:rsidP="00C8076F">
            <w:r w:rsidRPr="00057099">
              <w:t>:</w:t>
            </w:r>
          </w:p>
        </w:tc>
        <w:tc>
          <w:tcPr>
            <w:tcW w:w="4536" w:type="dxa"/>
          </w:tcPr>
          <w:p w14:paraId="60AA8D49" w14:textId="77777777" w:rsidR="00C8076F" w:rsidRPr="00057099" w:rsidRDefault="00C8076F" w:rsidP="00C8076F">
            <w:pPr>
              <w:rPr>
                <w:highlight w:val="yellow"/>
              </w:rPr>
            </w:pPr>
            <w:r w:rsidRPr="00057099">
              <w:t xml:space="preserve">RVS AISI 304L </w:t>
            </w:r>
          </w:p>
        </w:tc>
      </w:tr>
      <w:tr w:rsidR="00C8076F" w:rsidRPr="00057099" w14:paraId="519E79A1" w14:textId="77777777" w:rsidTr="00C8076F">
        <w:tc>
          <w:tcPr>
            <w:tcW w:w="2948" w:type="dxa"/>
          </w:tcPr>
          <w:p w14:paraId="7DAB72DE" w14:textId="77777777" w:rsidR="00C8076F" w:rsidRPr="00057099" w:rsidRDefault="00C8076F" w:rsidP="00C8076F">
            <w:r w:rsidRPr="00057099">
              <w:t>voorzien van</w:t>
            </w:r>
          </w:p>
        </w:tc>
        <w:tc>
          <w:tcPr>
            <w:tcW w:w="851" w:type="dxa"/>
          </w:tcPr>
          <w:p w14:paraId="3562A0C4" w14:textId="77777777" w:rsidR="00C8076F" w:rsidRPr="00057099" w:rsidRDefault="00C8076F" w:rsidP="00C8076F"/>
        </w:tc>
        <w:tc>
          <w:tcPr>
            <w:tcW w:w="284" w:type="dxa"/>
          </w:tcPr>
          <w:p w14:paraId="23BE4B42" w14:textId="77777777" w:rsidR="00C8076F" w:rsidRPr="00057099" w:rsidRDefault="00C8076F" w:rsidP="00C8076F">
            <w:r w:rsidRPr="00057099">
              <w:t>:</w:t>
            </w:r>
          </w:p>
        </w:tc>
        <w:tc>
          <w:tcPr>
            <w:tcW w:w="4536" w:type="dxa"/>
          </w:tcPr>
          <w:p w14:paraId="5659E476"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nodige </w:t>
            </w:r>
            <w:proofErr w:type="spellStart"/>
            <w:r w:rsidRPr="00057099">
              <w:rPr>
                <w:rFonts w:eastAsiaTheme="minorEastAsia" w:cstheme="minorBidi"/>
                <w:noProof w:val="0"/>
                <w:color w:val="00577E" w:themeColor="text1"/>
                <w:sz w:val="20"/>
                <w:lang w:val="nl-NL" w:eastAsia="en-GB"/>
              </w:rPr>
              <w:t>be</w:t>
            </w:r>
            <w:proofErr w:type="spellEnd"/>
            <w:r w:rsidRPr="00057099">
              <w:rPr>
                <w:rFonts w:eastAsiaTheme="minorEastAsia" w:cstheme="minorBidi"/>
                <w:noProof w:val="0"/>
                <w:color w:val="00577E" w:themeColor="text1"/>
                <w:sz w:val="20"/>
                <w:lang w:val="nl-NL" w:eastAsia="en-GB"/>
              </w:rPr>
              <w:noBreakHyphen/>
              <w:t xml:space="preserve"> en ontluchtingsgaten Ø 100 mm</w:t>
            </w:r>
          </w:p>
        </w:tc>
      </w:tr>
      <w:tr w:rsidR="00C8076F" w:rsidRPr="00057099" w14:paraId="5B439675" w14:textId="77777777" w:rsidTr="00C8076F">
        <w:tc>
          <w:tcPr>
            <w:tcW w:w="2948" w:type="dxa"/>
          </w:tcPr>
          <w:p w14:paraId="47ACEB81" w14:textId="77777777" w:rsidR="00C8076F" w:rsidRPr="00057099" w:rsidRDefault="00C8076F" w:rsidP="00C8076F"/>
        </w:tc>
        <w:tc>
          <w:tcPr>
            <w:tcW w:w="851" w:type="dxa"/>
          </w:tcPr>
          <w:p w14:paraId="4FD3A1C8" w14:textId="77777777" w:rsidR="00C8076F" w:rsidRPr="00057099" w:rsidRDefault="00C8076F" w:rsidP="00C8076F"/>
        </w:tc>
        <w:tc>
          <w:tcPr>
            <w:tcW w:w="284" w:type="dxa"/>
          </w:tcPr>
          <w:p w14:paraId="04F26168" w14:textId="77777777" w:rsidR="00C8076F" w:rsidRPr="00057099" w:rsidRDefault="00C8076F" w:rsidP="00C8076F"/>
        </w:tc>
        <w:tc>
          <w:tcPr>
            <w:tcW w:w="4536" w:type="dxa"/>
          </w:tcPr>
          <w:p w14:paraId="618F8DE6"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nodige verstijvingen</w:t>
            </w:r>
          </w:p>
        </w:tc>
      </w:tr>
    </w:tbl>
    <w:p w14:paraId="4AEFE18B" w14:textId="77777777" w:rsidR="00C8076F" w:rsidRPr="00057099" w:rsidRDefault="00C8076F" w:rsidP="00C8076F"/>
    <w:p w14:paraId="6FAC5F92" w14:textId="3654DDB4" w:rsidR="00C8076F" w:rsidRPr="00057099" w:rsidRDefault="00C8076F" w:rsidP="005B35B1">
      <w:pPr>
        <w:pStyle w:val="Heading2"/>
        <w:numPr>
          <w:ilvl w:val="1"/>
          <w:numId w:val="19"/>
        </w:numPr>
      </w:pPr>
      <w:bookmarkStart w:id="132" w:name="_Toc50706324"/>
      <w:bookmarkStart w:id="133" w:name="_Toc54965499"/>
      <w:r w:rsidRPr="00057099">
        <w:t>Gootborstel</w:t>
      </w:r>
      <w:bookmarkEnd w:id="132"/>
      <w:bookmarkEnd w:id="133"/>
    </w:p>
    <w:tbl>
      <w:tblPr>
        <w:tblW w:w="0" w:type="auto"/>
        <w:tblLayout w:type="fixed"/>
        <w:tblLook w:val="01E0" w:firstRow="1" w:lastRow="1" w:firstColumn="1" w:lastColumn="1" w:noHBand="0" w:noVBand="0"/>
      </w:tblPr>
      <w:tblGrid>
        <w:gridCol w:w="2948"/>
        <w:gridCol w:w="851"/>
        <w:gridCol w:w="284"/>
        <w:gridCol w:w="4536"/>
      </w:tblGrid>
      <w:tr w:rsidR="00C8076F" w:rsidRPr="00057099" w14:paraId="45D7C383" w14:textId="77777777" w:rsidTr="00C8076F">
        <w:tc>
          <w:tcPr>
            <w:tcW w:w="2948" w:type="dxa"/>
          </w:tcPr>
          <w:p w14:paraId="42DB4838" w14:textId="77777777" w:rsidR="00C8076F" w:rsidRPr="00057099" w:rsidRDefault="00C8076F" w:rsidP="00C8076F">
            <w:pPr>
              <w:rPr>
                <w:b/>
              </w:rPr>
            </w:pPr>
            <w:r w:rsidRPr="00057099">
              <w:rPr>
                <w:b/>
              </w:rPr>
              <w:t>Sleepborstel</w:t>
            </w:r>
          </w:p>
        </w:tc>
        <w:tc>
          <w:tcPr>
            <w:tcW w:w="851" w:type="dxa"/>
          </w:tcPr>
          <w:p w14:paraId="716E60A3" w14:textId="77777777" w:rsidR="00C8076F" w:rsidRPr="00057099" w:rsidRDefault="00C8076F" w:rsidP="00C8076F">
            <w:pPr>
              <w:jc w:val="right"/>
            </w:pPr>
          </w:p>
        </w:tc>
        <w:tc>
          <w:tcPr>
            <w:tcW w:w="284" w:type="dxa"/>
          </w:tcPr>
          <w:p w14:paraId="327E3451" w14:textId="77777777" w:rsidR="00C8076F" w:rsidRPr="00057099" w:rsidRDefault="00C8076F" w:rsidP="00C8076F"/>
        </w:tc>
        <w:tc>
          <w:tcPr>
            <w:tcW w:w="4536" w:type="dxa"/>
          </w:tcPr>
          <w:p w14:paraId="2EA9DEDE" w14:textId="77777777" w:rsidR="00C8076F" w:rsidRPr="00057099" w:rsidRDefault="00C8076F" w:rsidP="00C8076F"/>
        </w:tc>
      </w:tr>
      <w:tr w:rsidR="00C8076F" w:rsidRPr="00057099" w14:paraId="18E50F29" w14:textId="77777777" w:rsidTr="00C8076F">
        <w:tc>
          <w:tcPr>
            <w:tcW w:w="2948" w:type="dxa"/>
          </w:tcPr>
          <w:p w14:paraId="017462C4" w14:textId="77777777" w:rsidR="00C8076F" w:rsidRPr="00057099" w:rsidRDefault="00C8076F" w:rsidP="00C8076F">
            <w:r w:rsidRPr="00057099">
              <w:t>Aantal</w:t>
            </w:r>
          </w:p>
        </w:tc>
        <w:tc>
          <w:tcPr>
            <w:tcW w:w="851" w:type="dxa"/>
          </w:tcPr>
          <w:p w14:paraId="68FDBB70" w14:textId="77777777" w:rsidR="00C8076F" w:rsidRPr="00057099" w:rsidRDefault="00C8076F" w:rsidP="00C8076F">
            <w:pPr>
              <w:jc w:val="right"/>
            </w:pPr>
          </w:p>
        </w:tc>
        <w:tc>
          <w:tcPr>
            <w:tcW w:w="284" w:type="dxa"/>
          </w:tcPr>
          <w:p w14:paraId="690CA768" w14:textId="77777777" w:rsidR="00C8076F" w:rsidRPr="00057099" w:rsidRDefault="00C8076F" w:rsidP="00C8076F">
            <w:r w:rsidRPr="00057099">
              <w:t>:</w:t>
            </w:r>
          </w:p>
        </w:tc>
        <w:tc>
          <w:tcPr>
            <w:tcW w:w="4536" w:type="dxa"/>
          </w:tcPr>
          <w:p w14:paraId="257F1F6B" w14:textId="77777777" w:rsidR="00C8076F" w:rsidRPr="00057099" w:rsidRDefault="00C8076F" w:rsidP="00C8076F">
            <w:r w:rsidRPr="00057099">
              <w:t>1</w:t>
            </w:r>
          </w:p>
        </w:tc>
      </w:tr>
      <w:tr w:rsidR="00C8076F" w:rsidRPr="00057099" w14:paraId="68A8DBA8" w14:textId="77777777" w:rsidTr="00C8076F">
        <w:tc>
          <w:tcPr>
            <w:tcW w:w="2948" w:type="dxa"/>
          </w:tcPr>
          <w:p w14:paraId="26834FB8" w14:textId="77777777" w:rsidR="00C8076F" w:rsidRPr="00057099" w:rsidRDefault="00C8076F" w:rsidP="00C8076F">
            <w:r w:rsidRPr="00057099">
              <w:t>Positie</w:t>
            </w:r>
          </w:p>
        </w:tc>
        <w:tc>
          <w:tcPr>
            <w:tcW w:w="851" w:type="dxa"/>
          </w:tcPr>
          <w:p w14:paraId="169605AF" w14:textId="77777777" w:rsidR="00C8076F" w:rsidRPr="00057099" w:rsidRDefault="00C8076F" w:rsidP="00C8076F">
            <w:pPr>
              <w:jc w:val="right"/>
            </w:pPr>
          </w:p>
        </w:tc>
        <w:tc>
          <w:tcPr>
            <w:tcW w:w="284" w:type="dxa"/>
          </w:tcPr>
          <w:p w14:paraId="1464DB20" w14:textId="77777777" w:rsidR="00C8076F" w:rsidRPr="00057099" w:rsidRDefault="00C8076F" w:rsidP="00C8076F">
            <w:r w:rsidRPr="00057099">
              <w:t>:</w:t>
            </w:r>
          </w:p>
        </w:tc>
        <w:tc>
          <w:tcPr>
            <w:tcW w:w="4536" w:type="dxa"/>
          </w:tcPr>
          <w:p w14:paraId="7C371836" w14:textId="77777777" w:rsidR="00C8076F" w:rsidRPr="00057099" w:rsidRDefault="00C8076F" w:rsidP="00C8076F">
            <w:r w:rsidRPr="00057099">
              <w:t>in effluent omloopgoot</w:t>
            </w:r>
          </w:p>
        </w:tc>
      </w:tr>
      <w:tr w:rsidR="00C8076F" w:rsidRPr="00057099" w14:paraId="02BCB502" w14:textId="77777777" w:rsidTr="00C8076F">
        <w:tc>
          <w:tcPr>
            <w:tcW w:w="2948" w:type="dxa"/>
          </w:tcPr>
          <w:p w14:paraId="30FFA89B" w14:textId="77777777" w:rsidR="00C8076F" w:rsidRPr="00057099" w:rsidRDefault="00C8076F" w:rsidP="00C8076F">
            <w:r w:rsidRPr="00057099">
              <w:t>uitvoering</w:t>
            </w:r>
          </w:p>
        </w:tc>
        <w:tc>
          <w:tcPr>
            <w:tcW w:w="851" w:type="dxa"/>
          </w:tcPr>
          <w:p w14:paraId="5AF3FD5A" w14:textId="77777777" w:rsidR="00C8076F" w:rsidRPr="00057099" w:rsidRDefault="00C8076F" w:rsidP="00C8076F">
            <w:pPr>
              <w:jc w:val="right"/>
            </w:pPr>
          </w:p>
        </w:tc>
        <w:tc>
          <w:tcPr>
            <w:tcW w:w="284" w:type="dxa"/>
          </w:tcPr>
          <w:p w14:paraId="5D4B44A1" w14:textId="77777777" w:rsidR="00C8076F" w:rsidRPr="00057099" w:rsidRDefault="00C8076F" w:rsidP="00C8076F">
            <w:r w:rsidRPr="00057099">
              <w:t>:</w:t>
            </w:r>
          </w:p>
        </w:tc>
        <w:tc>
          <w:tcPr>
            <w:tcW w:w="4536" w:type="dxa"/>
          </w:tcPr>
          <w:p w14:paraId="2B94B3A6" w14:textId="77777777" w:rsidR="00C8076F" w:rsidRPr="00057099" w:rsidRDefault="00C8076F" w:rsidP="00C8076F">
            <w:r w:rsidRPr="00057099">
              <w:t>scharnierend aan loopbrug bevestigd</w:t>
            </w:r>
          </w:p>
        </w:tc>
      </w:tr>
      <w:tr w:rsidR="00C8076F" w:rsidRPr="00057099" w14:paraId="1DD295DA" w14:textId="77777777" w:rsidTr="00C8076F">
        <w:tc>
          <w:tcPr>
            <w:tcW w:w="2948" w:type="dxa"/>
          </w:tcPr>
          <w:p w14:paraId="1C78CF11" w14:textId="77777777" w:rsidR="00C8076F" w:rsidRPr="00057099" w:rsidRDefault="00C8076F" w:rsidP="00C8076F"/>
        </w:tc>
        <w:tc>
          <w:tcPr>
            <w:tcW w:w="851" w:type="dxa"/>
          </w:tcPr>
          <w:p w14:paraId="61AC81A3" w14:textId="77777777" w:rsidR="00C8076F" w:rsidRPr="00057099" w:rsidRDefault="00C8076F" w:rsidP="00C8076F">
            <w:pPr>
              <w:jc w:val="right"/>
            </w:pPr>
          </w:p>
        </w:tc>
        <w:tc>
          <w:tcPr>
            <w:tcW w:w="284" w:type="dxa"/>
          </w:tcPr>
          <w:p w14:paraId="31F63F7B" w14:textId="77777777" w:rsidR="00C8076F" w:rsidRPr="00057099" w:rsidRDefault="00C8076F" w:rsidP="00C8076F"/>
        </w:tc>
        <w:tc>
          <w:tcPr>
            <w:tcW w:w="4536" w:type="dxa"/>
          </w:tcPr>
          <w:p w14:paraId="4EEE0F6D" w14:textId="77777777" w:rsidR="00C8076F" w:rsidRPr="00057099" w:rsidRDefault="00C8076F" w:rsidP="00C8076F">
            <w:r w:rsidRPr="00057099">
              <w:t>U</w:t>
            </w:r>
            <w:r w:rsidRPr="00057099">
              <w:noBreakHyphen/>
              <w:t>vormige gootborstel, kunststof</w:t>
            </w:r>
          </w:p>
        </w:tc>
      </w:tr>
      <w:tr w:rsidR="00C8076F" w:rsidRPr="00057099" w14:paraId="7DAAAE7B" w14:textId="77777777" w:rsidTr="00C8076F">
        <w:tc>
          <w:tcPr>
            <w:tcW w:w="2948" w:type="dxa"/>
          </w:tcPr>
          <w:p w14:paraId="32CB8A16" w14:textId="77777777" w:rsidR="00C8076F" w:rsidRPr="00057099" w:rsidRDefault="00C8076F" w:rsidP="00C8076F">
            <w:r w:rsidRPr="00057099">
              <w:t>geleidestrips</w:t>
            </w:r>
          </w:p>
        </w:tc>
        <w:tc>
          <w:tcPr>
            <w:tcW w:w="851" w:type="dxa"/>
          </w:tcPr>
          <w:p w14:paraId="457D492E" w14:textId="77777777" w:rsidR="00C8076F" w:rsidRPr="00057099" w:rsidRDefault="00C8076F" w:rsidP="00C8076F">
            <w:pPr>
              <w:jc w:val="right"/>
            </w:pPr>
          </w:p>
        </w:tc>
        <w:tc>
          <w:tcPr>
            <w:tcW w:w="284" w:type="dxa"/>
          </w:tcPr>
          <w:p w14:paraId="726D45B8" w14:textId="77777777" w:rsidR="00C8076F" w:rsidRPr="00057099" w:rsidRDefault="00C8076F" w:rsidP="00C8076F">
            <w:r w:rsidRPr="00057099">
              <w:t>:</w:t>
            </w:r>
          </w:p>
        </w:tc>
        <w:tc>
          <w:tcPr>
            <w:tcW w:w="4536" w:type="dxa"/>
          </w:tcPr>
          <w:p w14:paraId="6518A624" w14:textId="77777777" w:rsidR="00C8076F" w:rsidRPr="00057099" w:rsidRDefault="00C8076F" w:rsidP="00C8076F">
            <w:r w:rsidRPr="00057099">
              <w:t>aanbrengen bij effluentafvoer</w:t>
            </w:r>
          </w:p>
        </w:tc>
      </w:tr>
    </w:tbl>
    <w:p w14:paraId="17F4AB1C" w14:textId="7292C166" w:rsidR="00C8076F" w:rsidRPr="00057099" w:rsidRDefault="00C8076F" w:rsidP="005B35B1">
      <w:pPr>
        <w:pStyle w:val="Heading2"/>
        <w:numPr>
          <w:ilvl w:val="1"/>
          <w:numId w:val="19"/>
        </w:numPr>
      </w:pPr>
      <w:bookmarkStart w:id="134" w:name="_Toc50706325"/>
      <w:bookmarkStart w:id="135" w:name="_Toc54965500"/>
      <w:proofErr w:type="spellStart"/>
      <w:r w:rsidRPr="00057099">
        <w:t>Drijflaagafvoerinrichting</w:t>
      </w:r>
      <w:bookmarkEnd w:id="134"/>
      <w:bookmarkEnd w:id="135"/>
      <w:proofErr w:type="spellEnd"/>
    </w:p>
    <w:p w14:paraId="2054FF8E" w14:textId="74E6B857" w:rsidR="00C8076F" w:rsidRPr="00057099" w:rsidRDefault="00C8076F" w:rsidP="006028B5">
      <w:pPr>
        <w:pStyle w:val="Heading3"/>
      </w:pPr>
      <w:proofErr w:type="spellStart"/>
      <w:r w:rsidRPr="00057099">
        <w:t>Drijflaagafvoerschuiver</w:t>
      </w:r>
      <w:proofErr w:type="spellEnd"/>
    </w:p>
    <w:tbl>
      <w:tblPr>
        <w:tblW w:w="0" w:type="auto"/>
        <w:tblLayout w:type="fixed"/>
        <w:tblLook w:val="01E0" w:firstRow="1" w:lastRow="1" w:firstColumn="1" w:lastColumn="1" w:noHBand="0" w:noVBand="0"/>
      </w:tblPr>
      <w:tblGrid>
        <w:gridCol w:w="2948"/>
        <w:gridCol w:w="851"/>
        <w:gridCol w:w="284"/>
        <w:gridCol w:w="4536"/>
      </w:tblGrid>
      <w:tr w:rsidR="00C8076F" w:rsidRPr="00057099" w14:paraId="3D6BCEF0" w14:textId="77777777" w:rsidTr="00C8076F">
        <w:tc>
          <w:tcPr>
            <w:tcW w:w="2948" w:type="dxa"/>
          </w:tcPr>
          <w:p w14:paraId="77DCAEC5" w14:textId="77777777" w:rsidR="00C8076F" w:rsidRPr="00057099" w:rsidRDefault="00C8076F" w:rsidP="00C8076F">
            <w:r w:rsidRPr="00057099">
              <w:t>uitvoering</w:t>
            </w:r>
          </w:p>
        </w:tc>
        <w:tc>
          <w:tcPr>
            <w:tcW w:w="851" w:type="dxa"/>
          </w:tcPr>
          <w:p w14:paraId="6829A0A4" w14:textId="77777777" w:rsidR="00C8076F" w:rsidRPr="00057099" w:rsidRDefault="00C8076F" w:rsidP="00C8076F">
            <w:pPr>
              <w:jc w:val="right"/>
            </w:pPr>
          </w:p>
        </w:tc>
        <w:tc>
          <w:tcPr>
            <w:tcW w:w="284" w:type="dxa"/>
          </w:tcPr>
          <w:p w14:paraId="2004B522" w14:textId="77777777" w:rsidR="00C8076F" w:rsidRPr="00057099" w:rsidRDefault="00C8076F" w:rsidP="00C8076F">
            <w:r w:rsidRPr="00057099">
              <w:t>:</w:t>
            </w:r>
          </w:p>
        </w:tc>
        <w:tc>
          <w:tcPr>
            <w:tcW w:w="4536" w:type="dxa"/>
          </w:tcPr>
          <w:p w14:paraId="6FA58EFF" w14:textId="77777777" w:rsidR="00C8076F" w:rsidRPr="00057099" w:rsidRDefault="00C8076F" w:rsidP="00C8076F">
            <w:r w:rsidRPr="00057099">
              <w:t xml:space="preserve">drijflaagschuiverblad met een </w:t>
            </w:r>
            <w:proofErr w:type="spellStart"/>
            <w:r w:rsidRPr="00057099">
              <w:t>scharnierbaar</w:t>
            </w:r>
            <w:proofErr w:type="spellEnd"/>
            <w:r w:rsidRPr="00057099">
              <w:t xml:space="preserve"> deel. Het scharnierbare deel, opgesloten tussen duikschot en vaste deel drijflaagschuiven, voorzien van neopreen strippen</w:t>
            </w:r>
          </w:p>
        </w:tc>
      </w:tr>
      <w:tr w:rsidR="00C8076F" w:rsidRPr="00057099" w14:paraId="041578BB" w14:textId="77777777" w:rsidTr="00C8076F">
        <w:tc>
          <w:tcPr>
            <w:tcW w:w="2948" w:type="dxa"/>
          </w:tcPr>
          <w:p w14:paraId="6BEEA23B" w14:textId="77777777" w:rsidR="00C8076F" w:rsidRPr="00057099" w:rsidRDefault="00C8076F" w:rsidP="00C8076F">
            <w:r w:rsidRPr="00057099">
              <w:t>hoek met ruimerbrug</w:t>
            </w:r>
          </w:p>
        </w:tc>
        <w:tc>
          <w:tcPr>
            <w:tcW w:w="851" w:type="dxa"/>
          </w:tcPr>
          <w:p w14:paraId="3CD2917E" w14:textId="77777777" w:rsidR="00C8076F" w:rsidRPr="00057099" w:rsidRDefault="00C8076F" w:rsidP="00C8076F">
            <w:pPr>
              <w:jc w:val="right"/>
            </w:pPr>
          </w:p>
        </w:tc>
        <w:tc>
          <w:tcPr>
            <w:tcW w:w="284" w:type="dxa"/>
          </w:tcPr>
          <w:p w14:paraId="75246384" w14:textId="77777777" w:rsidR="00C8076F" w:rsidRPr="00057099" w:rsidRDefault="00C8076F" w:rsidP="00C8076F">
            <w:r w:rsidRPr="00057099">
              <w:t>:</w:t>
            </w:r>
          </w:p>
        </w:tc>
        <w:tc>
          <w:tcPr>
            <w:tcW w:w="4536" w:type="dxa"/>
          </w:tcPr>
          <w:p w14:paraId="100AA981" w14:textId="77777777" w:rsidR="00C8076F" w:rsidRPr="00057099" w:rsidRDefault="00C8076F" w:rsidP="00C8076F">
            <w:r w:rsidRPr="00057099">
              <w:t xml:space="preserve"> 10</w:t>
            </w:r>
            <w:r w:rsidRPr="00057099">
              <w:rPr>
                <w:vertAlign w:val="superscript"/>
              </w:rPr>
              <w:t>0</w:t>
            </w:r>
          </w:p>
        </w:tc>
      </w:tr>
      <w:tr w:rsidR="00C8076F" w:rsidRPr="00057099" w14:paraId="4657CC54" w14:textId="77777777" w:rsidTr="00C8076F">
        <w:tc>
          <w:tcPr>
            <w:tcW w:w="2948" w:type="dxa"/>
          </w:tcPr>
          <w:p w14:paraId="46C5609F" w14:textId="77777777" w:rsidR="00C8076F" w:rsidRPr="00057099" w:rsidRDefault="00C8076F" w:rsidP="00C8076F">
            <w:r w:rsidRPr="00057099">
              <w:t>Lengte</w:t>
            </w:r>
          </w:p>
        </w:tc>
        <w:tc>
          <w:tcPr>
            <w:tcW w:w="851" w:type="dxa"/>
          </w:tcPr>
          <w:p w14:paraId="1D188091" w14:textId="77777777" w:rsidR="00C8076F" w:rsidRPr="00057099" w:rsidRDefault="00C8076F" w:rsidP="00C8076F">
            <w:pPr>
              <w:jc w:val="right"/>
            </w:pPr>
            <w:r w:rsidRPr="00057099">
              <w:t>mm</w:t>
            </w:r>
          </w:p>
        </w:tc>
        <w:tc>
          <w:tcPr>
            <w:tcW w:w="284" w:type="dxa"/>
          </w:tcPr>
          <w:p w14:paraId="5008F51F" w14:textId="77777777" w:rsidR="00C8076F" w:rsidRPr="00057099" w:rsidRDefault="00C8076F" w:rsidP="00C8076F">
            <w:r w:rsidRPr="00057099">
              <w:t>:</w:t>
            </w:r>
          </w:p>
        </w:tc>
        <w:tc>
          <w:tcPr>
            <w:tcW w:w="4536" w:type="dxa"/>
          </w:tcPr>
          <w:p w14:paraId="02B073D1" w14:textId="77777777" w:rsidR="00C8076F" w:rsidRPr="00057099" w:rsidRDefault="00C8076F" w:rsidP="00C8076F">
            <w:r w:rsidRPr="00057099">
              <w:t>ca. bruglengte</w:t>
            </w:r>
          </w:p>
        </w:tc>
      </w:tr>
      <w:tr w:rsidR="00C8076F" w:rsidRPr="00057099" w14:paraId="37E57F72" w14:textId="77777777" w:rsidTr="00C8076F">
        <w:tc>
          <w:tcPr>
            <w:tcW w:w="2948" w:type="dxa"/>
          </w:tcPr>
          <w:p w14:paraId="31467D39" w14:textId="77777777" w:rsidR="00C8076F" w:rsidRPr="00057099" w:rsidRDefault="00C8076F" w:rsidP="00C8076F">
            <w:r w:rsidRPr="00057099">
              <w:t>hoogte boven water</w:t>
            </w:r>
          </w:p>
        </w:tc>
        <w:tc>
          <w:tcPr>
            <w:tcW w:w="851" w:type="dxa"/>
          </w:tcPr>
          <w:p w14:paraId="783EC1DB" w14:textId="77777777" w:rsidR="00C8076F" w:rsidRPr="00057099" w:rsidRDefault="00C8076F" w:rsidP="00C8076F">
            <w:pPr>
              <w:jc w:val="right"/>
            </w:pPr>
            <w:r w:rsidRPr="00057099">
              <w:t>mm</w:t>
            </w:r>
          </w:p>
        </w:tc>
        <w:tc>
          <w:tcPr>
            <w:tcW w:w="284" w:type="dxa"/>
          </w:tcPr>
          <w:p w14:paraId="1A9FD9B5" w14:textId="77777777" w:rsidR="00C8076F" w:rsidRPr="00057099" w:rsidRDefault="00C8076F" w:rsidP="00C8076F">
            <w:r w:rsidRPr="00057099">
              <w:t>:</w:t>
            </w:r>
          </w:p>
        </w:tc>
        <w:tc>
          <w:tcPr>
            <w:tcW w:w="4536" w:type="dxa"/>
          </w:tcPr>
          <w:p w14:paraId="016FC502" w14:textId="77777777" w:rsidR="00C8076F" w:rsidRPr="00057099" w:rsidRDefault="00C8076F" w:rsidP="00C8076F">
            <w:r w:rsidRPr="00057099">
              <w:t>100</w:t>
            </w:r>
          </w:p>
        </w:tc>
      </w:tr>
      <w:tr w:rsidR="00C8076F" w:rsidRPr="00057099" w14:paraId="7916DA1A" w14:textId="77777777" w:rsidTr="00C8076F">
        <w:tc>
          <w:tcPr>
            <w:tcW w:w="2948" w:type="dxa"/>
          </w:tcPr>
          <w:p w14:paraId="7A570836" w14:textId="77777777" w:rsidR="00C8076F" w:rsidRPr="00057099" w:rsidRDefault="00C8076F" w:rsidP="00C8076F">
            <w:r w:rsidRPr="00057099">
              <w:t>hoogte onder water</w:t>
            </w:r>
          </w:p>
        </w:tc>
        <w:tc>
          <w:tcPr>
            <w:tcW w:w="851" w:type="dxa"/>
          </w:tcPr>
          <w:p w14:paraId="77E2F613" w14:textId="77777777" w:rsidR="00C8076F" w:rsidRPr="00057099" w:rsidRDefault="00C8076F" w:rsidP="00C8076F">
            <w:pPr>
              <w:jc w:val="right"/>
            </w:pPr>
            <w:r w:rsidRPr="00057099">
              <w:t>mm</w:t>
            </w:r>
          </w:p>
        </w:tc>
        <w:tc>
          <w:tcPr>
            <w:tcW w:w="284" w:type="dxa"/>
          </w:tcPr>
          <w:p w14:paraId="59073DD9" w14:textId="77777777" w:rsidR="00C8076F" w:rsidRPr="00057099" w:rsidRDefault="00C8076F" w:rsidP="00C8076F">
            <w:r w:rsidRPr="00057099">
              <w:t>:</w:t>
            </w:r>
          </w:p>
        </w:tc>
        <w:tc>
          <w:tcPr>
            <w:tcW w:w="4536" w:type="dxa"/>
          </w:tcPr>
          <w:p w14:paraId="05DC8CEB" w14:textId="77777777" w:rsidR="00C8076F" w:rsidRPr="00057099" w:rsidRDefault="00C8076F" w:rsidP="00C8076F">
            <w:r w:rsidRPr="00057099">
              <w:t>150</w:t>
            </w:r>
          </w:p>
        </w:tc>
      </w:tr>
      <w:tr w:rsidR="00C8076F" w:rsidRPr="00057099" w14:paraId="12334CF3" w14:textId="77777777" w:rsidTr="00C8076F">
        <w:tc>
          <w:tcPr>
            <w:tcW w:w="2948" w:type="dxa"/>
          </w:tcPr>
          <w:p w14:paraId="7CBA0344" w14:textId="77777777" w:rsidR="00C8076F" w:rsidRPr="00057099" w:rsidRDefault="00C8076F" w:rsidP="00C8076F">
            <w:r w:rsidRPr="00057099">
              <w:t>materiaal</w:t>
            </w:r>
          </w:p>
        </w:tc>
        <w:tc>
          <w:tcPr>
            <w:tcW w:w="851" w:type="dxa"/>
          </w:tcPr>
          <w:p w14:paraId="071C303B" w14:textId="77777777" w:rsidR="00C8076F" w:rsidRPr="00057099" w:rsidRDefault="00C8076F" w:rsidP="00C8076F">
            <w:pPr>
              <w:jc w:val="right"/>
            </w:pPr>
          </w:p>
        </w:tc>
        <w:tc>
          <w:tcPr>
            <w:tcW w:w="284" w:type="dxa"/>
          </w:tcPr>
          <w:p w14:paraId="5F7309E5" w14:textId="77777777" w:rsidR="00C8076F" w:rsidRPr="00057099" w:rsidRDefault="00C8076F" w:rsidP="00C8076F">
            <w:r w:rsidRPr="00057099">
              <w:t>:</w:t>
            </w:r>
          </w:p>
        </w:tc>
        <w:tc>
          <w:tcPr>
            <w:tcW w:w="4536" w:type="dxa"/>
          </w:tcPr>
          <w:p w14:paraId="5B4F7473" w14:textId="77777777" w:rsidR="00C8076F" w:rsidRPr="00057099" w:rsidRDefault="00C8076F" w:rsidP="00C8076F">
            <w:r w:rsidRPr="00057099">
              <w:t>RVS AISI 304L</w:t>
            </w:r>
          </w:p>
        </w:tc>
      </w:tr>
    </w:tbl>
    <w:p w14:paraId="551BD2B4" w14:textId="77777777" w:rsidR="00C8076F" w:rsidRPr="00057099" w:rsidRDefault="00C8076F" w:rsidP="00C8076F"/>
    <w:p w14:paraId="276F27B9" w14:textId="5B888F0A" w:rsidR="00C8076F" w:rsidRPr="00057099" w:rsidRDefault="00C8076F" w:rsidP="006028B5">
      <w:pPr>
        <w:pStyle w:val="Heading3"/>
      </w:pPr>
      <w:proofErr w:type="spellStart"/>
      <w:r w:rsidRPr="00057099">
        <w:t>Drijflaagafvoerbak</w:t>
      </w:r>
      <w:proofErr w:type="spellEnd"/>
    </w:p>
    <w:tbl>
      <w:tblPr>
        <w:tblW w:w="0" w:type="auto"/>
        <w:tblLayout w:type="fixed"/>
        <w:tblLook w:val="01E0" w:firstRow="1" w:lastRow="1" w:firstColumn="1" w:lastColumn="1" w:noHBand="0" w:noVBand="0"/>
      </w:tblPr>
      <w:tblGrid>
        <w:gridCol w:w="2948"/>
        <w:gridCol w:w="851"/>
        <w:gridCol w:w="284"/>
        <w:gridCol w:w="4536"/>
      </w:tblGrid>
      <w:tr w:rsidR="00C8076F" w:rsidRPr="00057099" w14:paraId="57FE596B" w14:textId="77777777" w:rsidTr="00C8076F">
        <w:tc>
          <w:tcPr>
            <w:tcW w:w="2948" w:type="dxa"/>
          </w:tcPr>
          <w:p w14:paraId="6E539FFF" w14:textId="77777777" w:rsidR="00C8076F" w:rsidRPr="00057099" w:rsidRDefault="00C8076F" w:rsidP="00C8076F">
            <w:r w:rsidRPr="00057099">
              <w:t>uitvoering</w:t>
            </w:r>
          </w:p>
        </w:tc>
        <w:tc>
          <w:tcPr>
            <w:tcW w:w="851" w:type="dxa"/>
          </w:tcPr>
          <w:p w14:paraId="192DF7E5" w14:textId="77777777" w:rsidR="00C8076F" w:rsidRPr="00057099" w:rsidRDefault="00C8076F" w:rsidP="00C8076F">
            <w:pPr>
              <w:jc w:val="right"/>
            </w:pPr>
          </w:p>
        </w:tc>
        <w:tc>
          <w:tcPr>
            <w:tcW w:w="284" w:type="dxa"/>
          </w:tcPr>
          <w:p w14:paraId="138BC238" w14:textId="77777777" w:rsidR="00C8076F" w:rsidRPr="00057099" w:rsidRDefault="00C8076F" w:rsidP="00C8076F">
            <w:r w:rsidRPr="00057099">
              <w:t>:</w:t>
            </w:r>
          </w:p>
        </w:tc>
        <w:tc>
          <w:tcPr>
            <w:tcW w:w="4536" w:type="dxa"/>
          </w:tcPr>
          <w:p w14:paraId="73A69065" w14:textId="77777777" w:rsidR="00C8076F" w:rsidRPr="00057099" w:rsidRDefault="00C8076F" w:rsidP="00C8076F">
            <w:r w:rsidRPr="00057099">
              <w:t>100 mm boven de waterspiegel, glad afgewerkt en bevestigd tegen het duikschot; in de bak een V</w:t>
            </w:r>
            <w:r w:rsidRPr="00057099">
              <w:noBreakHyphen/>
              <w:t>vormige geleiding voor het opvangen van het scharnierbare deel van de drijflaag afvoerschuiver</w:t>
            </w:r>
          </w:p>
        </w:tc>
      </w:tr>
      <w:tr w:rsidR="00C8076F" w:rsidRPr="00057099" w14:paraId="4BC27A30" w14:textId="77777777" w:rsidTr="00C8076F">
        <w:tc>
          <w:tcPr>
            <w:tcW w:w="2948" w:type="dxa"/>
          </w:tcPr>
          <w:p w14:paraId="53B938E8" w14:textId="77777777" w:rsidR="00C8076F" w:rsidRPr="00057099" w:rsidRDefault="00C8076F" w:rsidP="00C8076F">
            <w:r w:rsidRPr="00057099">
              <w:t>voorzien van</w:t>
            </w:r>
          </w:p>
        </w:tc>
        <w:tc>
          <w:tcPr>
            <w:tcW w:w="851" w:type="dxa"/>
          </w:tcPr>
          <w:p w14:paraId="03C910B9" w14:textId="77777777" w:rsidR="00C8076F" w:rsidRPr="00057099" w:rsidRDefault="00C8076F" w:rsidP="00C8076F">
            <w:pPr>
              <w:jc w:val="right"/>
            </w:pPr>
          </w:p>
        </w:tc>
        <w:tc>
          <w:tcPr>
            <w:tcW w:w="284" w:type="dxa"/>
          </w:tcPr>
          <w:p w14:paraId="53934706" w14:textId="77777777" w:rsidR="00C8076F" w:rsidRPr="00057099" w:rsidRDefault="00C8076F" w:rsidP="00C8076F">
            <w:r w:rsidRPr="00057099">
              <w:t>:</w:t>
            </w:r>
          </w:p>
        </w:tc>
        <w:tc>
          <w:tcPr>
            <w:tcW w:w="4536" w:type="dxa"/>
          </w:tcPr>
          <w:p w14:paraId="54188566" w14:textId="77777777" w:rsidR="00C8076F" w:rsidRPr="00057099" w:rsidRDefault="00C8076F" w:rsidP="00C8076F">
            <w:r w:rsidRPr="00057099">
              <w:t xml:space="preserve">Duikschot, duikschot ter plaatse van de drijflaagafvoerput verhoogd uitvoeren </w:t>
            </w:r>
          </w:p>
        </w:tc>
      </w:tr>
      <w:tr w:rsidR="00C8076F" w:rsidRPr="00057099" w14:paraId="67F7D58A" w14:textId="77777777" w:rsidTr="00C8076F">
        <w:tc>
          <w:tcPr>
            <w:tcW w:w="2948" w:type="dxa"/>
          </w:tcPr>
          <w:p w14:paraId="7ED65EFF" w14:textId="77777777" w:rsidR="00C8076F" w:rsidRPr="00057099" w:rsidRDefault="00C8076F" w:rsidP="00C8076F">
            <w:r w:rsidRPr="00057099">
              <w:t>afvoerleiding</w:t>
            </w:r>
          </w:p>
        </w:tc>
        <w:tc>
          <w:tcPr>
            <w:tcW w:w="851" w:type="dxa"/>
          </w:tcPr>
          <w:p w14:paraId="01075B7F" w14:textId="77777777" w:rsidR="00C8076F" w:rsidRPr="00057099" w:rsidRDefault="00C8076F" w:rsidP="00C8076F">
            <w:pPr>
              <w:jc w:val="right"/>
            </w:pPr>
          </w:p>
        </w:tc>
        <w:tc>
          <w:tcPr>
            <w:tcW w:w="284" w:type="dxa"/>
          </w:tcPr>
          <w:p w14:paraId="124DB82F" w14:textId="77777777" w:rsidR="00C8076F" w:rsidRPr="00057099" w:rsidRDefault="00C8076F" w:rsidP="00C8076F">
            <w:r w:rsidRPr="00057099">
              <w:t>:</w:t>
            </w:r>
          </w:p>
        </w:tc>
        <w:tc>
          <w:tcPr>
            <w:tcW w:w="4536" w:type="dxa"/>
          </w:tcPr>
          <w:p w14:paraId="4A9F9A86" w14:textId="77777777" w:rsidR="00C8076F" w:rsidRPr="00057099" w:rsidRDefault="00C8076F" w:rsidP="00C8076F">
            <w:r w:rsidRPr="00057099">
              <w:t>diameter 200 mm leiding tot de bestaande wanddoorvoer</w:t>
            </w:r>
          </w:p>
        </w:tc>
      </w:tr>
      <w:tr w:rsidR="00C8076F" w:rsidRPr="00057099" w14:paraId="1AE99E07" w14:textId="77777777" w:rsidTr="00C8076F">
        <w:tc>
          <w:tcPr>
            <w:tcW w:w="2948" w:type="dxa"/>
          </w:tcPr>
          <w:p w14:paraId="29C802F9" w14:textId="77777777" w:rsidR="00C8076F" w:rsidRPr="00057099" w:rsidRDefault="00C8076F" w:rsidP="00C8076F">
            <w:r w:rsidRPr="00057099">
              <w:t>materiaal:</w:t>
            </w:r>
          </w:p>
        </w:tc>
        <w:tc>
          <w:tcPr>
            <w:tcW w:w="851" w:type="dxa"/>
          </w:tcPr>
          <w:p w14:paraId="7926DD40" w14:textId="77777777" w:rsidR="00C8076F" w:rsidRPr="00057099" w:rsidRDefault="00C8076F" w:rsidP="00C8076F">
            <w:pPr>
              <w:jc w:val="right"/>
            </w:pPr>
          </w:p>
        </w:tc>
        <w:tc>
          <w:tcPr>
            <w:tcW w:w="284" w:type="dxa"/>
          </w:tcPr>
          <w:p w14:paraId="6302D570" w14:textId="77777777" w:rsidR="00C8076F" w:rsidRPr="00057099" w:rsidRDefault="00C8076F" w:rsidP="00C8076F"/>
        </w:tc>
        <w:tc>
          <w:tcPr>
            <w:tcW w:w="4536" w:type="dxa"/>
          </w:tcPr>
          <w:p w14:paraId="7EC306D2" w14:textId="77777777" w:rsidR="00C8076F" w:rsidRPr="00057099" w:rsidRDefault="00C8076F" w:rsidP="00C8076F"/>
        </w:tc>
      </w:tr>
      <w:tr w:rsidR="00C8076F" w:rsidRPr="00057099" w14:paraId="1DB4A5E9" w14:textId="77777777" w:rsidTr="00C8076F">
        <w:tc>
          <w:tcPr>
            <w:tcW w:w="2948" w:type="dxa"/>
          </w:tcPr>
          <w:p w14:paraId="0F603036"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bak</w:t>
            </w:r>
          </w:p>
        </w:tc>
        <w:tc>
          <w:tcPr>
            <w:tcW w:w="851" w:type="dxa"/>
          </w:tcPr>
          <w:p w14:paraId="78264DE6" w14:textId="77777777" w:rsidR="00C8076F" w:rsidRPr="00057099" w:rsidRDefault="00C8076F" w:rsidP="00C8076F">
            <w:pPr>
              <w:jc w:val="right"/>
            </w:pPr>
          </w:p>
        </w:tc>
        <w:tc>
          <w:tcPr>
            <w:tcW w:w="284" w:type="dxa"/>
          </w:tcPr>
          <w:p w14:paraId="708758ED" w14:textId="77777777" w:rsidR="00C8076F" w:rsidRPr="00057099" w:rsidRDefault="00C8076F" w:rsidP="00C8076F">
            <w:r w:rsidRPr="00057099">
              <w:t>:</w:t>
            </w:r>
          </w:p>
        </w:tc>
        <w:tc>
          <w:tcPr>
            <w:tcW w:w="4536" w:type="dxa"/>
          </w:tcPr>
          <w:p w14:paraId="136B7D5A" w14:textId="77777777" w:rsidR="00C8076F" w:rsidRPr="00057099" w:rsidRDefault="00C8076F" w:rsidP="00C8076F">
            <w:r w:rsidRPr="00057099">
              <w:t>RVS AISI 304L</w:t>
            </w:r>
          </w:p>
        </w:tc>
      </w:tr>
      <w:tr w:rsidR="00C8076F" w:rsidRPr="00057099" w14:paraId="59DA80D6" w14:textId="77777777" w:rsidTr="00C8076F">
        <w:tc>
          <w:tcPr>
            <w:tcW w:w="2948" w:type="dxa"/>
          </w:tcPr>
          <w:p w14:paraId="364DA8AC"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lastRenderedPageBreak/>
              <w:t>afvoerleiding</w:t>
            </w:r>
          </w:p>
        </w:tc>
        <w:tc>
          <w:tcPr>
            <w:tcW w:w="851" w:type="dxa"/>
          </w:tcPr>
          <w:p w14:paraId="5C4C9DD5" w14:textId="77777777" w:rsidR="00C8076F" w:rsidRPr="00057099" w:rsidRDefault="00C8076F" w:rsidP="00C8076F">
            <w:pPr>
              <w:jc w:val="right"/>
            </w:pPr>
          </w:p>
        </w:tc>
        <w:tc>
          <w:tcPr>
            <w:tcW w:w="284" w:type="dxa"/>
          </w:tcPr>
          <w:p w14:paraId="024FDBEF" w14:textId="77777777" w:rsidR="00C8076F" w:rsidRPr="00057099" w:rsidRDefault="00C8076F" w:rsidP="00C8076F">
            <w:r w:rsidRPr="00057099">
              <w:t>:</w:t>
            </w:r>
          </w:p>
        </w:tc>
        <w:tc>
          <w:tcPr>
            <w:tcW w:w="4536" w:type="dxa"/>
          </w:tcPr>
          <w:p w14:paraId="4CB51459" w14:textId="77777777" w:rsidR="00C8076F" w:rsidRPr="00057099" w:rsidRDefault="00C8076F" w:rsidP="00C8076F">
            <w:r w:rsidRPr="00057099">
              <w:t>RVS AISI 304 tot bestaande muurdoorvoer</w:t>
            </w:r>
          </w:p>
        </w:tc>
      </w:tr>
      <w:tr w:rsidR="00C8076F" w:rsidRPr="00057099" w14:paraId="5A365A36" w14:textId="77777777" w:rsidTr="00C8076F">
        <w:tc>
          <w:tcPr>
            <w:tcW w:w="2948" w:type="dxa"/>
          </w:tcPr>
          <w:p w14:paraId="2E8D6ECE" w14:textId="77777777" w:rsidR="00C8076F" w:rsidRPr="00057099" w:rsidRDefault="00C8076F" w:rsidP="00C8076F">
            <w:r w:rsidRPr="00057099">
              <w:t>spoelinrichting</w:t>
            </w:r>
          </w:p>
        </w:tc>
        <w:tc>
          <w:tcPr>
            <w:tcW w:w="851" w:type="dxa"/>
          </w:tcPr>
          <w:p w14:paraId="02E09F3E" w14:textId="77777777" w:rsidR="00C8076F" w:rsidRPr="00057099" w:rsidRDefault="00C8076F" w:rsidP="00C8076F">
            <w:pPr>
              <w:jc w:val="right"/>
            </w:pPr>
          </w:p>
        </w:tc>
        <w:tc>
          <w:tcPr>
            <w:tcW w:w="284" w:type="dxa"/>
          </w:tcPr>
          <w:p w14:paraId="7E49CF28" w14:textId="77777777" w:rsidR="00C8076F" w:rsidRPr="00057099" w:rsidRDefault="00C8076F" w:rsidP="00C8076F">
            <w:r w:rsidRPr="00057099">
              <w:t>:</w:t>
            </w:r>
          </w:p>
        </w:tc>
        <w:tc>
          <w:tcPr>
            <w:tcW w:w="4536" w:type="dxa"/>
          </w:tcPr>
          <w:p w14:paraId="709D363B" w14:textId="77777777" w:rsidR="00C8076F" w:rsidRPr="00057099" w:rsidRDefault="00C8076F" w:rsidP="00C8076F">
            <w:r w:rsidRPr="00057099">
              <w:t xml:space="preserve">spoelklep met hefboom, hefboom te bedienen door slee aan ruimerbrug, lekdicht sluitend door eigen gewicht, </w:t>
            </w:r>
            <w:proofErr w:type="spellStart"/>
            <w:r w:rsidRPr="00057099">
              <w:t>nastelbaar</w:t>
            </w:r>
            <w:proofErr w:type="spellEnd"/>
          </w:p>
        </w:tc>
      </w:tr>
      <w:tr w:rsidR="00C8076F" w:rsidRPr="00057099" w14:paraId="3C61C0AB" w14:textId="77777777" w:rsidTr="00C8076F">
        <w:tc>
          <w:tcPr>
            <w:tcW w:w="2948" w:type="dxa"/>
          </w:tcPr>
          <w:p w14:paraId="722FAF4B" w14:textId="77777777" w:rsidR="00C8076F" w:rsidRPr="00057099" w:rsidRDefault="00C8076F" w:rsidP="00C8076F">
            <w:r w:rsidRPr="00057099">
              <w:t>lichthoogte spoelklep</w:t>
            </w:r>
          </w:p>
        </w:tc>
        <w:tc>
          <w:tcPr>
            <w:tcW w:w="851" w:type="dxa"/>
          </w:tcPr>
          <w:p w14:paraId="2A64BCBE" w14:textId="77777777" w:rsidR="00C8076F" w:rsidRPr="00057099" w:rsidRDefault="00C8076F" w:rsidP="00C8076F">
            <w:pPr>
              <w:jc w:val="right"/>
            </w:pPr>
          </w:p>
        </w:tc>
        <w:tc>
          <w:tcPr>
            <w:tcW w:w="284" w:type="dxa"/>
          </w:tcPr>
          <w:p w14:paraId="75A99F75" w14:textId="77777777" w:rsidR="00C8076F" w:rsidRPr="00057099" w:rsidRDefault="00C8076F" w:rsidP="00C8076F">
            <w:r w:rsidRPr="00057099">
              <w:t>:</w:t>
            </w:r>
          </w:p>
        </w:tc>
        <w:tc>
          <w:tcPr>
            <w:tcW w:w="4536" w:type="dxa"/>
          </w:tcPr>
          <w:p w14:paraId="075754ED" w14:textId="77777777" w:rsidR="00C8076F" w:rsidRPr="00057099" w:rsidRDefault="00C8076F" w:rsidP="00C8076F">
            <w:r w:rsidRPr="00057099">
              <w:t>instelbaar</w:t>
            </w:r>
          </w:p>
        </w:tc>
      </w:tr>
      <w:tr w:rsidR="00C8076F" w:rsidRPr="00057099" w14:paraId="15AA6CBD" w14:textId="77777777" w:rsidTr="00C8076F">
        <w:tc>
          <w:tcPr>
            <w:tcW w:w="2948" w:type="dxa"/>
          </w:tcPr>
          <w:p w14:paraId="0D293F49" w14:textId="77777777" w:rsidR="00C8076F" w:rsidRPr="00057099" w:rsidRDefault="00C8076F" w:rsidP="00C8076F">
            <w:r w:rsidRPr="00057099">
              <w:t>openingstijd spoelklep</w:t>
            </w:r>
          </w:p>
        </w:tc>
        <w:tc>
          <w:tcPr>
            <w:tcW w:w="851" w:type="dxa"/>
          </w:tcPr>
          <w:p w14:paraId="026D7ADC" w14:textId="77777777" w:rsidR="00C8076F" w:rsidRPr="00057099" w:rsidRDefault="00C8076F" w:rsidP="00C8076F">
            <w:pPr>
              <w:jc w:val="right"/>
            </w:pPr>
          </w:p>
        </w:tc>
        <w:tc>
          <w:tcPr>
            <w:tcW w:w="284" w:type="dxa"/>
          </w:tcPr>
          <w:p w14:paraId="3D0F0B43" w14:textId="77777777" w:rsidR="00C8076F" w:rsidRPr="00057099" w:rsidRDefault="00C8076F" w:rsidP="00C8076F">
            <w:r w:rsidRPr="00057099">
              <w:t>:</w:t>
            </w:r>
          </w:p>
        </w:tc>
        <w:tc>
          <w:tcPr>
            <w:tcW w:w="4536" w:type="dxa"/>
          </w:tcPr>
          <w:p w14:paraId="052FCBCF" w14:textId="77777777" w:rsidR="00C8076F" w:rsidRPr="00057099" w:rsidRDefault="00C8076F" w:rsidP="00C8076F">
            <w:r w:rsidRPr="00057099">
              <w:t>instelbaar tussen 0 en 15 sec.</w:t>
            </w:r>
          </w:p>
        </w:tc>
      </w:tr>
    </w:tbl>
    <w:p w14:paraId="461A4C67" w14:textId="77777777" w:rsidR="00C8076F" w:rsidRPr="00057099" w:rsidRDefault="00C8076F" w:rsidP="00C8076F"/>
    <w:p w14:paraId="79F1D8AA" w14:textId="02028875" w:rsidR="00C8076F" w:rsidRPr="00057099" w:rsidRDefault="00C8076F" w:rsidP="00691FC3">
      <w:pPr>
        <w:pStyle w:val="Heading2"/>
      </w:pPr>
      <w:bookmarkStart w:id="136" w:name="_Toc54965501"/>
      <w:r w:rsidRPr="00057099">
        <w:t>Duikschot-Overstortrand</w:t>
      </w:r>
      <w:bookmarkEnd w:id="136"/>
    </w:p>
    <w:tbl>
      <w:tblPr>
        <w:tblW w:w="0" w:type="auto"/>
        <w:tblLayout w:type="fixed"/>
        <w:tblLook w:val="01E0" w:firstRow="1" w:lastRow="1" w:firstColumn="1" w:lastColumn="1" w:noHBand="0" w:noVBand="0"/>
      </w:tblPr>
      <w:tblGrid>
        <w:gridCol w:w="2948"/>
        <w:gridCol w:w="851"/>
        <w:gridCol w:w="284"/>
        <w:gridCol w:w="4536"/>
      </w:tblGrid>
      <w:tr w:rsidR="00C8076F" w:rsidRPr="00057099" w14:paraId="7F02633A" w14:textId="77777777" w:rsidTr="00C8076F">
        <w:tc>
          <w:tcPr>
            <w:tcW w:w="2948" w:type="dxa"/>
          </w:tcPr>
          <w:p w14:paraId="4E11FC60" w14:textId="77777777" w:rsidR="00C8076F" w:rsidRPr="00057099" w:rsidRDefault="00C8076F" w:rsidP="00C8076F">
            <w:r w:rsidRPr="00057099">
              <w:t>uitvoering</w:t>
            </w:r>
          </w:p>
        </w:tc>
        <w:tc>
          <w:tcPr>
            <w:tcW w:w="851" w:type="dxa"/>
          </w:tcPr>
          <w:p w14:paraId="230BCA37" w14:textId="77777777" w:rsidR="00C8076F" w:rsidRPr="00057099" w:rsidRDefault="00C8076F" w:rsidP="00C8076F">
            <w:pPr>
              <w:jc w:val="right"/>
            </w:pPr>
          </w:p>
        </w:tc>
        <w:tc>
          <w:tcPr>
            <w:tcW w:w="284" w:type="dxa"/>
          </w:tcPr>
          <w:p w14:paraId="16596392" w14:textId="77777777" w:rsidR="00C8076F" w:rsidRPr="00057099" w:rsidRDefault="00C8076F" w:rsidP="00C8076F">
            <w:r w:rsidRPr="00057099">
              <w:t>:</w:t>
            </w:r>
          </w:p>
        </w:tc>
        <w:tc>
          <w:tcPr>
            <w:tcW w:w="4536" w:type="dxa"/>
          </w:tcPr>
          <w:p w14:paraId="7E4D855E" w14:textId="77777777" w:rsidR="00C8076F" w:rsidRPr="00057099" w:rsidRDefault="00C8076F" w:rsidP="00C8076F">
            <w:r w:rsidRPr="00057099">
              <w:t xml:space="preserve">Gecombineerde duikschot- overstortrand over omtrek van de tank voor tegenhouden drijflaag en het overstorten van </w:t>
            </w:r>
            <w:proofErr w:type="gramStart"/>
            <w:r w:rsidRPr="00057099">
              <w:t>de</w:t>
            </w:r>
            <w:proofErr w:type="gramEnd"/>
            <w:r w:rsidRPr="00057099">
              <w:t xml:space="preserve"> effluent in de afvoergoot</w:t>
            </w:r>
          </w:p>
        </w:tc>
      </w:tr>
      <w:tr w:rsidR="00C8076F" w:rsidRPr="00057099" w14:paraId="44FBC2AD" w14:textId="77777777" w:rsidTr="00C8076F">
        <w:tc>
          <w:tcPr>
            <w:tcW w:w="2948" w:type="dxa"/>
          </w:tcPr>
          <w:p w14:paraId="19A5A07C" w14:textId="77777777" w:rsidR="00C8076F" w:rsidRPr="00057099" w:rsidRDefault="00C8076F" w:rsidP="00C8076F">
            <w:r w:rsidRPr="00057099">
              <w:t>bevestiging</w:t>
            </w:r>
          </w:p>
        </w:tc>
        <w:tc>
          <w:tcPr>
            <w:tcW w:w="851" w:type="dxa"/>
          </w:tcPr>
          <w:p w14:paraId="020A64A1" w14:textId="77777777" w:rsidR="00C8076F" w:rsidRPr="00057099" w:rsidRDefault="00C8076F" w:rsidP="00C8076F">
            <w:pPr>
              <w:jc w:val="right"/>
            </w:pPr>
          </w:p>
        </w:tc>
        <w:tc>
          <w:tcPr>
            <w:tcW w:w="284" w:type="dxa"/>
          </w:tcPr>
          <w:p w14:paraId="63C33513" w14:textId="77777777" w:rsidR="00C8076F" w:rsidRPr="00057099" w:rsidRDefault="00C8076F" w:rsidP="00C8076F">
            <w:r w:rsidRPr="00057099">
              <w:t>:</w:t>
            </w:r>
          </w:p>
        </w:tc>
        <w:tc>
          <w:tcPr>
            <w:tcW w:w="4536" w:type="dxa"/>
          </w:tcPr>
          <w:p w14:paraId="52D809C6" w14:textId="0B13A884" w:rsidR="00C8076F" w:rsidRPr="00057099" w:rsidRDefault="00C8076F" w:rsidP="00C8076F">
            <w:r w:rsidRPr="00057099">
              <w:t xml:space="preserve">tegen bestaande betonnen effluent afvoergoot (bestaande </w:t>
            </w:r>
            <w:proofErr w:type="spellStart"/>
            <w:r w:rsidRPr="00057099">
              <w:t>Halfeneisen</w:t>
            </w:r>
            <w:proofErr w:type="spellEnd"/>
            <w:r w:rsidRPr="00057099">
              <w:t xml:space="preserve"> kan eventueel worden hergebruikt)</w:t>
            </w:r>
          </w:p>
        </w:tc>
      </w:tr>
      <w:tr w:rsidR="00C8076F" w:rsidRPr="00057099" w14:paraId="6F212AF3" w14:textId="77777777" w:rsidTr="00C8076F">
        <w:tc>
          <w:tcPr>
            <w:tcW w:w="2948" w:type="dxa"/>
          </w:tcPr>
          <w:p w14:paraId="09684736" w14:textId="70E960F5" w:rsidR="00C8076F" w:rsidRPr="00057099" w:rsidRDefault="00CB5886" w:rsidP="00C8076F">
            <w:r w:rsidRPr="00057099">
              <w:t>A</w:t>
            </w:r>
            <w:r w:rsidR="00C8076F" w:rsidRPr="00057099">
              <w:t>fmetingen</w:t>
            </w:r>
            <w:r w:rsidRPr="00057099">
              <w:t xml:space="preserve"> / uitvoering</w:t>
            </w:r>
          </w:p>
        </w:tc>
        <w:tc>
          <w:tcPr>
            <w:tcW w:w="851" w:type="dxa"/>
          </w:tcPr>
          <w:p w14:paraId="0080865D" w14:textId="77777777" w:rsidR="00C8076F" w:rsidRPr="00057099" w:rsidRDefault="00C8076F" w:rsidP="00C8076F">
            <w:pPr>
              <w:jc w:val="right"/>
            </w:pPr>
          </w:p>
        </w:tc>
        <w:tc>
          <w:tcPr>
            <w:tcW w:w="284" w:type="dxa"/>
          </w:tcPr>
          <w:p w14:paraId="5DAF438C" w14:textId="77777777" w:rsidR="00C8076F" w:rsidRPr="00057099" w:rsidRDefault="00C8076F" w:rsidP="00C8076F">
            <w:r w:rsidRPr="00057099">
              <w:t>:</w:t>
            </w:r>
          </w:p>
        </w:tc>
        <w:tc>
          <w:tcPr>
            <w:tcW w:w="4536" w:type="dxa"/>
          </w:tcPr>
          <w:p w14:paraId="27BF40AE" w14:textId="71E1A47F" w:rsidR="00C8076F" w:rsidRPr="00057099" w:rsidRDefault="00C8076F" w:rsidP="00C8076F">
            <w:r w:rsidRPr="00057099">
              <w:t>conform blad standaarddetail APD 17 00</w:t>
            </w:r>
            <w:r w:rsidR="00CB5886" w:rsidRPr="00057099">
              <w:t>2</w:t>
            </w:r>
          </w:p>
        </w:tc>
      </w:tr>
      <w:tr w:rsidR="00C8076F" w:rsidRPr="00057099" w14:paraId="23678511" w14:textId="77777777" w:rsidTr="00C8076F">
        <w:tc>
          <w:tcPr>
            <w:tcW w:w="2948" w:type="dxa"/>
          </w:tcPr>
          <w:p w14:paraId="6679A103" w14:textId="77777777" w:rsidR="00C8076F" w:rsidRPr="00057099" w:rsidRDefault="00C8076F" w:rsidP="00C8076F">
            <w:r w:rsidRPr="00057099">
              <w:t>materiaal:</w:t>
            </w:r>
          </w:p>
        </w:tc>
        <w:tc>
          <w:tcPr>
            <w:tcW w:w="851" w:type="dxa"/>
          </w:tcPr>
          <w:p w14:paraId="6322F04A" w14:textId="77777777" w:rsidR="00C8076F" w:rsidRPr="00057099" w:rsidRDefault="00C8076F" w:rsidP="00C8076F">
            <w:pPr>
              <w:jc w:val="right"/>
            </w:pPr>
          </w:p>
        </w:tc>
        <w:tc>
          <w:tcPr>
            <w:tcW w:w="284" w:type="dxa"/>
          </w:tcPr>
          <w:p w14:paraId="4E693EEB" w14:textId="77777777" w:rsidR="00C8076F" w:rsidRPr="00057099" w:rsidRDefault="00C8076F" w:rsidP="00C8076F">
            <w:r w:rsidRPr="00057099">
              <w:t>:</w:t>
            </w:r>
          </w:p>
        </w:tc>
        <w:tc>
          <w:tcPr>
            <w:tcW w:w="4536" w:type="dxa"/>
          </w:tcPr>
          <w:p w14:paraId="369F96C3" w14:textId="77777777" w:rsidR="00C8076F" w:rsidRPr="00057099" w:rsidRDefault="00C8076F" w:rsidP="00C8076F">
            <w:r w:rsidRPr="00057099">
              <w:t>in afwijking tot standaarddetailblad uitvoeren in RVS AISI 304L</w:t>
            </w:r>
          </w:p>
        </w:tc>
      </w:tr>
      <w:tr w:rsidR="00C8076F" w:rsidRPr="00057099" w14:paraId="60D62B97" w14:textId="77777777" w:rsidTr="00C8076F">
        <w:tc>
          <w:tcPr>
            <w:tcW w:w="2948" w:type="dxa"/>
          </w:tcPr>
          <w:p w14:paraId="5568A8ED" w14:textId="77777777" w:rsidR="00C8076F" w:rsidRPr="00057099" w:rsidRDefault="00C8076F" w:rsidP="00C8076F">
            <w:r w:rsidRPr="00057099">
              <w:t>V-overlaat</w:t>
            </w:r>
          </w:p>
        </w:tc>
        <w:tc>
          <w:tcPr>
            <w:tcW w:w="851" w:type="dxa"/>
          </w:tcPr>
          <w:p w14:paraId="2B257E71" w14:textId="77777777" w:rsidR="00C8076F" w:rsidRPr="00057099" w:rsidRDefault="00C8076F" w:rsidP="00C8076F">
            <w:pPr>
              <w:jc w:val="right"/>
            </w:pPr>
          </w:p>
        </w:tc>
        <w:tc>
          <w:tcPr>
            <w:tcW w:w="284" w:type="dxa"/>
          </w:tcPr>
          <w:p w14:paraId="58706F92" w14:textId="77777777" w:rsidR="00C8076F" w:rsidRPr="00057099" w:rsidRDefault="00C8076F" w:rsidP="00C8076F">
            <w:r w:rsidRPr="00057099">
              <w:t>:</w:t>
            </w:r>
          </w:p>
        </w:tc>
        <w:tc>
          <w:tcPr>
            <w:tcW w:w="4536" w:type="dxa"/>
          </w:tcPr>
          <w:p w14:paraId="6C75088E" w14:textId="77777777" w:rsidR="00C8076F" w:rsidRPr="00057099" w:rsidRDefault="00C8076F" w:rsidP="00C8076F">
            <w:r w:rsidRPr="00057099">
              <w:t>conform bestaande installatie</w:t>
            </w:r>
          </w:p>
        </w:tc>
      </w:tr>
    </w:tbl>
    <w:p w14:paraId="13533160" w14:textId="77777777" w:rsidR="00C8076F" w:rsidRPr="00057099" w:rsidRDefault="00C8076F" w:rsidP="005B35B1">
      <w:pPr>
        <w:pStyle w:val="Heading2"/>
        <w:numPr>
          <w:ilvl w:val="1"/>
          <w:numId w:val="19"/>
        </w:numPr>
      </w:pPr>
      <w:bookmarkStart w:id="137" w:name="_Toc50706326"/>
      <w:bookmarkStart w:id="138" w:name="_Toc54965502"/>
      <w:r w:rsidRPr="00057099">
        <w:t>Elektrotechnische installatie</w:t>
      </w:r>
      <w:bookmarkEnd w:id="137"/>
      <w:bookmarkEnd w:id="138"/>
    </w:p>
    <w:p w14:paraId="7999EA77" w14:textId="381468BA" w:rsidR="00C8076F" w:rsidRPr="00057099" w:rsidRDefault="00C8076F" w:rsidP="006028B5">
      <w:pPr>
        <w:pStyle w:val="Heading3"/>
      </w:pPr>
      <w:r w:rsidRPr="00057099">
        <w:t>Algemeen</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3634ABA4" w14:textId="77777777" w:rsidTr="00C8076F">
        <w:tc>
          <w:tcPr>
            <w:tcW w:w="2948" w:type="dxa"/>
          </w:tcPr>
          <w:p w14:paraId="20C4D915" w14:textId="77777777" w:rsidR="00C8076F" w:rsidRPr="00057099" w:rsidRDefault="00C8076F" w:rsidP="00C8076F">
            <w:r w:rsidRPr="00057099">
              <w:t>leveringsomvang</w:t>
            </w:r>
          </w:p>
        </w:tc>
        <w:tc>
          <w:tcPr>
            <w:tcW w:w="851" w:type="dxa"/>
          </w:tcPr>
          <w:p w14:paraId="3AC8CC3A" w14:textId="77777777" w:rsidR="00C8076F" w:rsidRPr="00057099" w:rsidRDefault="00C8076F" w:rsidP="00C8076F">
            <w:pPr>
              <w:jc w:val="right"/>
            </w:pPr>
          </w:p>
        </w:tc>
        <w:tc>
          <w:tcPr>
            <w:tcW w:w="284" w:type="dxa"/>
          </w:tcPr>
          <w:p w14:paraId="444F9F7E" w14:textId="77777777" w:rsidR="00C8076F" w:rsidRPr="00057099" w:rsidRDefault="00C8076F" w:rsidP="00C8076F">
            <w:r w:rsidRPr="00057099">
              <w:t>:</w:t>
            </w:r>
          </w:p>
        </w:tc>
        <w:tc>
          <w:tcPr>
            <w:tcW w:w="4536" w:type="dxa"/>
          </w:tcPr>
          <w:p w14:paraId="3DA6771F" w14:textId="77777777" w:rsidR="00C8076F" w:rsidRPr="00057099" w:rsidRDefault="00C8076F" w:rsidP="00C8076F">
            <w:r w:rsidRPr="00057099">
              <w:t>de gehele elektrische installatie op de ruimerbrug in hoofdzaak bestaande uit:</w:t>
            </w:r>
          </w:p>
        </w:tc>
      </w:tr>
      <w:tr w:rsidR="00C8076F" w:rsidRPr="00057099" w14:paraId="476AE622" w14:textId="77777777" w:rsidTr="00C8076F">
        <w:tc>
          <w:tcPr>
            <w:tcW w:w="2948" w:type="dxa"/>
          </w:tcPr>
          <w:p w14:paraId="1DA98214" w14:textId="77777777" w:rsidR="00C8076F" w:rsidRPr="00057099" w:rsidRDefault="00C8076F" w:rsidP="00C8076F"/>
        </w:tc>
        <w:tc>
          <w:tcPr>
            <w:tcW w:w="851" w:type="dxa"/>
          </w:tcPr>
          <w:p w14:paraId="0AF00865" w14:textId="77777777" w:rsidR="00C8076F" w:rsidRPr="00057099" w:rsidRDefault="00C8076F" w:rsidP="00C8076F">
            <w:pPr>
              <w:jc w:val="right"/>
            </w:pPr>
          </w:p>
        </w:tc>
        <w:tc>
          <w:tcPr>
            <w:tcW w:w="284" w:type="dxa"/>
          </w:tcPr>
          <w:p w14:paraId="357EB6FA" w14:textId="77777777" w:rsidR="00C8076F" w:rsidRPr="00057099" w:rsidRDefault="00C8076F" w:rsidP="00C8076F"/>
        </w:tc>
        <w:tc>
          <w:tcPr>
            <w:tcW w:w="4536" w:type="dxa"/>
          </w:tcPr>
          <w:p w14:paraId="593E55B5"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collector met beschermkap en collectorschakelaar</w:t>
            </w:r>
          </w:p>
        </w:tc>
      </w:tr>
      <w:tr w:rsidR="00C8076F" w:rsidRPr="00057099" w14:paraId="1AEA9D5C" w14:textId="77777777" w:rsidTr="00C8076F">
        <w:tc>
          <w:tcPr>
            <w:tcW w:w="2948" w:type="dxa"/>
          </w:tcPr>
          <w:p w14:paraId="6B0B76F9" w14:textId="77777777" w:rsidR="00C8076F" w:rsidRPr="00057099" w:rsidRDefault="00C8076F" w:rsidP="00C8076F"/>
        </w:tc>
        <w:tc>
          <w:tcPr>
            <w:tcW w:w="851" w:type="dxa"/>
          </w:tcPr>
          <w:p w14:paraId="31E01962" w14:textId="77777777" w:rsidR="00C8076F" w:rsidRPr="00057099" w:rsidRDefault="00C8076F" w:rsidP="00C8076F">
            <w:pPr>
              <w:jc w:val="right"/>
            </w:pPr>
          </w:p>
        </w:tc>
        <w:tc>
          <w:tcPr>
            <w:tcW w:w="284" w:type="dxa"/>
          </w:tcPr>
          <w:p w14:paraId="7D3A7FDE" w14:textId="77777777" w:rsidR="00C8076F" w:rsidRPr="00057099" w:rsidRDefault="00C8076F" w:rsidP="00C8076F"/>
        </w:tc>
        <w:tc>
          <w:tcPr>
            <w:tcW w:w="4536" w:type="dxa"/>
          </w:tcPr>
          <w:p w14:paraId="48485B7D"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naderingsschakelaars</w:t>
            </w:r>
          </w:p>
        </w:tc>
      </w:tr>
      <w:tr w:rsidR="00C8076F" w:rsidRPr="00057099" w14:paraId="77F4F8DC" w14:textId="77777777" w:rsidTr="00C8076F">
        <w:tc>
          <w:tcPr>
            <w:tcW w:w="2948" w:type="dxa"/>
          </w:tcPr>
          <w:p w14:paraId="35A388D2" w14:textId="77777777" w:rsidR="00C8076F" w:rsidRPr="00057099" w:rsidRDefault="00C8076F" w:rsidP="00C8076F"/>
        </w:tc>
        <w:tc>
          <w:tcPr>
            <w:tcW w:w="851" w:type="dxa"/>
          </w:tcPr>
          <w:p w14:paraId="5DC4B52E" w14:textId="77777777" w:rsidR="00C8076F" w:rsidRPr="00057099" w:rsidRDefault="00C8076F" w:rsidP="00C8076F">
            <w:pPr>
              <w:jc w:val="right"/>
            </w:pPr>
          </w:p>
        </w:tc>
        <w:tc>
          <w:tcPr>
            <w:tcW w:w="284" w:type="dxa"/>
          </w:tcPr>
          <w:p w14:paraId="5E679E32" w14:textId="77777777" w:rsidR="00C8076F" w:rsidRPr="00057099" w:rsidRDefault="00C8076F" w:rsidP="00C8076F"/>
        </w:tc>
        <w:tc>
          <w:tcPr>
            <w:tcW w:w="4536" w:type="dxa"/>
          </w:tcPr>
          <w:p w14:paraId="482CC100"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werkschakelaars</w:t>
            </w:r>
          </w:p>
        </w:tc>
      </w:tr>
      <w:tr w:rsidR="00C8076F" w:rsidRPr="00057099" w14:paraId="53A1BCCC" w14:textId="77777777" w:rsidTr="00C8076F">
        <w:tc>
          <w:tcPr>
            <w:tcW w:w="2948" w:type="dxa"/>
          </w:tcPr>
          <w:p w14:paraId="0BFC044A" w14:textId="77777777" w:rsidR="00C8076F" w:rsidRPr="00057099" w:rsidRDefault="00C8076F" w:rsidP="00C8076F"/>
        </w:tc>
        <w:tc>
          <w:tcPr>
            <w:tcW w:w="851" w:type="dxa"/>
          </w:tcPr>
          <w:p w14:paraId="5E3D41CE" w14:textId="77777777" w:rsidR="00C8076F" w:rsidRPr="00057099" w:rsidRDefault="00C8076F" w:rsidP="00C8076F">
            <w:pPr>
              <w:jc w:val="right"/>
            </w:pPr>
          </w:p>
        </w:tc>
        <w:tc>
          <w:tcPr>
            <w:tcW w:w="284" w:type="dxa"/>
          </w:tcPr>
          <w:p w14:paraId="6F125B24" w14:textId="77777777" w:rsidR="00C8076F" w:rsidRPr="00057099" w:rsidRDefault="00C8076F" w:rsidP="00C8076F"/>
        </w:tc>
        <w:tc>
          <w:tcPr>
            <w:tcW w:w="4536" w:type="dxa"/>
          </w:tcPr>
          <w:p w14:paraId="2E3F7615"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wandcontactdozen</w:t>
            </w:r>
          </w:p>
        </w:tc>
      </w:tr>
      <w:tr w:rsidR="00C8076F" w:rsidRPr="00057099" w14:paraId="488693C8" w14:textId="77777777" w:rsidTr="00C8076F">
        <w:tc>
          <w:tcPr>
            <w:tcW w:w="2948" w:type="dxa"/>
          </w:tcPr>
          <w:p w14:paraId="7ED4CEA6" w14:textId="77777777" w:rsidR="00C8076F" w:rsidRPr="00057099" w:rsidRDefault="00C8076F" w:rsidP="00C8076F"/>
        </w:tc>
        <w:tc>
          <w:tcPr>
            <w:tcW w:w="851" w:type="dxa"/>
          </w:tcPr>
          <w:p w14:paraId="4508AFC3" w14:textId="77777777" w:rsidR="00C8076F" w:rsidRPr="00057099" w:rsidRDefault="00C8076F" w:rsidP="00C8076F">
            <w:pPr>
              <w:jc w:val="right"/>
            </w:pPr>
          </w:p>
        </w:tc>
        <w:tc>
          <w:tcPr>
            <w:tcW w:w="284" w:type="dxa"/>
          </w:tcPr>
          <w:p w14:paraId="794BB69C" w14:textId="77777777" w:rsidR="00C8076F" w:rsidRPr="00057099" w:rsidRDefault="00C8076F" w:rsidP="00C8076F"/>
        </w:tc>
        <w:tc>
          <w:tcPr>
            <w:tcW w:w="4536" w:type="dxa"/>
          </w:tcPr>
          <w:p w14:paraId="68A978A7"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bekabeling met klemmenkast</w:t>
            </w:r>
          </w:p>
        </w:tc>
      </w:tr>
      <w:tr w:rsidR="00C8076F" w:rsidRPr="00057099" w14:paraId="0C628932" w14:textId="77777777" w:rsidTr="00C8076F">
        <w:tc>
          <w:tcPr>
            <w:tcW w:w="2948" w:type="dxa"/>
          </w:tcPr>
          <w:p w14:paraId="6DE035D2" w14:textId="77777777" w:rsidR="00C8076F" w:rsidRPr="00057099" w:rsidRDefault="00C8076F" w:rsidP="00C8076F">
            <w:r w:rsidRPr="00057099">
              <w:t>uitvoering</w:t>
            </w:r>
          </w:p>
        </w:tc>
        <w:tc>
          <w:tcPr>
            <w:tcW w:w="851" w:type="dxa"/>
          </w:tcPr>
          <w:p w14:paraId="4D7DB525" w14:textId="77777777" w:rsidR="00C8076F" w:rsidRPr="00057099" w:rsidRDefault="00C8076F" w:rsidP="00C8076F">
            <w:pPr>
              <w:jc w:val="right"/>
            </w:pPr>
          </w:p>
        </w:tc>
        <w:tc>
          <w:tcPr>
            <w:tcW w:w="284" w:type="dxa"/>
          </w:tcPr>
          <w:p w14:paraId="6A9B3005" w14:textId="77777777" w:rsidR="00C8076F" w:rsidRPr="00057099" w:rsidRDefault="00C8076F" w:rsidP="00C8076F">
            <w:r w:rsidRPr="00057099">
              <w:t>:</w:t>
            </w:r>
          </w:p>
        </w:tc>
        <w:tc>
          <w:tcPr>
            <w:tcW w:w="4536" w:type="dxa"/>
          </w:tcPr>
          <w:p w14:paraId="5E8E1904" w14:textId="77777777" w:rsidR="00C8076F" w:rsidRPr="00057099" w:rsidRDefault="00C8076F" w:rsidP="00C8076F">
            <w:r w:rsidRPr="00057099">
              <w:t>monteren en aansluiten van alle elektrotechnische onderdelen</w:t>
            </w:r>
          </w:p>
        </w:tc>
      </w:tr>
      <w:tr w:rsidR="00C8076F" w:rsidRPr="00057099" w14:paraId="43705951" w14:textId="77777777" w:rsidTr="00C8076F">
        <w:tc>
          <w:tcPr>
            <w:tcW w:w="2948" w:type="dxa"/>
          </w:tcPr>
          <w:p w14:paraId="3B35F55E" w14:textId="77777777" w:rsidR="00C8076F" w:rsidRPr="00057099" w:rsidRDefault="00C8076F" w:rsidP="00C8076F">
            <w:r w:rsidRPr="00057099">
              <w:t>schema tekening</w:t>
            </w:r>
          </w:p>
        </w:tc>
        <w:tc>
          <w:tcPr>
            <w:tcW w:w="851" w:type="dxa"/>
          </w:tcPr>
          <w:p w14:paraId="2012E573" w14:textId="77777777" w:rsidR="00C8076F" w:rsidRPr="00057099" w:rsidRDefault="00C8076F" w:rsidP="00C8076F">
            <w:pPr>
              <w:jc w:val="right"/>
            </w:pPr>
          </w:p>
        </w:tc>
        <w:tc>
          <w:tcPr>
            <w:tcW w:w="284" w:type="dxa"/>
          </w:tcPr>
          <w:p w14:paraId="0FF93F80" w14:textId="77777777" w:rsidR="00C8076F" w:rsidRPr="00057099" w:rsidRDefault="00C8076F" w:rsidP="00C8076F">
            <w:r w:rsidRPr="00057099">
              <w:t>:</w:t>
            </w:r>
          </w:p>
        </w:tc>
        <w:tc>
          <w:tcPr>
            <w:tcW w:w="4536" w:type="dxa"/>
          </w:tcPr>
          <w:p w14:paraId="6805D95B" w14:textId="77777777" w:rsidR="00C8076F" w:rsidRPr="00057099" w:rsidRDefault="00C8076F" w:rsidP="00C8076F">
            <w:r w:rsidRPr="00057099">
              <w:t>wijze van aansluiten is aangegeven op het in te dienen elektrisch schema</w:t>
            </w:r>
          </w:p>
        </w:tc>
      </w:tr>
    </w:tbl>
    <w:p w14:paraId="481F496C" w14:textId="77777777" w:rsidR="00C8076F" w:rsidRPr="00057099" w:rsidRDefault="00C8076F" w:rsidP="00C8076F"/>
    <w:p w14:paraId="73509BA2" w14:textId="51D47A0A" w:rsidR="00C8076F" w:rsidRPr="00057099" w:rsidRDefault="00C8076F" w:rsidP="006028B5">
      <w:pPr>
        <w:pStyle w:val="Heading3"/>
      </w:pPr>
      <w:r w:rsidRPr="00057099">
        <w:t>Collector</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4D0F78C1" w14:textId="77777777" w:rsidTr="00C8076F">
        <w:tc>
          <w:tcPr>
            <w:tcW w:w="2948" w:type="dxa"/>
          </w:tcPr>
          <w:p w14:paraId="766F892A" w14:textId="77777777" w:rsidR="00C8076F" w:rsidRPr="00057099" w:rsidRDefault="00C8076F" w:rsidP="00C8076F">
            <w:r w:rsidRPr="00057099">
              <w:t>aantal sleepringen</w:t>
            </w:r>
          </w:p>
        </w:tc>
        <w:tc>
          <w:tcPr>
            <w:tcW w:w="851" w:type="dxa"/>
          </w:tcPr>
          <w:p w14:paraId="2FEDFF14" w14:textId="77777777" w:rsidR="00C8076F" w:rsidRPr="00057099" w:rsidRDefault="00C8076F" w:rsidP="00C8076F">
            <w:pPr>
              <w:jc w:val="right"/>
            </w:pPr>
          </w:p>
        </w:tc>
        <w:tc>
          <w:tcPr>
            <w:tcW w:w="284" w:type="dxa"/>
          </w:tcPr>
          <w:p w14:paraId="585F6E9E" w14:textId="77777777" w:rsidR="00C8076F" w:rsidRPr="00057099" w:rsidRDefault="00C8076F" w:rsidP="00C8076F">
            <w:r w:rsidRPr="00057099">
              <w:t>:</w:t>
            </w:r>
          </w:p>
        </w:tc>
        <w:tc>
          <w:tcPr>
            <w:tcW w:w="4536" w:type="dxa"/>
          </w:tcPr>
          <w:p w14:paraId="602380C2" w14:textId="77777777" w:rsidR="00C8076F" w:rsidRPr="00057099" w:rsidRDefault="00C8076F" w:rsidP="00C8076F">
            <w:r w:rsidRPr="00057099">
              <w:t>de benodigde + 2 reserve</w:t>
            </w:r>
          </w:p>
        </w:tc>
      </w:tr>
      <w:tr w:rsidR="00C8076F" w:rsidRPr="00057099" w14:paraId="2A8C1A77" w14:textId="77777777" w:rsidTr="00C8076F">
        <w:tc>
          <w:tcPr>
            <w:tcW w:w="2948" w:type="dxa"/>
          </w:tcPr>
          <w:p w14:paraId="65985BA1" w14:textId="77777777" w:rsidR="00C8076F" w:rsidRPr="00057099" w:rsidRDefault="00C8076F" w:rsidP="00C8076F">
            <w:r w:rsidRPr="00057099">
              <w:t>Aarde</w:t>
            </w:r>
          </w:p>
        </w:tc>
        <w:tc>
          <w:tcPr>
            <w:tcW w:w="851" w:type="dxa"/>
          </w:tcPr>
          <w:p w14:paraId="21000F53" w14:textId="77777777" w:rsidR="00C8076F" w:rsidRPr="00057099" w:rsidRDefault="00C8076F" w:rsidP="00C8076F">
            <w:pPr>
              <w:jc w:val="right"/>
            </w:pPr>
          </w:p>
        </w:tc>
        <w:tc>
          <w:tcPr>
            <w:tcW w:w="284" w:type="dxa"/>
          </w:tcPr>
          <w:p w14:paraId="1A58A2D8" w14:textId="77777777" w:rsidR="00C8076F" w:rsidRPr="00057099" w:rsidRDefault="00C8076F" w:rsidP="00C8076F">
            <w:r w:rsidRPr="00057099">
              <w:t>:</w:t>
            </w:r>
          </w:p>
        </w:tc>
        <w:tc>
          <w:tcPr>
            <w:tcW w:w="4536" w:type="dxa"/>
          </w:tcPr>
          <w:p w14:paraId="556BFB14"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1 sleepring opnemen t.b.v. aarding, sleepring is niet schakelbaar</w:t>
            </w:r>
          </w:p>
        </w:tc>
      </w:tr>
      <w:tr w:rsidR="00C8076F" w:rsidRPr="00057099" w14:paraId="3E2B5214" w14:textId="77777777" w:rsidTr="00C8076F">
        <w:tc>
          <w:tcPr>
            <w:tcW w:w="2948" w:type="dxa"/>
          </w:tcPr>
          <w:p w14:paraId="5BE005CB" w14:textId="77777777" w:rsidR="00C8076F" w:rsidRPr="00057099" w:rsidRDefault="00C8076F" w:rsidP="00C8076F"/>
        </w:tc>
        <w:tc>
          <w:tcPr>
            <w:tcW w:w="851" w:type="dxa"/>
          </w:tcPr>
          <w:p w14:paraId="3C4B3049" w14:textId="77777777" w:rsidR="00C8076F" w:rsidRPr="00057099" w:rsidRDefault="00C8076F" w:rsidP="00C8076F">
            <w:pPr>
              <w:jc w:val="right"/>
            </w:pPr>
          </w:p>
        </w:tc>
        <w:tc>
          <w:tcPr>
            <w:tcW w:w="284" w:type="dxa"/>
          </w:tcPr>
          <w:p w14:paraId="2B883DCF" w14:textId="77777777" w:rsidR="00C8076F" w:rsidRPr="00057099" w:rsidRDefault="00C8076F" w:rsidP="00C8076F"/>
        </w:tc>
        <w:tc>
          <w:tcPr>
            <w:tcW w:w="4536" w:type="dxa"/>
          </w:tcPr>
          <w:p w14:paraId="24B7E726"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brug en collectorbeschermkap deugdelijk aarden </w:t>
            </w:r>
          </w:p>
        </w:tc>
      </w:tr>
      <w:tr w:rsidR="00C8076F" w:rsidRPr="00057099" w14:paraId="5CF06D6A" w14:textId="77777777" w:rsidTr="00C8076F">
        <w:tc>
          <w:tcPr>
            <w:tcW w:w="2948" w:type="dxa"/>
          </w:tcPr>
          <w:p w14:paraId="1EF8A8BA" w14:textId="77777777" w:rsidR="00C8076F" w:rsidRPr="00057099" w:rsidRDefault="00C8076F" w:rsidP="00C8076F">
            <w:r w:rsidRPr="00057099">
              <w:t>lagering sleepringen</w:t>
            </w:r>
          </w:p>
        </w:tc>
        <w:tc>
          <w:tcPr>
            <w:tcW w:w="851" w:type="dxa"/>
          </w:tcPr>
          <w:p w14:paraId="446DAAC8" w14:textId="77777777" w:rsidR="00C8076F" w:rsidRPr="00057099" w:rsidRDefault="00C8076F" w:rsidP="00C8076F">
            <w:pPr>
              <w:jc w:val="right"/>
            </w:pPr>
          </w:p>
        </w:tc>
        <w:tc>
          <w:tcPr>
            <w:tcW w:w="284" w:type="dxa"/>
          </w:tcPr>
          <w:p w14:paraId="3E3D91E0" w14:textId="77777777" w:rsidR="00C8076F" w:rsidRPr="00057099" w:rsidRDefault="00C8076F" w:rsidP="00C8076F">
            <w:r w:rsidRPr="00057099">
              <w:t>:</w:t>
            </w:r>
          </w:p>
        </w:tc>
        <w:tc>
          <w:tcPr>
            <w:tcW w:w="4536" w:type="dxa"/>
          </w:tcPr>
          <w:p w14:paraId="5B120255" w14:textId="77777777" w:rsidR="00C8076F" w:rsidRPr="00057099" w:rsidRDefault="00C8076F" w:rsidP="00C8076F">
            <w:r w:rsidRPr="00057099">
              <w:t>d.m.v. kogellager constructie</w:t>
            </w:r>
          </w:p>
        </w:tc>
      </w:tr>
      <w:tr w:rsidR="00C8076F" w:rsidRPr="00057099" w14:paraId="492BE8AA" w14:textId="77777777" w:rsidTr="00C8076F">
        <w:tc>
          <w:tcPr>
            <w:tcW w:w="2948" w:type="dxa"/>
          </w:tcPr>
          <w:p w14:paraId="0EA262FD" w14:textId="77777777" w:rsidR="00C8076F" w:rsidRPr="00057099" w:rsidRDefault="00C8076F" w:rsidP="00C8076F">
            <w:r w:rsidRPr="00057099">
              <w:t>spanning</w:t>
            </w:r>
          </w:p>
        </w:tc>
        <w:tc>
          <w:tcPr>
            <w:tcW w:w="851" w:type="dxa"/>
          </w:tcPr>
          <w:p w14:paraId="06BC3178" w14:textId="77777777" w:rsidR="00C8076F" w:rsidRPr="00057099" w:rsidRDefault="00C8076F" w:rsidP="00C8076F">
            <w:pPr>
              <w:jc w:val="right"/>
            </w:pPr>
            <w:r w:rsidRPr="00057099">
              <w:t>V</w:t>
            </w:r>
          </w:p>
        </w:tc>
        <w:tc>
          <w:tcPr>
            <w:tcW w:w="284" w:type="dxa"/>
          </w:tcPr>
          <w:p w14:paraId="7CC28CDA" w14:textId="77777777" w:rsidR="00C8076F" w:rsidRPr="00057099" w:rsidRDefault="00C8076F" w:rsidP="00C8076F">
            <w:r w:rsidRPr="00057099">
              <w:t>:</w:t>
            </w:r>
          </w:p>
        </w:tc>
        <w:tc>
          <w:tcPr>
            <w:tcW w:w="4536" w:type="dxa"/>
          </w:tcPr>
          <w:p w14:paraId="4EA2733E" w14:textId="77777777" w:rsidR="00C8076F" w:rsidRPr="00057099" w:rsidRDefault="00C8076F" w:rsidP="00C8076F">
            <w:r w:rsidRPr="00057099">
              <w:t>400, 50 Hz</w:t>
            </w:r>
          </w:p>
        </w:tc>
      </w:tr>
      <w:tr w:rsidR="00C8076F" w:rsidRPr="00057099" w14:paraId="43B1BD8C" w14:textId="77777777" w:rsidTr="00C8076F">
        <w:tc>
          <w:tcPr>
            <w:tcW w:w="2948" w:type="dxa"/>
          </w:tcPr>
          <w:p w14:paraId="3489A51D" w14:textId="77777777" w:rsidR="00C8076F" w:rsidRPr="00057099" w:rsidRDefault="00C8076F" w:rsidP="00C8076F">
            <w:r w:rsidRPr="00057099">
              <w:t>stroomsterkte</w:t>
            </w:r>
          </w:p>
        </w:tc>
        <w:tc>
          <w:tcPr>
            <w:tcW w:w="851" w:type="dxa"/>
          </w:tcPr>
          <w:p w14:paraId="1F901DD5" w14:textId="77777777" w:rsidR="00C8076F" w:rsidRPr="00057099" w:rsidRDefault="00C8076F" w:rsidP="00C8076F">
            <w:pPr>
              <w:jc w:val="right"/>
            </w:pPr>
            <w:r w:rsidRPr="00057099">
              <w:t>A</w:t>
            </w:r>
          </w:p>
        </w:tc>
        <w:tc>
          <w:tcPr>
            <w:tcW w:w="284" w:type="dxa"/>
          </w:tcPr>
          <w:p w14:paraId="76D5351D" w14:textId="77777777" w:rsidR="00C8076F" w:rsidRPr="00057099" w:rsidRDefault="00C8076F" w:rsidP="00C8076F">
            <w:r w:rsidRPr="00057099">
              <w:t>:</w:t>
            </w:r>
          </w:p>
        </w:tc>
        <w:tc>
          <w:tcPr>
            <w:tcW w:w="4536" w:type="dxa"/>
          </w:tcPr>
          <w:p w14:paraId="6C639756" w14:textId="77777777" w:rsidR="00C8076F" w:rsidRPr="00057099" w:rsidRDefault="00C8076F" w:rsidP="00C8076F">
            <w:r w:rsidRPr="00057099">
              <w:t>…</w:t>
            </w:r>
          </w:p>
        </w:tc>
      </w:tr>
      <w:tr w:rsidR="00C8076F" w:rsidRPr="00057099" w14:paraId="1616B10A" w14:textId="77777777" w:rsidTr="00C8076F">
        <w:tc>
          <w:tcPr>
            <w:tcW w:w="2948" w:type="dxa"/>
          </w:tcPr>
          <w:p w14:paraId="14C16EB7" w14:textId="77777777" w:rsidR="00C8076F" w:rsidRPr="00057099" w:rsidRDefault="00C8076F" w:rsidP="00C8076F">
            <w:r w:rsidRPr="00057099">
              <w:t>beschermingsgraad</w:t>
            </w:r>
          </w:p>
        </w:tc>
        <w:tc>
          <w:tcPr>
            <w:tcW w:w="851" w:type="dxa"/>
          </w:tcPr>
          <w:p w14:paraId="5BC12790" w14:textId="77777777" w:rsidR="00C8076F" w:rsidRPr="00057099" w:rsidRDefault="00C8076F" w:rsidP="00C8076F">
            <w:pPr>
              <w:jc w:val="right"/>
            </w:pPr>
          </w:p>
        </w:tc>
        <w:tc>
          <w:tcPr>
            <w:tcW w:w="284" w:type="dxa"/>
          </w:tcPr>
          <w:p w14:paraId="1C17AB49" w14:textId="77777777" w:rsidR="00C8076F" w:rsidRPr="00057099" w:rsidRDefault="00C8076F" w:rsidP="00C8076F">
            <w:r w:rsidRPr="00057099">
              <w:t>:</w:t>
            </w:r>
          </w:p>
        </w:tc>
        <w:tc>
          <w:tcPr>
            <w:tcW w:w="4536" w:type="dxa"/>
          </w:tcPr>
          <w:p w14:paraId="5312DF8B" w14:textId="77777777" w:rsidR="00C8076F" w:rsidRPr="00057099" w:rsidRDefault="00C8076F" w:rsidP="00C8076F">
            <w:r w:rsidRPr="00057099">
              <w:t>IP55</w:t>
            </w:r>
          </w:p>
        </w:tc>
      </w:tr>
      <w:tr w:rsidR="00C8076F" w:rsidRPr="00057099" w14:paraId="25BAA7E3" w14:textId="77777777" w:rsidTr="00C8076F">
        <w:tc>
          <w:tcPr>
            <w:tcW w:w="2948" w:type="dxa"/>
          </w:tcPr>
          <w:p w14:paraId="7F92826E" w14:textId="77777777" w:rsidR="00C8076F" w:rsidRPr="00057099" w:rsidRDefault="00C8076F" w:rsidP="00C8076F">
            <w:r w:rsidRPr="00057099">
              <w:lastRenderedPageBreak/>
              <w:t>voorzien van</w:t>
            </w:r>
          </w:p>
        </w:tc>
        <w:tc>
          <w:tcPr>
            <w:tcW w:w="851" w:type="dxa"/>
          </w:tcPr>
          <w:p w14:paraId="32A29FD6" w14:textId="77777777" w:rsidR="00C8076F" w:rsidRPr="00057099" w:rsidRDefault="00C8076F" w:rsidP="00C8076F">
            <w:pPr>
              <w:jc w:val="right"/>
            </w:pPr>
          </w:p>
        </w:tc>
        <w:tc>
          <w:tcPr>
            <w:tcW w:w="284" w:type="dxa"/>
          </w:tcPr>
          <w:p w14:paraId="23DAA18C" w14:textId="77777777" w:rsidR="00C8076F" w:rsidRPr="00057099" w:rsidRDefault="00C8076F" w:rsidP="00C8076F">
            <w:r w:rsidRPr="00057099">
              <w:t>:</w:t>
            </w:r>
          </w:p>
        </w:tc>
        <w:tc>
          <w:tcPr>
            <w:tcW w:w="4536" w:type="dxa"/>
          </w:tcPr>
          <w:p w14:paraId="1574324E" w14:textId="77777777" w:rsidR="00C8076F" w:rsidRPr="00057099" w:rsidRDefault="00C8076F" w:rsidP="00C8076F">
            <w:r w:rsidRPr="00057099">
              <w:t>elektrisch geïsoleerde beschermkap</w:t>
            </w:r>
          </w:p>
        </w:tc>
      </w:tr>
      <w:tr w:rsidR="00C8076F" w:rsidRPr="00057099" w14:paraId="6998F215" w14:textId="77777777" w:rsidTr="00C8076F">
        <w:tc>
          <w:tcPr>
            <w:tcW w:w="2948" w:type="dxa"/>
          </w:tcPr>
          <w:p w14:paraId="04C7893C" w14:textId="77777777" w:rsidR="00C8076F" w:rsidRPr="00057099" w:rsidRDefault="00C8076F" w:rsidP="00C8076F">
            <w:r w:rsidRPr="00057099">
              <w:t>collectorschakelaar</w:t>
            </w:r>
          </w:p>
        </w:tc>
        <w:tc>
          <w:tcPr>
            <w:tcW w:w="851" w:type="dxa"/>
          </w:tcPr>
          <w:p w14:paraId="75E86722" w14:textId="77777777" w:rsidR="00C8076F" w:rsidRPr="00057099" w:rsidRDefault="00C8076F" w:rsidP="00C8076F">
            <w:pPr>
              <w:jc w:val="right"/>
            </w:pPr>
          </w:p>
        </w:tc>
        <w:tc>
          <w:tcPr>
            <w:tcW w:w="284" w:type="dxa"/>
          </w:tcPr>
          <w:p w14:paraId="6FC98739" w14:textId="77777777" w:rsidR="00C8076F" w:rsidRPr="00057099" w:rsidRDefault="00C8076F" w:rsidP="00C8076F">
            <w:r w:rsidRPr="00057099">
              <w:t>:</w:t>
            </w:r>
          </w:p>
        </w:tc>
        <w:tc>
          <w:tcPr>
            <w:tcW w:w="4536" w:type="dxa"/>
          </w:tcPr>
          <w:p w14:paraId="215589EC" w14:textId="77777777" w:rsidR="00C8076F" w:rsidRPr="00057099" w:rsidRDefault="00C8076F" w:rsidP="00C8076F">
            <w:proofErr w:type="spellStart"/>
            <w:r w:rsidRPr="00057099">
              <w:t>multi</w:t>
            </w:r>
            <w:proofErr w:type="spellEnd"/>
            <w:r w:rsidRPr="00057099">
              <w:t>-polige schakelaar aan te brengen op of onder het stilstaande deel van de collector.</w:t>
            </w:r>
          </w:p>
        </w:tc>
      </w:tr>
      <w:tr w:rsidR="00C8076F" w:rsidRPr="00057099" w14:paraId="60772631" w14:textId="77777777" w:rsidTr="00C8076F">
        <w:tc>
          <w:tcPr>
            <w:tcW w:w="2948" w:type="dxa"/>
          </w:tcPr>
          <w:p w14:paraId="2B8BF72E" w14:textId="77777777" w:rsidR="00C8076F" w:rsidRPr="00057099" w:rsidRDefault="00C8076F" w:rsidP="00C8076F"/>
        </w:tc>
        <w:tc>
          <w:tcPr>
            <w:tcW w:w="851" w:type="dxa"/>
          </w:tcPr>
          <w:p w14:paraId="33967A9A" w14:textId="77777777" w:rsidR="00C8076F" w:rsidRPr="00057099" w:rsidRDefault="00C8076F" w:rsidP="00C8076F">
            <w:pPr>
              <w:jc w:val="right"/>
            </w:pPr>
          </w:p>
        </w:tc>
        <w:tc>
          <w:tcPr>
            <w:tcW w:w="284" w:type="dxa"/>
          </w:tcPr>
          <w:p w14:paraId="2EEA2616" w14:textId="77777777" w:rsidR="00C8076F" w:rsidRPr="00057099" w:rsidRDefault="00C8076F" w:rsidP="00C8076F"/>
        </w:tc>
        <w:tc>
          <w:tcPr>
            <w:tcW w:w="4536" w:type="dxa"/>
          </w:tcPr>
          <w:p w14:paraId="67C3E00C" w14:textId="77777777" w:rsidR="00C8076F" w:rsidRPr="00057099" w:rsidRDefault="00C8076F" w:rsidP="00C8076F">
            <w:r w:rsidRPr="00057099">
              <w:t>Met de collectorschakelaar moet de gehele ruimerbrug, inclusief de sleepringen, spanningsloos gemaakt kunnen worden. De stijgbuis en de schakelaar moeten zodanig zijn uitgevoerd dat de bestaande inkomende kabels en de afgaande kabels kunnen worden aangesloten</w:t>
            </w:r>
          </w:p>
        </w:tc>
      </w:tr>
    </w:tbl>
    <w:p w14:paraId="56010CFA" w14:textId="77777777" w:rsidR="00C8076F" w:rsidRPr="00057099" w:rsidRDefault="00C8076F" w:rsidP="00C8076F"/>
    <w:p w14:paraId="015BB13C" w14:textId="77777777" w:rsidR="00C8076F" w:rsidRPr="00057099" w:rsidRDefault="00C8076F" w:rsidP="006028B5">
      <w:pPr>
        <w:pStyle w:val="Heading3"/>
      </w:pPr>
      <w:r w:rsidRPr="00057099">
        <w:t xml:space="preserve"> </w:t>
      </w:r>
      <w:r w:rsidRPr="00057099">
        <w:tab/>
        <w:t>Werkschakelaars</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5E5DE3C4" w14:textId="77777777" w:rsidTr="00C8076F">
        <w:tc>
          <w:tcPr>
            <w:tcW w:w="2948" w:type="dxa"/>
          </w:tcPr>
          <w:p w14:paraId="35AAF92E" w14:textId="77777777" w:rsidR="00C8076F" w:rsidRPr="00057099" w:rsidRDefault="00C8076F" w:rsidP="00C8076F">
            <w:r w:rsidRPr="00057099">
              <w:t>Plaats</w:t>
            </w:r>
          </w:p>
        </w:tc>
        <w:tc>
          <w:tcPr>
            <w:tcW w:w="851" w:type="dxa"/>
          </w:tcPr>
          <w:p w14:paraId="7B261DE5" w14:textId="77777777" w:rsidR="00C8076F" w:rsidRPr="00057099" w:rsidRDefault="00C8076F" w:rsidP="00C8076F">
            <w:pPr>
              <w:jc w:val="right"/>
            </w:pPr>
          </w:p>
        </w:tc>
        <w:tc>
          <w:tcPr>
            <w:tcW w:w="284" w:type="dxa"/>
          </w:tcPr>
          <w:p w14:paraId="0055CABD" w14:textId="77777777" w:rsidR="00C8076F" w:rsidRPr="00057099" w:rsidRDefault="00C8076F" w:rsidP="00C8076F">
            <w:r w:rsidRPr="00057099">
              <w:t>:</w:t>
            </w:r>
          </w:p>
        </w:tc>
        <w:tc>
          <w:tcPr>
            <w:tcW w:w="4536" w:type="dxa"/>
          </w:tcPr>
          <w:p w14:paraId="764F618A" w14:textId="77777777" w:rsidR="00C8076F" w:rsidRPr="00057099" w:rsidRDefault="00C8076F" w:rsidP="00C8076F">
            <w:r w:rsidRPr="00057099">
              <w:t>bij toegang ruimerbrug</w:t>
            </w:r>
          </w:p>
        </w:tc>
      </w:tr>
      <w:tr w:rsidR="00C8076F" w:rsidRPr="00057099" w14:paraId="65DF1D11" w14:textId="77777777" w:rsidTr="00C8076F">
        <w:tc>
          <w:tcPr>
            <w:tcW w:w="2948" w:type="dxa"/>
          </w:tcPr>
          <w:p w14:paraId="52F7CF5D" w14:textId="77777777" w:rsidR="00C8076F" w:rsidRPr="00057099" w:rsidRDefault="00C8076F" w:rsidP="00C8076F">
            <w:r w:rsidRPr="00057099">
              <w:t>Aantal</w:t>
            </w:r>
          </w:p>
        </w:tc>
        <w:tc>
          <w:tcPr>
            <w:tcW w:w="851" w:type="dxa"/>
          </w:tcPr>
          <w:p w14:paraId="07DAF19D" w14:textId="77777777" w:rsidR="00C8076F" w:rsidRPr="00057099" w:rsidRDefault="00C8076F" w:rsidP="00C8076F">
            <w:pPr>
              <w:jc w:val="right"/>
            </w:pPr>
          </w:p>
        </w:tc>
        <w:tc>
          <w:tcPr>
            <w:tcW w:w="284" w:type="dxa"/>
          </w:tcPr>
          <w:p w14:paraId="7573CACE" w14:textId="77777777" w:rsidR="00C8076F" w:rsidRPr="00057099" w:rsidRDefault="00C8076F" w:rsidP="00C8076F">
            <w:r w:rsidRPr="00057099">
              <w:t>:</w:t>
            </w:r>
          </w:p>
        </w:tc>
        <w:tc>
          <w:tcPr>
            <w:tcW w:w="4536" w:type="dxa"/>
          </w:tcPr>
          <w:p w14:paraId="76383892" w14:textId="77777777" w:rsidR="00C8076F" w:rsidRPr="00057099" w:rsidRDefault="00C8076F" w:rsidP="00C8076F">
            <w:r w:rsidRPr="00057099">
              <w:t xml:space="preserve">1 </w:t>
            </w:r>
          </w:p>
        </w:tc>
      </w:tr>
      <w:tr w:rsidR="00C8076F" w:rsidRPr="00057099" w14:paraId="71A00DF3" w14:textId="77777777" w:rsidTr="00C8076F">
        <w:tc>
          <w:tcPr>
            <w:tcW w:w="2948" w:type="dxa"/>
          </w:tcPr>
          <w:p w14:paraId="3B6B01E6" w14:textId="77777777" w:rsidR="00C8076F" w:rsidRPr="00057099" w:rsidRDefault="00C8076F" w:rsidP="00C8076F"/>
        </w:tc>
        <w:tc>
          <w:tcPr>
            <w:tcW w:w="851" w:type="dxa"/>
          </w:tcPr>
          <w:p w14:paraId="13349D8A" w14:textId="77777777" w:rsidR="00C8076F" w:rsidRPr="00057099" w:rsidRDefault="00C8076F" w:rsidP="00C8076F">
            <w:pPr>
              <w:jc w:val="right"/>
            </w:pPr>
          </w:p>
        </w:tc>
        <w:tc>
          <w:tcPr>
            <w:tcW w:w="284" w:type="dxa"/>
          </w:tcPr>
          <w:p w14:paraId="648C6776" w14:textId="77777777" w:rsidR="00C8076F" w:rsidRPr="00057099" w:rsidRDefault="00C8076F" w:rsidP="00C8076F"/>
        </w:tc>
        <w:tc>
          <w:tcPr>
            <w:tcW w:w="4536" w:type="dxa"/>
          </w:tcPr>
          <w:p w14:paraId="7969F9C6" w14:textId="77777777" w:rsidR="00C8076F" w:rsidRPr="00057099" w:rsidRDefault="00C8076F" w:rsidP="00C8076F">
            <w:r w:rsidRPr="00057099">
              <w:t>0</w:t>
            </w:r>
            <w:r w:rsidRPr="00057099">
              <w:noBreakHyphen/>
              <w:t>1 schakelaar(s) met mogelijkheid voor vergrendeling in de uitstand d.m.v. een hangslot, fabrikaat en type in overleg met de directie te bepalen</w:t>
            </w:r>
          </w:p>
        </w:tc>
      </w:tr>
      <w:tr w:rsidR="00C8076F" w:rsidRPr="00057099" w14:paraId="71B5D900" w14:textId="77777777" w:rsidTr="00C8076F">
        <w:tc>
          <w:tcPr>
            <w:tcW w:w="2948" w:type="dxa"/>
          </w:tcPr>
          <w:p w14:paraId="24440835" w14:textId="77777777" w:rsidR="00C8076F" w:rsidRPr="00057099" w:rsidRDefault="00C8076F" w:rsidP="00C8076F">
            <w:r w:rsidRPr="00057099">
              <w:t>voorzien van</w:t>
            </w:r>
          </w:p>
        </w:tc>
        <w:tc>
          <w:tcPr>
            <w:tcW w:w="851" w:type="dxa"/>
          </w:tcPr>
          <w:p w14:paraId="60FBA681" w14:textId="77777777" w:rsidR="00C8076F" w:rsidRPr="00057099" w:rsidRDefault="00C8076F" w:rsidP="00C8076F">
            <w:pPr>
              <w:jc w:val="right"/>
            </w:pPr>
          </w:p>
        </w:tc>
        <w:tc>
          <w:tcPr>
            <w:tcW w:w="284" w:type="dxa"/>
          </w:tcPr>
          <w:p w14:paraId="312F871E" w14:textId="77777777" w:rsidR="00C8076F" w:rsidRPr="00057099" w:rsidRDefault="00C8076F" w:rsidP="00C8076F">
            <w:r w:rsidRPr="00057099">
              <w:t>:</w:t>
            </w:r>
          </w:p>
        </w:tc>
        <w:tc>
          <w:tcPr>
            <w:tcW w:w="4536" w:type="dxa"/>
          </w:tcPr>
          <w:p w14:paraId="075F6517" w14:textId="77777777" w:rsidR="00C8076F" w:rsidRPr="00057099" w:rsidRDefault="00C8076F" w:rsidP="00C8076F">
            <w:r w:rsidRPr="00057099">
              <w:t>RVS regenkap</w:t>
            </w:r>
          </w:p>
        </w:tc>
      </w:tr>
    </w:tbl>
    <w:p w14:paraId="6852D74C" w14:textId="77777777" w:rsidR="00C8076F" w:rsidRPr="00057099" w:rsidRDefault="00C8076F" w:rsidP="00C8076F"/>
    <w:p w14:paraId="4D1A7A04" w14:textId="2AD0B5E6" w:rsidR="00C8076F" w:rsidRPr="00057099" w:rsidRDefault="00C8076F" w:rsidP="006028B5">
      <w:pPr>
        <w:pStyle w:val="Heading3"/>
      </w:pPr>
      <w:r w:rsidRPr="00057099">
        <w:t>Wandcontactdoos</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1BD361A2" w14:textId="77777777" w:rsidTr="00C8076F">
        <w:tc>
          <w:tcPr>
            <w:tcW w:w="2948" w:type="dxa"/>
          </w:tcPr>
          <w:p w14:paraId="0BC7CB84" w14:textId="77777777" w:rsidR="00C8076F" w:rsidRPr="00057099" w:rsidRDefault="00C8076F" w:rsidP="00C8076F">
            <w:r w:rsidRPr="00057099">
              <w:t>Plaats</w:t>
            </w:r>
          </w:p>
        </w:tc>
        <w:tc>
          <w:tcPr>
            <w:tcW w:w="851" w:type="dxa"/>
          </w:tcPr>
          <w:p w14:paraId="0AD73530" w14:textId="77777777" w:rsidR="00C8076F" w:rsidRPr="00057099" w:rsidRDefault="00C8076F" w:rsidP="00C8076F">
            <w:pPr>
              <w:jc w:val="right"/>
            </w:pPr>
          </w:p>
        </w:tc>
        <w:tc>
          <w:tcPr>
            <w:tcW w:w="284" w:type="dxa"/>
          </w:tcPr>
          <w:p w14:paraId="7D2028AF" w14:textId="77777777" w:rsidR="00C8076F" w:rsidRPr="00057099" w:rsidRDefault="00C8076F" w:rsidP="00C8076F">
            <w:r w:rsidRPr="00057099">
              <w:t>:</w:t>
            </w:r>
          </w:p>
        </w:tc>
        <w:tc>
          <w:tcPr>
            <w:tcW w:w="4536" w:type="dxa"/>
          </w:tcPr>
          <w:p w14:paraId="55C5AEE5" w14:textId="77777777" w:rsidR="00C8076F" w:rsidRPr="00057099" w:rsidRDefault="00C8076F" w:rsidP="00C8076F">
            <w:r w:rsidRPr="00057099">
              <w:t>in het midden van de brug</w:t>
            </w:r>
          </w:p>
        </w:tc>
      </w:tr>
      <w:tr w:rsidR="00C8076F" w:rsidRPr="00057099" w14:paraId="28150109" w14:textId="77777777" w:rsidTr="00C8076F">
        <w:tc>
          <w:tcPr>
            <w:tcW w:w="2948" w:type="dxa"/>
          </w:tcPr>
          <w:p w14:paraId="1755408C" w14:textId="77777777" w:rsidR="00C8076F" w:rsidRPr="00057099" w:rsidRDefault="00C8076F" w:rsidP="00C8076F">
            <w:r w:rsidRPr="00057099">
              <w:t>Aantal</w:t>
            </w:r>
          </w:p>
        </w:tc>
        <w:tc>
          <w:tcPr>
            <w:tcW w:w="851" w:type="dxa"/>
          </w:tcPr>
          <w:p w14:paraId="3C99F348" w14:textId="77777777" w:rsidR="00C8076F" w:rsidRPr="00057099" w:rsidRDefault="00C8076F" w:rsidP="00C8076F">
            <w:pPr>
              <w:jc w:val="right"/>
            </w:pPr>
          </w:p>
        </w:tc>
        <w:tc>
          <w:tcPr>
            <w:tcW w:w="284" w:type="dxa"/>
          </w:tcPr>
          <w:p w14:paraId="7916E260" w14:textId="77777777" w:rsidR="00C8076F" w:rsidRPr="00057099" w:rsidRDefault="00C8076F" w:rsidP="00C8076F">
            <w:r w:rsidRPr="00057099">
              <w:t>:</w:t>
            </w:r>
          </w:p>
        </w:tc>
        <w:tc>
          <w:tcPr>
            <w:tcW w:w="4536" w:type="dxa"/>
          </w:tcPr>
          <w:p w14:paraId="7DF7792D" w14:textId="77777777" w:rsidR="00C8076F" w:rsidRPr="00057099" w:rsidRDefault="00C8076F" w:rsidP="00C8076F">
            <w:pPr>
              <w:pStyle w:val="BodyText"/>
            </w:pPr>
            <w:r w:rsidRPr="00057099">
              <w:t xml:space="preserve">Op de brug dient voorzien te worden in een dubbel WCD 230V en een </w:t>
            </w:r>
            <w:proofErr w:type="gramStart"/>
            <w:r w:rsidRPr="00057099">
              <w:t>5 polig</w:t>
            </w:r>
            <w:proofErr w:type="gramEnd"/>
            <w:r w:rsidRPr="00057099">
              <w:t xml:space="preserve"> 16A 400V CEE form WCD. </w:t>
            </w:r>
          </w:p>
          <w:p w14:paraId="19F0C0BD" w14:textId="77777777" w:rsidR="00C8076F" w:rsidRPr="00057099" w:rsidRDefault="00C8076F" w:rsidP="00C8076F">
            <w:pPr>
              <w:pStyle w:val="BodyText"/>
            </w:pPr>
            <w:r w:rsidRPr="00057099">
              <w:t>Deze uitvoeren als service kast. Zoals ook als voorbeeld hieronder weergeven.</w:t>
            </w:r>
          </w:p>
          <w:p w14:paraId="441EE335" w14:textId="77777777" w:rsidR="00C8076F" w:rsidRPr="00057099" w:rsidRDefault="00C8076F" w:rsidP="00C8076F">
            <w:pPr>
              <w:pStyle w:val="BodyText"/>
              <w:keepNext/>
            </w:pPr>
            <w:r w:rsidRPr="00057099">
              <w:rPr>
                <w:noProof/>
              </w:rPr>
              <w:drawing>
                <wp:inline distT="0" distB="0" distL="0" distR="0" wp14:anchorId="66F7EDBD" wp14:editId="50686006">
                  <wp:extent cx="1270000" cy="14414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270000" cy="1441450"/>
                          </a:xfrm>
                          <a:prstGeom prst="rect">
                            <a:avLst/>
                          </a:prstGeom>
                          <a:noFill/>
                          <a:ln>
                            <a:noFill/>
                          </a:ln>
                        </pic:spPr>
                      </pic:pic>
                    </a:graphicData>
                  </a:graphic>
                </wp:inline>
              </w:drawing>
            </w:r>
          </w:p>
          <w:p w14:paraId="6FFF4C35" w14:textId="77777777" w:rsidR="00C8076F" w:rsidRPr="00057099" w:rsidRDefault="00C8076F" w:rsidP="00C8076F">
            <w:pPr>
              <w:pStyle w:val="Caption"/>
            </w:pPr>
            <w:r w:rsidRPr="00057099">
              <w:t>Figuur 8 voorbeeld servicekast</w:t>
            </w:r>
          </w:p>
          <w:p w14:paraId="301B72EF" w14:textId="77777777" w:rsidR="00C8076F" w:rsidRPr="00057099" w:rsidRDefault="00C8076F" w:rsidP="00C8076F">
            <w:pPr>
              <w:pStyle w:val="Bullet1"/>
              <w:numPr>
                <w:ilvl w:val="0"/>
                <w:numId w:val="0"/>
              </w:numPr>
              <w:rPr>
                <w:rFonts w:eastAsiaTheme="minorEastAsia" w:cstheme="minorBidi"/>
                <w:noProof w:val="0"/>
                <w:color w:val="00577E" w:themeColor="text1"/>
                <w:sz w:val="20"/>
                <w:lang w:val="nl-NL" w:eastAsia="en-GB"/>
              </w:rPr>
            </w:pPr>
          </w:p>
        </w:tc>
      </w:tr>
      <w:tr w:rsidR="00C8076F" w:rsidRPr="00057099" w14:paraId="10F074E7" w14:textId="77777777" w:rsidTr="00C8076F">
        <w:tc>
          <w:tcPr>
            <w:tcW w:w="2948" w:type="dxa"/>
          </w:tcPr>
          <w:p w14:paraId="48D57150" w14:textId="77777777" w:rsidR="00C8076F" w:rsidRPr="00057099" w:rsidRDefault="00C8076F" w:rsidP="00C8076F">
            <w:r w:rsidRPr="00057099">
              <w:t>voorzien van</w:t>
            </w:r>
          </w:p>
        </w:tc>
        <w:tc>
          <w:tcPr>
            <w:tcW w:w="851" w:type="dxa"/>
          </w:tcPr>
          <w:p w14:paraId="3F68E8FF" w14:textId="77777777" w:rsidR="00C8076F" w:rsidRPr="00057099" w:rsidRDefault="00C8076F" w:rsidP="00C8076F">
            <w:pPr>
              <w:jc w:val="right"/>
            </w:pPr>
          </w:p>
        </w:tc>
        <w:tc>
          <w:tcPr>
            <w:tcW w:w="284" w:type="dxa"/>
          </w:tcPr>
          <w:p w14:paraId="36BF5DCC" w14:textId="77777777" w:rsidR="00C8076F" w:rsidRPr="00057099" w:rsidRDefault="00C8076F" w:rsidP="00C8076F">
            <w:r w:rsidRPr="00057099">
              <w:t>:</w:t>
            </w:r>
          </w:p>
        </w:tc>
        <w:tc>
          <w:tcPr>
            <w:tcW w:w="4536" w:type="dxa"/>
          </w:tcPr>
          <w:p w14:paraId="667E28CF" w14:textId="77777777" w:rsidR="00C8076F" w:rsidRPr="00057099" w:rsidRDefault="00C8076F" w:rsidP="00C8076F">
            <w:r w:rsidRPr="00057099">
              <w:t>RVS regenkap</w:t>
            </w:r>
          </w:p>
        </w:tc>
      </w:tr>
    </w:tbl>
    <w:p w14:paraId="73C18460" w14:textId="77777777" w:rsidR="00C8076F" w:rsidRPr="00057099" w:rsidRDefault="00C8076F" w:rsidP="00C8076F"/>
    <w:p w14:paraId="62005B7F" w14:textId="3ADAF787" w:rsidR="00C8076F" w:rsidRPr="00057099" w:rsidRDefault="00C8076F" w:rsidP="006028B5">
      <w:pPr>
        <w:pStyle w:val="Heading3"/>
      </w:pPr>
      <w:bookmarkStart w:id="139" w:name="_Ref51751636"/>
      <w:r w:rsidRPr="00057099">
        <w:t>Wielslipbeveiliging</w:t>
      </w:r>
      <w:bookmarkEnd w:id="139"/>
    </w:p>
    <w:tbl>
      <w:tblPr>
        <w:tblW w:w="0" w:type="auto"/>
        <w:tblLayout w:type="fixed"/>
        <w:tblLook w:val="01E0" w:firstRow="1" w:lastRow="1" w:firstColumn="1" w:lastColumn="1" w:noHBand="0" w:noVBand="0"/>
      </w:tblPr>
      <w:tblGrid>
        <w:gridCol w:w="2948"/>
        <w:gridCol w:w="851"/>
        <w:gridCol w:w="284"/>
        <w:gridCol w:w="4536"/>
      </w:tblGrid>
      <w:tr w:rsidR="00C8076F" w:rsidRPr="00057099" w14:paraId="580A5CBD" w14:textId="77777777" w:rsidTr="00C8076F">
        <w:tc>
          <w:tcPr>
            <w:tcW w:w="2948" w:type="dxa"/>
          </w:tcPr>
          <w:p w14:paraId="42C30475" w14:textId="77777777" w:rsidR="00C8076F" w:rsidRPr="00057099" w:rsidRDefault="00C8076F" w:rsidP="00C8076F">
            <w:r w:rsidRPr="00057099">
              <w:t>bestaande uit</w:t>
            </w:r>
          </w:p>
        </w:tc>
        <w:tc>
          <w:tcPr>
            <w:tcW w:w="851" w:type="dxa"/>
          </w:tcPr>
          <w:p w14:paraId="4E8ED6DE" w14:textId="77777777" w:rsidR="00C8076F" w:rsidRPr="00057099" w:rsidRDefault="00C8076F" w:rsidP="00C8076F">
            <w:pPr>
              <w:jc w:val="right"/>
            </w:pPr>
          </w:p>
        </w:tc>
        <w:tc>
          <w:tcPr>
            <w:tcW w:w="284" w:type="dxa"/>
          </w:tcPr>
          <w:p w14:paraId="58D5DEBC" w14:textId="77777777" w:rsidR="00C8076F" w:rsidRPr="00057099" w:rsidRDefault="00C8076F" w:rsidP="00C8076F">
            <w:r w:rsidRPr="00057099">
              <w:t>:</w:t>
            </w:r>
          </w:p>
        </w:tc>
        <w:tc>
          <w:tcPr>
            <w:tcW w:w="4536" w:type="dxa"/>
          </w:tcPr>
          <w:p w14:paraId="1FCEB534"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een inductieve naderingsschakelaar aan te brengen in de loopwagen </w:t>
            </w:r>
            <w:proofErr w:type="spellStart"/>
            <w:r w:rsidRPr="00057099">
              <w:rPr>
                <w:rFonts w:eastAsiaTheme="minorEastAsia" w:cstheme="minorBidi"/>
                <w:noProof w:val="0"/>
                <w:color w:val="00577E" w:themeColor="text1"/>
                <w:sz w:val="20"/>
                <w:lang w:val="nl-NL" w:eastAsia="en-GB"/>
              </w:rPr>
              <w:t>t.p.v</w:t>
            </w:r>
            <w:proofErr w:type="spellEnd"/>
            <w:r w:rsidRPr="00057099">
              <w:rPr>
                <w:rFonts w:eastAsiaTheme="minorEastAsia" w:cstheme="minorBidi"/>
                <w:noProof w:val="0"/>
                <w:color w:val="00577E" w:themeColor="text1"/>
                <w:sz w:val="20"/>
                <w:lang w:val="nl-NL" w:eastAsia="en-GB"/>
              </w:rPr>
              <w:t>. het niet aangedreven wiel</w:t>
            </w:r>
          </w:p>
        </w:tc>
      </w:tr>
      <w:tr w:rsidR="00C8076F" w:rsidRPr="00057099" w14:paraId="31DC1A5B" w14:textId="77777777" w:rsidTr="00C8076F">
        <w:tc>
          <w:tcPr>
            <w:tcW w:w="2948" w:type="dxa"/>
          </w:tcPr>
          <w:p w14:paraId="20949820" w14:textId="77777777" w:rsidR="00C8076F" w:rsidRPr="00057099" w:rsidRDefault="00C8076F" w:rsidP="00C8076F"/>
        </w:tc>
        <w:tc>
          <w:tcPr>
            <w:tcW w:w="851" w:type="dxa"/>
          </w:tcPr>
          <w:p w14:paraId="7F9CD8D1" w14:textId="77777777" w:rsidR="00C8076F" w:rsidRPr="00057099" w:rsidRDefault="00C8076F" w:rsidP="00C8076F">
            <w:pPr>
              <w:jc w:val="right"/>
            </w:pPr>
          </w:p>
        </w:tc>
        <w:tc>
          <w:tcPr>
            <w:tcW w:w="284" w:type="dxa"/>
          </w:tcPr>
          <w:p w14:paraId="3F36B7EC" w14:textId="77777777" w:rsidR="00C8076F" w:rsidRPr="00057099" w:rsidRDefault="00C8076F" w:rsidP="00C8076F"/>
        </w:tc>
        <w:tc>
          <w:tcPr>
            <w:tcW w:w="4536" w:type="dxa"/>
          </w:tcPr>
          <w:p w14:paraId="313AA516" w14:textId="77777777" w:rsidR="00C8076F" w:rsidRPr="00057099" w:rsidRDefault="00C8076F" w:rsidP="00C8076F">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een </w:t>
            </w:r>
            <w:proofErr w:type="spellStart"/>
            <w:r w:rsidRPr="00057099">
              <w:rPr>
                <w:rFonts w:eastAsiaTheme="minorEastAsia" w:cstheme="minorBidi"/>
                <w:noProof w:val="0"/>
                <w:color w:val="00577E" w:themeColor="text1"/>
                <w:sz w:val="20"/>
                <w:lang w:val="nl-NL" w:eastAsia="en-GB"/>
              </w:rPr>
              <w:t>vierspakige</w:t>
            </w:r>
            <w:proofErr w:type="spellEnd"/>
            <w:r w:rsidRPr="00057099">
              <w:rPr>
                <w:rFonts w:eastAsiaTheme="minorEastAsia" w:cstheme="minorBidi"/>
                <w:noProof w:val="0"/>
                <w:color w:val="00577E" w:themeColor="text1"/>
                <w:sz w:val="20"/>
                <w:lang w:val="nl-NL" w:eastAsia="en-GB"/>
              </w:rPr>
              <w:t xml:space="preserve"> vaan op het wiel aan te brengen</w:t>
            </w:r>
          </w:p>
        </w:tc>
      </w:tr>
      <w:tr w:rsidR="00C8076F" w:rsidRPr="00057099" w14:paraId="0B6DCCCD" w14:textId="77777777" w:rsidTr="00C8076F">
        <w:tc>
          <w:tcPr>
            <w:tcW w:w="2948" w:type="dxa"/>
          </w:tcPr>
          <w:p w14:paraId="63EBD4F8" w14:textId="77777777" w:rsidR="00C8076F" w:rsidRPr="00057099" w:rsidRDefault="00C8076F" w:rsidP="00C8076F">
            <w:r w:rsidRPr="00057099">
              <w:t>inductieve naderingsschakelaar</w:t>
            </w:r>
          </w:p>
        </w:tc>
        <w:tc>
          <w:tcPr>
            <w:tcW w:w="851" w:type="dxa"/>
          </w:tcPr>
          <w:p w14:paraId="69562BF9" w14:textId="77777777" w:rsidR="00C8076F" w:rsidRPr="00057099" w:rsidRDefault="00C8076F" w:rsidP="00C8076F">
            <w:pPr>
              <w:jc w:val="right"/>
            </w:pPr>
          </w:p>
        </w:tc>
        <w:tc>
          <w:tcPr>
            <w:tcW w:w="284" w:type="dxa"/>
          </w:tcPr>
          <w:p w14:paraId="29E1CF4B" w14:textId="77777777" w:rsidR="00C8076F" w:rsidRPr="00057099" w:rsidRDefault="00C8076F" w:rsidP="00C8076F">
            <w:r w:rsidRPr="00057099">
              <w:t>:</w:t>
            </w:r>
          </w:p>
        </w:tc>
        <w:tc>
          <w:tcPr>
            <w:tcW w:w="4536" w:type="dxa"/>
          </w:tcPr>
          <w:p w14:paraId="56DA2FEF" w14:textId="77777777" w:rsidR="00C8076F" w:rsidRPr="00057099" w:rsidRDefault="00C8076F" w:rsidP="00C8076F"/>
        </w:tc>
      </w:tr>
      <w:tr w:rsidR="00C8076F" w:rsidRPr="00057099" w14:paraId="3D7A2E7D" w14:textId="77777777" w:rsidTr="00C8076F">
        <w:tc>
          <w:tcPr>
            <w:tcW w:w="2948" w:type="dxa"/>
          </w:tcPr>
          <w:p w14:paraId="0E569A4F" w14:textId="77777777" w:rsidR="00C8076F" w:rsidRPr="00057099" w:rsidRDefault="00C8076F" w:rsidP="00C8076F">
            <w:r w:rsidRPr="00057099">
              <w:t>Fabricaat</w:t>
            </w:r>
          </w:p>
        </w:tc>
        <w:tc>
          <w:tcPr>
            <w:tcW w:w="851" w:type="dxa"/>
          </w:tcPr>
          <w:p w14:paraId="2B6A8744" w14:textId="77777777" w:rsidR="00C8076F" w:rsidRPr="00057099" w:rsidRDefault="00C8076F" w:rsidP="00C8076F">
            <w:pPr>
              <w:jc w:val="right"/>
            </w:pPr>
          </w:p>
        </w:tc>
        <w:tc>
          <w:tcPr>
            <w:tcW w:w="284" w:type="dxa"/>
          </w:tcPr>
          <w:p w14:paraId="30D408E1" w14:textId="77777777" w:rsidR="00C8076F" w:rsidRPr="00057099" w:rsidRDefault="00C8076F" w:rsidP="00C8076F">
            <w:r w:rsidRPr="00057099">
              <w:t>:</w:t>
            </w:r>
          </w:p>
        </w:tc>
        <w:tc>
          <w:tcPr>
            <w:tcW w:w="4536" w:type="dxa"/>
          </w:tcPr>
          <w:p w14:paraId="51657D06" w14:textId="77777777" w:rsidR="00C8076F" w:rsidRPr="00057099" w:rsidRDefault="00C8076F" w:rsidP="00C8076F"/>
        </w:tc>
      </w:tr>
      <w:tr w:rsidR="00C8076F" w:rsidRPr="00057099" w14:paraId="49258EC0" w14:textId="77777777" w:rsidTr="00C8076F">
        <w:tc>
          <w:tcPr>
            <w:tcW w:w="2948" w:type="dxa"/>
          </w:tcPr>
          <w:p w14:paraId="13564D0D" w14:textId="77777777" w:rsidR="00C8076F" w:rsidRPr="00057099" w:rsidRDefault="00C8076F" w:rsidP="00C8076F">
            <w:r w:rsidRPr="00057099">
              <w:t>Type</w:t>
            </w:r>
          </w:p>
        </w:tc>
        <w:tc>
          <w:tcPr>
            <w:tcW w:w="851" w:type="dxa"/>
          </w:tcPr>
          <w:p w14:paraId="70D6A4D1" w14:textId="77777777" w:rsidR="00C8076F" w:rsidRPr="00057099" w:rsidRDefault="00C8076F" w:rsidP="00C8076F">
            <w:pPr>
              <w:jc w:val="right"/>
            </w:pPr>
          </w:p>
        </w:tc>
        <w:tc>
          <w:tcPr>
            <w:tcW w:w="284" w:type="dxa"/>
          </w:tcPr>
          <w:p w14:paraId="757DCF7F" w14:textId="77777777" w:rsidR="00C8076F" w:rsidRPr="00057099" w:rsidRDefault="00C8076F" w:rsidP="00C8076F">
            <w:r w:rsidRPr="00057099">
              <w:t>:</w:t>
            </w:r>
          </w:p>
        </w:tc>
        <w:tc>
          <w:tcPr>
            <w:tcW w:w="4536" w:type="dxa"/>
          </w:tcPr>
          <w:p w14:paraId="768E38CA" w14:textId="77777777" w:rsidR="00C8076F" w:rsidRPr="00057099" w:rsidRDefault="00C8076F" w:rsidP="00C8076F">
            <w:pPr>
              <w:tabs>
                <w:tab w:val="left" w:pos="567"/>
              </w:tabs>
            </w:pPr>
            <w:r w:rsidRPr="00057099">
              <w:tab/>
              <w:t>( 2-</w:t>
            </w:r>
            <w:proofErr w:type="gramStart"/>
            <w:r w:rsidRPr="00057099">
              <w:t>draads  230</w:t>
            </w:r>
            <w:proofErr w:type="gramEnd"/>
            <w:r w:rsidRPr="00057099">
              <w:t>V)</w:t>
            </w:r>
          </w:p>
        </w:tc>
      </w:tr>
      <w:tr w:rsidR="00C8076F" w:rsidRPr="00057099" w14:paraId="6E6618EA" w14:textId="77777777" w:rsidTr="00C8076F">
        <w:tc>
          <w:tcPr>
            <w:tcW w:w="2948" w:type="dxa"/>
          </w:tcPr>
          <w:p w14:paraId="40E22ED9" w14:textId="77777777" w:rsidR="00C8076F" w:rsidRPr="00057099" w:rsidRDefault="00C8076F" w:rsidP="00C8076F">
            <w:r w:rsidRPr="00057099">
              <w:t>schakelfrequentie</w:t>
            </w:r>
          </w:p>
        </w:tc>
        <w:tc>
          <w:tcPr>
            <w:tcW w:w="851" w:type="dxa"/>
          </w:tcPr>
          <w:p w14:paraId="402BFF2B" w14:textId="77777777" w:rsidR="00C8076F" w:rsidRPr="00057099" w:rsidRDefault="00C8076F" w:rsidP="00C8076F">
            <w:pPr>
              <w:jc w:val="right"/>
            </w:pPr>
          </w:p>
        </w:tc>
        <w:tc>
          <w:tcPr>
            <w:tcW w:w="284" w:type="dxa"/>
          </w:tcPr>
          <w:p w14:paraId="72E8E145" w14:textId="77777777" w:rsidR="00C8076F" w:rsidRPr="00057099" w:rsidRDefault="00C8076F" w:rsidP="00C8076F">
            <w:r w:rsidRPr="00057099">
              <w:t>:</w:t>
            </w:r>
          </w:p>
        </w:tc>
        <w:tc>
          <w:tcPr>
            <w:tcW w:w="4536" w:type="dxa"/>
          </w:tcPr>
          <w:p w14:paraId="6B170D4C" w14:textId="77777777" w:rsidR="00C8076F" w:rsidRPr="00057099" w:rsidRDefault="00C8076F" w:rsidP="00C8076F">
            <w:r w:rsidRPr="00057099">
              <w:t>1 impuls per 0,5</w:t>
            </w:r>
            <w:r w:rsidRPr="00057099">
              <w:noBreakHyphen/>
              <w:t>6 minuten</w:t>
            </w:r>
          </w:p>
        </w:tc>
      </w:tr>
      <w:tr w:rsidR="00C8076F" w:rsidRPr="00057099" w14:paraId="4994F201" w14:textId="77777777" w:rsidTr="00C8076F">
        <w:tc>
          <w:tcPr>
            <w:tcW w:w="2948" w:type="dxa"/>
          </w:tcPr>
          <w:p w14:paraId="5DD6B008" w14:textId="77777777" w:rsidR="00C8076F" w:rsidRPr="00057099" w:rsidRDefault="00C8076F" w:rsidP="00C8076F">
            <w:r w:rsidRPr="00057099">
              <w:t>impulsduur</w:t>
            </w:r>
          </w:p>
        </w:tc>
        <w:tc>
          <w:tcPr>
            <w:tcW w:w="851" w:type="dxa"/>
          </w:tcPr>
          <w:p w14:paraId="102C19D2" w14:textId="77777777" w:rsidR="00C8076F" w:rsidRPr="00057099" w:rsidRDefault="00C8076F" w:rsidP="00C8076F">
            <w:pPr>
              <w:jc w:val="right"/>
            </w:pPr>
          </w:p>
        </w:tc>
        <w:tc>
          <w:tcPr>
            <w:tcW w:w="284" w:type="dxa"/>
          </w:tcPr>
          <w:p w14:paraId="06E74AE2" w14:textId="77777777" w:rsidR="00C8076F" w:rsidRPr="00057099" w:rsidRDefault="00C8076F" w:rsidP="00C8076F">
            <w:r w:rsidRPr="00057099">
              <w:t>:</w:t>
            </w:r>
          </w:p>
        </w:tc>
        <w:tc>
          <w:tcPr>
            <w:tcW w:w="4536" w:type="dxa"/>
          </w:tcPr>
          <w:p w14:paraId="72307F6A" w14:textId="77777777" w:rsidR="00C8076F" w:rsidRPr="00057099" w:rsidRDefault="00C8076F" w:rsidP="00C8076F">
            <w:r w:rsidRPr="00057099">
              <w:t>2</w:t>
            </w:r>
            <w:r w:rsidRPr="00057099">
              <w:noBreakHyphen/>
              <w:t>180 seconden</w:t>
            </w:r>
          </w:p>
        </w:tc>
      </w:tr>
      <w:tr w:rsidR="00C8076F" w:rsidRPr="00057099" w14:paraId="7FB5FDE1" w14:textId="77777777" w:rsidTr="00C8076F">
        <w:tc>
          <w:tcPr>
            <w:tcW w:w="2948" w:type="dxa"/>
          </w:tcPr>
          <w:p w14:paraId="7214EACD" w14:textId="77777777" w:rsidR="00C8076F" w:rsidRPr="00057099" w:rsidRDefault="00C8076F" w:rsidP="00C8076F">
            <w:r w:rsidRPr="00057099">
              <w:t>Contact</w:t>
            </w:r>
          </w:p>
        </w:tc>
        <w:tc>
          <w:tcPr>
            <w:tcW w:w="851" w:type="dxa"/>
          </w:tcPr>
          <w:p w14:paraId="27809D88" w14:textId="77777777" w:rsidR="00C8076F" w:rsidRPr="00057099" w:rsidRDefault="00C8076F" w:rsidP="00C8076F">
            <w:pPr>
              <w:jc w:val="right"/>
            </w:pPr>
          </w:p>
        </w:tc>
        <w:tc>
          <w:tcPr>
            <w:tcW w:w="284" w:type="dxa"/>
          </w:tcPr>
          <w:p w14:paraId="0C2822FB" w14:textId="77777777" w:rsidR="00C8076F" w:rsidRPr="00057099" w:rsidRDefault="00C8076F" w:rsidP="00C8076F">
            <w:r w:rsidRPr="00057099">
              <w:t>:</w:t>
            </w:r>
          </w:p>
        </w:tc>
        <w:tc>
          <w:tcPr>
            <w:tcW w:w="4536" w:type="dxa"/>
          </w:tcPr>
          <w:p w14:paraId="7AD2AFFA" w14:textId="77777777" w:rsidR="00C8076F" w:rsidRPr="00057099" w:rsidRDefault="00C8076F" w:rsidP="00C8076F">
            <w:r w:rsidRPr="00057099">
              <w:t>bij onbedekte schakelaar gesloten</w:t>
            </w:r>
          </w:p>
        </w:tc>
      </w:tr>
      <w:tr w:rsidR="00C8076F" w:rsidRPr="00057099" w14:paraId="578A755D" w14:textId="77777777" w:rsidTr="00C8076F">
        <w:tc>
          <w:tcPr>
            <w:tcW w:w="2948" w:type="dxa"/>
          </w:tcPr>
          <w:p w14:paraId="03D9AEE2" w14:textId="77777777" w:rsidR="00C8076F" w:rsidRPr="00057099" w:rsidRDefault="00C8076F" w:rsidP="00C8076F">
            <w:r w:rsidRPr="00057099">
              <w:t>beschermingsgraad</w:t>
            </w:r>
          </w:p>
        </w:tc>
        <w:tc>
          <w:tcPr>
            <w:tcW w:w="851" w:type="dxa"/>
          </w:tcPr>
          <w:p w14:paraId="5116B73E" w14:textId="77777777" w:rsidR="00C8076F" w:rsidRPr="00057099" w:rsidRDefault="00C8076F" w:rsidP="00C8076F">
            <w:pPr>
              <w:jc w:val="right"/>
            </w:pPr>
          </w:p>
        </w:tc>
        <w:tc>
          <w:tcPr>
            <w:tcW w:w="284" w:type="dxa"/>
          </w:tcPr>
          <w:p w14:paraId="6F80A6A1" w14:textId="77777777" w:rsidR="00C8076F" w:rsidRPr="00057099" w:rsidRDefault="00C8076F" w:rsidP="00C8076F">
            <w:r w:rsidRPr="00057099">
              <w:t>:</w:t>
            </w:r>
          </w:p>
        </w:tc>
        <w:tc>
          <w:tcPr>
            <w:tcW w:w="4536" w:type="dxa"/>
          </w:tcPr>
          <w:p w14:paraId="358557EA" w14:textId="77777777" w:rsidR="00C8076F" w:rsidRPr="00057099" w:rsidRDefault="00C8076F" w:rsidP="00C8076F">
            <w:r w:rsidRPr="00057099">
              <w:t>IP65</w:t>
            </w:r>
          </w:p>
        </w:tc>
      </w:tr>
    </w:tbl>
    <w:p w14:paraId="2BCCD94F" w14:textId="036405F4" w:rsidR="00C8076F" w:rsidRPr="00057099" w:rsidRDefault="00C8076F" w:rsidP="006028B5">
      <w:pPr>
        <w:pStyle w:val="Heading3"/>
      </w:pPr>
      <w:bookmarkStart w:id="140" w:name="_Ref51751615"/>
      <w:r w:rsidRPr="00057099">
        <w:t>Obstakelbeveiliging</w:t>
      </w:r>
      <w:bookmarkEnd w:id="140"/>
    </w:p>
    <w:tbl>
      <w:tblPr>
        <w:tblW w:w="0" w:type="auto"/>
        <w:tblLayout w:type="fixed"/>
        <w:tblLook w:val="01E0" w:firstRow="1" w:lastRow="1" w:firstColumn="1" w:lastColumn="1" w:noHBand="0" w:noVBand="0"/>
      </w:tblPr>
      <w:tblGrid>
        <w:gridCol w:w="2948"/>
        <w:gridCol w:w="851"/>
        <w:gridCol w:w="284"/>
        <w:gridCol w:w="4536"/>
      </w:tblGrid>
      <w:tr w:rsidR="00C8076F" w:rsidRPr="00057099" w14:paraId="7A435BA4" w14:textId="77777777" w:rsidTr="00C8076F">
        <w:tc>
          <w:tcPr>
            <w:tcW w:w="2948" w:type="dxa"/>
          </w:tcPr>
          <w:p w14:paraId="6CB9744D" w14:textId="77777777" w:rsidR="00C8076F" w:rsidRPr="00057099" w:rsidRDefault="00C8076F" w:rsidP="00C8076F">
            <w:r w:rsidRPr="00057099">
              <w:t>bestaande uit</w:t>
            </w:r>
          </w:p>
        </w:tc>
        <w:tc>
          <w:tcPr>
            <w:tcW w:w="851" w:type="dxa"/>
          </w:tcPr>
          <w:p w14:paraId="21AFAE8D" w14:textId="77777777" w:rsidR="00C8076F" w:rsidRPr="00057099" w:rsidRDefault="00C8076F" w:rsidP="00C8076F">
            <w:pPr>
              <w:jc w:val="right"/>
            </w:pPr>
          </w:p>
        </w:tc>
        <w:tc>
          <w:tcPr>
            <w:tcW w:w="284" w:type="dxa"/>
          </w:tcPr>
          <w:p w14:paraId="6BC8255F" w14:textId="77777777" w:rsidR="00C8076F" w:rsidRPr="00057099" w:rsidRDefault="00C8076F" w:rsidP="00C8076F">
            <w:r w:rsidRPr="00057099">
              <w:t>:</w:t>
            </w:r>
          </w:p>
        </w:tc>
        <w:tc>
          <w:tcPr>
            <w:tcW w:w="4536" w:type="dxa"/>
          </w:tcPr>
          <w:p w14:paraId="784E98A8" w14:textId="77777777" w:rsidR="00C8076F" w:rsidRPr="00057099" w:rsidRDefault="00C8076F" w:rsidP="00C8076F">
            <w:r w:rsidRPr="00057099">
              <w:t>een inductieve naderingsschakelaar met wisselcontact</w:t>
            </w:r>
          </w:p>
        </w:tc>
      </w:tr>
      <w:tr w:rsidR="00C8076F" w:rsidRPr="00057099" w14:paraId="6DAC7119" w14:textId="77777777" w:rsidTr="00C8076F">
        <w:tc>
          <w:tcPr>
            <w:tcW w:w="2948" w:type="dxa"/>
          </w:tcPr>
          <w:p w14:paraId="051F911A" w14:textId="77777777" w:rsidR="00C8076F" w:rsidRPr="00057099" w:rsidRDefault="00C8076F" w:rsidP="00C8076F">
            <w:r w:rsidRPr="00057099">
              <w:t>Fabricaat</w:t>
            </w:r>
          </w:p>
        </w:tc>
        <w:tc>
          <w:tcPr>
            <w:tcW w:w="851" w:type="dxa"/>
          </w:tcPr>
          <w:p w14:paraId="270E42ED" w14:textId="77777777" w:rsidR="00C8076F" w:rsidRPr="00057099" w:rsidRDefault="00C8076F" w:rsidP="00C8076F">
            <w:pPr>
              <w:jc w:val="right"/>
            </w:pPr>
          </w:p>
        </w:tc>
        <w:tc>
          <w:tcPr>
            <w:tcW w:w="284" w:type="dxa"/>
          </w:tcPr>
          <w:p w14:paraId="692A4594" w14:textId="77777777" w:rsidR="00C8076F" w:rsidRPr="00057099" w:rsidRDefault="00C8076F" w:rsidP="00C8076F">
            <w:r w:rsidRPr="00057099">
              <w:t>:</w:t>
            </w:r>
          </w:p>
        </w:tc>
        <w:tc>
          <w:tcPr>
            <w:tcW w:w="4536" w:type="dxa"/>
          </w:tcPr>
          <w:p w14:paraId="15BC238C" w14:textId="77777777" w:rsidR="00C8076F" w:rsidRPr="00057099" w:rsidRDefault="00C8076F" w:rsidP="00C8076F"/>
        </w:tc>
      </w:tr>
      <w:tr w:rsidR="00C8076F" w:rsidRPr="00057099" w14:paraId="20D84623" w14:textId="77777777" w:rsidTr="00C8076F">
        <w:tc>
          <w:tcPr>
            <w:tcW w:w="2948" w:type="dxa"/>
          </w:tcPr>
          <w:p w14:paraId="0B7BB19D" w14:textId="77777777" w:rsidR="00C8076F" w:rsidRPr="00057099" w:rsidRDefault="00C8076F" w:rsidP="00C8076F">
            <w:r w:rsidRPr="00057099">
              <w:t>Type</w:t>
            </w:r>
          </w:p>
        </w:tc>
        <w:tc>
          <w:tcPr>
            <w:tcW w:w="851" w:type="dxa"/>
          </w:tcPr>
          <w:p w14:paraId="23598C4F" w14:textId="77777777" w:rsidR="00C8076F" w:rsidRPr="00057099" w:rsidRDefault="00C8076F" w:rsidP="00C8076F">
            <w:pPr>
              <w:jc w:val="right"/>
            </w:pPr>
          </w:p>
        </w:tc>
        <w:tc>
          <w:tcPr>
            <w:tcW w:w="284" w:type="dxa"/>
          </w:tcPr>
          <w:p w14:paraId="3D6875FC" w14:textId="77777777" w:rsidR="00C8076F" w:rsidRPr="00057099" w:rsidRDefault="00C8076F" w:rsidP="00C8076F">
            <w:r w:rsidRPr="00057099">
              <w:t>:</w:t>
            </w:r>
          </w:p>
        </w:tc>
        <w:tc>
          <w:tcPr>
            <w:tcW w:w="4536" w:type="dxa"/>
          </w:tcPr>
          <w:p w14:paraId="6B8322BB" w14:textId="77777777" w:rsidR="00C8076F" w:rsidRPr="00057099" w:rsidRDefault="00C8076F" w:rsidP="00C8076F">
            <w:pPr>
              <w:tabs>
                <w:tab w:val="left" w:pos="567"/>
              </w:tabs>
            </w:pPr>
            <w:r w:rsidRPr="00057099">
              <w:tab/>
              <w:t>(2-</w:t>
            </w:r>
            <w:proofErr w:type="gramStart"/>
            <w:r w:rsidRPr="00057099">
              <w:t>draads  230</w:t>
            </w:r>
            <w:proofErr w:type="gramEnd"/>
            <w:r w:rsidRPr="00057099">
              <w:t>V)</w:t>
            </w:r>
          </w:p>
        </w:tc>
      </w:tr>
    </w:tbl>
    <w:p w14:paraId="24077D44" w14:textId="77777777" w:rsidR="00C8076F" w:rsidRPr="00057099" w:rsidRDefault="00C8076F" w:rsidP="00C8076F"/>
    <w:p w14:paraId="4E5D574B" w14:textId="097E639B" w:rsidR="00C8076F" w:rsidRPr="00057099" w:rsidRDefault="00C8076F" w:rsidP="006028B5">
      <w:pPr>
        <w:pStyle w:val="Heading3"/>
      </w:pPr>
      <w:r w:rsidRPr="00057099">
        <w:t>Kabels</w:t>
      </w:r>
    </w:p>
    <w:tbl>
      <w:tblPr>
        <w:tblW w:w="0" w:type="auto"/>
        <w:tblLayout w:type="fixed"/>
        <w:tblLook w:val="01E0" w:firstRow="1" w:lastRow="1" w:firstColumn="1" w:lastColumn="1" w:noHBand="0" w:noVBand="0"/>
      </w:tblPr>
      <w:tblGrid>
        <w:gridCol w:w="2948"/>
        <w:gridCol w:w="851"/>
        <w:gridCol w:w="284"/>
        <w:gridCol w:w="4536"/>
      </w:tblGrid>
      <w:tr w:rsidR="00C8076F" w:rsidRPr="00057099" w14:paraId="3F9B78F6" w14:textId="77777777" w:rsidTr="00C8076F">
        <w:tc>
          <w:tcPr>
            <w:tcW w:w="2948" w:type="dxa"/>
          </w:tcPr>
          <w:p w14:paraId="6DEABDEC" w14:textId="77777777" w:rsidR="00C8076F" w:rsidRPr="00057099" w:rsidRDefault="00C8076F" w:rsidP="00C8076F">
            <w:r w:rsidRPr="00057099">
              <w:t>Aanleg</w:t>
            </w:r>
          </w:p>
        </w:tc>
        <w:tc>
          <w:tcPr>
            <w:tcW w:w="851" w:type="dxa"/>
          </w:tcPr>
          <w:p w14:paraId="6184F33B" w14:textId="77777777" w:rsidR="00C8076F" w:rsidRPr="00057099" w:rsidRDefault="00C8076F" w:rsidP="00C8076F">
            <w:pPr>
              <w:jc w:val="right"/>
            </w:pPr>
          </w:p>
        </w:tc>
        <w:tc>
          <w:tcPr>
            <w:tcW w:w="284" w:type="dxa"/>
          </w:tcPr>
          <w:p w14:paraId="4473F8DF" w14:textId="77777777" w:rsidR="00C8076F" w:rsidRPr="00057099" w:rsidRDefault="00C8076F" w:rsidP="00C8076F">
            <w:r w:rsidRPr="00057099">
              <w:t>:</w:t>
            </w:r>
          </w:p>
        </w:tc>
        <w:tc>
          <w:tcPr>
            <w:tcW w:w="4536" w:type="dxa"/>
          </w:tcPr>
          <w:p w14:paraId="301F6611" w14:textId="77777777" w:rsidR="00C8076F" w:rsidRPr="00057099" w:rsidRDefault="00C8076F" w:rsidP="00C8076F">
            <w:r w:rsidRPr="00057099">
              <w:t>in slagvast PVC (hostaliet) buizen</w:t>
            </w:r>
          </w:p>
        </w:tc>
      </w:tr>
      <w:tr w:rsidR="00C8076F" w:rsidRPr="00057099" w14:paraId="728E8C88" w14:textId="77777777" w:rsidTr="00C8076F">
        <w:tc>
          <w:tcPr>
            <w:tcW w:w="2948" w:type="dxa"/>
          </w:tcPr>
          <w:p w14:paraId="4A7C4697" w14:textId="77777777" w:rsidR="00C8076F" w:rsidRPr="00057099" w:rsidRDefault="00C8076F" w:rsidP="00C8076F">
            <w:r w:rsidRPr="00057099">
              <w:t>geleider(ader)doorsneden krachtkabels</w:t>
            </w:r>
          </w:p>
        </w:tc>
        <w:tc>
          <w:tcPr>
            <w:tcW w:w="851" w:type="dxa"/>
          </w:tcPr>
          <w:p w14:paraId="1CACE4CD" w14:textId="77777777" w:rsidR="00C8076F" w:rsidRPr="00057099" w:rsidRDefault="00C8076F" w:rsidP="00C8076F">
            <w:pPr>
              <w:jc w:val="right"/>
            </w:pPr>
            <w:r w:rsidRPr="00057099">
              <w:t>mm</w:t>
            </w:r>
            <w:r w:rsidRPr="00057099">
              <w:rPr>
                <w:vertAlign w:val="superscript"/>
              </w:rPr>
              <w:t>2</w:t>
            </w:r>
          </w:p>
        </w:tc>
        <w:tc>
          <w:tcPr>
            <w:tcW w:w="284" w:type="dxa"/>
          </w:tcPr>
          <w:p w14:paraId="2FD24D10" w14:textId="77777777" w:rsidR="00C8076F" w:rsidRPr="00057099" w:rsidRDefault="00C8076F" w:rsidP="00C8076F">
            <w:r w:rsidRPr="00057099">
              <w:t>:</w:t>
            </w:r>
          </w:p>
        </w:tc>
        <w:tc>
          <w:tcPr>
            <w:tcW w:w="4536" w:type="dxa"/>
          </w:tcPr>
          <w:p w14:paraId="31E32851" w14:textId="77777777" w:rsidR="00C8076F" w:rsidRPr="00057099" w:rsidRDefault="00C8076F" w:rsidP="00C8076F">
            <w:r w:rsidRPr="00057099">
              <w:t>2,5 (minimum)</w:t>
            </w:r>
          </w:p>
        </w:tc>
      </w:tr>
      <w:tr w:rsidR="00C8076F" w:rsidRPr="00057099" w14:paraId="5F6EEF15" w14:textId="77777777" w:rsidTr="00C8076F">
        <w:tc>
          <w:tcPr>
            <w:tcW w:w="2948" w:type="dxa"/>
          </w:tcPr>
          <w:p w14:paraId="61B226D4" w14:textId="77777777" w:rsidR="00C8076F" w:rsidRPr="00057099" w:rsidRDefault="00C8076F" w:rsidP="00C8076F">
            <w:r w:rsidRPr="00057099">
              <w:t>overige kabels</w:t>
            </w:r>
          </w:p>
        </w:tc>
        <w:tc>
          <w:tcPr>
            <w:tcW w:w="851" w:type="dxa"/>
          </w:tcPr>
          <w:p w14:paraId="0A8882BD" w14:textId="77777777" w:rsidR="00C8076F" w:rsidRPr="00057099" w:rsidRDefault="00C8076F" w:rsidP="00C8076F">
            <w:pPr>
              <w:jc w:val="right"/>
            </w:pPr>
            <w:r w:rsidRPr="00057099">
              <w:t>mm</w:t>
            </w:r>
            <w:r w:rsidRPr="00057099">
              <w:rPr>
                <w:vertAlign w:val="superscript"/>
              </w:rPr>
              <w:t>2</w:t>
            </w:r>
          </w:p>
        </w:tc>
        <w:tc>
          <w:tcPr>
            <w:tcW w:w="284" w:type="dxa"/>
          </w:tcPr>
          <w:p w14:paraId="320C3978" w14:textId="77777777" w:rsidR="00C8076F" w:rsidRPr="00057099" w:rsidRDefault="00C8076F" w:rsidP="00C8076F">
            <w:r w:rsidRPr="00057099">
              <w:t>:</w:t>
            </w:r>
          </w:p>
        </w:tc>
        <w:tc>
          <w:tcPr>
            <w:tcW w:w="4536" w:type="dxa"/>
          </w:tcPr>
          <w:p w14:paraId="1A057BE6" w14:textId="77777777" w:rsidR="00C8076F" w:rsidRPr="00057099" w:rsidRDefault="00C8076F" w:rsidP="00C8076F">
            <w:r w:rsidRPr="00057099">
              <w:t>1,5 (minimum)</w:t>
            </w:r>
          </w:p>
        </w:tc>
      </w:tr>
      <w:tr w:rsidR="00C8076F" w:rsidRPr="00057099" w14:paraId="50CBFEFE" w14:textId="77777777" w:rsidTr="00C8076F">
        <w:tc>
          <w:tcPr>
            <w:tcW w:w="2948" w:type="dxa"/>
          </w:tcPr>
          <w:p w14:paraId="3DD6F23D" w14:textId="77777777" w:rsidR="00C8076F" w:rsidRPr="00057099" w:rsidRDefault="00C8076F" w:rsidP="00C8076F">
            <w:r w:rsidRPr="00057099">
              <w:t>soort kabels</w:t>
            </w:r>
          </w:p>
        </w:tc>
        <w:tc>
          <w:tcPr>
            <w:tcW w:w="851" w:type="dxa"/>
          </w:tcPr>
          <w:p w14:paraId="7A17E06E" w14:textId="77777777" w:rsidR="00C8076F" w:rsidRPr="00057099" w:rsidRDefault="00C8076F" w:rsidP="00C8076F">
            <w:pPr>
              <w:jc w:val="right"/>
            </w:pPr>
          </w:p>
        </w:tc>
        <w:tc>
          <w:tcPr>
            <w:tcW w:w="284" w:type="dxa"/>
          </w:tcPr>
          <w:p w14:paraId="0109C6BD" w14:textId="77777777" w:rsidR="00C8076F" w:rsidRPr="00057099" w:rsidRDefault="00C8076F" w:rsidP="00C8076F">
            <w:r w:rsidRPr="00057099">
              <w:t>:</w:t>
            </w:r>
          </w:p>
        </w:tc>
        <w:tc>
          <w:tcPr>
            <w:tcW w:w="4536" w:type="dxa"/>
          </w:tcPr>
          <w:p w14:paraId="6F19EDFD" w14:textId="77777777" w:rsidR="00C8076F" w:rsidRPr="00057099" w:rsidRDefault="00C8076F" w:rsidP="00C8076F">
            <w:proofErr w:type="spellStart"/>
            <w:r w:rsidRPr="00057099">
              <w:t>VMvK</w:t>
            </w:r>
            <w:proofErr w:type="spellEnd"/>
            <w:r w:rsidRPr="00057099">
              <w:t xml:space="preserve"> of </w:t>
            </w:r>
            <w:proofErr w:type="spellStart"/>
            <w:r w:rsidRPr="00057099">
              <w:t>YMvK</w:t>
            </w:r>
            <w:proofErr w:type="spellEnd"/>
            <w:r w:rsidRPr="00057099">
              <w:t xml:space="preserve"> met KEMA</w:t>
            </w:r>
            <w:r w:rsidRPr="00057099">
              <w:noBreakHyphen/>
              <w:t xml:space="preserve">keur </w:t>
            </w:r>
          </w:p>
        </w:tc>
      </w:tr>
      <w:tr w:rsidR="00C8076F" w:rsidRPr="00057099" w14:paraId="660351D2" w14:textId="77777777" w:rsidTr="00C8076F">
        <w:tc>
          <w:tcPr>
            <w:tcW w:w="2948" w:type="dxa"/>
          </w:tcPr>
          <w:p w14:paraId="3D0233DC" w14:textId="77777777" w:rsidR="00C8076F" w:rsidRPr="00057099" w:rsidRDefault="00C8076F" w:rsidP="00C8076F"/>
        </w:tc>
        <w:tc>
          <w:tcPr>
            <w:tcW w:w="851" w:type="dxa"/>
          </w:tcPr>
          <w:p w14:paraId="188C53BE" w14:textId="77777777" w:rsidR="00C8076F" w:rsidRPr="00057099" w:rsidRDefault="00C8076F" w:rsidP="00C8076F">
            <w:pPr>
              <w:jc w:val="right"/>
            </w:pPr>
          </w:p>
        </w:tc>
        <w:tc>
          <w:tcPr>
            <w:tcW w:w="284" w:type="dxa"/>
          </w:tcPr>
          <w:p w14:paraId="5A756B2D" w14:textId="77777777" w:rsidR="00C8076F" w:rsidRPr="00057099" w:rsidRDefault="00C8076F" w:rsidP="00C8076F"/>
        </w:tc>
        <w:tc>
          <w:tcPr>
            <w:tcW w:w="4536" w:type="dxa"/>
          </w:tcPr>
          <w:p w14:paraId="659D7E4E" w14:textId="77777777" w:rsidR="00C8076F" w:rsidRPr="00057099" w:rsidRDefault="00C8076F" w:rsidP="00C8076F">
            <w:r w:rsidRPr="00057099">
              <w:t>zie Bundels voorschriften</w:t>
            </w:r>
          </w:p>
        </w:tc>
      </w:tr>
      <w:tr w:rsidR="00C8076F" w:rsidRPr="00057099" w14:paraId="61ADFA9B" w14:textId="77777777" w:rsidTr="00C8076F">
        <w:tc>
          <w:tcPr>
            <w:tcW w:w="2948" w:type="dxa"/>
          </w:tcPr>
          <w:p w14:paraId="2866DD2D" w14:textId="77777777" w:rsidR="00C8076F" w:rsidRPr="00057099" w:rsidRDefault="00C8076F" w:rsidP="00C8076F">
            <w:r w:rsidRPr="00057099">
              <w:t>uitvoering installatie</w:t>
            </w:r>
          </w:p>
        </w:tc>
        <w:tc>
          <w:tcPr>
            <w:tcW w:w="851" w:type="dxa"/>
          </w:tcPr>
          <w:p w14:paraId="0D3FD2CE" w14:textId="77777777" w:rsidR="00C8076F" w:rsidRPr="00057099" w:rsidRDefault="00C8076F" w:rsidP="00C8076F">
            <w:pPr>
              <w:jc w:val="right"/>
            </w:pPr>
          </w:p>
        </w:tc>
        <w:tc>
          <w:tcPr>
            <w:tcW w:w="284" w:type="dxa"/>
          </w:tcPr>
          <w:p w14:paraId="6486D8F0" w14:textId="77777777" w:rsidR="00C8076F" w:rsidRPr="00057099" w:rsidRDefault="00C8076F" w:rsidP="00C8076F">
            <w:r w:rsidRPr="00057099">
              <w:t>:</w:t>
            </w:r>
          </w:p>
        </w:tc>
        <w:tc>
          <w:tcPr>
            <w:tcW w:w="4536" w:type="dxa"/>
          </w:tcPr>
          <w:p w14:paraId="243D608E" w14:textId="77777777" w:rsidR="00C8076F" w:rsidRPr="00057099" w:rsidRDefault="00C8076F" w:rsidP="00C8076F">
            <w:r w:rsidRPr="00057099">
              <w:t>zie voorbeeld aansluitschema</w:t>
            </w:r>
          </w:p>
        </w:tc>
      </w:tr>
    </w:tbl>
    <w:p w14:paraId="7CCC8067" w14:textId="70288F04" w:rsidR="00C8076F" w:rsidRPr="00057099" w:rsidRDefault="00C8076F" w:rsidP="005B35B1">
      <w:pPr>
        <w:pStyle w:val="Heading2"/>
        <w:numPr>
          <w:ilvl w:val="1"/>
          <w:numId w:val="19"/>
        </w:numPr>
      </w:pPr>
      <w:bookmarkStart w:id="141" w:name="_Toc50706327"/>
      <w:bookmarkStart w:id="142" w:name="_Toc54965503"/>
      <w:r w:rsidRPr="00057099">
        <w:t>Nevenbestanddelen</w:t>
      </w:r>
      <w:bookmarkEnd w:id="141"/>
      <w:bookmarkEnd w:id="142"/>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1E2792" w:rsidRPr="00057099" w14:paraId="677475C2" w14:textId="77777777" w:rsidTr="00D62E73">
        <w:trPr>
          <w:cantSplit/>
        </w:trPr>
        <w:tc>
          <w:tcPr>
            <w:tcW w:w="3227" w:type="dxa"/>
          </w:tcPr>
          <w:p w14:paraId="4BAB4BE7" w14:textId="77777777" w:rsidR="001E2792" w:rsidRPr="00057099" w:rsidRDefault="001E2792" w:rsidP="00D62E73">
            <w:r w:rsidRPr="00057099">
              <w:t>Materiaal verbindingsmiddelen</w:t>
            </w:r>
          </w:p>
        </w:tc>
        <w:tc>
          <w:tcPr>
            <w:tcW w:w="567" w:type="dxa"/>
          </w:tcPr>
          <w:p w14:paraId="058BCB97" w14:textId="77777777" w:rsidR="001E2792" w:rsidRPr="00057099" w:rsidRDefault="001E2792" w:rsidP="00D62E73">
            <w:pPr>
              <w:spacing w:line="240" w:lineRule="exact"/>
              <w:jc w:val="right"/>
            </w:pPr>
          </w:p>
        </w:tc>
        <w:tc>
          <w:tcPr>
            <w:tcW w:w="284" w:type="dxa"/>
          </w:tcPr>
          <w:p w14:paraId="5F0E1E32" w14:textId="77777777" w:rsidR="001E2792" w:rsidRPr="00057099" w:rsidRDefault="001E2792" w:rsidP="00D62E73">
            <w:pPr>
              <w:spacing w:line="240" w:lineRule="exact"/>
            </w:pPr>
            <w:r w:rsidRPr="00057099">
              <w:t>:</w:t>
            </w:r>
          </w:p>
        </w:tc>
        <w:tc>
          <w:tcPr>
            <w:tcW w:w="4990" w:type="dxa"/>
          </w:tcPr>
          <w:p w14:paraId="3BA942CD" w14:textId="2C1C52AA" w:rsidR="001E2792" w:rsidRPr="00057099" w:rsidRDefault="001E2792" w:rsidP="00D62E73">
            <w:pPr>
              <w:spacing w:line="240" w:lineRule="exact"/>
            </w:pPr>
            <w:r w:rsidRPr="00057099">
              <w:t xml:space="preserve">volgens </w:t>
            </w:r>
            <w:r w:rsidR="004D7395" w:rsidRPr="00057099">
              <w:t>Bundel AV 2018 WT</w:t>
            </w:r>
            <w:r w:rsidRPr="00057099">
              <w:t>, hoofdstuk 2</w:t>
            </w:r>
          </w:p>
        </w:tc>
      </w:tr>
      <w:tr w:rsidR="001E2792" w:rsidRPr="00057099" w14:paraId="66658D4E" w14:textId="77777777" w:rsidTr="00D62E73">
        <w:trPr>
          <w:cantSplit/>
        </w:trPr>
        <w:tc>
          <w:tcPr>
            <w:tcW w:w="3227" w:type="dxa"/>
          </w:tcPr>
          <w:p w14:paraId="79D671A9" w14:textId="47B586DF" w:rsidR="001E2792" w:rsidRPr="00057099" w:rsidRDefault="001E2792" w:rsidP="00D62E73">
            <w:pPr>
              <w:spacing w:line="240" w:lineRule="exact"/>
            </w:pPr>
            <w:r w:rsidRPr="00057099">
              <w:t>Materiaal ondersteuningsconstructies</w:t>
            </w:r>
          </w:p>
        </w:tc>
        <w:tc>
          <w:tcPr>
            <w:tcW w:w="567" w:type="dxa"/>
          </w:tcPr>
          <w:p w14:paraId="32D34699" w14:textId="77777777" w:rsidR="001E2792" w:rsidRPr="00057099" w:rsidRDefault="001E2792" w:rsidP="00D62E73">
            <w:pPr>
              <w:spacing w:line="240" w:lineRule="exact"/>
              <w:jc w:val="right"/>
            </w:pPr>
          </w:p>
        </w:tc>
        <w:tc>
          <w:tcPr>
            <w:tcW w:w="284" w:type="dxa"/>
          </w:tcPr>
          <w:p w14:paraId="6E482C21" w14:textId="77777777" w:rsidR="001E2792" w:rsidRPr="00057099" w:rsidRDefault="001E2792" w:rsidP="00D62E73">
            <w:pPr>
              <w:spacing w:line="240" w:lineRule="exact"/>
            </w:pPr>
            <w:r w:rsidRPr="00057099">
              <w:t>:</w:t>
            </w:r>
          </w:p>
        </w:tc>
        <w:tc>
          <w:tcPr>
            <w:tcW w:w="4990" w:type="dxa"/>
          </w:tcPr>
          <w:p w14:paraId="61D1D1F1" w14:textId="77777777" w:rsidR="001E2792" w:rsidRPr="00057099" w:rsidRDefault="001E2792" w:rsidP="00D62E73">
            <w:pPr>
              <w:spacing w:line="240" w:lineRule="exact"/>
            </w:pPr>
            <w:r w:rsidRPr="00057099">
              <w:t>roestvaststaal AISI 304, thermisch verzinkt staal</w:t>
            </w:r>
          </w:p>
          <w:p w14:paraId="496FF061" w14:textId="77777777" w:rsidR="001E2792" w:rsidRPr="00057099" w:rsidRDefault="001E2792" w:rsidP="00D62E73">
            <w:pPr>
              <w:spacing w:line="240" w:lineRule="exact"/>
            </w:pPr>
          </w:p>
        </w:tc>
      </w:tr>
    </w:tbl>
    <w:p w14:paraId="5F0376A0" w14:textId="22EAC0CD" w:rsidR="001E2792" w:rsidRPr="00057099" w:rsidRDefault="001E2792" w:rsidP="001E2792">
      <w:pPr>
        <w:pStyle w:val="BodyText"/>
      </w:pPr>
    </w:p>
    <w:p w14:paraId="578A0955" w14:textId="1C541F2A" w:rsidR="00C8076F" w:rsidRPr="00057099" w:rsidRDefault="00C8076F" w:rsidP="005B35B1">
      <w:pPr>
        <w:pStyle w:val="Heading2"/>
        <w:numPr>
          <w:ilvl w:val="1"/>
          <w:numId w:val="19"/>
        </w:numPr>
      </w:pPr>
      <w:bookmarkStart w:id="143" w:name="_Toc50706328"/>
      <w:bookmarkStart w:id="144" w:name="_Toc54965504"/>
      <w:r w:rsidRPr="00057099">
        <w:t>Conservering</w:t>
      </w:r>
      <w:bookmarkEnd w:id="143"/>
      <w:bookmarkEnd w:id="144"/>
    </w:p>
    <w:p w14:paraId="6594E29C" w14:textId="77777777" w:rsidR="00C8076F" w:rsidRPr="00057099" w:rsidRDefault="00C8076F" w:rsidP="00C8076F">
      <w:r w:rsidRPr="00057099">
        <w:t>Alle genoemde stalen onderdelen conserveren zoals genoemd in de technische voorschriften.</w:t>
      </w:r>
    </w:p>
    <w:p w14:paraId="1BC6679F" w14:textId="77777777" w:rsidR="00C8076F" w:rsidRPr="00057099" w:rsidRDefault="00C8076F" w:rsidP="00C8076F"/>
    <w:p w14:paraId="2581F649" w14:textId="3F533CB5" w:rsidR="00C8076F" w:rsidRPr="00057099" w:rsidRDefault="00C8076F" w:rsidP="005B35B1">
      <w:pPr>
        <w:pStyle w:val="Heading2"/>
        <w:numPr>
          <w:ilvl w:val="1"/>
          <w:numId w:val="19"/>
        </w:numPr>
      </w:pPr>
      <w:bookmarkStart w:id="145" w:name="_Toc50706329"/>
      <w:bookmarkStart w:id="146" w:name="_Toc54965505"/>
      <w:r w:rsidRPr="00057099">
        <w:t>Keuringen en beproevingen</w:t>
      </w:r>
      <w:bookmarkEnd w:id="145"/>
      <w:bookmarkEnd w:id="146"/>
    </w:p>
    <w:p w14:paraId="05D218DA" w14:textId="77777777" w:rsidR="00C8076F" w:rsidRPr="00057099" w:rsidRDefault="00C8076F" w:rsidP="00C8076F">
      <w:r w:rsidRPr="00057099">
        <w:t>Naast de algemeen gebruikelijke keuringen en beproevingen, zoals genoemd in de Algemene technische werken, dienen voor dit onderdeel door de aannemer de volgende beproevingen te worden uitgevoerd:</w:t>
      </w:r>
    </w:p>
    <w:p w14:paraId="68101DDD" w14:textId="77777777" w:rsidR="00C8076F" w:rsidRPr="00057099" w:rsidRDefault="00C8076F" w:rsidP="00C8076F"/>
    <w:p w14:paraId="4D5689BE" w14:textId="77777777" w:rsidR="00C8076F" w:rsidRPr="00057099" w:rsidRDefault="00C8076F" w:rsidP="00C8076F">
      <w:r w:rsidRPr="00057099">
        <w:t>Voor de verzending naar de bouwplaats (FAT)</w:t>
      </w:r>
    </w:p>
    <w:p w14:paraId="0BEF0B6E" w14:textId="77777777" w:rsidR="00C8076F" w:rsidRPr="00057099" w:rsidRDefault="00C8076F" w:rsidP="00C8076F">
      <w:pPr>
        <w:pStyle w:val="Bullet1"/>
        <w:tabs>
          <w:tab w:val="clear" w:pos="1135"/>
          <w:tab w:val="num" w:pos="426"/>
        </w:tabs>
        <w:ind w:left="567" w:hanging="567"/>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Tussentijdse inspectie algemene uitvoering laswerk en conservering</w:t>
      </w:r>
    </w:p>
    <w:p w14:paraId="6C96206C" w14:textId="77777777" w:rsidR="00C8076F" w:rsidRPr="00057099" w:rsidRDefault="00C8076F" w:rsidP="00C8076F">
      <w:pPr>
        <w:pStyle w:val="Bullet1"/>
        <w:numPr>
          <w:ilvl w:val="0"/>
          <w:numId w:val="0"/>
        </w:numPr>
        <w:ind w:left="567" w:hanging="567"/>
        <w:rPr>
          <w:rFonts w:eastAsiaTheme="minorEastAsia" w:cstheme="minorBidi"/>
          <w:noProof w:val="0"/>
          <w:color w:val="00577E" w:themeColor="text1"/>
          <w:sz w:val="20"/>
          <w:lang w:val="nl-NL" w:eastAsia="en-GB"/>
        </w:rPr>
      </w:pPr>
    </w:p>
    <w:p w14:paraId="5666C88B" w14:textId="77777777" w:rsidR="00C8076F" w:rsidRPr="00057099" w:rsidRDefault="00C8076F" w:rsidP="00C8076F">
      <w:pPr>
        <w:pStyle w:val="Bullet1"/>
        <w:numPr>
          <w:ilvl w:val="0"/>
          <w:numId w:val="0"/>
        </w:numPr>
        <w:ind w:left="567" w:hanging="567"/>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Na de montage ten behoeve van de oplevering (SAT)</w:t>
      </w:r>
    </w:p>
    <w:p w14:paraId="40285955" w14:textId="61345D53" w:rsidR="00C8076F" w:rsidRPr="00057099" w:rsidRDefault="00C8076F" w:rsidP="00C8076F">
      <w:pPr>
        <w:pStyle w:val="Bullet1"/>
        <w:tabs>
          <w:tab w:val="clear" w:pos="1135"/>
          <w:tab w:val="num" w:pos="426"/>
        </w:tabs>
        <w:ind w:left="567" w:hanging="567"/>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Veldtest instelwaarden momentbeveiliging ruimerbrug (aanbrengen gewichten)</w:t>
      </w:r>
    </w:p>
    <w:p w14:paraId="30ED2786" w14:textId="50414BAD" w:rsidR="00D50C0B" w:rsidRPr="00057099" w:rsidRDefault="00D50C0B">
      <w:pPr>
        <w:rPr>
          <w:rFonts w:cs="Arial"/>
        </w:rPr>
      </w:pPr>
      <w:r w:rsidRPr="00057099">
        <w:br w:type="page"/>
      </w:r>
    </w:p>
    <w:p w14:paraId="48CC8301" w14:textId="1AB14E09" w:rsidR="000C4039" w:rsidRPr="00057099" w:rsidRDefault="000C4039" w:rsidP="005B35B1">
      <w:pPr>
        <w:pStyle w:val="Heading1"/>
        <w:numPr>
          <w:ilvl w:val="0"/>
          <w:numId w:val="19"/>
        </w:numPr>
      </w:pPr>
      <w:bookmarkStart w:id="147" w:name="_Toc54965506"/>
      <w:r w:rsidRPr="00057099">
        <w:lastRenderedPageBreak/>
        <w:t>Slibruimer Nabezinktank NT4001</w:t>
      </w:r>
      <w:bookmarkEnd w:id="147"/>
    </w:p>
    <w:p w14:paraId="68CAA4D7" w14:textId="64696659" w:rsidR="000C4039" w:rsidRPr="00057099" w:rsidRDefault="000C4039" w:rsidP="000C4039">
      <w:r w:rsidRPr="00057099">
        <w:t xml:space="preserve">In de nieuwe nabezinktank dient een nieuwe slibruimer gerealiseerd te worden. De slibruimer verplaatst het bezonken slib naar de </w:t>
      </w:r>
      <w:proofErr w:type="spellStart"/>
      <w:r w:rsidRPr="00057099">
        <w:t>slibzak</w:t>
      </w:r>
      <w:proofErr w:type="spellEnd"/>
      <w:r w:rsidRPr="00057099">
        <w:t xml:space="preserve"> in het midden van de tank. </w:t>
      </w:r>
    </w:p>
    <w:p w14:paraId="4122B707" w14:textId="77777777" w:rsidR="000C4039" w:rsidRPr="00057099" w:rsidRDefault="000C4039" w:rsidP="005B35B1">
      <w:pPr>
        <w:pStyle w:val="Heading2"/>
        <w:numPr>
          <w:ilvl w:val="1"/>
          <w:numId w:val="19"/>
        </w:numPr>
      </w:pPr>
      <w:bookmarkStart w:id="148" w:name="_Toc54965507"/>
      <w:r w:rsidRPr="00057099">
        <w:t>Leveringsomvang</w:t>
      </w:r>
      <w:bookmarkEnd w:id="148"/>
    </w:p>
    <w:p w14:paraId="6BD46919" w14:textId="77777777" w:rsidR="000C4039" w:rsidRPr="00057099" w:rsidRDefault="000C4039" w:rsidP="000C4039">
      <w:r w:rsidRPr="00057099">
        <w:t>De leveringsomvang bestaat uit:</w:t>
      </w:r>
    </w:p>
    <w:p w14:paraId="4ED0D0F4" w14:textId="77777777" w:rsidR="000C4039" w:rsidRPr="00057099" w:rsidRDefault="000C4039" w:rsidP="000C4039">
      <w:r w:rsidRPr="00057099">
        <w:t>1 slibruimer elk met:</w:t>
      </w:r>
    </w:p>
    <w:p w14:paraId="3BECF7A2"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ruimerbrug;</w:t>
      </w:r>
    </w:p>
    <w:p w14:paraId="0CE4D746"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middendraaipunt;</w:t>
      </w:r>
    </w:p>
    <w:p w14:paraId="42234E9A"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loopwagen met aandrijving, sneeuwschuiver, obstakel</w:t>
      </w:r>
      <w:r w:rsidRPr="00057099">
        <w:rPr>
          <w:rFonts w:eastAsiaTheme="minorEastAsia" w:cstheme="minorBidi"/>
          <w:noProof w:val="0"/>
          <w:color w:val="00577E" w:themeColor="text1"/>
          <w:sz w:val="20"/>
          <w:lang w:val="nl-NL" w:eastAsia="en-GB"/>
        </w:rPr>
        <w:noBreakHyphen/>
        <w:t xml:space="preserve"> en wielslipbeveiliging;</w:t>
      </w:r>
    </w:p>
    <w:p w14:paraId="5F8B504C"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slibschuivers;</w:t>
      </w:r>
    </w:p>
    <w:p w14:paraId="7E945217"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inlooptrommel;</w:t>
      </w:r>
    </w:p>
    <w:p w14:paraId="1B1E3E6F"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een </w:t>
      </w:r>
      <w:proofErr w:type="spellStart"/>
      <w:r w:rsidRPr="00057099">
        <w:rPr>
          <w:rFonts w:eastAsiaTheme="minorEastAsia" w:cstheme="minorBidi"/>
          <w:noProof w:val="0"/>
          <w:color w:val="00577E" w:themeColor="text1"/>
          <w:sz w:val="20"/>
          <w:lang w:val="nl-NL" w:eastAsia="en-GB"/>
        </w:rPr>
        <w:t>deflectieplaat</w:t>
      </w:r>
      <w:proofErr w:type="spellEnd"/>
      <w:r w:rsidRPr="00057099">
        <w:rPr>
          <w:rFonts w:eastAsiaTheme="minorEastAsia" w:cstheme="minorBidi"/>
          <w:noProof w:val="0"/>
          <w:color w:val="00577E" w:themeColor="text1"/>
          <w:sz w:val="20"/>
          <w:lang w:val="nl-NL" w:eastAsia="en-GB"/>
        </w:rPr>
        <w:t>;</w:t>
      </w:r>
    </w:p>
    <w:p w14:paraId="724DE863"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gootborstels;</w:t>
      </w:r>
    </w:p>
    <w:p w14:paraId="31D9036B" w14:textId="65442E1E"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w:t>
      </w:r>
      <w:proofErr w:type="spellStart"/>
      <w:r w:rsidRPr="00057099">
        <w:rPr>
          <w:rFonts w:eastAsiaTheme="minorEastAsia" w:cstheme="minorBidi"/>
          <w:noProof w:val="0"/>
          <w:color w:val="00577E" w:themeColor="text1"/>
          <w:sz w:val="20"/>
          <w:lang w:val="nl-NL" w:eastAsia="en-GB"/>
        </w:rPr>
        <w:t>drijflaagafvoerinrichting</w:t>
      </w:r>
      <w:proofErr w:type="spellEnd"/>
      <w:r w:rsidRPr="00057099">
        <w:rPr>
          <w:rFonts w:eastAsiaTheme="minorEastAsia" w:cstheme="minorBidi"/>
          <w:noProof w:val="0"/>
          <w:color w:val="00577E" w:themeColor="text1"/>
          <w:sz w:val="20"/>
          <w:lang w:val="nl-NL" w:eastAsia="en-GB"/>
        </w:rPr>
        <w:t>;</w:t>
      </w:r>
    </w:p>
    <w:p w14:paraId="03AA23DF" w14:textId="07498374" w:rsidR="00D50C0B" w:rsidRPr="00057099" w:rsidRDefault="00D50C0B"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duikschot-overstortrand</w:t>
      </w:r>
    </w:p>
    <w:p w14:paraId="6D64F79C"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een installatie voor het schoonmaken van de overstortrand;</w:t>
      </w:r>
    </w:p>
    <w:p w14:paraId="557C1069"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elektrotechnische installatie;</w:t>
      </w:r>
    </w:p>
    <w:p w14:paraId="138E65FD" w14:textId="77777777" w:rsidR="000C4039" w:rsidRPr="00057099" w:rsidRDefault="000C4039" w:rsidP="000C4039">
      <w:pPr>
        <w:pStyle w:val="Bullet2"/>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nevenbestanddelen</w:t>
      </w:r>
      <w:r w:rsidRPr="00057099">
        <w:rPr>
          <w:lang w:val="nl-NL"/>
        </w:rPr>
        <w:t>.</w:t>
      </w:r>
    </w:p>
    <w:p w14:paraId="58EB4638" w14:textId="77777777" w:rsidR="000C4039" w:rsidRPr="00057099" w:rsidRDefault="000C4039" w:rsidP="000C4039"/>
    <w:p w14:paraId="54F1ABBB" w14:textId="77777777" w:rsidR="000C4039" w:rsidRPr="00057099" w:rsidRDefault="000C4039" w:rsidP="005B35B1">
      <w:pPr>
        <w:pStyle w:val="Heading2"/>
        <w:numPr>
          <w:ilvl w:val="1"/>
          <w:numId w:val="19"/>
        </w:numPr>
      </w:pPr>
      <w:bookmarkStart w:id="149" w:name="_Toc54965508"/>
      <w:r w:rsidRPr="00057099">
        <w:t>Algemeen</w:t>
      </w:r>
      <w:bookmarkEnd w:id="149"/>
    </w:p>
    <w:tbl>
      <w:tblPr>
        <w:tblW w:w="8613" w:type="dxa"/>
        <w:tblLayout w:type="fixed"/>
        <w:tblLook w:val="01E0" w:firstRow="1" w:lastRow="1" w:firstColumn="1" w:lastColumn="1" w:noHBand="0" w:noVBand="0"/>
      </w:tblPr>
      <w:tblGrid>
        <w:gridCol w:w="2948"/>
        <w:gridCol w:w="851"/>
        <w:gridCol w:w="284"/>
        <w:gridCol w:w="4530"/>
      </w:tblGrid>
      <w:tr w:rsidR="000C4039" w:rsidRPr="00057099" w14:paraId="40174F14" w14:textId="77777777" w:rsidTr="002D3FE5">
        <w:tc>
          <w:tcPr>
            <w:tcW w:w="2948" w:type="dxa"/>
          </w:tcPr>
          <w:p w14:paraId="56561985" w14:textId="77777777" w:rsidR="000C4039" w:rsidRPr="00057099" w:rsidRDefault="000C4039" w:rsidP="002D3FE5">
            <w:pPr>
              <w:spacing w:line="240" w:lineRule="exact"/>
            </w:pPr>
            <w:r w:rsidRPr="00057099">
              <w:t>P&amp;ID-nummer</w:t>
            </w:r>
          </w:p>
        </w:tc>
        <w:tc>
          <w:tcPr>
            <w:tcW w:w="851" w:type="dxa"/>
          </w:tcPr>
          <w:p w14:paraId="401DF56F" w14:textId="77777777" w:rsidR="000C4039" w:rsidRPr="00057099" w:rsidRDefault="000C4039" w:rsidP="002D3FE5">
            <w:pPr>
              <w:spacing w:line="240" w:lineRule="exact"/>
            </w:pPr>
          </w:p>
        </w:tc>
        <w:tc>
          <w:tcPr>
            <w:tcW w:w="284" w:type="dxa"/>
          </w:tcPr>
          <w:p w14:paraId="585D6F4D" w14:textId="77777777" w:rsidR="000C4039" w:rsidRPr="00057099" w:rsidRDefault="000C4039" w:rsidP="002D3FE5">
            <w:pPr>
              <w:spacing w:line="240" w:lineRule="exact"/>
            </w:pPr>
            <w:r w:rsidRPr="00057099">
              <w:t>:</w:t>
            </w:r>
          </w:p>
        </w:tc>
        <w:tc>
          <w:tcPr>
            <w:tcW w:w="4530" w:type="dxa"/>
          </w:tcPr>
          <w:p w14:paraId="1383BDDC" w14:textId="77777777" w:rsidR="000C4039" w:rsidRPr="00057099" w:rsidRDefault="000C4039" w:rsidP="002D3FE5">
            <w:pPr>
              <w:spacing w:line="240" w:lineRule="exact"/>
            </w:pPr>
            <w:r w:rsidRPr="00057099">
              <w:t>NW 3E --740</w:t>
            </w:r>
          </w:p>
        </w:tc>
      </w:tr>
      <w:tr w:rsidR="000C4039" w:rsidRPr="00057099" w14:paraId="03E77115" w14:textId="77777777" w:rsidTr="002D3FE5">
        <w:tc>
          <w:tcPr>
            <w:tcW w:w="2948" w:type="dxa"/>
          </w:tcPr>
          <w:p w14:paraId="594187E8" w14:textId="77777777" w:rsidR="000C4039" w:rsidRPr="00057099" w:rsidRDefault="000C4039" w:rsidP="002D3FE5">
            <w:r w:rsidRPr="00057099">
              <w:t>positienummer</w:t>
            </w:r>
          </w:p>
        </w:tc>
        <w:tc>
          <w:tcPr>
            <w:tcW w:w="851" w:type="dxa"/>
          </w:tcPr>
          <w:p w14:paraId="4207C0B9" w14:textId="77777777" w:rsidR="000C4039" w:rsidRPr="00057099" w:rsidRDefault="000C4039" w:rsidP="002D3FE5">
            <w:pPr>
              <w:jc w:val="right"/>
            </w:pPr>
          </w:p>
        </w:tc>
        <w:tc>
          <w:tcPr>
            <w:tcW w:w="284" w:type="dxa"/>
          </w:tcPr>
          <w:p w14:paraId="3E795332" w14:textId="77777777" w:rsidR="000C4039" w:rsidRPr="00057099" w:rsidRDefault="000C4039" w:rsidP="002D3FE5">
            <w:r w:rsidRPr="00057099">
              <w:t>:</w:t>
            </w:r>
          </w:p>
        </w:tc>
        <w:tc>
          <w:tcPr>
            <w:tcW w:w="4530" w:type="dxa"/>
          </w:tcPr>
          <w:p w14:paraId="4F7984C6" w14:textId="132E472F" w:rsidR="000C4039" w:rsidRPr="00057099" w:rsidRDefault="000C4039" w:rsidP="002D3FE5">
            <w:r w:rsidRPr="00057099">
              <w:t>RB4020</w:t>
            </w:r>
          </w:p>
        </w:tc>
      </w:tr>
      <w:tr w:rsidR="000C4039" w:rsidRPr="00057099" w14:paraId="1A4FEA92" w14:textId="77777777" w:rsidTr="002D3FE5">
        <w:tc>
          <w:tcPr>
            <w:tcW w:w="2948" w:type="dxa"/>
          </w:tcPr>
          <w:p w14:paraId="60E9DB3D" w14:textId="77777777" w:rsidR="000C4039" w:rsidRPr="00057099" w:rsidRDefault="000C4039" w:rsidP="002D3FE5">
            <w:r w:rsidRPr="00057099">
              <w:t>Tekening</w:t>
            </w:r>
          </w:p>
        </w:tc>
        <w:tc>
          <w:tcPr>
            <w:tcW w:w="851" w:type="dxa"/>
          </w:tcPr>
          <w:p w14:paraId="068C9E3D" w14:textId="77777777" w:rsidR="000C4039" w:rsidRPr="00057099" w:rsidRDefault="000C4039" w:rsidP="002D3FE5">
            <w:pPr>
              <w:jc w:val="right"/>
            </w:pPr>
          </w:p>
        </w:tc>
        <w:tc>
          <w:tcPr>
            <w:tcW w:w="284" w:type="dxa"/>
          </w:tcPr>
          <w:p w14:paraId="5B9F2CED" w14:textId="77777777" w:rsidR="000C4039" w:rsidRPr="00057099" w:rsidRDefault="000C4039" w:rsidP="002D3FE5">
            <w:r w:rsidRPr="00057099">
              <w:t>:</w:t>
            </w:r>
          </w:p>
        </w:tc>
        <w:tc>
          <w:tcPr>
            <w:tcW w:w="4530" w:type="dxa"/>
          </w:tcPr>
          <w:p w14:paraId="048B64BB" w14:textId="69F93D22" w:rsidR="000C4039" w:rsidRPr="00057099" w:rsidRDefault="000C4039" w:rsidP="002D3FE5">
            <w:r w:rsidRPr="00057099">
              <w:t>NW-RHD-027-921_42-DR-C-1421</w:t>
            </w:r>
          </w:p>
          <w:p w14:paraId="72A40B3C" w14:textId="54F13074" w:rsidR="000C4039" w:rsidRPr="00057099" w:rsidRDefault="000C4039" w:rsidP="002D3FE5">
            <w:r w:rsidRPr="00057099">
              <w:t>NW-RHD-027-921_42-DR-C-1422</w:t>
            </w:r>
          </w:p>
        </w:tc>
      </w:tr>
      <w:tr w:rsidR="000C4039" w:rsidRPr="00057099" w14:paraId="6191BA63" w14:textId="77777777" w:rsidTr="002D3FE5">
        <w:tc>
          <w:tcPr>
            <w:tcW w:w="2948" w:type="dxa"/>
          </w:tcPr>
          <w:p w14:paraId="06E69A91" w14:textId="77777777" w:rsidR="000C4039" w:rsidRPr="00057099" w:rsidRDefault="000C4039" w:rsidP="002D3FE5">
            <w:pPr>
              <w:spacing w:line="240" w:lineRule="exact"/>
            </w:pPr>
            <w:r w:rsidRPr="00057099">
              <w:t>opstelling</w:t>
            </w:r>
          </w:p>
        </w:tc>
        <w:tc>
          <w:tcPr>
            <w:tcW w:w="851" w:type="dxa"/>
          </w:tcPr>
          <w:p w14:paraId="57C450A4" w14:textId="77777777" w:rsidR="000C4039" w:rsidRPr="00057099" w:rsidRDefault="000C4039" w:rsidP="002D3FE5">
            <w:pPr>
              <w:spacing w:line="240" w:lineRule="exact"/>
            </w:pPr>
          </w:p>
        </w:tc>
        <w:tc>
          <w:tcPr>
            <w:tcW w:w="284" w:type="dxa"/>
          </w:tcPr>
          <w:p w14:paraId="2156849D" w14:textId="77777777" w:rsidR="000C4039" w:rsidRPr="00057099" w:rsidRDefault="000C4039" w:rsidP="002D3FE5">
            <w:pPr>
              <w:spacing w:line="240" w:lineRule="exact"/>
            </w:pPr>
            <w:r w:rsidRPr="00057099">
              <w:t>:</w:t>
            </w:r>
          </w:p>
        </w:tc>
        <w:tc>
          <w:tcPr>
            <w:tcW w:w="4530" w:type="dxa"/>
          </w:tcPr>
          <w:p w14:paraId="0F2A3722" w14:textId="77777777" w:rsidR="000C4039" w:rsidRPr="00057099" w:rsidRDefault="000C4039" w:rsidP="002D3FE5">
            <w:pPr>
              <w:spacing w:line="240" w:lineRule="exact"/>
            </w:pPr>
            <w:r w:rsidRPr="00057099">
              <w:t>in de nabezinktank</w:t>
            </w:r>
          </w:p>
        </w:tc>
      </w:tr>
      <w:tr w:rsidR="000C4039" w:rsidRPr="00057099" w14:paraId="451D54CD" w14:textId="77777777" w:rsidTr="002D3FE5">
        <w:trPr>
          <w:trHeight w:val="80"/>
        </w:trPr>
        <w:tc>
          <w:tcPr>
            <w:tcW w:w="2948" w:type="dxa"/>
          </w:tcPr>
          <w:p w14:paraId="2EA85A28" w14:textId="77777777" w:rsidR="000C4039" w:rsidRPr="00057099" w:rsidRDefault="000C4039" w:rsidP="002D3FE5">
            <w:pPr>
              <w:spacing w:line="240" w:lineRule="exact"/>
            </w:pPr>
            <w:r w:rsidRPr="00057099">
              <w:t>medium</w:t>
            </w:r>
          </w:p>
        </w:tc>
        <w:tc>
          <w:tcPr>
            <w:tcW w:w="851" w:type="dxa"/>
          </w:tcPr>
          <w:p w14:paraId="0B97837B" w14:textId="77777777" w:rsidR="000C4039" w:rsidRPr="00057099" w:rsidRDefault="000C4039" w:rsidP="002D3FE5">
            <w:pPr>
              <w:spacing w:line="240" w:lineRule="exact"/>
            </w:pPr>
          </w:p>
        </w:tc>
        <w:tc>
          <w:tcPr>
            <w:tcW w:w="284" w:type="dxa"/>
          </w:tcPr>
          <w:p w14:paraId="4E9BBC15" w14:textId="77777777" w:rsidR="000C4039" w:rsidRPr="00057099" w:rsidRDefault="000C4039" w:rsidP="002D3FE5">
            <w:pPr>
              <w:spacing w:line="240" w:lineRule="exact"/>
            </w:pPr>
            <w:r w:rsidRPr="00057099">
              <w:t>:</w:t>
            </w:r>
          </w:p>
        </w:tc>
        <w:tc>
          <w:tcPr>
            <w:tcW w:w="4530" w:type="dxa"/>
          </w:tcPr>
          <w:p w14:paraId="478B4686" w14:textId="78708FF9" w:rsidR="000C4039" w:rsidRPr="00057099" w:rsidRDefault="000C4039" w:rsidP="002D3FE5">
            <w:pPr>
              <w:spacing w:line="240" w:lineRule="exact"/>
              <w:rPr>
                <w:highlight w:val="yellow"/>
              </w:rPr>
            </w:pPr>
            <w:r w:rsidRPr="00057099">
              <w:t xml:space="preserve">belucht actief slib met een </w:t>
            </w:r>
            <w:proofErr w:type="spellStart"/>
            <w:r w:rsidRPr="00057099">
              <w:t>ds</w:t>
            </w:r>
            <w:proofErr w:type="spellEnd"/>
            <w:r w:rsidRPr="00057099">
              <w:noBreakHyphen/>
              <w:t xml:space="preserve">gehalte van ca </w:t>
            </w:r>
            <w:r w:rsidR="00640BC5" w:rsidRPr="00057099">
              <w:t>8</w:t>
            </w:r>
            <w:r w:rsidRPr="00057099">
              <w:t>%ds</w:t>
            </w:r>
          </w:p>
        </w:tc>
      </w:tr>
      <w:tr w:rsidR="000C4039" w:rsidRPr="00057099" w14:paraId="4E9CD166" w14:textId="77777777" w:rsidTr="002D3FE5">
        <w:trPr>
          <w:trHeight w:val="80"/>
        </w:trPr>
        <w:tc>
          <w:tcPr>
            <w:tcW w:w="2948" w:type="dxa"/>
          </w:tcPr>
          <w:p w14:paraId="114B1950" w14:textId="77777777" w:rsidR="000C4039" w:rsidRPr="00057099" w:rsidRDefault="000C4039" w:rsidP="002D3FE5">
            <w:pPr>
              <w:spacing w:line="240" w:lineRule="exact"/>
            </w:pPr>
            <w:r w:rsidRPr="00057099">
              <w:t xml:space="preserve">geluidbronsterkte </w:t>
            </w:r>
            <w:proofErr w:type="spellStart"/>
            <w:r w:rsidRPr="00057099">
              <w:t>Lwr</w:t>
            </w:r>
            <w:proofErr w:type="spellEnd"/>
            <w:r w:rsidRPr="00057099">
              <w:t xml:space="preserve"> </w:t>
            </w:r>
            <w:proofErr w:type="gramStart"/>
            <w:r w:rsidRPr="00057099">
              <w:t>van  de</w:t>
            </w:r>
            <w:proofErr w:type="gramEnd"/>
            <w:r w:rsidRPr="00057099">
              <w:t xml:space="preserve"> aandrijving</w:t>
            </w:r>
          </w:p>
          <w:p w14:paraId="0916C791" w14:textId="77777777" w:rsidR="000C4039" w:rsidRPr="00057099" w:rsidRDefault="000C4039" w:rsidP="002D3FE5">
            <w:pPr>
              <w:spacing w:line="240" w:lineRule="exact"/>
            </w:pPr>
          </w:p>
        </w:tc>
        <w:tc>
          <w:tcPr>
            <w:tcW w:w="851" w:type="dxa"/>
          </w:tcPr>
          <w:p w14:paraId="49F2AD50" w14:textId="77777777" w:rsidR="000C4039" w:rsidRPr="00057099" w:rsidRDefault="000C4039" w:rsidP="002D3FE5">
            <w:pPr>
              <w:spacing w:line="240" w:lineRule="exact"/>
            </w:pPr>
            <w:r w:rsidRPr="00057099">
              <w:t>dB(A)</w:t>
            </w:r>
          </w:p>
        </w:tc>
        <w:tc>
          <w:tcPr>
            <w:tcW w:w="284" w:type="dxa"/>
          </w:tcPr>
          <w:p w14:paraId="7DEFB345" w14:textId="77777777" w:rsidR="000C4039" w:rsidRPr="00057099" w:rsidRDefault="000C4039" w:rsidP="002D3FE5">
            <w:pPr>
              <w:spacing w:line="240" w:lineRule="exact"/>
            </w:pPr>
            <w:r w:rsidRPr="00057099">
              <w:t>:</w:t>
            </w:r>
          </w:p>
        </w:tc>
        <w:tc>
          <w:tcPr>
            <w:tcW w:w="4530" w:type="dxa"/>
          </w:tcPr>
          <w:p w14:paraId="6FBD5CC4" w14:textId="77777777" w:rsidR="000C4039" w:rsidRPr="00057099" w:rsidRDefault="000C4039" w:rsidP="002D3FE5">
            <w:pPr>
              <w:spacing w:line="240" w:lineRule="exact"/>
              <w:rPr>
                <w:i/>
                <w:highlight w:val="yellow"/>
              </w:rPr>
            </w:pPr>
            <w:r w:rsidRPr="00057099">
              <w:t>&lt; 55, in afgemonteerde situatie, gemeten en berekend volgens de handleiding “Meten en rekenen industrielawaai” van 1999.</w:t>
            </w:r>
          </w:p>
        </w:tc>
      </w:tr>
    </w:tbl>
    <w:p w14:paraId="711A1C2E" w14:textId="77777777" w:rsidR="000C4039" w:rsidRPr="00057099" w:rsidRDefault="000C4039" w:rsidP="000C4039"/>
    <w:p w14:paraId="11B800A8" w14:textId="77777777" w:rsidR="000C4039" w:rsidRPr="00057099" w:rsidRDefault="000C4039" w:rsidP="006028B5">
      <w:pPr>
        <w:pStyle w:val="Heading3"/>
      </w:pPr>
      <w:r w:rsidRPr="00057099">
        <w:t>Ontwerpgegevens</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08CE6DAE" w14:textId="77777777" w:rsidTr="002D3FE5">
        <w:tc>
          <w:tcPr>
            <w:tcW w:w="2948" w:type="dxa"/>
          </w:tcPr>
          <w:p w14:paraId="5AFDEEE4" w14:textId="77777777" w:rsidR="000C4039" w:rsidRPr="00057099" w:rsidRDefault="000C4039" w:rsidP="002D3FE5">
            <w:r w:rsidRPr="00057099">
              <w:t>peilen:</w:t>
            </w:r>
          </w:p>
        </w:tc>
        <w:tc>
          <w:tcPr>
            <w:tcW w:w="851" w:type="dxa"/>
          </w:tcPr>
          <w:p w14:paraId="5AC29411" w14:textId="77777777" w:rsidR="000C4039" w:rsidRPr="00057099" w:rsidRDefault="000C4039" w:rsidP="002D3FE5">
            <w:pPr>
              <w:jc w:val="right"/>
            </w:pPr>
          </w:p>
        </w:tc>
        <w:tc>
          <w:tcPr>
            <w:tcW w:w="284" w:type="dxa"/>
          </w:tcPr>
          <w:p w14:paraId="75B737F3" w14:textId="77777777" w:rsidR="000C4039" w:rsidRPr="00057099" w:rsidRDefault="000C4039" w:rsidP="002D3FE5"/>
        </w:tc>
        <w:tc>
          <w:tcPr>
            <w:tcW w:w="4536" w:type="dxa"/>
          </w:tcPr>
          <w:p w14:paraId="10EA5513" w14:textId="77777777" w:rsidR="000C4039" w:rsidRPr="00057099" w:rsidRDefault="000C4039" w:rsidP="002D3FE5"/>
        </w:tc>
      </w:tr>
      <w:tr w:rsidR="000C4039" w:rsidRPr="00057099" w14:paraId="2597E953" w14:textId="77777777" w:rsidTr="002D3FE5">
        <w:tc>
          <w:tcPr>
            <w:tcW w:w="2948" w:type="dxa"/>
          </w:tcPr>
          <w:p w14:paraId="72527364" w14:textId="77777777" w:rsidR="000C4039" w:rsidRPr="00057099" w:rsidRDefault="000C4039" w:rsidP="005B35B1">
            <w:pPr>
              <w:pStyle w:val="ListParagraph"/>
              <w:numPr>
                <w:ilvl w:val="0"/>
                <w:numId w:val="16"/>
              </w:numPr>
              <w:spacing w:line="240" w:lineRule="exact"/>
            </w:pPr>
            <w:r w:rsidRPr="00057099">
              <w:t>waterstand</w:t>
            </w:r>
          </w:p>
        </w:tc>
        <w:tc>
          <w:tcPr>
            <w:tcW w:w="851" w:type="dxa"/>
          </w:tcPr>
          <w:p w14:paraId="6021B298" w14:textId="77777777" w:rsidR="000C4039" w:rsidRPr="00057099" w:rsidRDefault="000C4039" w:rsidP="002D3FE5">
            <w:pPr>
              <w:jc w:val="right"/>
            </w:pPr>
            <w:r w:rsidRPr="00057099">
              <w:t>m NAP</w:t>
            </w:r>
          </w:p>
        </w:tc>
        <w:tc>
          <w:tcPr>
            <w:tcW w:w="284" w:type="dxa"/>
          </w:tcPr>
          <w:p w14:paraId="07CD6762" w14:textId="77777777" w:rsidR="000C4039" w:rsidRPr="00057099" w:rsidRDefault="000C4039" w:rsidP="002D3FE5">
            <w:r w:rsidRPr="00057099">
              <w:t>:</w:t>
            </w:r>
          </w:p>
        </w:tc>
        <w:tc>
          <w:tcPr>
            <w:tcW w:w="4536" w:type="dxa"/>
          </w:tcPr>
          <w:p w14:paraId="6E03DF3C" w14:textId="77777777" w:rsidR="000C4039" w:rsidRPr="00057099" w:rsidRDefault="000C4039" w:rsidP="002D3FE5">
            <w:r w:rsidRPr="00057099">
              <w:t>-2,10</w:t>
            </w:r>
          </w:p>
        </w:tc>
      </w:tr>
      <w:tr w:rsidR="000C4039" w:rsidRPr="00057099" w14:paraId="223722F1" w14:textId="77777777" w:rsidTr="002D3FE5">
        <w:tc>
          <w:tcPr>
            <w:tcW w:w="2948" w:type="dxa"/>
          </w:tcPr>
          <w:p w14:paraId="4FDED79D" w14:textId="77777777" w:rsidR="000C4039" w:rsidRPr="00057099" w:rsidRDefault="000C4039" w:rsidP="005B35B1">
            <w:pPr>
              <w:pStyle w:val="ListParagraph"/>
              <w:numPr>
                <w:ilvl w:val="0"/>
                <w:numId w:val="16"/>
              </w:numPr>
              <w:spacing w:line="240" w:lineRule="exact"/>
            </w:pPr>
            <w:r w:rsidRPr="00057099">
              <w:t>looprand</w:t>
            </w:r>
          </w:p>
        </w:tc>
        <w:tc>
          <w:tcPr>
            <w:tcW w:w="851" w:type="dxa"/>
          </w:tcPr>
          <w:p w14:paraId="3302804C" w14:textId="77777777" w:rsidR="000C4039" w:rsidRPr="00057099" w:rsidRDefault="000C4039" w:rsidP="002D3FE5">
            <w:pPr>
              <w:jc w:val="right"/>
            </w:pPr>
            <w:r w:rsidRPr="00057099">
              <w:t>m NAP</w:t>
            </w:r>
          </w:p>
        </w:tc>
        <w:tc>
          <w:tcPr>
            <w:tcW w:w="284" w:type="dxa"/>
          </w:tcPr>
          <w:p w14:paraId="0200AA6C" w14:textId="77777777" w:rsidR="000C4039" w:rsidRPr="00057099" w:rsidRDefault="000C4039" w:rsidP="002D3FE5">
            <w:r w:rsidRPr="00057099">
              <w:t>:</w:t>
            </w:r>
          </w:p>
        </w:tc>
        <w:tc>
          <w:tcPr>
            <w:tcW w:w="4536" w:type="dxa"/>
          </w:tcPr>
          <w:p w14:paraId="6E96974C" w14:textId="77777777" w:rsidR="000C4039" w:rsidRPr="00057099" w:rsidRDefault="000C4039" w:rsidP="002D3FE5">
            <w:r w:rsidRPr="00057099">
              <w:t>-1,50</w:t>
            </w:r>
          </w:p>
        </w:tc>
      </w:tr>
      <w:tr w:rsidR="000C4039" w:rsidRPr="00057099" w14:paraId="5C4AE8A7" w14:textId="77777777" w:rsidTr="002D3FE5">
        <w:tc>
          <w:tcPr>
            <w:tcW w:w="2948" w:type="dxa"/>
          </w:tcPr>
          <w:p w14:paraId="38444A59" w14:textId="77777777" w:rsidR="000C4039" w:rsidRPr="00057099" w:rsidRDefault="000C4039" w:rsidP="005B35B1">
            <w:pPr>
              <w:pStyle w:val="ListParagraph"/>
              <w:numPr>
                <w:ilvl w:val="0"/>
                <w:numId w:val="16"/>
              </w:numPr>
              <w:spacing w:line="240" w:lineRule="exact"/>
            </w:pPr>
            <w:proofErr w:type="spellStart"/>
            <w:r w:rsidRPr="00057099">
              <w:t>middentafel</w:t>
            </w:r>
            <w:proofErr w:type="spellEnd"/>
          </w:p>
        </w:tc>
        <w:tc>
          <w:tcPr>
            <w:tcW w:w="851" w:type="dxa"/>
          </w:tcPr>
          <w:p w14:paraId="2EE50728" w14:textId="77777777" w:rsidR="000C4039" w:rsidRPr="00057099" w:rsidRDefault="000C4039" w:rsidP="002D3FE5">
            <w:pPr>
              <w:jc w:val="right"/>
            </w:pPr>
            <w:r w:rsidRPr="00057099">
              <w:t>m NAP</w:t>
            </w:r>
          </w:p>
        </w:tc>
        <w:tc>
          <w:tcPr>
            <w:tcW w:w="284" w:type="dxa"/>
          </w:tcPr>
          <w:p w14:paraId="235066AB" w14:textId="77777777" w:rsidR="000C4039" w:rsidRPr="00057099" w:rsidRDefault="000C4039" w:rsidP="002D3FE5">
            <w:r w:rsidRPr="00057099">
              <w:t>:</w:t>
            </w:r>
          </w:p>
        </w:tc>
        <w:tc>
          <w:tcPr>
            <w:tcW w:w="4536" w:type="dxa"/>
          </w:tcPr>
          <w:p w14:paraId="5E7F7F7E" w14:textId="77777777" w:rsidR="000C4039" w:rsidRPr="00057099" w:rsidRDefault="000C4039" w:rsidP="002D3FE5">
            <w:r w:rsidRPr="00057099">
              <w:t>-1,50</w:t>
            </w:r>
          </w:p>
        </w:tc>
      </w:tr>
      <w:tr w:rsidR="000C4039" w:rsidRPr="00057099" w14:paraId="5B6A1D8E" w14:textId="77777777" w:rsidTr="002D3FE5">
        <w:tc>
          <w:tcPr>
            <w:tcW w:w="2948" w:type="dxa"/>
          </w:tcPr>
          <w:p w14:paraId="40CC2D61" w14:textId="77777777" w:rsidR="000C4039" w:rsidRPr="00057099" w:rsidRDefault="000C4039" w:rsidP="002D3FE5">
            <w:r w:rsidRPr="00057099">
              <w:t>tankafmetingen:</w:t>
            </w:r>
          </w:p>
        </w:tc>
        <w:tc>
          <w:tcPr>
            <w:tcW w:w="851" w:type="dxa"/>
          </w:tcPr>
          <w:p w14:paraId="73F5AC7D" w14:textId="77777777" w:rsidR="000C4039" w:rsidRPr="00057099" w:rsidRDefault="000C4039" w:rsidP="002D3FE5">
            <w:pPr>
              <w:jc w:val="right"/>
            </w:pPr>
          </w:p>
        </w:tc>
        <w:tc>
          <w:tcPr>
            <w:tcW w:w="284" w:type="dxa"/>
          </w:tcPr>
          <w:p w14:paraId="32E737D7" w14:textId="77777777" w:rsidR="000C4039" w:rsidRPr="00057099" w:rsidRDefault="000C4039" w:rsidP="002D3FE5"/>
        </w:tc>
        <w:tc>
          <w:tcPr>
            <w:tcW w:w="4536" w:type="dxa"/>
          </w:tcPr>
          <w:p w14:paraId="6B55F377" w14:textId="77777777" w:rsidR="000C4039" w:rsidRPr="00057099" w:rsidRDefault="000C4039" w:rsidP="002D3FE5"/>
        </w:tc>
      </w:tr>
      <w:tr w:rsidR="000C4039" w:rsidRPr="00057099" w14:paraId="392B661A" w14:textId="77777777" w:rsidTr="002D3FE5">
        <w:tc>
          <w:tcPr>
            <w:tcW w:w="2948" w:type="dxa"/>
          </w:tcPr>
          <w:p w14:paraId="10FCBE36" w14:textId="77777777" w:rsidR="000C4039" w:rsidRPr="00057099" w:rsidRDefault="000C4039" w:rsidP="005B35B1">
            <w:pPr>
              <w:pStyle w:val="ListParagraph"/>
              <w:numPr>
                <w:ilvl w:val="0"/>
                <w:numId w:val="16"/>
              </w:numPr>
              <w:spacing w:line="240" w:lineRule="exact"/>
            </w:pPr>
            <w:r w:rsidRPr="00057099">
              <w:t>diameter (inw.)</w:t>
            </w:r>
          </w:p>
        </w:tc>
        <w:tc>
          <w:tcPr>
            <w:tcW w:w="851" w:type="dxa"/>
          </w:tcPr>
          <w:p w14:paraId="4B19C721" w14:textId="77777777" w:rsidR="000C4039" w:rsidRPr="00057099" w:rsidRDefault="000C4039" w:rsidP="002D3FE5">
            <w:pPr>
              <w:jc w:val="right"/>
            </w:pPr>
            <w:r w:rsidRPr="00057099">
              <w:t>m</w:t>
            </w:r>
          </w:p>
        </w:tc>
        <w:tc>
          <w:tcPr>
            <w:tcW w:w="284" w:type="dxa"/>
          </w:tcPr>
          <w:p w14:paraId="36F90898" w14:textId="77777777" w:rsidR="000C4039" w:rsidRPr="00057099" w:rsidRDefault="000C4039" w:rsidP="002D3FE5">
            <w:r w:rsidRPr="00057099">
              <w:t>:</w:t>
            </w:r>
          </w:p>
        </w:tc>
        <w:tc>
          <w:tcPr>
            <w:tcW w:w="4536" w:type="dxa"/>
          </w:tcPr>
          <w:p w14:paraId="0ACB6D43" w14:textId="77777777" w:rsidR="000C4039" w:rsidRPr="00057099" w:rsidRDefault="000C4039" w:rsidP="002D3FE5">
            <w:r w:rsidRPr="00057099">
              <w:t>36</w:t>
            </w:r>
          </w:p>
        </w:tc>
      </w:tr>
      <w:tr w:rsidR="000C4039" w:rsidRPr="00057099" w14:paraId="62C82168" w14:textId="77777777" w:rsidTr="002D3FE5">
        <w:tc>
          <w:tcPr>
            <w:tcW w:w="2948" w:type="dxa"/>
          </w:tcPr>
          <w:p w14:paraId="50F8C737" w14:textId="77777777" w:rsidR="000C4039" w:rsidRPr="00057099" w:rsidRDefault="000C4039" w:rsidP="005B35B1">
            <w:pPr>
              <w:pStyle w:val="ListParagraph"/>
              <w:numPr>
                <w:ilvl w:val="0"/>
                <w:numId w:val="16"/>
              </w:numPr>
              <w:spacing w:line="240" w:lineRule="exact"/>
            </w:pPr>
            <w:r w:rsidRPr="00057099">
              <w:t>kantdiepte vanaf waterpeil</w:t>
            </w:r>
          </w:p>
        </w:tc>
        <w:tc>
          <w:tcPr>
            <w:tcW w:w="851" w:type="dxa"/>
          </w:tcPr>
          <w:p w14:paraId="72FF65AA" w14:textId="77777777" w:rsidR="000C4039" w:rsidRPr="00057099" w:rsidRDefault="000C4039" w:rsidP="002D3FE5">
            <w:pPr>
              <w:jc w:val="right"/>
            </w:pPr>
            <w:r w:rsidRPr="00057099">
              <w:t>m</w:t>
            </w:r>
          </w:p>
        </w:tc>
        <w:tc>
          <w:tcPr>
            <w:tcW w:w="284" w:type="dxa"/>
          </w:tcPr>
          <w:p w14:paraId="4AEC1F0C" w14:textId="77777777" w:rsidR="000C4039" w:rsidRPr="00057099" w:rsidRDefault="000C4039" w:rsidP="002D3FE5">
            <w:r w:rsidRPr="00057099">
              <w:t>:</w:t>
            </w:r>
          </w:p>
        </w:tc>
        <w:tc>
          <w:tcPr>
            <w:tcW w:w="4536" w:type="dxa"/>
          </w:tcPr>
          <w:p w14:paraId="5F6FE59A" w14:textId="77777777" w:rsidR="000C4039" w:rsidRPr="00057099" w:rsidRDefault="000C4039" w:rsidP="002D3FE5">
            <w:r w:rsidRPr="00057099">
              <w:t>1,5</w:t>
            </w:r>
          </w:p>
        </w:tc>
      </w:tr>
      <w:tr w:rsidR="000C4039" w:rsidRPr="00057099" w14:paraId="22D536D0" w14:textId="77777777" w:rsidTr="002D3FE5">
        <w:tc>
          <w:tcPr>
            <w:tcW w:w="2948" w:type="dxa"/>
          </w:tcPr>
          <w:p w14:paraId="32B6722B" w14:textId="77777777" w:rsidR="000C4039" w:rsidRPr="00057099" w:rsidRDefault="000C4039" w:rsidP="005B35B1">
            <w:pPr>
              <w:pStyle w:val="ListParagraph"/>
              <w:numPr>
                <w:ilvl w:val="0"/>
                <w:numId w:val="16"/>
              </w:numPr>
              <w:spacing w:line="240" w:lineRule="exact"/>
            </w:pPr>
            <w:r w:rsidRPr="00057099">
              <w:t>looprand breedte</w:t>
            </w:r>
          </w:p>
        </w:tc>
        <w:tc>
          <w:tcPr>
            <w:tcW w:w="851" w:type="dxa"/>
          </w:tcPr>
          <w:p w14:paraId="1C4697DE" w14:textId="77777777" w:rsidR="000C4039" w:rsidRPr="00057099" w:rsidRDefault="000C4039" w:rsidP="002D3FE5">
            <w:pPr>
              <w:jc w:val="right"/>
            </w:pPr>
            <w:r w:rsidRPr="00057099">
              <w:t>m</w:t>
            </w:r>
          </w:p>
        </w:tc>
        <w:tc>
          <w:tcPr>
            <w:tcW w:w="284" w:type="dxa"/>
          </w:tcPr>
          <w:p w14:paraId="5B3CD49F" w14:textId="77777777" w:rsidR="000C4039" w:rsidRPr="00057099" w:rsidRDefault="000C4039" w:rsidP="002D3FE5">
            <w:r w:rsidRPr="00057099">
              <w:t>:</w:t>
            </w:r>
          </w:p>
        </w:tc>
        <w:tc>
          <w:tcPr>
            <w:tcW w:w="4536" w:type="dxa"/>
          </w:tcPr>
          <w:p w14:paraId="47B5C1B6" w14:textId="77777777" w:rsidR="000C4039" w:rsidRPr="00057099" w:rsidRDefault="000C4039" w:rsidP="002D3FE5">
            <w:r w:rsidRPr="00057099">
              <w:t>0,26</w:t>
            </w:r>
          </w:p>
        </w:tc>
      </w:tr>
      <w:tr w:rsidR="000C4039" w:rsidRPr="00057099" w14:paraId="284DE17F" w14:textId="77777777" w:rsidTr="002D3FE5">
        <w:tc>
          <w:tcPr>
            <w:tcW w:w="2948" w:type="dxa"/>
          </w:tcPr>
          <w:p w14:paraId="68A49F47" w14:textId="77777777" w:rsidR="000C4039" w:rsidRPr="00057099" w:rsidRDefault="000C4039" w:rsidP="005B35B1">
            <w:pPr>
              <w:pStyle w:val="ListParagraph"/>
              <w:numPr>
                <w:ilvl w:val="0"/>
                <w:numId w:val="16"/>
              </w:numPr>
              <w:spacing w:line="240" w:lineRule="exact"/>
            </w:pPr>
            <w:r w:rsidRPr="00057099">
              <w:t>bodemhelling</w:t>
            </w:r>
          </w:p>
        </w:tc>
        <w:tc>
          <w:tcPr>
            <w:tcW w:w="851" w:type="dxa"/>
          </w:tcPr>
          <w:p w14:paraId="0E7F5F35" w14:textId="77777777" w:rsidR="000C4039" w:rsidRPr="00057099" w:rsidRDefault="000C4039" w:rsidP="002D3FE5">
            <w:pPr>
              <w:jc w:val="right"/>
            </w:pPr>
          </w:p>
        </w:tc>
        <w:tc>
          <w:tcPr>
            <w:tcW w:w="284" w:type="dxa"/>
          </w:tcPr>
          <w:p w14:paraId="477423C2" w14:textId="77777777" w:rsidR="000C4039" w:rsidRPr="00057099" w:rsidRDefault="000C4039" w:rsidP="002D3FE5">
            <w:r w:rsidRPr="00057099">
              <w:t>:</w:t>
            </w:r>
          </w:p>
        </w:tc>
        <w:tc>
          <w:tcPr>
            <w:tcW w:w="4536" w:type="dxa"/>
          </w:tcPr>
          <w:p w14:paraId="4D8CA976" w14:textId="77777777" w:rsidR="000C4039" w:rsidRPr="00057099" w:rsidRDefault="000C4039" w:rsidP="002D3FE5">
            <w:r w:rsidRPr="00057099">
              <w:t>1:12</w:t>
            </w:r>
          </w:p>
        </w:tc>
      </w:tr>
      <w:tr w:rsidR="000C4039" w:rsidRPr="00057099" w14:paraId="54FB57D2" w14:textId="77777777" w:rsidTr="002D3FE5">
        <w:tc>
          <w:tcPr>
            <w:tcW w:w="2948" w:type="dxa"/>
          </w:tcPr>
          <w:p w14:paraId="4ED07F81" w14:textId="77777777" w:rsidR="000C4039" w:rsidRPr="00057099" w:rsidRDefault="000C4039" w:rsidP="002D3FE5">
            <w:r w:rsidRPr="00057099">
              <w:t>procesgegevens:</w:t>
            </w:r>
          </w:p>
        </w:tc>
        <w:tc>
          <w:tcPr>
            <w:tcW w:w="851" w:type="dxa"/>
          </w:tcPr>
          <w:p w14:paraId="2FB864CF" w14:textId="77777777" w:rsidR="000C4039" w:rsidRPr="00057099" w:rsidRDefault="000C4039" w:rsidP="002D3FE5">
            <w:pPr>
              <w:jc w:val="right"/>
            </w:pPr>
          </w:p>
        </w:tc>
        <w:tc>
          <w:tcPr>
            <w:tcW w:w="284" w:type="dxa"/>
          </w:tcPr>
          <w:p w14:paraId="50003715" w14:textId="77777777" w:rsidR="000C4039" w:rsidRPr="00057099" w:rsidRDefault="000C4039" w:rsidP="002D3FE5"/>
        </w:tc>
        <w:tc>
          <w:tcPr>
            <w:tcW w:w="4536" w:type="dxa"/>
          </w:tcPr>
          <w:p w14:paraId="334E1152" w14:textId="77777777" w:rsidR="000C4039" w:rsidRPr="00057099" w:rsidRDefault="000C4039" w:rsidP="002D3FE5"/>
        </w:tc>
      </w:tr>
      <w:tr w:rsidR="000C4039" w:rsidRPr="00057099" w14:paraId="6E02ED12" w14:textId="77777777" w:rsidTr="002D3FE5">
        <w:tc>
          <w:tcPr>
            <w:tcW w:w="2948" w:type="dxa"/>
          </w:tcPr>
          <w:p w14:paraId="4964F5BF" w14:textId="77777777" w:rsidR="000C4039" w:rsidRPr="00057099" w:rsidRDefault="000C4039" w:rsidP="005B35B1">
            <w:pPr>
              <w:pStyle w:val="ListParagraph"/>
              <w:numPr>
                <w:ilvl w:val="0"/>
                <w:numId w:val="16"/>
              </w:numPr>
              <w:spacing w:line="240" w:lineRule="exact"/>
            </w:pPr>
            <w:proofErr w:type="spellStart"/>
            <w:r w:rsidRPr="00057099">
              <w:lastRenderedPageBreak/>
              <w:t>rwa</w:t>
            </w:r>
            <w:proofErr w:type="spellEnd"/>
            <w:r w:rsidRPr="00057099">
              <w:t xml:space="preserve"> + retourslibaanvoer max.</w:t>
            </w:r>
          </w:p>
        </w:tc>
        <w:tc>
          <w:tcPr>
            <w:tcW w:w="851" w:type="dxa"/>
          </w:tcPr>
          <w:p w14:paraId="41346DCA" w14:textId="77777777" w:rsidR="000C4039" w:rsidRPr="00057099" w:rsidRDefault="000C4039" w:rsidP="002D3FE5">
            <w:pPr>
              <w:jc w:val="right"/>
            </w:pPr>
            <w:r w:rsidRPr="00057099">
              <w:t>m</w:t>
            </w:r>
            <w:r w:rsidRPr="00057099">
              <w:rPr>
                <w:vertAlign w:val="superscript"/>
              </w:rPr>
              <w:t>3</w:t>
            </w:r>
            <w:r w:rsidRPr="00057099">
              <w:t>/h</w:t>
            </w:r>
          </w:p>
        </w:tc>
        <w:tc>
          <w:tcPr>
            <w:tcW w:w="284" w:type="dxa"/>
          </w:tcPr>
          <w:p w14:paraId="1364AA37" w14:textId="77777777" w:rsidR="000C4039" w:rsidRPr="00057099" w:rsidRDefault="000C4039" w:rsidP="002D3FE5">
            <w:r w:rsidRPr="00057099">
              <w:t>:</w:t>
            </w:r>
          </w:p>
        </w:tc>
        <w:tc>
          <w:tcPr>
            <w:tcW w:w="4536" w:type="dxa"/>
          </w:tcPr>
          <w:p w14:paraId="17E2AC91" w14:textId="77777777" w:rsidR="000C4039" w:rsidRPr="00057099" w:rsidRDefault="000C4039" w:rsidP="002D3FE5">
            <w:r w:rsidRPr="00057099">
              <w:t>1.028</w:t>
            </w:r>
          </w:p>
        </w:tc>
      </w:tr>
      <w:tr w:rsidR="000C4039" w:rsidRPr="00057099" w14:paraId="741F1CCF" w14:textId="77777777" w:rsidTr="002D3FE5">
        <w:tc>
          <w:tcPr>
            <w:tcW w:w="2948" w:type="dxa"/>
          </w:tcPr>
          <w:p w14:paraId="014DC6CD" w14:textId="77777777" w:rsidR="000C4039" w:rsidRPr="00057099" w:rsidRDefault="000C4039" w:rsidP="005B35B1">
            <w:pPr>
              <w:pStyle w:val="ListParagraph"/>
              <w:numPr>
                <w:ilvl w:val="0"/>
                <w:numId w:val="16"/>
              </w:numPr>
              <w:spacing w:line="240" w:lineRule="exact"/>
            </w:pPr>
            <w:proofErr w:type="spellStart"/>
            <w:r w:rsidRPr="00057099">
              <w:t>dwa</w:t>
            </w:r>
            <w:proofErr w:type="spellEnd"/>
            <w:r w:rsidRPr="00057099">
              <w:t xml:space="preserve"> + retourslibaanvoer min.</w:t>
            </w:r>
          </w:p>
        </w:tc>
        <w:tc>
          <w:tcPr>
            <w:tcW w:w="851" w:type="dxa"/>
          </w:tcPr>
          <w:p w14:paraId="1FD0524F" w14:textId="77777777" w:rsidR="000C4039" w:rsidRPr="00057099" w:rsidRDefault="000C4039" w:rsidP="002D3FE5">
            <w:pPr>
              <w:jc w:val="right"/>
            </w:pPr>
            <w:r w:rsidRPr="00057099">
              <w:t>m</w:t>
            </w:r>
            <w:r w:rsidRPr="00057099">
              <w:rPr>
                <w:vertAlign w:val="superscript"/>
              </w:rPr>
              <w:t>3</w:t>
            </w:r>
            <w:r w:rsidRPr="00057099">
              <w:t>/h</w:t>
            </w:r>
          </w:p>
        </w:tc>
        <w:tc>
          <w:tcPr>
            <w:tcW w:w="284" w:type="dxa"/>
          </w:tcPr>
          <w:p w14:paraId="15F25E25" w14:textId="77777777" w:rsidR="000C4039" w:rsidRPr="00057099" w:rsidRDefault="000C4039" w:rsidP="002D3FE5">
            <w:r w:rsidRPr="00057099">
              <w:t>:</w:t>
            </w:r>
          </w:p>
        </w:tc>
        <w:tc>
          <w:tcPr>
            <w:tcW w:w="4536" w:type="dxa"/>
          </w:tcPr>
          <w:p w14:paraId="0E126E53" w14:textId="77777777" w:rsidR="000C4039" w:rsidRPr="00057099" w:rsidRDefault="000C4039" w:rsidP="002D3FE5">
            <w:r w:rsidRPr="00057099">
              <w:t>555</w:t>
            </w:r>
          </w:p>
        </w:tc>
      </w:tr>
      <w:tr w:rsidR="000C4039" w:rsidRPr="00057099" w14:paraId="4B537EE2" w14:textId="77777777" w:rsidTr="002D3FE5">
        <w:tc>
          <w:tcPr>
            <w:tcW w:w="2948" w:type="dxa"/>
          </w:tcPr>
          <w:p w14:paraId="68A131A9" w14:textId="77777777" w:rsidR="000C4039" w:rsidRPr="00057099" w:rsidRDefault="000C4039" w:rsidP="005B35B1">
            <w:pPr>
              <w:pStyle w:val="ListParagraph"/>
              <w:numPr>
                <w:ilvl w:val="0"/>
                <w:numId w:val="16"/>
              </w:numPr>
              <w:spacing w:line="240" w:lineRule="exact"/>
            </w:pPr>
            <w:r w:rsidRPr="00057099">
              <w:t>retourslibafvoer max.</w:t>
            </w:r>
          </w:p>
        </w:tc>
        <w:tc>
          <w:tcPr>
            <w:tcW w:w="851" w:type="dxa"/>
          </w:tcPr>
          <w:p w14:paraId="0AFB1DC1" w14:textId="77777777" w:rsidR="000C4039" w:rsidRPr="00057099" w:rsidRDefault="000C4039" w:rsidP="002D3FE5">
            <w:pPr>
              <w:jc w:val="right"/>
            </w:pPr>
            <w:r w:rsidRPr="00057099">
              <w:t>m</w:t>
            </w:r>
            <w:r w:rsidRPr="00057099">
              <w:rPr>
                <w:vertAlign w:val="superscript"/>
              </w:rPr>
              <w:t>3</w:t>
            </w:r>
            <w:r w:rsidRPr="00057099">
              <w:t>/h</w:t>
            </w:r>
          </w:p>
        </w:tc>
        <w:tc>
          <w:tcPr>
            <w:tcW w:w="284" w:type="dxa"/>
          </w:tcPr>
          <w:p w14:paraId="5EB1242B" w14:textId="77777777" w:rsidR="000C4039" w:rsidRPr="00057099" w:rsidRDefault="000C4039" w:rsidP="002D3FE5">
            <w:r w:rsidRPr="00057099">
              <w:t>:</w:t>
            </w:r>
          </w:p>
        </w:tc>
        <w:tc>
          <w:tcPr>
            <w:tcW w:w="4536" w:type="dxa"/>
          </w:tcPr>
          <w:p w14:paraId="4CC56228" w14:textId="77777777" w:rsidR="000C4039" w:rsidRPr="00057099" w:rsidRDefault="000C4039" w:rsidP="002D3FE5">
            <w:r w:rsidRPr="00057099">
              <w:t>403</w:t>
            </w:r>
          </w:p>
        </w:tc>
      </w:tr>
      <w:tr w:rsidR="000C4039" w:rsidRPr="00057099" w14:paraId="77E24054" w14:textId="77777777" w:rsidTr="002D3FE5">
        <w:tc>
          <w:tcPr>
            <w:tcW w:w="2948" w:type="dxa"/>
          </w:tcPr>
          <w:p w14:paraId="5D378296" w14:textId="77777777" w:rsidR="000C4039" w:rsidRPr="00057099" w:rsidRDefault="000C4039" w:rsidP="005B35B1">
            <w:pPr>
              <w:pStyle w:val="ListParagraph"/>
              <w:numPr>
                <w:ilvl w:val="0"/>
                <w:numId w:val="16"/>
              </w:numPr>
              <w:spacing w:line="240" w:lineRule="exact"/>
            </w:pPr>
            <w:r w:rsidRPr="00057099">
              <w:t>retourslibafvoer min.</w:t>
            </w:r>
          </w:p>
        </w:tc>
        <w:tc>
          <w:tcPr>
            <w:tcW w:w="851" w:type="dxa"/>
          </w:tcPr>
          <w:p w14:paraId="35999035" w14:textId="77777777" w:rsidR="000C4039" w:rsidRPr="00057099" w:rsidRDefault="000C4039" w:rsidP="002D3FE5">
            <w:pPr>
              <w:jc w:val="right"/>
            </w:pPr>
            <w:r w:rsidRPr="00057099">
              <w:t>m</w:t>
            </w:r>
            <w:r w:rsidRPr="00057099">
              <w:rPr>
                <w:vertAlign w:val="superscript"/>
              </w:rPr>
              <w:t>3</w:t>
            </w:r>
            <w:r w:rsidRPr="00057099">
              <w:t>/h</w:t>
            </w:r>
          </w:p>
        </w:tc>
        <w:tc>
          <w:tcPr>
            <w:tcW w:w="284" w:type="dxa"/>
          </w:tcPr>
          <w:p w14:paraId="5F3E0151" w14:textId="77777777" w:rsidR="000C4039" w:rsidRPr="00057099" w:rsidRDefault="000C4039" w:rsidP="002D3FE5">
            <w:r w:rsidRPr="00057099">
              <w:t>:</w:t>
            </w:r>
          </w:p>
        </w:tc>
        <w:tc>
          <w:tcPr>
            <w:tcW w:w="4536" w:type="dxa"/>
          </w:tcPr>
          <w:p w14:paraId="68C565E0" w14:textId="77777777" w:rsidR="000C4039" w:rsidRPr="00057099" w:rsidRDefault="000C4039" w:rsidP="002D3FE5">
            <w:r w:rsidRPr="00057099">
              <w:t>330</w:t>
            </w:r>
          </w:p>
        </w:tc>
      </w:tr>
    </w:tbl>
    <w:p w14:paraId="3DCABD51" w14:textId="77777777" w:rsidR="000C4039" w:rsidRPr="00057099" w:rsidRDefault="000C4039" w:rsidP="000C4039"/>
    <w:p w14:paraId="25CDAE5C" w14:textId="77777777" w:rsidR="000C4039" w:rsidRPr="00057099" w:rsidRDefault="000C4039" w:rsidP="005B35B1">
      <w:pPr>
        <w:pStyle w:val="Heading2"/>
        <w:numPr>
          <w:ilvl w:val="1"/>
          <w:numId w:val="19"/>
        </w:numPr>
      </w:pPr>
      <w:bookmarkStart w:id="150" w:name="_Toc54965509"/>
      <w:r w:rsidRPr="00057099">
        <w:t>Hoofdgegevens</w:t>
      </w:r>
      <w:bookmarkEnd w:id="150"/>
    </w:p>
    <w:tbl>
      <w:tblPr>
        <w:tblW w:w="8619" w:type="dxa"/>
        <w:tblLayout w:type="fixed"/>
        <w:tblLook w:val="01E0" w:firstRow="1" w:lastRow="1" w:firstColumn="1" w:lastColumn="1" w:noHBand="0" w:noVBand="0"/>
      </w:tblPr>
      <w:tblGrid>
        <w:gridCol w:w="2948"/>
        <w:gridCol w:w="851"/>
        <w:gridCol w:w="284"/>
        <w:gridCol w:w="4536"/>
      </w:tblGrid>
      <w:tr w:rsidR="000C4039" w:rsidRPr="00057099" w14:paraId="34350BDB" w14:textId="77777777" w:rsidTr="002D3FE5">
        <w:tc>
          <w:tcPr>
            <w:tcW w:w="2948" w:type="dxa"/>
          </w:tcPr>
          <w:p w14:paraId="5EA6C268" w14:textId="77777777" w:rsidR="000C4039" w:rsidRPr="00057099" w:rsidRDefault="000C4039" w:rsidP="002D3FE5">
            <w:r w:rsidRPr="00057099">
              <w:t>Systeem</w:t>
            </w:r>
          </w:p>
        </w:tc>
        <w:tc>
          <w:tcPr>
            <w:tcW w:w="851" w:type="dxa"/>
          </w:tcPr>
          <w:p w14:paraId="3E7CF875" w14:textId="77777777" w:rsidR="000C4039" w:rsidRPr="00057099" w:rsidRDefault="000C4039" w:rsidP="002D3FE5">
            <w:pPr>
              <w:jc w:val="right"/>
            </w:pPr>
          </w:p>
        </w:tc>
        <w:tc>
          <w:tcPr>
            <w:tcW w:w="284" w:type="dxa"/>
          </w:tcPr>
          <w:p w14:paraId="5B5470D3" w14:textId="77777777" w:rsidR="000C4039" w:rsidRPr="00057099" w:rsidRDefault="000C4039" w:rsidP="002D3FE5">
            <w:r w:rsidRPr="00057099">
              <w:t>:</w:t>
            </w:r>
          </w:p>
        </w:tc>
        <w:tc>
          <w:tcPr>
            <w:tcW w:w="4536" w:type="dxa"/>
          </w:tcPr>
          <w:p w14:paraId="51794410" w14:textId="77777777" w:rsidR="000C4039" w:rsidRPr="00057099" w:rsidRDefault="000C4039" w:rsidP="002D3FE5">
            <w:r w:rsidRPr="00057099">
              <w:t>rondruimer, over 1/2 tankdiameter, voorzien van aluminium brug met randaandrijving</w:t>
            </w:r>
          </w:p>
        </w:tc>
      </w:tr>
      <w:tr w:rsidR="000C4039" w:rsidRPr="00057099" w14:paraId="70D89563" w14:textId="77777777" w:rsidTr="002D3FE5">
        <w:tc>
          <w:tcPr>
            <w:tcW w:w="2948" w:type="dxa"/>
          </w:tcPr>
          <w:p w14:paraId="72149591" w14:textId="77777777" w:rsidR="000C4039" w:rsidRPr="00057099" w:rsidRDefault="000C4039" w:rsidP="002D3FE5">
            <w:r w:rsidRPr="00057099">
              <w:t>belastingen:</w:t>
            </w:r>
          </w:p>
        </w:tc>
        <w:tc>
          <w:tcPr>
            <w:tcW w:w="851" w:type="dxa"/>
          </w:tcPr>
          <w:p w14:paraId="1ABAC0AF" w14:textId="77777777" w:rsidR="000C4039" w:rsidRPr="00057099" w:rsidRDefault="000C4039" w:rsidP="002D3FE5"/>
        </w:tc>
        <w:tc>
          <w:tcPr>
            <w:tcW w:w="284" w:type="dxa"/>
          </w:tcPr>
          <w:p w14:paraId="097EA75C" w14:textId="77777777" w:rsidR="000C4039" w:rsidRPr="00057099" w:rsidRDefault="000C4039" w:rsidP="002D3FE5"/>
        </w:tc>
        <w:tc>
          <w:tcPr>
            <w:tcW w:w="4536" w:type="dxa"/>
          </w:tcPr>
          <w:p w14:paraId="5AE72739" w14:textId="77777777" w:rsidR="000C4039" w:rsidRPr="00057099" w:rsidRDefault="000C4039" w:rsidP="002D3FE5"/>
        </w:tc>
      </w:tr>
      <w:tr w:rsidR="000C4039" w:rsidRPr="00057099" w14:paraId="0B940C52" w14:textId="77777777" w:rsidTr="002D3FE5">
        <w:tc>
          <w:tcPr>
            <w:tcW w:w="2948" w:type="dxa"/>
          </w:tcPr>
          <w:p w14:paraId="3FE7F572" w14:textId="77777777" w:rsidR="000C4039" w:rsidRPr="00057099" w:rsidRDefault="000C4039" w:rsidP="002D3FE5">
            <w:pPr>
              <w:numPr>
                <w:ilvl w:val="0"/>
                <w:numId w:val="10"/>
              </w:numPr>
              <w:overflowPunct w:val="0"/>
              <w:autoSpaceDE w:val="0"/>
              <w:autoSpaceDN w:val="0"/>
              <w:adjustRightInd w:val="0"/>
              <w:spacing w:line="264" w:lineRule="exact"/>
              <w:textAlignment w:val="baseline"/>
            </w:pPr>
            <w:r w:rsidRPr="00057099">
              <w:t xml:space="preserve">veranderlijke </w:t>
            </w:r>
            <w:proofErr w:type="spellStart"/>
            <w:proofErr w:type="gramStart"/>
            <w:r w:rsidRPr="00057099">
              <w:t>belasting,begaanbaar</w:t>
            </w:r>
            <w:proofErr w:type="spellEnd"/>
            <w:proofErr w:type="gramEnd"/>
            <w:r w:rsidRPr="00057099">
              <w:t xml:space="preserve"> oppervlak</w:t>
            </w:r>
          </w:p>
        </w:tc>
        <w:tc>
          <w:tcPr>
            <w:tcW w:w="851" w:type="dxa"/>
          </w:tcPr>
          <w:p w14:paraId="40BFE145" w14:textId="77777777" w:rsidR="000C4039" w:rsidRPr="00057099" w:rsidRDefault="000C4039" w:rsidP="002D3FE5">
            <w:pPr>
              <w:jc w:val="right"/>
            </w:pPr>
            <w:r w:rsidRPr="00057099">
              <w:t>N/m</w:t>
            </w:r>
            <w:r w:rsidRPr="00057099">
              <w:rPr>
                <w:vertAlign w:val="superscript"/>
              </w:rPr>
              <w:t>2</w:t>
            </w:r>
          </w:p>
        </w:tc>
        <w:tc>
          <w:tcPr>
            <w:tcW w:w="284" w:type="dxa"/>
          </w:tcPr>
          <w:p w14:paraId="1C31D927" w14:textId="77777777" w:rsidR="000C4039" w:rsidRPr="00057099" w:rsidRDefault="000C4039" w:rsidP="002D3FE5">
            <w:r w:rsidRPr="00057099">
              <w:t>:</w:t>
            </w:r>
          </w:p>
        </w:tc>
        <w:tc>
          <w:tcPr>
            <w:tcW w:w="4536" w:type="dxa"/>
          </w:tcPr>
          <w:p w14:paraId="3F6472C7" w14:textId="77777777" w:rsidR="000C4039" w:rsidRPr="00057099" w:rsidRDefault="000C4039" w:rsidP="002D3FE5">
            <w:r w:rsidRPr="00057099">
              <w:t>1500</w:t>
            </w:r>
          </w:p>
        </w:tc>
      </w:tr>
      <w:tr w:rsidR="000C4039" w:rsidRPr="00057099" w14:paraId="767D3933" w14:textId="77777777" w:rsidTr="002D3FE5">
        <w:tc>
          <w:tcPr>
            <w:tcW w:w="2948" w:type="dxa"/>
          </w:tcPr>
          <w:p w14:paraId="49A958F7" w14:textId="77777777" w:rsidR="000C4039" w:rsidRPr="00057099" w:rsidRDefault="000C4039" w:rsidP="002D3FE5">
            <w:pPr>
              <w:numPr>
                <w:ilvl w:val="0"/>
                <w:numId w:val="10"/>
              </w:numPr>
              <w:overflowPunct w:val="0"/>
              <w:autoSpaceDE w:val="0"/>
              <w:autoSpaceDN w:val="0"/>
              <w:adjustRightInd w:val="0"/>
              <w:spacing w:line="264" w:lineRule="exact"/>
              <w:textAlignment w:val="baseline"/>
            </w:pPr>
            <w:r w:rsidRPr="00057099">
              <w:t>eigen gewicht</w:t>
            </w:r>
          </w:p>
        </w:tc>
        <w:tc>
          <w:tcPr>
            <w:tcW w:w="851" w:type="dxa"/>
          </w:tcPr>
          <w:p w14:paraId="00C6D7E5" w14:textId="77777777" w:rsidR="000C4039" w:rsidRPr="00057099" w:rsidRDefault="000C4039" w:rsidP="002D3FE5">
            <w:pPr>
              <w:jc w:val="right"/>
            </w:pPr>
            <w:r w:rsidRPr="00057099">
              <w:t>N</w:t>
            </w:r>
          </w:p>
        </w:tc>
        <w:tc>
          <w:tcPr>
            <w:tcW w:w="284" w:type="dxa"/>
          </w:tcPr>
          <w:p w14:paraId="67552FB3" w14:textId="77777777" w:rsidR="000C4039" w:rsidRPr="00057099" w:rsidRDefault="000C4039" w:rsidP="002D3FE5">
            <w:r w:rsidRPr="00057099">
              <w:t>:</w:t>
            </w:r>
          </w:p>
        </w:tc>
        <w:tc>
          <w:tcPr>
            <w:tcW w:w="4536" w:type="dxa"/>
          </w:tcPr>
          <w:p w14:paraId="4A13D91E" w14:textId="77777777" w:rsidR="000C4039" w:rsidRPr="00057099" w:rsidRDefault="000C4039" w:rsidP="002D3FE5"/>
        </w:tc>
      </w:tr>
      <w:tr w:rsidR="000C4039" w:rsidRPr="00057099" w14:paraId="58B67CDE" w14:textId="77777777" w:rsidTr="002D3FE5">
        <w:tc>
          <w:tcPr>
            <w:tcW w:w="2948" w:type="dxa"/>
          </w:tcPr>
          <w:p w14:paraId="3D08498C" w14:textId="77777777" w:rsidR="000C4039" w:rsidRPr="00057099" w:rsidRDefault="000C4039" w:rsidP="002D3FE5">
            <w:pPr>
              <w:numPr>
                <w:ilvl w:val="0"/>
                <w:numId w:val="10"/>
              </w:numPr>
              <w:overflowPunct w:val="0"/>
              <w:autoSpaceDE w:val="0"/>
              <w:autoSpaceDN w:val="0"/>
              <w:adjustRightInd w:val="0"/>
              <w:spacing w:line="264" w:lineRule="exact"/>
              <w:textAlignment w:val="baseline"/>
            </w:pPr>
            <w:r w:rsidRPr="00057099">
              <w:t>opwaartse kracht door water in tank</w:t>
            </w:r>
          </w:p>
        </w:tc>
        <w:tc>
          <w:tcPr>
            <w:tcW w:w="851" w:type="dxa"/>
          </w:tcPr>
          <w:p w14:paraId="01FA489E" w14:textId="77777777" w:rsidR="000C4039" w:rsidRPr="00057099" w:rsidRDefault="000C4039" w:rsidP="002D3FE5">
            <w:pPr>
              <w:jc w:val="right"/>
            </w:pPr>
            <w:r w:rsidRPr="00057099">
              <w:t>N</w:t>
            </w:r>
          </w:p>
        </w:tc>
        <w:tc>
          <w:tcPr>
            <w:tcW w:w="284" w:type="dxa"/>
          </w:tcPr>
          <w:p w14:paraId="79C0972F" w14:textId="77777777" w:rsidR="000C4039" w:rsidRPr="00057099" w:rsidRDefault="000C4039" w:rsidP="002D3FE5">
            <w:r w:rsidRPr="00057099">
              <w:t>:</w:t>
            </w:r>
          </w:p>
        </w:tc>
        <w:tc>
          <w:tcPr>
            <w:tcW w:w="4536" w:type="dxa"/>
          </w:tcPr>
          <w:p w14:paraId="6C74D258" w14:textId="77777777" w:rsidR="000C4039" w:rsidRPr="00057099" w:rsidRDefault="000C4039" w:rsidP="002D3FE5"/>
        </w:tc>
      </w:tr>
      <w:tr w:rsidR="000C4039" w:rsidRPr="00057099" w14:paraId="477A7385" w14:textId="77777777" w:rsidTr="002D3FE5">
        <w:tc>
          <w:tcPr>
            <w:tcW w:w="2948" w:type="dxa"/>
          </w:tcPr>
          <w:p w14:paraId="6BE13713" w14:textId="77777777" w:rsidR="000C4039" w:rsidRPr="00057099" w:rsidRDefault="000C4039" w:rsidP="002D3FE5">
            <w:pPr>
              <w:numPr>
                <w:ilvl w:val="0"/>
                <w:numId w:val="10"/>
              </w:numPr>
              <w:overflowPunct w:val="0"/>
              <w:autoSpaceDE w:val="0"/>
              <w:autoSpaceDN w:val="0"/>
              <w:adjustRightInd w:val="0"/>
              <w:spacing w:line="264" w:lineRule="exact"/>
              <w:textAlignment w:val="baseline"/>
            </w:pPr>
            <w:r w:rsidRPr="00057099">
              <w:t>slibbelasting door schrapers loodrecht op de brug en gemeten langs de brug</w:t>
            </w:r>
          </w:p>
        </w:tc>
        <w:tc>
          <w:tcPr>
            <w:tcW w:w="851" w:type="dxa"/>
          </w:tcPr>
          <w:p w14:paraId="3A0AB95B" w14:textId="77777777" w:rsidR="000C4039" w:rsidRPr="00057099" w:rsidRDefault="000C4039" w:rsidP="002D3FE5">
            <w:pPr>
              <w:jc w:val="right"/>
            </w:pPr>
            <w:r w:rsidRPr="00057099">
              <w:t>N/m</w:t>
            </w:r>
          </w:p>
        </w:tc>
        <w:tc>
          <w:tcPr>
            <w:tcW w:w="284" w:type="dxa"/>
          </w:tcPr>
          <w:p w14:paraId="4875AFCD" w14:textId="77777777" w:rsidR="000C4039" w:rsidRPr="00057099" w:rsidRDefault="000C4039" w:rsidP="002D3FE5">
            <w:r w:rsidRPr="00057099">
              <w:t>:</w:t>
            </w:r>
          </w:p>
        </w:tc>
        <w:tc>
          <w:tcPr>
            <w:tcW w:w="4536" w:type="dxa"/>
          </w:tcPr>
          <w:p w14:paraId="65E619D8" w14:textId="77777777" w:rsidR="000C4039" w:rsidRPr="00057099" w:rsidRDefault="000C4039" w:rsidP="002D3FE5">
            <w:r w:rsidRPr="00057099">
              <w:t xml:space="preserve">300 </w:t>
            </w:r>
          </w:p>
        </w:tc>
      </w:tr>
      <w:tr w:rsidR="000C4039" w:rsidRPr="00057099" w14:paraId="30C6D56D" w14:textId="77777777" w:rsidTr="002D3FE5">
        <w:tc>
          <w:tcPr>
            <w:tcW w:w="2948" w:type="dxa"/>
          </w:tcPr>
          <w:p w14:paraId="3FAE9F6A" w14:textId="77777777" w:rsidR="000C4039" w:rsidRPr="00057099" w:rsidRDefault="000C4039" w:rsidP="002D3FE5">
            <w:pPr>
              <w:numPr>
                <w:ilvl w:val="0"/>
                <w:numId w:val="10"/>
              </w:numPr>
              <w:overflowPunct w:val="0"/>
              <w:autoSpaceDE w:val="0"/>
              <w:autoSpaceDN w:val="0"/>
              <w:adjustRightInd w:val="0"/>
              <w:spacing w:line="264" w:lineRule="exact"/>
              <w:textAlignment w:val="baseline"/>
            </w:pPr>
            <w:r w:rsidRPr="00057099">
              <w:t>horizontale windbelasting op verticale oppervlakken</w:t>
            </w:r>
          </w:p>
        </w:tc>
        <w:tc>
          <w:tcPr>
            <w:tcW w:w="851" w:type="dxa"/>
          </w:tcPr>
          <w:p w14:paraId="29268724" w14:textId="77777777" w:rsidR="000C4039" w:rsidRPr="00057099" w:rsidRDefault="000C4039" w:rsidP="002D3FE5">
            <w:pPr>
              <w:jc w:val="right"/>
            </w:pPr>
            <w:r w:rsidRPr="00057099">
              <w:t>N/m</w:t>
            </w:r>
            <w:r w:rsidRPr="00057099">
              <w:rPr>
                <w:vertAlign w:val="superscript"/>
              </w:rPr>
              <w:t>2</w:t>
            </w:r>
          </w:p>
        </w:tc>
        <w:tc>
          <w:tcPr>
            <w:tcW w:w="284" w:type="dxa"/>
          </w:tcPr>
          <w:p w14:paraId="461B3D8E" w14:textId="77777777" w:rsidR="000C4039" w:rsidRPr="00057099" w:rsidRDefault="000C4039" w:rsidP="002D3FE5">
            <w:r w:rsidRPr="00057099">
              <w:t>:</w:t>
            </w:r>
          </w:p>
        </w:tc>
        <w:tc>
          <w:tcPr>
            <w:tcW w:w="4536" w:type="dxa"/>
          </w:tcPr>
          <w:p w14:paraId="1E154362" w14:textId="77777777" w:rsidR="000C4039" w:rsidRPr="00057099" w:rsidRDefault="000C4039" w:rsidP="002D3FE5">
            <w:r w:rsidRPr="00057099">
              <w:t xml:space="preserve">800 </w:t>
            </w:r>
            <w:r w:rsidRPr="00057099">
              <w:rPr>
                <w:i/>
              </w:rPr>
              <w:t xml:space="preserve">opm. lage windbelasting voor doorgestoken delen hoeft niet te worden opgenomen. Bij de berekening moet de aannemer altijd uitgaan van ongunstige situaties en rekening houden met variabele windbelastingen. Dus bij doorgestoken en dubbele ruimers moet met </w:t>
            </w:r>
            <w:proofErr w:type="spellStart"/>
            <w:r w:rsidRPr="00057099">
              <w:rPr>
                <w:i/>
              </w:rPr>
              <w:t>ongustige</w:t>
            </w:r>
            <w:proofErr w:type="spellEnd"/>
            <w:r w:rsidRPr="00057099">
              <w:rPr>
                <w:i/>
              </w:rPr>
              <w:t xml:space="preserve"> omstandigheden worden gerekend.</w:t>
            </w:r>
          </w:p>
        </w:tc>
      </w:tr>
      <w:tr w:rsidR="000C4039" w:rsidRPr="00057099" w14:paraId="3D624E5F" w14:textId="77777777" w:rsidTr="002D3FE5">
        <w:tc>
          <w:tcPr>
            <w:tcW w:w="2948" w:type="dxa"/>
          </w:tcPr>
          <w:p w14:paraId="56F693BC" w14:textId="77777777" w:rsidR="000C4039" w:rsidRPr="00057099" w:rsidRDefault="000C4039" w:rsidP="002D3FE5">
            <w:pPr>
              <w:numPr>
                <w:ilvl w:val="0"/>
                <w:numId w:val="10"/>
              </w:numPr>
              <w:overflowPunct w:val="0"/>
              <w:autoSpaceDE w:val="0"/>
              <w:autoSpaceDN w:val="0"/>
              <w:adjustRightInd w:val="0"/>
              <w:spacing w:line="264" w:lineRule="exact"/>
              <w:textAlignment w:val="baseline"/>
            </w:pPr>
            <w:r w:rsidRPr="00057099">
              <w:t>belasting op de leuningen</w:t>
            </w:r>
          </w:p>
        </w:tc>
        <w:tc>
          <w:tcPr>
            <w:tcW w:w="851" w:type="dxa"/>
          </w:tcPr>
          <w:p w14:paraId="4C8E64AB" w14:textId="77777777" w:rsidR="000C4039" w:rsidRPr="00057099" w:rsidRDefault="000C4039" w:rsidP="002D3FE5">
            <w:pPr>
              <w:jc w:val="right"/>
            </w:pPr>
          </w:p>
        </w:tc>
        <w:tc>
          <w:tcPr>
            <w:tcW w:w="284" w:type="dxa"/>
          </w:tcPr>
          <w:p w14:paraId="0DB8D801" w14:textId="77777777" w:rsidR="000C4039" w:rsidRPr="00057099" w:rsidRDefault="000C4039" w:rsidP="002D3FE5">
            <w:r w:rsidRPr="00057099">
              <w:t>:</w:t>
            </w:r>
          </w:p>
        </w:tc>
        <w:tc>
          <w:tcPr>
            <w:tcW w:w="4536" w:type="dxa"/>
          </w:tcPr>
          <w:p w14:paraId="074356B7" w14:textId="77777777" w:rsidR="000C4039" w:rsidRPr="00057099" w:rsidRDefault="000C4039" w:rsidP="002D3FE5">
            <w:r w:rsidRPr="00057099">
              <w:t>NEN-EN- 1991-1 -1/NB</w:t>
            </w:r>
          </w:p>
        </w:tc>
      </w:tr>
      <w:tr w:rsidR="000C4039" w:rsidRPr="00057099" w14:paraId="1B25CA0C" w14:textId="77777777" w:rsidTr="002D3FE5">
        <w:tc>
          <w:tcPr>
            <w:tcW w:w="2948" w:type="dxa"/>
          </w:tcPr>
          <w:p w14:paraId="7F656C92" w14:textId="77777777" w:rsidR="000C4039" w:rsidRPr="00057099" w:rsidRDefault="000C4039" w:rsidP="002D3FE5"/>
        </w:tc>
        <w:tc>
          <w:tcPr>
            <w:tcW w:w="851" w:type="dxa"/>
          </w:tcPr>
          <w:p w14:paraId="710329FA" w14:textId="77777777" w:rsidR="000C4039" w:rsidRPr="00057099" w:rsidRDefault="000C4039" w:rsidP="002D3FE5">
            <w:pPr>
              <w:jc w:val="right"/>
            </w:pPr>
          </w:p>
        </w:tc>
        <w:tc>
          <w:tcPr>
            <w:tcW w:w="284" w:type="dxa"/>
          </w:tcPr>
          <w:p w14:paraId="216E4F49" w14:textId="77777777" w:rsidR="000C4039" w:rsidRPr="00057099" w:rsidRDefault="000C4039" w:rsidP="002D3FE5"/>
        </w:tc>
        <w:tc>
          <w:tcPr>
            <w:tcW w:w="4536" w:type="dxa"/>
          </w:tcPr>
          <w:p w14:paraId="1FE479EA" w14:textId="77777777" w:rsidR="000C4039" w:rsidRPr="00057099" w:rsidRDefault="000C4039" w:rsidP="002D3FE5"/>
        </w:tc>
      </w:tr>
      <w:tr w:rsidR="000C4039" w:rsidRPr="00057099" w14:paraId="420F9621" w14:textId="77777777" w:rsidTr="002D3FE5">
        <w:tc>
          <w:tcPr>
            <w:tcW w:w="2948" w:type="dxa"/>
          </w:tcPr>
          <w:p w14:paraId="13C4DF24" w14:textId="77777777" w:rsidR="000C4039" w:rsidRPr="00057099" w:rsidRDefault="000C4039" w:rsidP="002D3FE5">
            <w:r w:rsidRPr="00057099">
              <w:t>belastingcombinaties:</w:t>
            </w:r>
          </w:p>
        </w:tc>
        <w:tc>
          <w:tcPr>
            <w:tcW w:w="851" w:type="dxa"/>
          </w:tcPr>
          <w:p w14:paraId="02B12513" w14:textId="77777777" w:rsidR="000C4039" w:rsidRPr="00057099" w:rsidRDefault="000C4039" w:rsidP="002D3FE5">
            <w:pPr>
              <w:jc w:val="right"/>
            </w:pPr>
          </w:p>
        </w:tc>
        <w:tc>
          <w:tcPr>
            <w:tcW w:w="284" w:type="dxa"/>
          </w:tcPr>
          <w:p w14:paraId="60E7F7D5" w14:textId="77777777" w:rsidR="000C4039" w:rsidRPr="00057099" w:rsidRDefault="000C4039" w:rsidP="002D3FE5"/>
        </w:tc>
        <w:tc>
          <w:tcPr>
            <w:tcW w:w="4536" w:type="dxa"/>
          </w:tcPr>
          <w:p w14:paraId="3E1B8D7C" w14:textId="77777777" w:rsidR="000C4039" w:rsidRPr="00057099" w:rsidRDefault="000C4039" w:rsidP="002D3FE5"/>
        </w:tc>
      </w:tr>
      <w:tr w:rsidR="000C4039" w:rsidRPr="00057099" w14:paraId="3DC32555" w14:textId="77777777" w:rsidTr="002D3FE5">
        <w:tc>
          <w:tcPr>
            <w:tcW w:w="2948" w:type="dxa"/>
          </w:tcPr>
          <w:p w14:paraId="6AFF3FC9"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1</w:t>
            </w:r>
          </w:p>
        </w:tc>
        <w:tc>
          <w:tcPr>
            <w:tcW w:w="851" w:type="dxa"/>
          </w:tcPr>
          <w:p w14:paraId="5D3EED04" w14:textId="77777777" w:rsidR="000C4039" w:rsidRPr="00057099" w:rsidRDefault="000C4039" w:rsidP="002D3FE5">
            <w:pPr>
              <w:jc w:val="right"/>
            </w:pPr>
          </w:p>
        </w:tc>
        <w:tc>
          <w:tcPr>
            <w:tcW w:w="284" w:type="dxa"/>
          </w:tcPr>
          <w:p w14:paraId="52179AFA" w14:textId="77777777" w:rsidR="000C4039" w:rsidRPr="00057099" w:rsidRDefault="000C4039" w:rsidP="002D3FE5">
            <w:r w:rsidRPr="00057099">
              <w:t>:</w:t>
            </w:r>
          </w:p>
        </w:tc>
        <w:tc>
          <w:tcPr>
            <w:tcW w:w="4536" w:type="dxa"/>
          </w:tcPr>
          <w:p w14:paraId="6EA15191" w14:textId="77777777" w:rsidR="000C4039" w:rsidRPr="00057099" w:rsidRDefault="000C4039" w:rsidP="002D3FE5">
            <w:proofErr w:type="spellStart"/>
            <w:r w:rsidRPr="00057099">
              <w:t>a+b+d+e</w:t>
            </w:r>
            <w:proofErr w:type="spellEnd"/>
          </w:p>
        </w:tc>
      </w:tr>
      <w:tr w:rsidR="000C4039" w:rsidRPr="00057099" w14:paraId="04BD8928" w14:textId="77777777" w:rsidTr="002D3FE5">
        <w:tc>
          <w:tcPr>
            <w:tcW w:w="2948" w:type="dxa"/>
          </w:tcPr>
          <w:p w14:paraId="027BF8E3"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2</w:t>
            </w:r>
          </w:p>
        </w:tc>
        <w:tc>
          <w:tcPr>
            <w:tcW w:w="851" w:type="dxa"/>
          </w:tcPr>
          <w:p w14:paraId="6907C91F" w14:textId="77777777" w:rsidR="000C4039" w:rsidRPr="00057099" w:rsidRDefault="000C4039" w:rsidP="002D3FE5">
            <w:pPr>
              <w:jc w:val="right"/>
            </w:pPr>
          </w:p>
        </w:tc>
        <w:tc>
          <w:tcPr>
            <w:tcW w:w="284" w:type="dxa"/>
          </w:tcPr>
          <w:p w14:paraId="6ABB8DFE" w14:textId="77777777" w:rsidR="000C4039" w:rsidRPr="00057099" w:rsidRDefault="000C4039" w:rsidP="002D3FE5">
            <w:r w:rsidRPr="00057099">
              <w:t>:</w:t>
            </w:r>
          </w:p>
        </w:tc>
        <w:tc>
          <w:tcPr>
            <w:tcW w:w="4536" w:type="dxa"/>
          </w:tcPr>
          <w:p w14:paraId="3843310D" w14:textId="77777777" w:rsidR="000C4039" w:rsidRPr="00057099" w:rsidRDefault="000C4039" w:rsidP="002D3FE5">
            <w:proofErr w:type="spellStart"/>
            <w:r w:rsidRPr="00057099">
              <w:t>b+d+e</w:t>
            </w:r>
            <w:proofErr w:type="spellEnd"/>
          </w:p>
        </w:tc>
      </w:tr>
      <w:tr w:rsidR="000C4039" w:rsidRPr="00057099" w14:paraId="5A9A7696" w14:textId="77777777" w:rsidTr="002D3FE5">
        <w:tc>
          <w:tcPr>
            <w:tcW w:w="2948" w:type="dxa"/>
          </w:tcPr>
          <w:p w14:paraId="7643774E"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veiligheidsklasse</w:t>
            </w:r>
          </w:p>
        </w:tc>
        <w:tc>
          <w:tcPr>
            <w:tcW w:w="851" w:type="dxa"/>
          </w:tcPr>
          <w:p w14:paraId="1544D8E2" w14:textId="77777777" w:rsidR="000C4039" w:rsidRPr="00057099" w:rsidRDefault="000C4039" w:rsidP="002D3FE5">
            <w:pPr>
              <w:jc w:val="right"/>
            </w:pPr>
          </w:p>
        </w:tc>
        <w:tc>
          <w:tcPr>
            <w:tcW w:w="284" w:type="dxa"/>
          </w:tcPr>
          <w:p w14:paraId="0D411F29" w14:textId="77777777" w:rsidR="000C4039" w:rsidRPr="00057099" w:rsidRDefault="000C4039" w:rsidP="002D3FE5">
            <w:r w:rsidRPr="00057099">
              <w:t>:</w:t>
            </w:r>
          </w:p>
        </w:tc>
        <w:tc>
          <w:tcPr>
            <w:tcW w:w="4536" w:type="dxa"/>
          </w:tcPr>
          <w:p w14:paraId="16551F32" w14:textId="77777777" w:rsidR="000C4039" w:rsidRPr="00057099" w:rsidRDefault="000C4039" w:rsidP="002D3FE5">
            <w:r w:rsidRPr="00057099">
              <w:t>CC2</w:t>
            </w:r>
          </w:p>
        </w:tc>
      </w:tr>
      <w:tr w:rsidR="000C4039" w:rsidRPr="00057099" w14:paraId="6026763C" w14:textId="77777777" w:rsidTr="002D3FE5">
        <w:tc>
          <w:tcPr>
            <w:tcW w:w="2948" w:type="dxa"/>
          </w:tcPr>
          <w:p w14:paraId="72C445E2" w14:textId="77777777" w:rsidR="000C4039" w:rsidRPr="00057099" w:rsidRDefault="000C4039" w:rsidP="002D3FE5">
            <w:r w:rsidRPr="00057099">
              <w:t>berekeningsgrondslag</w:t>
            </w:r>
          </w:p>
        </w:tc>
        <w:tc>
          <w:tcPr>
            <w:tcW w:w="851" w:type="dxa"/>
          </w:tcPr>
          <w:p w14:paraId="6EB9F6CB" w14:textId="77777777" w:rsidR="000C4039" w:rsidRPr="00057099" w:rsidRDefault="000C4039" w:rsidP="002D3FE5">
            <w:pPr>
              <w:jc w:val="right"/>
            </w:pPr>
          </w:p>
        </w:tc>
        <w:tc>
          <w:tcPr>
            <w:tcW w:w="284" w:type="dxa"/>
          </w:tcPr>
          <w:p w14:paraId="6F3DC826" w14:textId="77777777" w:rsidR="000C4039" w:rsidRPr="00057099" w:rsidRDefault="000C4039" w:rsidP="002D3FE5">
            <w:r w:rsidRPr="00057099">
              <w:t>:</w:t>
            </w:r>
          </w:p>
        </w:tc>
        <w:tc>
          <w:tcPr>
            <w:tcW w:w="4536" w:type="dxa"/>
          </w:tcPr>
          <w:p w14:paraId="30344421" w14:textId="77777777" w:rsidR="000C4039" w:rsidRPr="00057099" w:rsidRDefault="000C4039" w:rsidP="002D3FE5">
            <w:r w:rsidRPr="00057099">
              <w:t>op basis van de in het bouwbesluit vigerend verklaarde normen</w:t>
            </w:r>
          </w:p>
        </w:tc>
      </w:tr>
      <w:tr w:rsidR="000C4039" w:rsidRPr="00057099" w14:paraId="29D68853" w14:textId="77777777" w:rsidTr="002D3FE5">
        <w:tc>
          <w:tcPr>
            <w:tcW w:w="2948" w:type="dxa"/>
          </w:tcPr>
          <w:p w14:paraId="3E92CA3E" w14:textId="77777777" w:rsidR="000C4039" w:rsidRPr="00057099" w:rsidRDefault="000C4039" w:rsidP="002D3FE5">
            <w:r w:rsidRPr="00057099">
              <w:t>berekeningen</w:t>
            </w:r>
          </w:p>
        </w:tc>
        <w:tc>
          <w:tcPr>
            <w:tcW w:w="851" w:type="dxa"/>
          </w:tcPr>
          <w:p w14:paraId="20657C53" w14:textId="77777777" w:rsidR="000C4039" w:rsidRPr="00057099" w:rsidRDefault="000C4039" w:rsidP="002D3FE5">
            <w:pPr>
              <w:jc w:val="right"/>
            </w:pPr>
          </w:p>
        </w:tc>
        <w:tc>
          <w:tcPr>
            <w:tcW w:w="284" w:type="dxa"/>
          </w:tcPr>
          <w:p w14:paraId="705F40C9" w14:textId="77777777" w:rsidR="000C4039" w:rsidRPr="00057099" w:rsidRDefault="000C4039" w:rsidP="002D3FE5">
            <w:r w:rsidRPr="00057099">
              <w:t>:</w:t>
            </w:r>
          </w:p>
        </w:tc>
        <w:tc>
          <w:tcPr>
            <w:tcW w:w="4536" w:type="dxa"/>
          </w:tcPr>
          <w:p w14:paraId="1145478C" w14:textId="77777777" w:rsidR="000C4039" w:rsidRPr="00057099" w:rsidRDefault="000C4039" w:rsidP="002D3FE5">
            <w:r w:rsidRPr="00057099">
              <w:t>berekeningen van de onderdelen moeten worden overlegd</w:t>
            </w:r>
          </w:p>
        </w:tc>
      </w:tr>
    </w:tbl>
    <w:p w14:paraId="2638900D" w14:textId="77777777" w:rsidR="000C4039" w:rsidRPr="00057099" w:rsidRDefault="000C4039" w:rsidP="000C4039"/>
    <w:p w14:paraId="62FB0987" w14:textId="77777777" w:rsidR="000C4039" w:rsidRPr="00057099" w:rsidRDefault="000C4039" w:rsidP="005B35B1">
      <w:pPr>
        <w:pStyle w:val="Heading2"/>
        <w:numPr>
          <w:ilvl w:val="1"/>
          <w:numId w:val="19"/>
        </w:numPr>
      </w:pPr>
      <w:bookmarkStart w:id="151" w:name="_Toc54965510"/>
      <w:r w:rsidRPr="00057099">
        <w:t>Ruimerbrug</w:t>
      </w:r>
      <w:bookmarkEnd w:id="151"/>
    </w:p>
    <w:p w14:paraId="53A972D5" w14:textId="77777777" w:rsidR="000C4039" w:rsidRPr="00057099" w:rsidRDefault="000C4039" w:rsidP="006028B5">
      <w:pPr>
        <w:pStyle w:val="Heading3"/>
      </w:pPr>
      <w:r w:rsidRPr="00057099">
        <w:t>Ontwerpgegevens ruimerbrug</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55CA0AF2" w14:textId="77777777" w:rsidTr="002D3FE5">
        <w:tc>
          <w:tcPr>
            <w:tcW w:w="2948" w:type="dxa"/>
          </w:tcPr>
          <w:p w14:paraId="26A739B6" w14:textId="77777777" w:rsidR="000C4039" w:rsidRPr="00057099" w:rsidRDefault="000C4039" w:rsidP="002D3FE5">
            <w:r w:rsidRPr="00057099">
              <w:t>lengte brug</w:t>
            </w:r>
          </w:p>
        </w:tc>
        <w:tc>
          <w:tcPr>
            <w:tcW w:w="851" w:type="dxa"/>
          </w:tcPr>
          <w:p w14:paraId="785DB6E8" w14:textId="77777777" w:rsidR="000C4039" w:rsidRPr="00057099" w:rsidRDefault="000C4039" w:rsidP="002D3FE5">
            <w:pPr>
              <w:jc w:val="right"/>
            </w:pPr>
            <w:r w:rsidRPr="00057099">
              <w:t>m</w:t>
            </w:r>
          </w:p>
        </w:tc>
        <w:tc>
          <w:tcPr>
            <w:tcW w:w="284" w:type="dxa"/>
          </w:tcPr>
          <w:p w14:paraId="3E3EE089" w14:textId="77777777" w:rsidR="000C4039" w:rsidRPr="00057099" w:rsidRDefault="000C4039" w:rsidP="002D3FE5">
            <w:r w:rsidRPr="00057099">
              <w:t>:</w:t>
            </w:r>
          </w:p>
        </w:tc>
        <w:tc>
          <w:tcPr>
            <w:tcW w:w="4536" w:type="dxa"/>
          </w:tcPr>
          <w:p w14:paraId="0D38C429" w14:textId="11503CC5" w:rsidR="000C4039" w:rsidRPr="00057099" w:rsidRDefault="000C4039" w:rsidP="002D3FE5">
            <w:r w:rsidRPr="00057099">
              <w:t>ca. 2</w:t>
            </w:r>
            <w:r w:rsidR="00640BC5" w:rsidRPr="00057099">
              <w:t>0</w:t>
            </w:r>
          </w:p>
        </w:tc>
      </w:tr>
      <w:tr w:rsidR="000C4039" w:rsidRPr="00057099" w14:paraId="527A35BB" w14:textId="77777777" w:rsidTr="002D3FE5">
        <w:tc>
          <w:tcPr>
            <w:tcW w:w="2948" w:type="dxa"/>
          </w:tcPr>
          <w:p w14:paraId="4312CCA4" w14:textId="77777777" w:rsidR="000C4039" w:rsidRPr="00057099" w:rsidRDefault="000C4039" w:rsidP="002D3FE5">
            <w:r w:rsidRPr="00057099">
              <w:t>Sterkte</w:t>
            </w:r>
          </w:p>
        </w:tc>
        <w:tc>
          <w:tcPr>
            <w:tcW w:w="851" w:type="dxa"/>
          </w:tcPr>
          <w:p w14:paraId="43418A8B" w14:textId="77777777" w:rsidR="000C4039" w:rsidRPr="00057099" w:rsidRDefault="000C4039" w:rsidP="002D3FE5">
            <w:pPr>
              <w:jc w:val="right"/>
            </w:pPr>
          </w:p>
        </w:tc>
        <w:tc>
          <w:tcPr>
            <w:tcW w:w="284" w:type="dxa"/>
          </w:tcPr>
          <w:p w14:paraId="446CBD9A" w14:textId="77777777" w:rsidR="000C4039" w:rsidRPr="00057099" w:rsidRDefault="000C4039" w:rsidP="002D3FE5">
            <w:r w:rsidRPr="00057099">
              <w:t>:</w:t>
            </w:r>
          </w:p>
        </w:tc>
        <w:tc>
          <w:tcPr>
            <w:tcW w:w="4536" w:type="dxa"/>
          </w:tcPr>
          <w:p w14:paraId="1AB2A540"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 dient op sterkte te worden gecontroleerd.</w:t>
            </w:r>
          </w:p>
        </w:tc>
      </w:tr>
      <w:tr w:rsidR="000C4039" w:rsidRPr="00057099" w14:paraId="2ED8EFB0" w14:textId="77777777" w:rsidTr="002D3FE5">
        <w:tc>
          <w:tcPr>
            <w:tcW w:w="2948" w:type="dxa"/>
          </w:tcPr>
          <w:p w14:paraId="356C2A97" w14:textId="77777777" w:rsidR="000C4039" w:rsidRPr="00057099" w:rsidRDefault="000C4039" w:rsidP="002D3FE5"/>
        </w:tc>
        <w:tc>
          <w:tcPr>
            <w:tcW w:w="851" w:type="dxa"/>
          </w:tcPr>
          <w:p w14:paraId="11AAACAA" w14:textId="77777777" w:rsidR="000C4039" w:rsidRPr="00057099" w:rsidRDefault="000C4039" w:rsidP="002D3FE5">
            <w:pPr>
              <w:jc w:val="right"/>
            </w:pPr>
          </w:p>
        </w:tc>
        <w:tc>
          <w:tcPr>
            <w:tcW w:w="284" w:type="dxa"/>
          </w:tcPr>
          <w:p w14:paraId="5BAEA603" w14:textId="77777777" w:rsidR="000C4039" w:rsidRPr="00057099" w:rsidRDefault="000C4039" w:rsidP="002D3FE5"/>
        </w:tc>
        <w:tc>
          <w:tcPr>
            <w:tcW w:w="4536" w:type="dxa"/>
          </w:tcPr>
          <w:p w14:paraId="56239A07"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leuningen dienen op </w:t>
            </w:r>
            <w:proofErr w:type="spellStart"/>
            <w:r w:rsidRPr="00057099">
              <w:rPr>
                <w:rFonts w:eastAsiaTheme="minorEastAsia" w:cstheme="minorBidi"/>
                <w:noProof w:val="0"/>
                <w:color w:val="00577E" w:themeColor="text1"/>
                <w:sz w:val="20"/>
                <w:lang w:val="nl-NL" w:eastAsia="en-GB"/>
              </w:rPr>
              <w:t>belastingsgeval</w:t>
            </w:r>
            <w:proofErr w:type="spellEnd"/>
            <w:r w:rsidRPr="00057099">
              <w:rPr>
                <w:rFonts w:eastAsiaTheme="minorEastAsia" w:cstheme="minorBidi"/>
                <w:noProof w:val="0"/>
                <w:color w:val="00577E" w:themeColor="text1"/>
                <w:sz w:val="20"/>
                <w:lang w:val="nl-NL" w:eastAsia="en-GB"/>
              </w:rPr>
              <w:t xml:space="preserve"> f. te worden gecontroleerd.</w:t>
            </w:r>
          </w:p>
        </w:tc>
      </w:tr>
      <w:tr w:rsidR="000C4039" w:rsidRPr="00057099" w14:paraId="63DB87A2" w14:textId="77777777" w:rsidTr="002D3FE5">
        <w:tc>
          <w:tcPr>
            <w:tcW w:w="2948" w:type="dxa"/>
          </w:tcPr>
          <w:p w14:paraId="536FF10D" w14:textId="77777777" w:rsidR="000C4039" w:rsidRPr="00057099" w:rsidRDefault="000C4039" w:rsidP="002D3FE5">
            <w:r w:rsidRPr="00057099">
              <w:t>Stijfheid</w:t>
            </w:r>
          </w:p>
        </w:tc>
        <w:tc>
          <w:tcPr>
            <w:tcW w:w="851" w:type="dxa"/>
          </w:tcPr>
          <w:p w14:paraId="087F6FD2" w14:textId="77777777" w:rsidR="000C4039" w:rsidRPr="00057099" w:rsidRDefault="000C4039" w:rsidP="002D3FE5">
            <w:pPr>
              <w:jc w:val="right"/>
            </w:pPr>
          </w:p>
        </w:tc>
        <w:tc>
          <w:tcPr>
            <w:tcW w:w="284" w:type="dxa"/>
          </w:tcPr>
          <w:p w14:paraId="1BF17494" w14:textId="77777777" w:rsidR="000C4039" w:rsidRPr="00057099" w:rsidRDefault="000C4039" w:rsidP="002D3FE5">
            <w:r w:rsidRPr="00057099">
              <w:t>:</w:t>
            </w:r>
          </w:p>
        </w:tc>
        <w:tc>
          <w:tcPr>
            <w:tcW w:w="4536" w:type="dxa"/>
          </w:tcPr>
          <w:p w14:paraId="19120877"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zowel de verticale als de horizontale doorbuiging dient kleiner te zijn dan 0,004 x R (R is de straal van de tank) en dient gecontroleerd te worden voor de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w:t>
            </w:r>
          </w:p>
        </w:tc>
      </w:tr>
      <w:tr w:rsidR="000C4039" w:rsidRPr="00057099" w14:paraId="7ED09BD4" w14:textId="77777777" w:rsidTr="002D3FE5">
        <w:tc>
          <w:tcPr>
            <w:tcW w:w="2948" w:type="dxa"/>
          </w:tcPr>
          <w:p w14:paraId="77EF39D9" w14:textId="77777777" w:rsidR="000C4039" w:rsidRPr="00057099" w:rsidRDefault="000C4039" w:rsidP="002D3FE5"/>
        </w:tc>
        <w:tc>
          <w:tcPr>
            <w:tcW w:w="851" w:type="dxa"/>
          </w:tcPr>
          <w:p w14:paraId="2F8B3E88" w14:textId="77777777" w:rsidR="000C4039" w:rsidRPr="00057099" w:rsidRDefault="000C4039" w:rsidP="002D3FE5">
            <w:pPr>
              <w:jc w:val="right"/>
            </w:pPr>
          </w:p>
        </w:tc>
        <w:tc>
          <w:tcPr>
            <w:tcW w:w="284" w:type="dxa"/>
          </w:tcPr>
          <w:p w14:paraId="0BEAB543" w14:textId="77777777" w:rsidR="000C4039" w:rsidRPr="00057099" w:rsidRDefault="000C4039" w:rsidP="002D3FE5"/>
        </w:tc>
        <w:tc>
          <w:tcPr>
            <w:tcW w:w="4536" w:type="dxa"/>
          </w:tcPr>
          <w:p w14:paraId="46387440"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trekstangen en/of kabels voor het dragen en afstellen van de schraperbladen mogen niet spanningsloos worden t.g.v.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w:t>
            </w:r>
          </w:p>
        </w:tc>
      </w:tr>
      <w:tr w:rsidR="000C4039" w:rsidRPr="00057099" w14:paraId="128864E1" w14:textId="77777777" w:rsidTr="002D3FE5">
        <w:tc>
          <w:tcPr>
            <w:tcW w:w="2948" w:type="dxa"/>
          </w:tcPr>
          <w:p w14:paraId="23F71964" w14:textId="77777777" w:rsidR="000C4039" w:rsidRPr="00057099" w:rsidRDefault="000C4039" w:rsidP="002D3FE5"/>
        </w:tc>
        <w:tc>
          <w:tcPr>
            <w:tcW w:w="851" w:type="dxa"/>
          </w:tcPr>
          <w:p w14:paraId="5995D117" w14:textId="77777777" w:rsidR="000C4039" w:rsidRPr="00057099" w:rsidRDefault="000C4039" w:rsidP="002D3FE5">
            <w:pPr>
              <w:jc w:val="right"/>
            </w:pPr>
          </w:p>
        </w:tc>
        <w:tc>
          <w:tcPr>
            <w:tcW w:w="284" w:type="dxa"/>
          </w:tcPr>
          <w:p w14:paraId="63834F4C" w14:textId="77777777" w:rsidR="000C4039" w:rsidRPr="00057099" w:rsidRDefault="000C4039" w:rsidP="002D3FE5"/>
        </w:tc>
        <w:tc>
          <w:tcPr>
            <w:tcW w:w="4536" w:type="dxa"/>
          </w:tcPr>
          <w:p w14:paraId="3F85FEAF"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rotatie t.g.v. torsiemomenten dienen kleiner te zijn dan 0,01 t.g.v.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w:t>
            </w:r>
          </w:p>
        </w:tc>
      </w:tr>
      <w:tr w:rsidR="000C4039" w:rsidRPr="00057099" w14:paraId="1C6A90D3" w14:textId="77777777" w:rsidTr="002D3FE5">
        <w:tc>
          <w:tcPr>
            <w:tcW w:w="2948" w:type="dxa"/>
          </w:tcPr>
          <w:p w14:paraId="1592D565" w14:textId="77777777" w:rsidR="000C4039" w:rsidRPr="00057099" w:rsidRDefault="000C4039" w:rsidP="002D3FE5"/>
        </w:tc>
        <w:tc>
          <w:tcPr>
            <w:tcW w:w="851" w:type="dxa"/>
          </w:tcPr>
          <w:p w14:paraId="3D114C5F" w14:textId="77777777" w:rsidR="000C4039" w:rsidRPr="00057099" w:rsidRDefault="000C4039" w:rsidP="002D3FE5">
            <w:pPr>
              <w:jc w:val="right"/>
            </w:pPr>
          </w:p>
        </w:tc>
        <w:tc>
          <w:tcPr>
            <w:tcW w:w="284" w:type="dxa"/>
          </w:tcPr>
          <w:p w14:paraId="5BABB9B1" w14:textId="77777777" w:rsidR="000C4039" w:rsidRPr="00057099" w:rsidRDefault="000C4039" w:rsidP="002D3FE5"/>
        </w:tc>
        <w:tc>
          <w:tcPr>
            <w:tcW w:w="4536" w:type="dxa"/>
          </w:tcPr>
          <w:p w14:paraId="65FFABB1"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verticale verplaatsing bij elk van de schraperbladen mag niet groter zijn dan -20 mm t.g.v. de </w:t>
            </w:r>
            <w:proofErr w:type="spellStart"/>
            <w:r w:rsidRPr="00057099">
              <w:rPr>
                <w:rFonts w:eastAsiaTheme="minorEastAsia" w:cstheme="minorBidi"/>
                <w:noProof w:val="0"/>
                <w:color w:val="00577E" w:themeColor="text1"/>
                <w:sz w:val="20"/>
                <w:lang w:val="nl-NL" w:eastAsia="en-GB"/>
              </w:rPr>
              <w:t>belastingscombinatie</w:t>
            </w:r>
            <w:proofErr w:type="spellEnd"/>
            <w:r w:rsidRPr="00057099">
              <w:rPr>
                <w:rFonts w:eastAsiaTheme="minorEastAsia" w:cstheme="minorBidi"/>
                <w:noProof w:val="0"/>
                <w:color w:val="00577E" w:themeColor="text1"/>
                <w:sz w:val="20"/>
                <w:lang w:val="nl-NL" w:eastAsia="en-GB"/>
              </w:rPr>
              <w:t xml:space="preserve"> 1;</w:t>
            </w:r>
          </w:p>
        </w:tc>
      </w:tr>
      <w:tr w:rsidR="000C4039" w:rsidRPr="00057099" w14:paraId="2E0FC741" w14:textId="77777777" w:rsidTr="002D3FE5">
        <w:tc>
          <w:tcPr>
            <w:tcW w:w="2948" w:type="dxa"/>
          </w:tcPr>
          <w:p w14:paraId="3F42BB3B" w14:textId="77777777" w:rsidR="000C4039" w:rsidRPr="00057099" w:rsidRDefault="000C4039" w:rsidP="002D3FE5">
            <w:r w:rsidRPr="00057099">
              <w:t>Zeeg</w:t>
            </w:r>
          </w:p>
        </w:tc>
        <w:tc>
          <w:tcPr>
            <w:tcW w:w="851" w:type="dxa"/>
          </w:tcPr>
          <w:p w14:paraId="7E159255" w14:textId="77777777" w:rsidR="000C4039" w:rsidRPr="00057099" w:rsidRDefault="000C4039" w:rsidP="002D3FE5">
            <w:pPr>
              <w:jc w:val="right"/>
            </w:pPr>
          </w:p>
        </w:tc>
        <w:tc>
          <w:tcPr>
            <w:tcW w:w="284" w:type="dxa"/>
          </w:tcPr>
          <w:p w14:paraId="1C9BC729" w14:textId="77777777" w:rsidR="000C4039" w:rsidRPr="00057099" w:rsidRDefault="000C4039" w:rsidP="002D3FE5">
            <w:r w:rsidRPr="00057099">
              <w:t>:</w:t>
            </w:r>
          </w:p>
        </w:tc>
        <w:tc>
          <w:tcPr>
            <w:tcW w:w="4536" w:type="dxa"/>
          </w:tcPr>
          <w:p w14:paraId="1F34222C" w14:textId="77777777" w:rsidR="000C4039" w:rsidRPr="00057099" w:rsidRDefault="000C4039" w:rsidP="002D3FE5">
            <w:r w:rsidRPr="00057099">
              <w:t>positieve zeeg in verticale richting aanbrengen, welke groter is dan de berekende doorbuiging t.g.v. de belastingcombinatie 1</w:t>
            </w:r>
          </w:p>
        </w:tc>
      </w:tr>
    </w:tbl>
    <w:p w14:paraId="2E5BD737" w14:textId="77777777" w:rsidR="000C4039" w:rsidRPr="00057099" w:rsidRDefault="000C4039" w:rsidP="000C4039"/>
    <w:p w14:paraId="145C2137" w14:textId="77777777" w:rsidR="000C4039" w:rsidRPr="00057099" w:rsidRDefault="000C4039" w:rsidP="006028B5">
      <w:pPr>
        <w:pStyle w:val="Heading3"/>
      </w:pPr>
      <w:r w:rsidRPr="00057099">
        <w:t>Uitvoering ruimerbrug</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52E5CE67" w14:textId="77777777" w:rsidTr="002D3FE5">
        <w:tc>
          <w:tcPr>
            <w:tcW w:w="2948" w:type="dxa"/>
          </w:tcPr>
          <w:p w14:paraId="2D72F25B" w14:textId="77777777" w:rsidR="000C4039" w:rsidRPr="00057099" w:rsidRDefault="000C4039" w:rsidP="002D3FE5">
            <w:r w:rsidRPr="00057099">
              <w:t>ruimerbrug</w:t>
            </w:r>
          </w:p>
        </w:tc>
        <w:tc>
          <w:tcPr>
            <w:tcW w:w="851" w:type="dxa"/>
          </w:tcPr>
          <w:p w14:paraId="2DC84974" w14:textId="77777777" w:rsidR="000C4039" w:rsidRPr="00057099" w:rsidRDefault="000C4039" w:rsidP="002D3FE5">
            <w:pPr>
              <w:jc w:val="right"/>
            </w:pPr>
          </w:p>
        </w:tc>
        <w:tc>
          <w:tcPr>
            <w:tcW w:w="284" w:type="dxa"/>
          </w:tcPr>
          <w:p w14:paraId="77B6AA0C" w14:textId="77777777" w:rsidR="000C4039" w:rsidRPr="00057099" w:rsidRDefault="000C4039" w:rsidP="002D3FE5">
            <w:r w:rsidRPr="00057099">
              <w:t>:</w:t>
            </w:r>
          </w:p>
        </w:tc>
        <w:tc>
          <w:tcPr>
            <w:tcW w:w="4536" w:type="dxa"/>
          </w:tcPr>
          <w:p w14:paraId="35A6966E" w14:textId="77777777" w:rsidR="000C4039" w:rsidRPr="00057099" w:rsidRDefault="000C4039" w:rsidP="002D3FE5">
            <w:r w:rsidRPr="00057099">
              <w:t>uit profielen en platen gevormd tot een kokervormige brug / uit ronde buis</w:t>
            </w:r>
          </w:p>
        </w:tc>
      </w:tr>
      <w:tr w:rsidR="000C4039" w:rsidRPr="00057099" w14:paraId="093EC488" w14:textId="77777777" w:rsidTr="002D3FE5">
        <w:tc>
          <w:tcPr>
            <w:tcW w:w="2948" w:type="dxa"/>
          </w:tcPr>
          <w:p w14:paraId="552C3A74" w14:textId="77777777" w:rsidR="000C4039" w:rsidRPr="00057099" w:rsidRDefault="000C4039" w:rsidP="002D3FE5">
            <w:r w:rsidRPr="00057099">
              <w:t>kokervorm</w:t>
            </w:r>
          </w:p>
        </w:tc>
        <w:tc>
          <w:tcPr>
            <w:tcW w:w="851" w:type="dxa"/>
          </w:tcPr>
          <w:p w14:paraId="1CCB69B5" w14:textId="77777777" w:rsidR="000C4039" w:rsidRPr="00057099" w:rsidRDefault="000C4039" w:rsidP="002D3FE5">
            <w:pPr>
              <w:jc w:val="right"/>
            </w:pPr>
          </w:p>
        </w:tc>
        <w:tc>
          <w:tcPr>
            <w:tcW w:w="284" w:type="dxa"/>
          </w:tcPr>
          <w:p w14:paraId="42A2F801" w14:textId="77777777" w:rsidR="000C4039" w:rsidRPr="00057099" w:rsidRDefault="000C4039" w:rsidP="002D3FE5">
            <w:r w:rsidRPr="00057099">
              <w:t>:</w:t>
            </w:r>
          </w:p>
        </w:tc>
        <w:tc>
          <w:tcPr>
            <w:tcW w:w="4536" w:type="dxa"/>
          </w:tcPr>
          <w:p w14:paraId="0111217F" w14:textId="77777777" w:rsidR="000C4039" w:rsidRPr="00057099" w:rsidRDefault="000C4039" w:rsidP="002D3FE5"/>
        </w:tc>
      </w:tr>
      <w:tr w:rsidR="000C4039" w:rsidRPr="00057099" w14:paraId="4E589AA8" w14:textId="77777777" w:rsidTr="002D3FE5">
        <w:tc>
          <w:tcPr>
            <w:tcW w:w="2948" w:type="dxa"/>
          </w:tcPr>
          <w:p w14:paraId="48063C25" w14:textId="77777777" w:rsidR="000C4039" w:rsidRPr="00057099" w:rsidRDefault="000C4039" w:rsidP="002D3FE5">
            <w:r w:rsidRPr="00057099">
              <w:t>oplegging</w:t>
            </w:r>
          </w:p>
        </w:tc>
        <w:tc>
          <w:tcPr>
            <w:tcW w:w="851" w:type="dxa"/>
          </w:tcPr>
          <w:p w14:paraId="323E3943" w14:textId="77777777" w:rsidR="000C4039" w:rsidRPr="00057099" w:rsidRDefault="000C4039" w:rsidP="002D3FE5">
            <w:pPr>
              <w:jc w:val="right"/>
            </w:pPr>
          </w:p>
        </w:tc>
        <w:tc>
          <w:tcPr>
            <w:tcW w:w="284" w:type="dxa"/>
          </w:tcPr>
          <w:p w14:paraId="18278B05" w14:textId="77777777" w:rsidR="000C4039" w:rsidRPr="00057099" w:rsidRDefault="000C4039" w:rsidP="002D3FE5">
            <w:r w:rsidRPr="00057099">
              <w:t>:</w:t>
            </w:r>
          </w:p>
        </w:tc>
        <w:tc>
          <w:tcPr>
            <w:tcW w:w="4536" w:type="dxa"/>
          </w:tcPr>
          <w:p w14:paraId="400D03D3" w14:textId="77777777" w:rsidR="000C4039" w:rsidRPr="00057099" w:rsidRDefault="000C4039" w:rsidP="002D3FE5">
            <w:r w:rsidRPr="00057099">
              <w:t>op draaiconstructies en loopwagen</w:t>
            </w:r>
          </w:p>
        </w:tc>
      </w:tr>
      <w:tr w:rsidR="000C4039" w:rsidRPr="00057099" w14:paraId="17E52596" w14:textId="77777777" w:rsidTr="002D3FE5">
        <w:tc>
          <w:tcPr>
            <w:tcW w:w="2948" w:type="dxa"/>
          </w:tcPr>
          <w:p w14:paraId="3831F32D" w14:textId="77777777" w:rsidR="000C4039" w:rsidRPr="00057099" w:rsidRDefault="000C4039" w:rsidP="002D3FE5">
            <w:r w:rsidRPr="00057099">
              <w:t>looppad op brug</w:t>
            </w:r>
          </w:p>
        </w:tc>
        <w:tc>
          <w:tcPr>
            <w:tcW w:w="851" w:type="dxa"/>
          </w:tcPr>
          <w:p w14:paraId="6F4ADE82" w14:textId="77777777" w:rsidR="000C4039" w:rsidRPr="00057099" w:rsidRDefault="000C4039" w:rsidP="002D3FE5">
            <w:pPr>
              <w:jc w:val="right"/>
            </w:pPr>
          </w:p>
        </w:tc>
        <w:tc>
          <w:tcPr>
            <w:tcW w:w="284" w:type="dxa"/>
          </w:tcPr>
          <w:p w14:paraId="26472746" w14:textId="77777777" w:rsidR="000C4039" w:rsidRPr="00057099" w:rsidRDefault="000C4039" w:rsidP="002D3FE5">
            <w:r w:rsidRPr="00057099">
              <w:t>:</w:t>
            </w:r>
          </w:p>
        </w:tc>
        <w:tc>
          <w:tcPr>
            <w:tcW w:w="4536" w:type="dxa"/>
          </w:tcPr>
          <w:p w14:paraId="12BA80A0" w14:textId="77777777" w:rsidR="000C4039" w:rsidRPr="00057099" w:rsidRDefault="000C4039" w:rsidP="002D3FE5">
            <w:r w:rsidRPr="00057099">
              <w:t>min. breedte 800 mm, voorzien van een loopvlak van roosters, /in rubber opgelegd/, vastgezet aan de brug/ en stroef in de looprichting gelegd/ tranenplaat</w:t>
            </w:r>
          </w:p>
        </w:tc>
      </w:tr>
      <w:tr w:rsidR="000C4039" w:rsidRPr="00057099" w14:paraId="1FF24D97" w14:textId="77777777" w:rsidTr="002D3FE5">
        <w:tc>
          <w:tcPr>
            <w:tcW w:w="2948" w:type="dxa"/>
          </w:tcPr>
          <w:p w14:paraId="4CDFAC74" w14:textId="77777777" w:rsidR="000C4039" w:rsidRPr="00057099" w:rsidRDefault="000C4039" w:rsidP="002D3FE5">
            <w:r w:rsidRPr="00057099">
              <w:t>leuningen</w:t>
            </w:r>
          </w:p>
        </w:tc>
        <w:tc>
          <w:tcPr>
            <w:tcW w:w="851" w:type="dxa"/>
          </w:tcPr>
          <w:p w14:paraId="3BE7CA7D" w14:textId="77777777" w:rsidR="000C4039" w:rsidRPr="00057099" w:rsidRDefault="000C4039" w:rsidP="002D3FE5">
            <w:pPr>
              <w:jc w:val="right"/>
            </w:pPr>
          </w:p>
        </w:tc>
        <w:tc>
          <w:tcPr>
            <w:tcW w:w="284" w:type="dxa"/>
          </w:tcPr>
          <w:p w14:paraId="464FE9E9" w14:textId="77777777" w:rsidR="000C4039" w:rsidRPr="00057099" w:rsidRDefault="000C4039" w:rsidP="002D3FE5">
            <w:r w:rsidRPr="00057099">
              <w:t>:</w:t>
            </w:r>
          </w:p>
        </w:tc>
        <w:tc>
          <w:tcPr>
            <w:tcW w:w="4536" w:type="dxa"/>
          </w:tcPr>
          <w:p w14:paraId="02CD7AF2" w14:textId="77777777" w:rsidR="000C4039" w:rsidRPr="00057099" w:rsidRDefault="000C4039" w:rsidP="002D3FE5">
            <w:r w:rsidRPr="00057099">
              <w:t>aan weerszijden uit rond buisprofiel</w:t>
            </w:r>
          </w:p>
        </w:tc>
      </w:tr>
      <w:tr w:rsidR="000C4039" w:rsidRPr="00057099" w14:paraId="6F6A2797" w14:textId="77777777" w:rsidTr="002D3FE5">
        <w:tc>
          <w:tcPr>
            <w:tcW w:w="2948" w:type="dxa"/>
          </w:tcPr>
          <w:p w14:paraId="2D974BC3" w14:textId="77777777" w:rsidR="000C4039" w:rsidRPr="00057099" w:rsidRDefault="000C4039" w:rsidP="002D3FE5">
            <w:r w:rsidRPr="00057099">
              <w:t>meeuwendraad</w:t>
            </w:r>
          </w:p>
        </w:tc>
        <w:tc>
          <w:tcPr>
            <w:tcW w:w="851" w:type="dxa"/>
          </w:tcPr>
          <w:p w14:paraId="20424146" w14:textId="77777777" w:rsidR="000C4039" w:rsidRPr="00057099" w:rsidRDefault="000C4039" w:rsidP="002D3FE5">
            <w:pPr>
              <w:jc w:val="right"/>
            </w:pPr>
          </w:p>
        </w:tc>
        <w:tc>
          <w:tcPr>
            <w:tcW w:w="284" w:type="dxa"/>
          </w:tcPr>
          <w:p w14:paraId="28CECE35" w14:textId="77777777" w:rsidR="000C4039" w:rsidRPr="00057099" w:rsidRDefault="000C4039" w:rsidP="002D3FE5">
            <w:r w:rsidRPr="00057099">
              <w:t>:</w:t>
            </w:r>
          </w:p>
        </w:tc>
        <w:tc>
          <w:tcPr>
            <w:tcW w:w="4536" w:type="dxa"/>
          </w:tcPr>
          <w:p w14:paraId="20C98E70" w14:textId="77777777" w:rsidR="000C4039" w:rsidRPr="00057099" w:rsidRDefault="000C4039" w:rsidP="002D3FE5">
            <w:r w:rsidRPr="00057099">
              <w:t xml:space="preserve">RVS draad op hand-, knierail en schoprand, voorzien van spaninrichting en </w:t>
            </w:r>
            <w:proofErr w:type="spellStart"/>
            <w:r w:rsidRPr="00057099">
              <w:t>geleidebussen</w:t>
            </w:r>
            <w:proofErr w:type="spellEnd"/>
            <w:r w:rsidRPr="00057099">
              <w:t>.</w:t>
            </w:r>
          </w:p>
        </w:tc>
      </w:tr>
      <w:tr w:rsidR="000C4039" w:rsidRPr="00057099" w14:paraId="4CB05D21" w14:textId="77777777" w:rsidTr="002D3FE5">
        <w:tc>
          <w:tcPr>
            <w:tcW w:w="2948" w:type="dxa"/>
          </w:tcPr>
          <w:p w14:paraId="567DC1F1" w14:textId="77777777" w:rsidR="000C4039" w:rsidRPr="00057099" w:rsidRDefault="000C4039" w:rsidP="002D3FE5">
            <w:r w:rsidRPr="00057099">
              <w:t>toegangstrap</w:t>
            </w:r>
          </w:p>
        </w:tc>
        <w:tc>
          <w:tcPr>
            <w:tcW w:w="851" w:type="dxa"/>
          </w:tcPr>
          <w:p w14:paraId="31861E95" w14:textId="77777777" w:rsidR="000C4039" w:rsidRPr="00057099" w:rsidRDefault="000C4039" w:rsidP="002D3FE5">
            <w:pPr>
              <w:jc w:val="right"/>
            </w:pPr>
          </w:p>
        </w:tc>
        <w:tc>
          <w:tcPr>
            <w:tcW w:w="284" w:type="dxa"/>
          </w:tcPr>
          <w:p w14:paraId="0150006A" w14:textId="77777777" w:rsidR="000C4039" w:rsidRPr="00057099" w:rsidRDefault="000C4039" w:rsidP="002D3FE5">
            <w:r w:rsidRPr="00057099">
              <w:t>:</w:t>
            </w:r>
          </w:p>
        </w:tc>
        <w:tc>
          <w:tcPr>
            <w:tcW w:w="4536" w:type="dxa"/>
          </w:tcPr>
          <w:p w14:paraId="752CA484"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aan het kopeinde van de brug, passend voor de huidige situatie</w:t>
            </w:r>
          </w:p>
        </w:tc>
      </w:tr>
      <w:tr w:rsidR="000C4039" w:rsidRPr="00057099" w14:paraId="55719ACB" w14:textId="77777777" w:rsidTr="002D3FE5">
        <w:tc>
          <w:tcPr>
            <w:tcW w:w="2948" w:type="dxa"/>
          </w:tcPr>
          <w:p w14:paraId="24F1A610" w14:textId="77777777" w:rsidR="000C4039" w:rsidRPr="00057099" w:rsidRDefault="000C4039" w:rsidP="002D3FE5"/>
        </w:tc>
        <w:tc>
          <w:tcPr>
            <w:tcW w:w="851" w:type="dxa"/>
          </w:tcPr>
          <w:p w14:paraId="657C7CF1" w14:textId="77777777" w:rsidR="000C4039" w:rsidRPr="00057099" w:rsidRDefault="000C4039" w:rsidP="002D3FE5">
            <w:pPr>
              <w:jc w:val="right"/>
            </w:pPr>
          </w:p>
        </w:tc>
        <w:tc>
          <w:tcPr>
            <w:tcW w:w="284" w:type="dxa"/>
          </w:tcPr>
          <w:p w14:paraId="73D20E2D" w14:textId="77777777" w:rsidR="000C4039" w:rsidRPr="00057099" w:rsidRDefault="000C4039" w:rsidP="002D3FE5"/>
        </w:tc>
        <w:tc>
          <w:tcPr>
            <w:tcW w:w="4536" w:type="dxa"/>
          </w:tcPr>
          <w:p w14:paraId="5C76D260"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voorzien van roostertreden</w:t>
            </w:r>
          </w:p>
        </w:tc>
      </w:tr>
      <w:tr w:rsidR="000C4039" w:rsidRPr="00057099" w14:paraId="2C4693A6" w14:textId="77777777" w:rsidTr="002D3FE5">
        <w:tc>
          <w:tcPr>
            <w:tcW w:w="2948" w:type="dxa"/>
          </w:tcPr>
          <w:p w14:paraId="024C497F" w14:textId="77777777" w:rsidR="000C4039" w:rsidRPr="00057099" w:rsidRDefault="000C4039" w:rsidP="002D3FE5"/>
        </w:tc>
        <w:tc>
          <w:tcPr>
            <w:tcW w:w="851" w:type="dxa"/>
          </w:tcPr>
          <w:p w14:paraId="43AC4841" w14:textId="77777777" w:rsidR="000C4039" w:rsidRPr="00057099" w:rsidRDefault="000C4039" w:rsidP="002D3FE5">
            <w:pPr>
              <w:jc w:val="right"/>
            </w:pPr>
          </w:p>
        </w:tc>
        <w:tc>
          <w:tcPr>
            <w:tcW w:w="284" w:type="dxa"/>
          </w:tcPr>
          <w:p w14:paraId="435CCB85" w14:textId="77777777" w:rsidR="000C4039" w:rsidRPr="00057099" w:rsidRDefault="000C4039" w:rsidP="002D3FE5"/>
        </w:tc>
        <w:tc>
          <w:tcPr>
            <w:tcW w:w="4536" w:type="dxa"/>
          </w:tcPr>
          <w:p w14:paraId="59F878FE"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reikend tot ca. 0,2 m boven hoogste punt binnen 1 m rondom de tank</w:t>
            </w:r>
          </w:p>
        </w:tc>
      </w:tr>
      <w:tr w:rsidR="000C4039" w:rsidRPr="00057099" w14:paraId="1C5EDDF6" w14:textId="77777777" w:rsidTr="002D3FE5">
        <w:tc>
          <w:tcPr>
            <w:tcW w:w="2948" w:type="dxa"/>
          </w:tcPr>
          <w:p w14:paraId="2A9B05F2" w14:textId="77777777" w:rsidR="000C4039" w:rsidRPr="00057099" w:rsidRDefault="000C4039" w:rsidP="002D3FE5">
            <w:r w:rsidRPr="00057099">
              <w:t>veiligheidstrap</w:t>
            </w:r>
          </w:p>
        </w:tc>
        <w:tc>
          <w:tcPr>
            <w:tcW w:w="851" w:type="dxa"/>
          </w:tcPr>
          <w:p w14:paraId="183FE910" w14:textId="77777777" w:rsidR="000C4039" w:rsidRPr="00057099" w:rsidRDefault="000C4039" w:rsidP="002D3FE5">
            <w:pPr>
              <w:jc w:val="right"/>
            </w:pPr>
          </w:p>
        </w:tc>
        <w:tc>
          <w:tcPr>
            <w:tcW w:w="284" w:type="dxa"/>
          </w:tcPr>
          <w:p w14:paraId="66DCBD9D" w14:textId="77777777" w:rsidR="000C4039" w:rsidRPr="00057099" w:rsidRDefault="000C4039" w:rsidP="002D3FE5">
            <w:r w:rsidRPr="00057099">
              <w:t>:</w:t>
            </w:r>
          </w:p>
        </w:tc>
        <w:tc>
          <w:tcPr>
            <w:tcW w:w="4536" w:type="dxa"/>
          </w:tcPr>
          <w:p w14:paraId="3D630FB8" w14:textId="77777777" w:rsidR="000C4039" w:rsidRPr="00057099" w:rsidRDefault="000C4039" w:rsidP="002D3FE5">
            <w:r w:rsidRPr="00057099">
              <w:t xml:space="preserve">hangend aan de brug </w:t>
            </w:r>
            <w:proofErr w:type="spellStart"/>
            <w:r w:rsidRPr="00057099">
              <w:t>daalbaar</w:t>
            </w:r>
            <w:proofErr w:type="spellEnd"/>
            <w:r w:rsidRPr="00057099">
              <w:t xml:space="preserve"> </w:t>
            </w:r>
            <w:proofErr w:type="gramStart"/>
            <w:r w:rsidRPr="00057099">
              <w:t>middels</w:t>
            </w:r>
            <w:proofErr w:type="gramEnd"/>
            <w:r w:rsidRPr="00057099">
              <w:t xml:space="preserve"> contragewichtconstructie, tot 1 m onder water; uitvoering conform </w:t>
            </w:r>
            <w:proofErr w:type="spellStart"/>
            <w:r w:rsidRPr="00057099">
              <w:t>typical</w:t>
            </w:r>
            <w:proofErr w:type="spellEnd"/>
            <w:r w:rsidRPr="00057099">
              <w:t xml:space="preserve"> APD 07 004</w:t>
            </w:r>
          </w:p>
        </w:tc>
      </w:tr>
      <w:tr w:rsidR="000C4039" w:rsidRPr="00057099" w14:paraId="20C45EF4" w14:textId="77777777" w:rsidTr="002D3FE5">
        <w:tc>
          <w:tcPr>
            <w:tcW w:w="2948" w:type="dxa"/>
          </w:tcPr>
          <w:p w14:paraId="7E75F138" w14:textId="77777777" w:rsidR="000C4039" w:rsidRPr="00057099" w:rsidRDefault="000C4039" w:rsidP="002D3FE5">
            <w:r w:rsidRPr="00057099">
              <w:t>kabeldoorvoerbuizen</w:t>
            </w:r>
          </w:p>
        </w:tc>
        <w:tc>
          <w:tcPr>
            <w:tcW w:w="851" w:type="dxa"/>
          </w:tcPr>
          <w:p w14:paraId="0DB3DCCB" w14:textId="77777777" w:rsidR="000C4039" w:rsidRPr="00057099" w:rsidRDefault="000C4039" w:rsidP="002D3FE5">
            <w:pPr>
              <w:jc w:val="right"/>
            </w:pPr>
          </w:p>
        </w:tc>
        <w:tc>
          <w:tcPr>
            <w:tcW w:w="284" w:type="dxa"/>
          </w:tcPr>
          <w:p w14:paraId="482A1D81" w14:textId="77777777" w:rsidR="000C4039" w:rsidRPr="00057099" w:rsidRDefault="000C4039" w:rsidP="002D3FE5">
            <w:r w:rsidRPr="00057099">
              <w:t>:</w:t>
            </w:r>
          </w:p>
        </w:tc>
        <w:tc>
          <w:tcPr>
            <w:tcW w:w="4536" w:type="dxa"/>
          </w:tcPr>
          <w:p w14:paraId="12BABBD4" w14:textId="77777777" w:rsidR="000C4039" w:rsidRPr="00057099" w:rsidRDefault="000C4039" w:rsidP="002D3FE5">
            <w:r w:rsidRPr="00057099">
              <w:t>de nodige doorvoerbuizen aanbrengen</w:t>
            </w:r>
          </w:p>
        </w:tc>
      </w:tr>
      <w:tr w:rsidR="000C4039" w:rsidRPr="00057099" w14:paraId="074A8153" w14:textId="77777777" w:rsidTr="002D3FE5">
        <w:tc>
          <w:tcPr>
            <w:tcW w:w="2948" w:type="dxa"/>
          </w:tcPr>
          <w:p w14:paraId="287B6D31" w14:textId="77777777" w:rsidR="000C4039" w:rsidRPr="00057099" w:rsidRDefault="000C4039" w:rsidP="002D3FE5">
            <w:r w:rsidRPr="00057099">
              <w:t>bevestigingsplaten voor</w:t>
            </w:r>
          </w:p>
        </w:tc>
        <w:tc>
          <w:tcPr>
            <w:tcW w:w="851" w:type="dxa"/>
          </w:tcPr>
          <w:p w14:paraId="2218AD45" w14:textId="77777777" w:rsidR="000C4039" w:rsidRPr="00057099" w:rsidRDefault="000C4039" w:rsidP="002D3FE5">
            <w:pPr>
              <w:jc w:val="right"/>
            </w:pPr>
          </w:p>
        </w:tc>
        <w:tc>
          <w:tcPr>
            <w:tcW w:w="284" w:type="dxa"/>
          </w:tcPr>
          <w:p w14:paraId="27BBF9F3" w14:textId="77777777" w:rsidR="000C4039" w:rsidRPr="00057099" w:rsidRDefault="000C4039" w:rsidP="002D3FE5">
            <w:r w:rsidRPr="00057099">
              <w:t>:</w:t>
            </w:r>
          </w:p>
        </w:tc>
        <w:tc>
          <w:tcPr>
            <w:tcW w:w="4536" w:type="dxa"/>
          </w:tcPr>
          <w:p w14:paraId="7170967F" w14:textId="77777777" w:rsidR="000C4039" w:rsidRPr="00057099" w:rsidRDefault="000C4039" w:rsidP="002D3FE5">
            <w:r w:rsidRPr="00057099">
              <w:t>de nodige werkschakelaars en wandcontactdozen</w:t>
            </w:r>
          </w:p>
        </w:tc>
      </w:tr>
      <w:tr w:rsidR="000C4039" w:rsidRPr="00057099" w14:paraId="4B60B4D1" w14:textId="77777777" w:rsidTr="002D3FE5">
        <w:tc>
          <w:tcPr>
            <w:tcW w:w="2948" w:type="dxa"/>
          </w:tcPr>
          <w:p w14:paraId="504FF1F1" w14:textId="77777777" w:rsidR="000C4039" w:rsidRPr="00057099" w:rsidRDefault="000C4039" w:rsidP="002D3FE5">
            <w:r w:rsidRPr="00057099">
              <w:t>materialen:</w:t>
            </w:r>
          </w:p>
        </w:tc>
        <w:tc>
          <w:tcPr>
            <w:tcW w:w="851" w:type="dxa"/>
          </w:tcPr>
          <w:p w14:paraId="26018B83" w14:textId="77777777" w:rsidR="000C4039" w:rsidRPr="00057099" w:rsidRDefault="000C4039" w:rsidP="002D3FE5">
            <w:pPr>
              <w:jc w:val="right"/>
            </w:pPr>
          </w:p>
        </w:tc>
        <w:tc>
          <w:tcPr>
            <w:tcW w:w="284" w:type="dxa"/>
          </w:tcPr>
          <w:p w14:paraId="2451D5B7" w14:textId="77777777" w:rsidR="000C4039" w:rsidRPr="00057099" w:rsidRDefault="000C4039" w:rsidP="002D3FE5"/>
        </w:tc>
        <w:tc>
          <w:tcPr>
            <w:tcW w:w="4536" w:type="dxa"/>
          </w:tcPr>
          <w:p w14:paraId="72809F00" w14:textId="77777777" w:rsidR="000C4039" w:rsidRPr="00057099" w:rsidRDefault="000C4039" w:rsidP="002D3FE5"/>
        </w:tc>
      </w:tr>
      <w:tr w:rsidR="000C4039" w:rsidRPr="00057099" w14:paraId="5091857A" w14:textId="77777777" w:rsidTr="002D3FE5">
        <w:tc>
          <w:tcPr>
            <w:tcW w:w="2948" w:type="dxa"/>
          </w:tcPr>
          <w:p w14:paraId="58058C78" w14:textId="77777777" w:rsidR="000C4039" w:rsidRPr="00057099" w:rsidRDefault="000C4039" w:rsidP="002D3FE5">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ruimerbrug</w:t>
            </w:r>
          </w:p>
        </w:tc>
        <w:tc>
          <w:tcPr>
            <w:tcW w:w="851" w:type="dxa"/>
          </w:tcPr>
          <w:p w14:paraId="67EAA990" w14:textId="77777777" w:rsidR="000C4039" w:rsidRPr="00057099" w:rsidRDefault="000C4039" w:rsidP="002D3FE5">
            <w:pPr>
              <w:jc w:val="right"/>
            </w:pPr>
          </w:p>
        </w:tc>
        <w:tc>
          <w:tcPr>
            <w:tcW w:w="284" w:type="dxa"/>
          </w:tcPr>
          <w:p w14:paraId="3077EE94" w14:textId="77777777" w:rsidR="000C4039" w:rsidRPr="00057099" w:rsidRDefault="000C4039" w:rsidP="002D3FE5">
            <w:r w:rsidRPr="00057099">
              <w:t>:</w:t>
            </w:r>
          </w:p>
        </w:tc>
        <w:tc>
          <w:tcPr>
            <w:tcW w:w="4536" w:type="dxa"/>
          </w:tcPr>
          <w:p w14:paraId="04086183" w14:textId="77777777" w:rsidR="000C4039" w:rsidRPr="00057099" w:rsidRDefault="000C4039" w:rsidP="002D3FE5">
            <w:r w:rsidRPr="00057099">
              <w:t>RVS AISI 304L</w:t>
            </w:r>
          </w:p>
        </w:tc>
      </w:tr>
      <w:tr w:rsidR="000C4039" w:rsidRPr="00057099" w14:paraId="5F1D435A" w14:textId="77777777" w:rsidTr="002D3FE5">
        <w:tc>
          <w:tcPr>
            <w:tcW w:w="2948" w:type="dxa"/>
          </w:tcPr>
          <w:p w14:paraId="79BA7D92"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leuningen</w:t>
            </w:r>
          </w:p>
        </w:tc>
        <w:tc>
          <w:tcPr>
            <w:tcW w:w="851" w:type="dxa"/>
          </w:tcPr>
          <w:p w14:paraId="02704B98" w14:textId="77777777" w:rsidR="000C4039" w:rsidRPr="00057099" w:rsidRDefault="000C4039" w:rsidP="002D3FE5">
            <w:pPr>
              <w:jc w:val="right"/>
            </w:pPr>
          </w:p>
        </w:tc>
        <w:tc>
          <w:tcPr>
            <w:tcW w:w="284" w:type="dxa"/>
          </w:tcPr>
          <w:p w14:paraId="2910BBF2" w14:textId="77777777" w:rsidR="000C4039" w:rsidRPr="00057099" w:rsidRDefault="000C4039" w:rsidP="002D3FE5">
            <w:r w:rsidRPr="00057099">
              <w:t>:</w:t>
            </w:r>
          </w:p>
        </w:tc>
        <w:tc>
          <w:tcPr>
            <w:tcW w:w="4536" w:type="dxa"/>
          </w:tcPr>
          <w:p w14:paraId="0206EF76" w14:textId="77777777" w:rsidR="000C4039" w:rsidRPr="00057099" w:rsidRDefault="000C4039" w:rsidP="002D3FE5">
            <w:r w:rsidRPr="00057099">
              <w:t>aluminium volgens voorschrift (de Bundel)</w:t>
            </w:r>
          </w:p>
        </w:tc>
      </w:tr>
      <w:tr w:rsidR="000C4039" w:rsidRPr="00057099" w14:paraId="51534160" w14:textId="77777777" w:rsidTr="002D3FE5">
        <w:tc>
          <w:tcPr>
            <w:tcW w:w="2948" w:type="dxa"/>
          </w:tcPr>
          <w:p w14:paraId="00ADCA77" w14:textId="77777777" w:rsidR="000C4039" w:rsidRPr="00057099" w:rsidRDefault="000C4039" w:rsidP="002D3FE5">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roosters</w:t>
            </w:r>
          </w:p>
        </w:tc>
        <w:tc>
          <w:tcPr>
            <w:tcW w:w="851" w:type="dxa"/>
          </w:tcPr>
          <w:p w14:paraId="263CD787" w14:textId="77777777" w:rsidR="000C4039" w:rsidRPr="00057099" w:rsidRDefault="000C4039" w:rsidP="002D3FE5">
            <w:pPr>
              <w:jc w:val="right"/>
            </w:pPr>
          </w:p>
        </w:tc>
        <w:tc>
          <w:tcPr>
            <w:tcW w:w="284" w:type="dxa"/>
          </w:tcPr>
          <w:p w14:paraId="0725148A" w14:textId="77777777" w:rsidR="000C4039" w:rsidRPr="00057099" w:rsidRDefault="000C4039" w:rsidP="002D3FE5">
            <w:r w:rsidRPr="00057099">
              <w:t>:</w:t>
            </w:r>
          </w:p>
        </w:tc>
        <w:tc>
          <w:tcPr>
            <w:tcW w:w="4536" w:type="dxa"/>
          </w:tcPr>
          <w:p w14:paraId="34919D7B" w14:textId="77777777" w:rsidR="000C4039" w:rsidRPr="00057099" w:rsidRDefault="000C4039" w:rsidP="002D3FE5">
            <w:r w:rsidRPr="00057099">
              <w:t>kunststof</w:t>
            </w:r>
          </w:p>
        </w:tc>
      </w:tr>
    </w:tbl>
    <w:p w14:paraId="01FFDF3A" w14:textId="77777777" w:rsidR="000C4039" w:rsidRPr="00057099" w:rsidRDefault="000C4039" w:rsidP="000C4039"/>
    <w:p w14:paraId="502359AF" w14:textId="77777777" w:rsidR="000C4039" w:rsidRPr="00057099" w:rsidRDefault="000C4039" w:rsidP="005B35B1">
      <w:pPr>
        <w:pStyle w:val="Heading2"/>
        <w:numPr>
          <w:ilvl w:val="1"/>
          <w:numId w:val="19"/>
        </w:numPr>
      </w:pPr>
      <w:bookmarkStart w:id="152" w:name="_Toc54965511"/>
      <w:r w:rsidRPr="00057099">
        <w:t>Middendraaipunt</w:t>
      </w:r>
      <w:bookmarkEnd w:id="152"/>
    </w:p>
    <w:tbl>
      <w:tblPr>
        <w:tblW w:w="0" w:type="auto"/>
        <w:tblLayout w:type="fixed"/>
        <w:tblLook w:val="01E0" w:firstRow="1" w:lastRow="1" w:firstColumn="1" w:lastColumn="1" w:noHBand="0" w:noVBand="0"/>
      </w:tblPr>
      <w:tblGrid>
        <w:gridCol w:w="2948"/>
        <w:gridCol w:w="851"/>
        <w:gridCol w:w="284"/>
        <w:gridCol w:w="4536"/>
      </w:tblGrid>
      <w:tr w:rsidR="000C4039" w:rsidRPr="00057099" w14:paraId="0C39E011" w14:textId="77777777" w:rsidTr="002D3FE5">
        <w:tc>
          <w:tcPr>
            <w:tcW w:w="2948" w:type="dxa"/>
          </w:tcPr>
          <w:p w14:paraId="77346F75" w14:textId="77777777" w:rsidR="000C4039" w:rsidRPr="00057099" w:rsidRDefault="000C4039" w:rsidP="002D3FE5">
            <w:r w:rsidRPr="00057099">
              <w:t>Lagering</w:t>
            </w:r>
          </w:p>
        </w:tc>
        <w:tc>
          <w:tcPr>
            <w:tcW w:w="851" w:type="dxa"/>
          </w:tcPr>
          <w:p w14:paraId="31A4C707" w14:textId="77777777" w:rsidR="000C4039" w:rsidRPr="00057099" w:rsidRDefault="000C4039" w:rsidP="002D3FE5">
            <w:pPr>
              <w:jc w:val="right"/>
            </w:pPr>
          </w:p>
        </w:tc>
        <w:tc>
          <w:tcPr>
            <w:tcW w:w="284" w:type="dxa"/>
          </w:tcPr>
          <w:p w14:paraId="19742433" w14:textId="77777777" w:rsidR="000C4039" w:rsidRPr="00057099" w:rsidRDefault="000C4039" w:rsidP="002D3FE5">
            <w:r w:rsidRPr="00057099">
              <w:t>:</w:t>
            </w:r>
          </w:p>
        </w:tc>
        <w:tc>
          <w:tcPr>
            <w:tcW w:w="4536" w:type="dxa"/>
          </w:tcPr>
          <w:p w14:paraId="179D650A" w14:textId="77777777" w:rsidR="000C4039" w:rsidRPr="00057099" w:rsidRDefault="000C4039" w:rsidP="002D3FE5">
            <w:r w:rsidRPr="00057099">
              <w:t>gecombineerd axiaal/radiaal lager</w:t>
            </w:r>
          </w:p>
        </w:tc>
      </w:tr>
      <w:tr w:rsidR="000C4039" w:rsidRPr="00057099" w14:paraId="13EE960F" w14:textId="77777777" w:rsidTr="002D3FE5">
        <w:tc>
          <w:tcPr>
            <w:tcW w:w="2948" w:type="dxa"/>
          </w:tcPr>
          <w:p w14:paraId="23559ED4" w14:textId="77777777" w:rsidR="000C4039" w:rsidRPr="00057099" w:rsidRDefault="000C4039" w:rsidP="002D3FE5">
            <w:r w:rsidRPr="00057099">
              <w:t>fabrikaat lagering</w:t>
            </w:r>
          </w:p>
        </w:tc>
        <w:tc>
          <w:tcPr>
            <w:tcW w:w="851" w:type="dxa"/>
          </w:tcPr>
          <w:p w14:paraId="26BAFCC4" w14:textId="77777777" w:rsidR="000C4039" w:rsidRPr="00057099" w:rsidRDefault="000C4039" w:rsidP="002D3FE5">
            <w:pPr>
              <w:jc w:val="right"/>
            </w:pPr>
          </w:p>
        </w:tc>
        <w:tc>
          <w:tcPr>
            <w:tcW w:w="284" w:type="dxa"/>
          </w:tcPr>
          <w:p w14:paraId="6E7FA532" w14:textId="77777777" w:rsidR="000C4039" w:rsidRPr="00057099" w:rsidRDefault="000C4039" w:rsidP="002D3FE5">
            <w:r w:rsidRPr="00057099">
              <w:t>:</w:t>
            </w:r>
          </w:p>
        </w:tc>
        <w:tc>
          <w:tcPr>
            <w:tcW w:w="4536" w:type="dxa"/>
          </w:tcPr>
          <w:p w14:paraId="31F15FA2" w14:textId="77777777" w:rsidR="000C4039" w:rsidRPr="00057099" w:rsidRDefault="000C4039" w:rsidP="002D3FE5">
            <w:proofErr w:type="spellStart"/>
            <w:r w:rsidRPr="00057099">
              <w:t>Rothe</w:t>
            </w:r>
            <w:proofErr w:type="spellEnd"/>
            <w:r w:rsidRPr="00057099">
              <w:t xml:space="preserve"> </w:t>
            </w:r>
            <w:proofErr w:type="spellStart"/>
            <w:r w:rsidRPr="00057099">
              <w:t>Erde</w:t>
            </w:r>
            <w:proofErr w:type="spellEnd"/>
            <w:r w:rsidRPr="00057099">
              <w:t xml:space="preserve"> of gelijkwaardig</w:t>
            </w:r>
          </w:p>
        </w:tc>
      </w:tr>
      <w:tr w:rsidR="000C4039" w:rsidRPr="00057099" w14:paraId="4C19EAE5" w14:textId="77777777" w:rsidTr="002D3FE5">
        <w:tc>
          <w:tcPr>
            <w:tcW w:w="2948" w:type="dxa"/>
          </w:tcPr>
          <w:p w14:paraId="42FF6683" w14:textId="77777777" w:rsidR="000C4039" w:rsidRPr="00057099" w:rsidRDefault="000C4039" w:rsidP="002D3FE5">
            <w:r w:rsidRPr="00057099">
              <w:t>type lagering</w:t>
            </w:r>
          </w:p>
        </w:tc>
        <w:tc>
          <w:tcPr>
            <w:tcW w:w="851" w:type="dxa"/>
          </w:tcPr>
          <w:p w14:paraId="5B0C77BF" w14:textId="77777777" w:rsidR="000C4039" w:rsidRPr="00057099" w:rsidRDefault="000C4039" w:rsidP="002D3FE5">
            <w:pPr>
              <w:jc w:val="right"/>
            </w:pPr>
          </w:p>
        </w:tc>
        <w:tc>
          <w:tcPr>
            <w:tcW w:w="284" w:type="dxa"/>
          </w:tcPr>
          <w:p w14:paraId="085AB128" w14:textId="77777777" w:rsidR="000C4039" w:rsidRPr="00057099" w:rsidRDefault="000C4039" w:rsidP="002D3FE5">
            <w:r w:rsidRPr="00057099">
              <w:t>:</w:t>
            </w:r>
          </w:p>
        </w:tc>
        <w:tc>
          <w:tcPr>
            <w:tcW w:w="4536" w:type="dxa"/>
          </w:tcPr>
          <w:p w14:paraId="1A4B0C0C" w14:textId="77777777" w:rsidR="000C4039" w:rsidRPr="00057099" w:rsidRDefault="000C4039" w:rsidP="002D3FE5"/>
        </w:tc>
      </w:tr>
      <w:tr w:rsidR="000C4039" w:rsidRPr="00057099" w14:paraId="687F0A2F" w14:textId="77777777" w:rsidTr="002D3FE5">
        <w:tc>
          <w:tcPr>
            <w:tcW w:w="2948" w:type="dxa"/>
          </w:tcPr>
          <w:p w14:paraId="1955386C" w14:textId="77777777" w:rsidR="000C4039" w:rsidRPr="00057099" w:rsidRDefault="000C4039" w:rsidP="002D3FE5">
            <w:r w:rsidRPr="00057099">
              <w:t>ruimerbrugoplegging</w:t>
            </w:r>
          </w:p>
        </w:tc>
        <w:tc>
          <w:tcPr>
            <w:tcW w:w="851" w:type="dxa"/>
          </w:tcPr>
          <w:p w14:paraId="756249EB" w14:textId="77777777" w:rsidR="000C4039" w:rsidRPr="00057099" w:rsidRDefault="000C4039" w:rsidP="002D3FE5">
            <w:pPr>
              <w:jc w:val="right"/>
            </w:pPr>
          </w:p>
        </w:tc>
        <w:tc>
          <w:tcPr>
            <w:tcW w:w="284" w:type="dxa"/>
          </w:tcPr>
          <w:p w14:paraId="56BAAF89" w14:textId="77777777" w:rsidR="000C4039" w:rsidRPr="00057099" w:rsidRDefault="000C4039" w:rsidP="002D3FE5">
            <w:r w:rsidRPr="00057099">
              <w:t>:</w:t>
            </w:r>
          </w:p>
        </w:tc>
        <w:tc>
          <w:tcPr>
            <w:tcW w:w="4536" w:type="dxa"/>
          </w:tcPr>
          <w:p w14:paraId="52ECFBA7" w14:textId="77777777" w:rsidR="000C4039" w:rsidRPr="00057099" w:rsidRDefault="000C4039" w:rsidP="002D3FE5">
            <w:r w:rsidRPr="00057099">
              <w:t>scharnierend</w:t>
            </w:r>
          </w:p>
        </w:tc>
      </w:tr>
      <w:tr w:rsidR="000C4039" w:rsidRPr="00057099" w14:paraId="3EED0DC8" w14:textId="77777777" w:rsidTr="002D3FE5">
        <w:tc>
          <w:tcPr>
            <w:tcW w:w="2948" w:type="dxa"/>
          </w:tcPr>
          <w:p w14:paraId="6CB6A914" w14:textId="77777777" w:rsidR="000C4039" w:rsidRPr="00057099" w:rsidRDefault="000C4039" w:rsidP="002D3FE5">
            <w:r w:rsidRPr="00057099">
              <w:t>Smering</w:t>
            </w:r>
          </w:p>
        </w:tc>
        <w:tc>
          <w:tcPr>
            <w:tcW w:w="851" w:type="dxa"/>
          </w:tcPr>
          <w:p w14:paraId="368155B5" w14:textId="77777777" w:rsidR="000C4039" w:rsidRPr="00057099" w:rsidRDefault="000C4039" w:rsidP="002D3FE5">
            <w:pPr>
              <w:jc w:val="right"/>
            </w:pPr>
          </w:p>
        </w:tc>
        <w:tc>
          <w:tcPr>
            <w:tcW w:w="284" w:type="dxa"/>
          </w:tcPr>
          <w:p w14:paraId="1AC1DAE5" w14:textId="77777777" w:rsidR="000C4039" w:rsidRPr="00057099" w:rsidRDefault="000C4039" w:rsidP="002D3FE5">
            <w:r w:rsidRPr="00057099">
              <w:t>:</w:t>
            </w:r>
          </w:p>
        </w:tc>
        <w:tc>
          <w:tcPr>
            <w:tcW w:w="4536" w:type="dxa"/>
          </w:tcPr>
          <w:p w14:paraId="19F74A60" w14:textId="77777777" w:rsidR="000C4039" w:rsidRPr="00057099" w:rsidRDefault="000C4039" w:rsidP="002D3FE5">
            <w:pPr>
              <w:rPr>
                <w:highlight w:val="yellow"/>
              </w:rPr>
            </w:pPr>
            <w:r w:rsidRPr="00057099">
              <w:t>vetsmering: AMBI smeerpatroon, smering vanaf de ruimerbrug.</w:t>
            </w:r>
          </w:p>
        </w:tc>
      </w:tr>
      <w:tr w:rsidR="000C4039" w:rsidRPr="00057099" w14:paraId="2E90774F" w14:textId="77777777" w:rsidTr="002D3FE5">
        <w:tc>
          <w:tcPr>
            <w:tcW w:w="2948" w:type="dxa"/>
          </w:tcPr>
          <w:p w14:paraId="27368162" w14:textId="77777777" w:rsidR="000C4039" w:rsidRPr="00057099" w:rsidRDefault="000C4039" w:rsidP="002D3FE5"/>
        </w:tc>
        <w:tc>
          <w:tcPr>
            <w:tcW w:w="851" w:type="dxa"/>
          </w:tcPr>
          <w:p w14:paraId="710E4A44" w14:textId="77777777" w:rsidR="000C4039" w:rsidRPr="00057099" w:rsidRDefault="000C4039" w:rsidP="002D3FE5">
            <w:pPr>
              <w:jc w:val="right"/>
            </w:pPr>
          </w:p>
        </w:tc>
        <w:tc>
          <w:tcPr>
            <w:tcW w:w="284" w:type="dxa"/>
          </w:tcPr>
          <w:p w14:paraId="4C43FF59" w14:textId="77777777" w:rsidR="000C4039" w:rsidRPr="00057099" w:rsidRDefault="000C4039" w:rsidP="002D3FE5"/>
        </w:tc>
        <w:tc>
          <w:tcPr>
            <w:tcW w:w="4536" w:type="dxa"/>
          </w:tcPr>
          <w:p w14:paraId="67A7E1DB" w14:textId="77777777" w:rsidR="000C4039" w:rsidRPr="00057099" w:rsidRDefault="000C4039" w:rsidP="002D3FE5">
            <w:pPr>
              <w:rPr>
                <w:highlight w:val="yellow"/>
              </w:rPr>
            </w:pPr>
            <w:r w:rsidRPr="00057099">
              <w:t>Roestvaststalen vetleidingen aanbrengen.</w:t>
            </w:r>
          </w:p>
        </w:tc>
      </w:tr>
      <w:tr w:rsidR="000C4039" w:rsidRPr="00057099" w14:paraId="288985F8" w14:textId="77777777" w:rsidTr="002D3FE5">
        <w:tc>
          <w:tcPr>
            <w:tcW w:w="2948" w:type="dxa"/>
          </w:tcPr>
          <w:p w14:paraId="773DE8FD" w14:textId="77777777" w:rsidR="000C4039" w:rsidRPr="00057099" w:rsidRDefault="000C4039" w:rsidP="002D3FE5"/>
        </w:tc>
        <w:tc>
          <w:tcPr>
            <w:tcW w:w="851" w:type="dxa"/>
          </w:tcPr>
          <w:p w14:paraId="1D202334" w14:textId="77777777" w:rsidR="000C4039" w:rsidRPr="00057099" w:rsidRDefault="000C4039" w:rsidP="002D3FE5">
            <w:pPr>
              <w:jc w:val="right"/>
            </w:pPr>
          </w:p>
        </w:tc>
        <w:tc>
          <w:tcPr>
            <w:tcW w:w="284" w:type="dxa"/>
          </w:tcPr>
          <w:p w14:paraId="74F34DF1" w14:textId="77777777" w:rsidR="000C4039" w:rsidRPr="00057099" w:rsidRDefault="000C4039" w:rsidP="002D3FE5"/>
        </w:tc>
        <w:tc>
          <w:tcPr>
            <w:tcW w:w="4536" w:type="dxa"/>
          </w:tcPr>
          <w:p w14:paraId="3501FE67" w14:textId="77777777" w:rsidR="000C4039" w:rsidRPr="00057099" w:rsidRDefault="000C4039" w:rsidP="002D3FE5">
            <w:pPr>
              <w:rPr>
                <w:highlight w:val="yellow"/>
              </w:rPr>
            </w:pPr>
            <w:r w:rsidRPr="00057099">
              <w:t>Vlakke roestvaststalen smeernippels toepassen</w:t>
            </w:r>
          </w:p>
        </w:tc>
      </w:tr>
      <w:tr w:rsidR="000C4039" w:rsidRPr="00057099" w14:paraId="793DA4B4" w14:textId="77777777" w:rsidTr="002D3FE5">
        <w:tc>
          <w:tcPr>
            <w:tcW w:w="2948" w:type="dxa"/>
          </w:tcPr>
          <w:p w14:paraId="3EE538AF" w14:textId="77777777" w:rsidR="000C4039" w:rsidRPr="00057099" w:rsidRDefault="000C4039" w:rsidP="002D3FE5">
            <w:r w:rsidRPr="00057099">
              <w:t>Stijfheid</w:t>
            </w:r>
          </w:p>
        </w:tc>
        <w:tc>
          <w:tcPr>
            <w:tcW w:w="851" w:type="dxa"/>
          </w:tcPr>
          <w:p w14:paraId="7ABC7740" w14:textId="77777777" w:rsidR="000C4039" w:rsidRPr="00057099" w:rsidRDefault="000C4039" w:rsidP="002D3FE5">
            <w:pPr>
              <w:jc w:val="right"/>
            </w:pPr>
          </w:p>
        </w:tc>
        <w:tc>
          <w:tcPr>
            <w:tcW w:w="284" w:type="dxa"/>
          </w:tcPr>
          <w:p w14:paraId="2B37BEBF" w14:textId="77777777" w:rsidR="000C4039" w:rsidRPr="00057099" w:rsidRDefault="000C4039" w:rsidP="002D3FE5">
            <w:r w:rsidRPr="00057099">
              <w:t>:</w:t>
            </w:r>
          </w:p>
        </w:tc>
        <w:tc>
          <w:tcPr>
            <w:tcW w:w="4536" w:type="dxa"/>
          </w:tcPr>
          <w:p w14:paraId="149D7FD4" w14:textId="77777777" w:rsidR="000C4039" w:rsidRPr="00057099" w:rsidRDefault="000C4039" w:rsidP="002D3FE5">
            <w:r w:rsidRPr="00057099">
              <w:t>de krachten moeten door een stijf en "</w:t>
            </w:r>
            <w:proofErr w:type="spellStart"/>
            <w:r w:rsidRPr="00057099">
              <w:t>onvervormbaar</w:t>
            </w:r>
            <w:proofErr w:type="spellEnd"/>
            <w:r w:rsidRPr="00057099">
              <w:t xml:space="preserve">" frame op de draaiconstructie worden overgebracht, e.e.a. overeenkomstig de voorschriften van de leverancier van de </w:t>
            </w:r>
            <w:proofErr w:type="spellStart"/>
            <w:r w:rsidRPr="00057099">
              <w:t>lagerconstructie</w:t>
            </w:r>
            <w:proofErr w:type="spellEnd"/>
            <w:r w:rsidRPr="00057099">
              <w:t xml:space="preserve">, rekening houdend met </w:t>
            </w:r>
            <w:proofErr w:type="spellStart"/>
            <w:r w:rsidRPr="00057099">
              <w:t>belastingscombinatie</w:t>
            </w:r>
            <w:proofErr w:type="spellEnd"/>
            <w:r w:rsidRPr="00057099">
              <w:t xml:space="preserve"> 1</w:t>
            </w:r>
          </w:p>
        </w:tc>
      </w:tr>
      <w:tr w:rsidR="000C4039" w:rsidRPr="00057099" w14:paraId="53A7E66C" w14:textId="77777777" w:rsidTr="002D3FE5">
        <w:tc>
          <w:tcPr>
            <w:tcW w:w="2948" w:type="dxa"/>
          </w:tcPr>
          <w:p w14:paraId="4CE4928A" w14:textId="77777777" w:rsidR="000C4039" w:rsidRPr="00057099" w:rsidRDefault="000C4039" w:rsidP="002D3FE5">
            <w:r w:rsidRPr="00057099">
              <w:t>L</w:t>
            </w:r>
            <w:r w:rsidRPr="00057099">
              <w:rPr>
                <w:vertAlign w:val="subscript"/>
              </w:rPr>
              <w:t>10h</w:t>
            </w:r>
            <w:r w:rsidRPr="00057099">
              <w:t xml:space="preserve"> levensduur</w:t>
            </w:r>
          </w:p>
        </w:tc>
        <w:tc>
          <w:tcPr>
            <w:tcW w:w="851" w:type="dxa"/>
          </w:tcPr>
          <w:p w14:paraId="77D6896D" w14:textId="77777777" w:rsidR="000C4039" w:rsidRPr="00057099" w:rsidRDefault="000C4039" w:rsidP="002D3FE5">
            <w:pPr>
              <w:jc w:val="right"/>
            </w:pPr>
          </w:p>
        </w:tc>
        <w:tc>
          <w:tcPr>
            <w:tcW w:w="284" w:type="dxa"/>
          </w:tcPr>
          <w:p w14:paraId="7C631DDE" w14:textId="77777777" w:rsidR="000C4039" w:rsidRPr="00057099" w:rsidRDefault="000C4039" w:rsidP="002D3FE5">
            <w:r w:rsidRPr="00057099">
              <w:t>:</w:t>
            </w:r>
          </w:p>
        </w:tc>
        <w:tc>
          <w:tcPr>
            <w:tcW w:w="4536" w:type="dxa"/>
          </w:tcPr>
          <w:p w14:paraId="017DD6D9" w14:textId="77777777" w:rsidR="000C4039" w:rsidRPr="00057099" w:rsidRDefault="000C4039" w:rsidP="002D3FE5">
            <w:r w:rsidRPr="00057099">
              <w:t>100.000</w:t>
            </w:r>
          </w:p>
        </w:tc>
      </w:tr>
    </w:tbl>
    <w:p w14:paraId="6B3FA1C9" w14:textId="77777777" w:rsidR="000C4039" w:rsidRPr="00057099" w:rsidRDefault="000C4039" w:rsidP="000C4039"/>
    <w:p w14:paraId="032E9E8C" w14:textId="77777777" w:rsidR="000C4039" w:rsidRPr="00057099" w:rsidRDefault="000C4039" w:rsidP="005B35B1">
      <w:pPr>
        <w:pStyle w:val="Heading2"/>
        <w:numPr>
          <w:ilvl w:val="1"/>
          <w:numId w:val="19"/>
        </w:numPr>
      </w:pPr>
      <w:bookmarkStart w:id="153" w:name="_Toc54965512"/>
      <w:r w:rsidRPr="00057099">
        <w:t>Loopwagen met aandrijving en nevenbestanddelen</w:t>
      </w:r>
      <w:bookmarkEnd w:id="153"/>
    </w:p>
    <w:p w14:paraId="2E852485" w14:textId="77777777" w:rsidR="000C4039" w:rsidRPr="00057099" w:rsidRDefault="000C4039" w:rsidP="006028B5">
      <w:pPr>
        <w:pStyle w:val="Heading3"/>
      </w:pPr>
      <w:r w:rsidRPr="00057099">
        <w:t>Loopwagen</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5CBFA9AA" w14:textId="77777777" w:rsidTr="002D3FE5">
        <w:tc>
          <w:tcPr>
            <w:tcW w:w="2948" w:type="dxa"/>
          </w:tcPr>
          <w:p w14:paraId="44D6DCFB" w14:textId="77777777" w:rsidR="000C4039" w:rsidRPr="00057099" w:rsidRDefault="000C4039" w:rsidP="002D3FE5">
            <w:r w:rsidRPr="00057099">
              <w:t>Positie</w:t>
            </w:r>
          </w:p>
        </w:tc>
        <w:tc>
          <w:tcPr>
            <w:tcW w:w="851" w:type="dxa"/>
          </w:tcPr>
          <w:p w14:paraId="01E871CA" w14:textId="77777777" w:rsidR="000C4039" w:rsidRPr="00057099" w:rsidRDefault="000C4039" w:rsidP="002D3FE5">
            <w:pPr>
              <w:jc w:val="right"/>
            </w:pPr>
          </w:p>
        </w:tc>
        <w:tc>
          <w:tcPr>
            <w:tcW w:w="284" w:type="dxa"/>
          </w:tcPr>
          <w:p w14:paraId="4D61F560" w14:textId="77777777" w:rsidR="000C4039" w:rsidRPr="00057099" w:rsidRDefault="000C4039" w:rsidP="002D3FE5">
            <w:r w:rsidRPr="00057099">
              <w:t>:</w:t>
            </w:r>
          </w:p>
        </w:tc>
        <w:tc>
          <w:tcPr>
            <w:tcW w:w="4536" w:type="dxa"/>
          </w:tcPr>
          <w:p w14:paraId="420F370C" w14:textId="77777777" w:rsidR="000C4039" w:rsidRPr="00057099" w:rsidRDefault="000C4039" w:rsidP="002D3FE5">
            <w:r w:rsidRPr="00057099">
              <w:t>op de looprand</w:t>
            </w:r>
          </w:p>
        </w:tc>
      </w:tr>
      <w:tr w:rsidR="000C4039" w:rsidRPr="00057099" w14:paraId="6DF32DA5" w14:textId="77777777" w:rsidTr="002D3FE5">
        <w:tc>
          <w:tcPr>
            <w:tcW w:w="2948" w:type="dxa"/>
          </w:tcPr>
          <w:p w14:paraId="3FDCC496" w14:textId="77777777" w:rsidR="000C4039" w:rsidRPr="00057099" w:rsidRDefault="000C4039" w:rsidP="002D3FE5">
            <w:r w:rsidRPr="00057099">
              <w:t>aantal wielen</w:t>
            </w:r>
          </w:p>
        </w:tc>
        <w:tc>
          <w:tcPr>
            <w:tcW w:w="851" w:type="dxa"/>
          </w:tcPr>
          <w:p w14:paraId="136E8291" w14:textId="77777777" w:rsidR="000C4039" w:rsidRPr="00057099" w:rsidRDefault="000C4039" w:rsidP="002D3FE5">
            <w:pPr>
              <w:jc w:val="right"/>
            </w:pPr>
          </w:p>
        </w:tc>
        <w:tc>
          <w:tcPr>
            <w:tcW w:w="284" w:type="dxa"/>
          </w:tcPr>
          <w:p w14:paraId="1193A083" w14:textId="77777777" w:rsidR="000C4039" w:rsidRPr="00057099" w:rsidRDefault="000C4039" w:rsidP="002D3FE5">
            <w:r w:rsidRPr="00057099">
              <w:t>:</w:t>
            </w:r>
          </w:p>
        </w:tc>
        <w:tc>
          <w:tcPr>
            <w:tcW w:w="4536" w:type="dxa"/>
          </w:tcPr>
          <w:p w14:paraId="67817F07" w14:textId="77777777" w:rsidR="000C4039" w:rsidRPr="00057099" w:rsidRDefault="000C4039" w:rsidP="002D3FE5">
            <w:r w:rsidRPr="00057099">
              <w:t>2</w:t>
            </w:r>
          </w:p>
        </w:tc>
      </w:tr>
      <w:tr w:rsidR="000C4039" w:rsidRPr="00057099" w14:paraId="4CD07BAB" w14:textId="77777777" w:rsidTr="002D3FE5">
        <w:tc>
          <w:tcPr>
            <w:tcW w:w="2948" w:type="dxa"/>
          </w:tcPr>
          <w:p w14:paraId="252B07AF" w14:textId="77777777" w:rsidR="000C4039" w:rsidRPr="00057099" w:rsidRDefault="000C4039" w:rsidP="002D3FE5">
            <w:r w:rsidRPr="00057099">
              <w:t>belasting</w:t>
            </w:r>
          </w:p>
        </w:tc>
        <w:tc>
          <w:tcPr>
            <w:tcW w:w="851" w:type="dxa"/>
          </w:tcPr>
          <w:p w14:paraId="7ED2780C" w14:textId="77777777" w:rsidR="000C4039" w:rsidRPr="00057099" w:rsidRDefault="000C4039" w:rsidP="002D3FE5">
            <w:pPr>
              <w:jc w:val="right"/>
            </w:pPr>
          </w:p>
        </w:tc>
        <w:tc>
          <w:tcPr>
            <w:tcW w:w="284" w:type="dxa"/>
          </w:tcPr>
          <w:p w14:paraId="6B545C64" w14:textId="77777777" w:rsidR="000C4039" w:rsidRPr="00057099" w:rsidRDefault="000C4039" w:rsidP="002D3FE5">
            <w:r w:rsidRPr="00057099">
              <w:t>:</w:t>
            </w:r>
          </w:p>
        </w:tc>
        <w:tc>
          <w:tcPr>
            <w:tcW w:w="4536" w:type="dxa"/>
          </w:tcPr>
          <w:p w14:paraId="1E69683C" w14:textId="77777777" w:rsidR="000C4039" w:rsidRPr="00057099" w:rsidRDefault="000C4039" w:rsidP="002D3FE5">
            <w:r w:rsidRPr="00057099">
              <w:t>gelijkmatig verdeeld over de 2 wielen</w:t>
            </w:r>
          </w:p>
        </w:tc>
      </w:tr>
      <w:tr w:rsidR="000C4039" w:rsidRPr="00057099" w14:paraId="420E69B5" w14:textId="77777777" w:rsidTr="002D3FE5">
        <w:tc>
          <w:tcPr>
            <w:tcW w:w="2948" w:type="dxa"/>
          </w:tcPr>
          <w:p w14:paraId="75253FF6" w14:textId="77777777" w:rsidR="000C4039" w:rsidRPr="00057099" w:rsidRDefault="000C4039" w:rsidP="002D3FE5">
            <w:r w:rsidRPr="00057099">
              <w:t>rijsnelheid</w:t>
            </w:r>
          </w:p>
        </w:tc>
        <w:tc>
          <w:tcPr>
            <w:tcW w:w="851" w:type="dxa"/>
          </w:tcPr>
          <w:p w14:paraId="3113AF56" w14:textId="77777777" w:rsidR="000C4039" w:rsidRPr="00057099" w:rsidRDefault="000C4039" w:rsidP="002D3FE5">
            <w:pPr>
              <w:jc w:val="right"/>
            </w:pPr>
            <w:r w:rsidRPr="00057099">
              <w:t>cm/sec</w:t>
            </w:r>
          </w:p>
        </w:tc>
        <w:tc>
          <w:tcPr>
            <w:tcW w:w="284" w:type="dxa"/>
          </w:tcPr>
          <w:p w14:paraId="5B3A5088" w14:textId="77777777" w:rsidR="000C4039" w:rsidRPr="00057099" w:rsidRDefault="000C4039" w:rsidP="002D3FE5">
            <w:r w:rsidRPr="00057099">
              <w:t>:</w:t>
            </w:r>
          </w:p>
        </w:tc>
        <w:tc>
          <w:tcPr>
            <w:tcW w:w="4536" w:type="dxa"/>
          </w:tcPr>
          <w:p w14:paraId="67304686" w14:textId="77777777" w:rsidR="000C4039" w:rsidRPr="00057099" w:rsidRDefault="000C4039" w:rsidP="002D3FE5">
            <w:r w:rsidRPr="00057099">
              <w:t xml:space="preserve">3 </w:t>
            </w:r>
            <w:r w:rsidRPr="00057099">
              <w:rPr>
                <w:i/>
              </w:rPr>
              <w:t>(richtwaarde)</w:t>
            </w:r>
          </w:p>
        </w:tc>
      </w:tr>
      <w:tr w:rsidR="000C4039" w:rsidRPr="00057099" w14:paraId="7E4D47AA" w14:textId="77777777" w:rsidTr="002D3FE5">
        <w:tc>
          <w:tcPr>
            <w:tcW w:w="2948" w:type="dxa"/>
          </w:tcPr>
          <w:p w14:paraId="3DFA153A" w14:textId="77777777" w:rsidR="000C4039" w:rsidRPr="00057099" w:rsidRDefault="000C4039" w:rsidP="002D3FE5">
            <w:r w:rsidRPr="00057099">
              <w:t>constructie</w:t>
            </w:r>
          </w:p>
        </w:tc>
        <w:tc>
          <w:tcPr>
            <w:tcW w:w="851" w:type="dxa"/>
          </w:tcPr>
          <w:p w14:paraId="3E0D2F0F" w14:textId="77777777" w:rsidR="000C4039" w:rsidRPr="00057099" w:rsidRDefault="000C4039" w:rsidP="002D3FE5">
            <w:pPr>
              <w:jc w:val="right"/>
            </w:pPr>
          </w:p>
        </w:tc>
        <w:tc>
          <w:tcPr>
            <w:tcW w:w="284" w:type="dxa"/>
          </w:tcPr>
          <w:p w14:paraId="1AD315E3" w14:textId="77777777" w:rsidR="000C4039" w:rsidRPr="00057099" w:rsidRDefault="000C4039" w:rsidP="002D3FE5">
            <w:r w:rsidRPr="00057099">
              <w:t>:</w:t>
            </w:r>
          </w:p>
        </w:tc>
        <w:tc>
          <w:tcPr>
            <w:tcW w:w="4536" w:type="dxa"/>
          </w:tcPr>
          <w:p w14:paraId="2EFB6B39" w14:textId="77777777" w:rsidR="000C4039" w:rsidRPr="00057099" w:rsidRDefault="000C4039" w:rsidP="002D3FE5">
            <w:r w:rsidRPr="00057099">
              <w:t>moet een harmonisch geheel zijn met de ruimerbrug</w:t>
            </w:r>
          </w:p>
        </w:tc>
      </w:tr>
      <w:tr w:rsidR="000C4039" w:rsidRPr="00057099" w14:paraId="7D31678F" w14:textId="77777777" w:rsidTr="002D3FE5">
        <w:tc>
          <w:tcPr>
            <w:tcW w:w="2948" w:type="dxa"/>
          </w:tcPr>
          <w:p w14:paraId="75C33C6A" w14:textId="77777777" w:rsidR="000C4039" w:rsidRPr="00057099" w:rsidRDefault="000C4039" w:rsidP="002D3FE5">
            <w:r w:rsidRPr="00057099">
              <w:t>Kappen</w:t>
            </w:r>
          </w:p>
        </w:tc>
        <w:tc>
          <w:tcPr>
            <w:tcW w:w="851" w:type="dxa"/>
          </w:tcPr>
          <w:p w14:paraId="5DF1B1DB" w14:textId="77777777" w:rsidR="000C4039" w:rsidRPr="00057099" w:rsidRDefault="000C4039" w:rsidP="002D3FE5">
            <w:pPr>
              <w:jc w:val="right"/>
            </w:pPr>
          </w:p>
        </w:tc>
        <w:tc>
          <w:tcPr>
            <w:tcW w:w="284" w:type="dxa"/>
          </w:tcPr>
          <w:p w14:paraId="1C41086F" w14:textId="77777777" w:rsidR="000C4039" w:rsidRPr="00057099" w:rsidRDefault="000C4039" w:rsidP="002D3FE5">
            <w:r w:rsidRPr="00057099">
              <w:t>:</w:t>
            </w:r>
          </w:p>
        </w:tc>
        <w:tc>
          <w:tcPr>
            <w:tcW w:w="4536" w:type="dxa"/>
          </w:tcPr>
          <w:p w14:paraId="05ED570E" w14:textId="77777777" w:rsidR="000C4039" w:rsidRPr="00057099" w:rsidRDefault="000C4039" w:rsidP="002D3FE5">
            <w:r w:rsidRPr="00057099">
              <w:t xml:space="preserve">over de loopwielen, </w:t>
            </w:r>
            <w:proofErr w:type="spellStart"/>
            <w:r w:rsidRPr="00057099">
              <w:t>scharnierbaar</w:t>
            </w:r>
            <w:proofErr w:type="spellEnd"/>
            <w:r w:rsidRPr="00057099">
              <w:t xml:space="preserve"> uitgevoerd met veiligheidshaak en </w:t>
            </w:r>
            <w:proofErr w:type="spellStart"/>
            <w:r w:rsidRPr="00057099">
              <w:t>snelsluiters</w:t>
            </w:r>
            <w:proofErr w:type="spellEnd"/>
          </w:p>
        </w:tc>
      </w:tr>
      <w:tr w:rsidR="000C4039" w:rsidRPr="00057099" w14:paraId="74E59FC3" w14:textId="77777777" w:rsidTr="002D3FE5">
        <w:tc>
          <w:tcPr>
            <w:tcW w:w="2948" w:type="dxa"/>
          </w:tcPr>
          <w:p w14:paraId="6B5ED0FB" w14:textId="77777777" w:rsidR="000C4039" w:rsidRPr="00057099" w:rsidRDefault="000C4039" w:rsidP="002D3FE5">
            <w:r w:rsidRPr="00057099">
              <w:t>opstelling</w:t>
            </w:r>
          </w:p>
        </w:tc>
        <w:tc>
          <w:tcPr>
            <w:tcW w:w="851" w:type="dxa"/>
          </w:tcPr>
          <w:p w14:paraId="2F842D16" w14:textId="77777777" w:rsidR="000C4039" w:rsidRPr="00057099" w:rsidRDefault="000C4039" w:rsidP="002D3FE5">
            <w:pPr>
              <w:jc w:val="right"/>
            </w:pPr>
          </w:p>
        </w:tc>
        <w:tc>
          <w:tcPr>
            <w:tcW w:w="284" w:type="dxa"/>
          </w:tcPr>
          <w:p w14:paraId="7CC2813A" w14:textId="77777777" w:rsidR="000C4039" w:rsidRPr="00057099" w:rsidRDefault="000C4039" w:rsidP="002D3FE5">
            <w:r w:rsidRPr="00057099">
              <w:t>:</w:t>
            </w:r>
          </w:p>
        </w:tc>
        <w:tc>
          <w:tcPr>
            <w:tcW w:w="4536" w:type="dxa"/>
          </w:tcPr>
          <w:p w14:paraId="4CE47EE9" w14:textId="77777777" w:rsidR="000C4039" w:rsidRPr="00057099" w:rsidRDefault="000C4039" w:rsidP="002D3FE5">
            <w:r w:rsidRPr="00057099">
              <w:t>de wielen staan onder een hoek van 90° met de voerstraal</w:t>
            </w:r>
          </w:p>
        </w:tc>
      </w:tr>
      <w:tr w:rsidR="000C4039" w:rsidRPr="00057099" w14:paraId="1BE313A4" w14:textId="77777777" w:rsidTr="002D3FE5">
        <w:tc>
          <w:tcPr>
            <w:tcW w:w="2948" w:type="dxa"/>
          </w:tcPr>
          <w:p w14:paraId="282EE3FE" w14:textId="77777777" w:rsidR="000C4039" w:rsidRPr="00057099" w:rsidRDefault="000C4039" w:rsidP="002D3FE5">
            <w:r w:rsidRPr="00057099">
              <w:t>materiaal</w:t>
            </w:r>
          </w:p>
        </w:tc>
        <w:tc>
          <w:tcPr>
            <w:tcW w:w="851" w:type="dxa"/>
          </w:tcPr>
          <w:p w14:paraId="29ED4D55" w14:textId="77777777" w:rsidR="000C4039" w:rsidRPr="00057099" w:rsidRDefault="000C4039" w:rsidP="002D3FE5">
            <w:pPr>
              <w:jc w:val="right"/>
            </w:pPr>
          </w:p>
        </w:tc>
        <w:tc>
          <w:tcPr>
            <w:tcW w:w="284" w:type="dxa"/>
          </w:tcPr>
          <w:p w14:paraId="0FBC895A" w14:textId="77777777" w:rsidR="000C4039" w:rsidRPr="00057099" w:rsidRDefault="000C4039" w:rsidP="002D3FE5">
            <w:r w:rsidRPr="00057099">
              <w:t>:</w:t>
            </w:r>
          </w:p>
        </w:tc>
        <w:tc>
          <w:tcPr>
            <w:tcW w:w="4536" w:type="dxa"/>
          </w:tcPr>
          <w:p w14:paraId="4EEE0282" w14:textId="77777777" w:rsidR="000C4039" w:rsidRPr="00057099" w:rsidRDefault="000C4039" w:rsidP="002D3FE5">
            <w:pPr>
              <w:rPr>
                <w:highlight w:val="yellow"/>
              </w:rPr>
            </w:pPr>
          </w:p>
        </w:tc>
      </w:tr>
    </w:tbl>
    <w:p w14:paraId="717528F5" w14:textId="77777777" w:rsidR="000C4039" w:rsidRPr="00057099" w:rsidRDefault="000C4039" w:rsidP="000C4039"/>
    <w:p w14:paraId="36B1298E" w14:textId="77777777" w:rsidR="000C4039" w:rsidRPr="00057099" w:rsidRDefault="000C4039" w:rsidP="006028B5">
      <w:pPr>
        <w:pStyle w:val="Heading3"/>
      </w:pPr>
      <w:r w:rsidRPr="00057099">
        <w:t>Loopwielen</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66B48BD8" w14:textId="77777777" w:rsidTr="002D3FE5">
        <w:tc>
          <w:tcPr>
            <w:tcW w:w="2948" w:type="dxa"/>
          </w:tcPr>
          <w:p w14:paraId="4593EB73" w14:textId="77777777" w:rsidR="000C4039" w:rsidRPr="00057099" w:rsidRDefault="000C4039" w:rsidP="002D3FE5">
            <w:r w:rsidRPr="00057099">
              <w:t>Fabricaat</w:t>
            </w:r>
          </w:p>
        </w:tc>
        <w:tc>
          <w:tcPr>
            <w:tcW w:w="851" w:type="dxa"/>
          </w:tcPr>
          <w:p w14:paraId="56BC83D3" w14:textId="77777777" w:rsidR="000C4039" w:rsidRPr="00057099" w:rsidRDefault="000C4039" w:rsidP="002D3FE5">
            <w:pPr>
              <w:jc w:val="right"/>
            </w:pPr>
          </w:p>
        </w:tc>
        <w:tc>
          <w:tcPr>
            <w:tcW w:w="284" w:type="dxa"/>
          </w:tcPr>
          <w:p w14:paraId="191A28D2" w14:textId="77777777" w:rsidR="000C4039" w:rsidRPr="00057099" w:rsidRDefault="000C4039" w:rsidP="002D3FE5">
            <w:r w:rsidRPr="00057099">
              <w:t>:</w:t>
            </w:r>
          </w:p>
        </w:tc>
        <w:tc>
          <w:tcPr>
            <w:tcW w:w="4536" w:type="dxa"/>
          </w:tcPr>
          <w:p w14:paraId="1B9CBABC" w14:textId="77777777" w:rsidR="000C4039" w:rsidRPr="00057099" w:rsidRDefault="000C4039" w:rsidP="002D3FE5"/>
        </w:tc>
      </w:tr>
      <w:tr w:rsidR="000C4039" w:rsidRPr="00057099" w14:paraId="7B8DA4BF" w14:textId="77777777" w:rsidTr="002D3FE5">
        <w:tc>
          <w:tcPr>
            <w:tcW w:w="2948" w:type="dxa"/>
          </w:tcPr>
          <w:p w14:paraId="3765DD99" w14:textId="77777777" w:rsidR="000C4039" w:rsidRPr="00057099" w:rsidRDefault="000C4039" w:rsidP="002D3FE5">
            <w:r w:rsidRPr="00057099">
              <w:t>wieldiameter</w:t>
            </w:r>
          </w:p>
        </w:tc>
        <w:tc>
          <w:tcPr>
            <w:tcW w:w="851" w:type="dxa"/>
          </w:tcPr>
          <w:p w14:paraId="59F30149" w14:textId="77777777" w:rsidR="000C4039" w:rsidRPr="00057099" w:rsidRDefault="000C4039" w:rsidP="002D3FE5">
            <w:pPr>
              <w:jc w:val="right"/>
            </w:pPr>
            <w:r w:rsidRPr="00057099">
              <w:t>mm</w:t>
            </w:r>
          </w:p>
        </w:tc>
        <w:tc>
          <w:tcPr>
            <w:tcW w:w="284" w:type="dxa"/>
          </w:tcPr>
          <w:p w14:paraId="5A852B07" w14:textId="77777777" w:rsidR="000C4039" w:rsidRPr="00057099" w:rsidRDefault="000C4039" w:rsidP="002D3FE5">
            <w:r w:rsidRPr="00057099">
              <w:t>:</w:t>
            </w:r>
          </w:p>
        </w:tc>
        <w:tc>
          <w:tcPr>
            <w:tcW w:w="4536" w:type="dxa"/>
          </w:tcPr>
          <w:p w14:paraId="41D09FC2" w14:textId="77777777" w:rsidR="000C4039" w:rsidRPr="00057099" w:rsidRDefault="000C4039" w:rsidP="002D3FE5">
            <w:pPr>
              <w:tabs>
                <w:tab w:val="left" w:pos="567"/>
              </w:tabs>
            </w:pPr>
            <w:r w:rsidRPr="00057099">
              <w:tab/>
              <w:t>(</w:t>
            </w:r>
            <w:r w:rsidRPr="00057099">
              <w:sym w:font="Symbol" w:char="F0B3"/>
            </w:r>
            <w:r w:rsidRPr="00057099">
              <w:t xml:space="preserve"> 600)</w:t>
            </w:r>
          </w:p>
        </w:tc>
      </w:tr>
      <w:tr w:rsidR="000C4039" w:rsidRPr="00057099" w14:paraId="294E3577" w14:textId="77777777" w:rsidTr="002D3FE5">
        <w:tc>
          <w:tcPr>
            <w:tcW w:w="2948" w:type="dxa"/>
          </w:tcPr>
          <w:p w14:paraId="03F63A56" w14:textId="77777777" w:rsidR="000C4039" w:rsidRPr="00057099" w:rsidRDefault="000C4039" w:rsidP="002D3FE5"/>
        </w:tc>
        <w:tc>
          <w:tcPr>
            <w:tcW w:w="851" w:type="dxa"/>
          </w:tcPr>
          <w:p w14:paraId="1828ADF7" w14:textId="77777777" w:rsidR="000C4039" w:rsidRPr="00057099" w:rsidRDefault="000C4039" w:rsidP="002D3FE5">
            <w:pPr>
              <w:jc w:val="right"/>
            </w:pPr>
          </w:p>
        </w:tc>
        <w:tc>
          <w:tcPr>
            <w:tcW w:w="284" w:type="dxa"/>
          </w:tcPr>
          <w:p w14:paraId="6BA6A376" w14:textId="77777777" w:rsidR="000C4039" w:rsidRPr="00057099" w:rsidRDefault="000C4039" w:rsidP="002D3FE5"/>
        </w:tc>
        <w:tc>
          <w:tcPr>
            <w:tcW w:w="4536" w:type="dxa"/>
          </w:tcPr>
          <w:p w14:paraId="72D9D1B0"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bandhoogte 40 mm</w:t>
            </w:r>
          </w:p>
        </w:tc>
      </w:tr>
      <w:tr w:rsidR="000C4039" w:rsidRPr="00057099" w14:paraId="565E1044" w14:textId="77777777" w:rsidTr="002D3FE5">
        <w:tc>
          <w:tcPr>
            <w:tcW w:w="2948" w:type="dxa"/>
          </w:tcPr>
          <w:p w14:paraId="3865D8B1" w14:textId="77777777" w:rsidR="000C4039" w:rsidRPr="00057099" w:rsidRDefault="000C4039" w:rsidP="002D3FE5"/>
        </w:tc>
        <w:tc>
          <w:tcPr>
            <w:tcW w:w="851" w:type="dxa"/>
          </w:tcPr>
          <w:p w14:paraId="3636DC90" w14:textId="77777777" w:rsidR="000C4039" w:rsidRPr="00057099" w:rsidRDefault="000C4039" w:rsidP="002D3FE5">
            <w:pPr>
              <w:jc w:val="right"/>
            </w:pPr>
          </w:p>
        </w:tc>
        <w:tc>
          <w:tcPr>
            <w:tcW w:w="284" w:type="dxa"/>
          </w:tcPr>
          <w:p w14:paraId="71B8471E" w14:textId="77777777" w:rsidR="000C4039" w:rsidRPr="00057099" w:rsidRDefault="000C4039" w:rsidP="002D3FE5"/>
        </w:tc>
        <w:tc>
          <w:tcPr>
            <w:tcW w:w="4536" w:type="dxa"/>
          </w:tcPr>
          <w:p w14:paraId="458D3CB0"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hardheid </w:t>
            </w:r>
            <w:proofErr w:type="spellStart"/>
            <w:r w:rsidRPr="00057099">
              <w:rPr>
                <w:rFonts w:eastAsiaTheme="minorEastAsia" w:cstheme="minorBidi"/>
                <w:noProof w:val="0"/>
                <w:color w:val="00577E" w:themeColor="text1"/>
                <w:sz w:val="20"/>
                <w:lang w:val="nl-NL" w:eastAsia="en-GB"/>
              </w:rPr>
              <w:t>shore</w:t>
            </w:r>
            <w:proofErr w:type="spellEnd"/>
            <w:r w:rsidRPr="00057099">
              <w:rPr>
                <w:rFonts w:eastAsiaTheme="minorEastAsia" w:cstheme="minorBidi"/>
                <w:noProof w:val="0"/>
                <w:color w:val="00577E" w:themeColor="text1"/>
                <w:sz w:val="20"/>
                <w:lang w:val="nl-NL" w:eastAsia="en-GB"/>
              </w:rPr>
              <w:t xml:space="preserve"> 900</w:t>
            </w:r>
          </w:p>
        </w:tc>
      </w:tr>
      <w:tr w:rsidR="000C4039" w:rsidRPr="00057099" w14:paraId="591A7307" w14:textId="77777777" w:rsidTr="002D3FE5">
        <w:tc>
          <w:tcPr>
            <w:tcW w:w="2948" w:type="dxa"/>
          </w:tcPr>
          <w:p w14:paraId="71A2E2DB" w14:textId="77777777" w:rsidR="000C4039" w:rsidRPr="00057099" w:rsidRDefault="000C4039" w:rsidP="002D3FE5"/>
        </w:tc>
        <w:tc>
          <w:tcPr>
            <w:tcW w:w="851" w:type="dxa"/>
          </w:tcPr>
          <w:p w14:paraId="10E5E9D1" w14:textId="77777777" w:rsidR="000C4039" w:rsidRPr="00057099" w:rsidRDefault="000C4039" w:rsidP="002D3FE5">
            <w:pPr>
              <w:jc w:val="right"/>
            </w:pPr>
          </w:p>
        </w:tc>
        <w:tc>
          <w:tcPr>
            <w:tcW w:w="284" w:type="dxa"/>
          </w:tcPr>
          <w:p w14:paraId="5F47ACF3" w14:textId="77777777" w:rsidR="000C4039" w:rsidRPr="00057099" w:rsidRDefault="000C4039" w:rsidP="002D3FE5"/>
        </w:tc>
        <w:tc>
          <w:tcPr>
            <w:tcW w:w="4536" w:type="dxa"/>
          </w:tcPr>
          <w:p w14:paraId="5BC2BEB1"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 krimpringen toepassen</w:t>
            </w:r>
          </w:p>
        </w:tc>
      </w:tr>
      <w:tr w:rsidR="000C4039" w:rsidRPr="00057099" w14:paraId="72FBE83D" w14:textId="77777777" w:rsidTr="002D3FE5">
        <w:tc>
          <w:tcPr>
            <w:tcW w:w="2948" w:type="dxa"/>
          </w:tcPr>
          <w:p w14:paraId="66BBAE81" w14:textId="77777777" w:rsidR="000C4039" w:rsidRPr="00057099" w:rsidRDefault="000C4039" w:rsidP="002D3FE5">
            <w:r w:rsidRPr="00057099">
              <w:t>bandbreedte</w:t>
            </w:r>
          </w:p>
        </w:tc>
        <w:tc>
          <w:tcPr>
            <w:tcW w:w="851" w:type="dxa"/>
          </w:tcPr>
          <w:p w14:paraId="49227855" w14:textId="77777777" w:rsidR="000C4039" w:rsidRPr="00057099" w:rsidRDefault="000C4039" w:rsidP="002D3FE5">
            <w:pPr>
              <w:jc w:val="right"/>
            </w:pPr>
            <w:r w:rsidRPr="00057099">
              <w:t>mm</w:t>
            </w:r>
          </w:p>
        </w:tc>
        <w:tc>
          <w:tcPr>
            <w:tcW w:w="284" w:type="dxa"/>
          </w:tcPr>
          <w:p w14:paraId="4A6F3D2E" w14:textId="77777777" w:rsidR="000C4039" w:rsidRPr="00057099" w:rsidRDefault="000C4039" w:rsidP="002D3FE5">
            <w:r w:rsidRPr="00057099">
              <w:t>:</w:t>
            </w:r>
          </w:p>
        </w:tc>
        <w:tc>
          <w:tcPr>
            <w:tcW w:w="4536" w:type="dxa"/>
          </w:tcPr>
          <w:p w14:paraId="288AE18F" w14:textId="77777777" w:rsidR="000C4039" w:rsidRPr="00057099" w:rsidRDefault="000C4039" w:rsidP="002D3FE5">
            <w:pPr>
              <w:tabs>
                <w:tab w:val="left" w:pos="567"/>
              </w:tabs>
            </w:pPr>
            <w:r w:rsidRPr="00057099">
              <w:tab/>
              <w:t>(</w:t>
            </w:r>
            <w:r w:rsidRPr="00057099">
              <w:sym w:font="Symbol" w:char="F0B3"/>
            </w:r>
            <w:r w:rsidRPr="00057099">
              <w:t>150)</w:t>
            </w:r>
          </w:p>
        </w:tc>
      </w:tr>
      <w:tr w:rsidR="000C4039" w:rsidRPr="00057099" w14:paraId="329778F0" w14:textId="77777777" w:rsidTr="002D3FE5">
        <w:tc>
          <w:tcPr>
            <w:tcW w:w="2948" w:type="dxa"/>
          </w:tcPr>
          <w:p w14:paraId="45095C54" w14:textId="77777777" w:rsidR="000C4039" w:rsidRPr="00057099" w:rsidRDefault="000C4039" w:rsidP="002D3FE5">
            <w:r w:rsidRPr="00057099">
              <w:t>vlaktedruk band op looprand</w:t>
            </w:r>
          </w:p>
        </w:tc>
        <w:tc>
          <w:tcPr>
            <w:tcW w:w="851" w:type="dxa"/>
          </w:tcPr>
          <w:p w14:paraId="1327D936" w14:textId="77777777" w:rsidR="000C4039" w:rsidRPr="00057099" w:rsidRDefault="000C4039" w:rsidP="002D3FE5">
            <w:pPr>
              <w:jc w:val="right"/>
            </w:pPr>
            <w:r w:rsidRPr="00057099">
              <w:t>N/mm</w:t>
            </w:r>
            <w:r w:rsidRPr="00057099">
              <w:rPr>
                <w:vertAlign w:val="superscript"/>
              </w:rPr>
              <w:t>2</w:t>
            </w:r>
          </w:p>
        </w:tc>
        <w:tc>
          <w:tcPr>
            <w:tcW w:w="284" w:type="dxa"/>
          </w:tcPr>
          <w:p w14:paraId="7AC4A629" w14:textId="77777777" w:rsidR="000C4039" w:rsidRPr="00057099" w:rsidRDefault="000C4039" w:rsidP="002D3FE5">
            <w:r w:rsidRPr="00057099">
              <w:t>:</w:t>
            </w:r>
          </w:p>
        </w:tc>
        <w:tc>
          <w:tcPr>
            <w:tcW w:w="4536" w:type="dxa"/>
          </w:tcPr>
          <w:p w14:paraId="65275FEA" w14:textId="77777777" w:rsidR="000C4039" w:rsidRPr="00057099" w:rsidRDefault="000C4039" w:rsidP="002D3FE5">
            <w:pPr>
              <w:tabs>
                <w:tab w:val="left" w:pos="567"/>
              </w:tabs>
            </w:pPr>
            <w:r w:rsidRPr="00057099">
              <w:tab/>
              <w:t>(</w:t>
            </w:r>
            <w:r w:rsidRPr="00057099">
              <w:sym w:font="Symbol" w:char="F0A3"/>
            </w:r>
            <w:r w:rsidRPr="00057099">
              <w:t xml:space="preserve"> 7)</w:t>
            </w:r>
          </w:p>
        </w:tc>
      </w:tr>
      <w:tr w:rsidR="000C4039" w:rsidRPr="00057099" w14:paraId="741B1AF1" w14:textId="77777777" w:rsidTr="002D3FE5">
        <w:tc>
          <w:tcPr>
            <w:tcW w:w="2948" w:type="dxa"/>
          </w:tcPr>
          <w:p w14:paraId="78075C5C" w14:textId="77777777" w:rsidR="000C4039" w:rsidRPr="00057099" w:rsidRDefault="000C4039" w:rsidP="002D3FE5">
            <w:r w:rsidRPr="00057099">
              <w:t>indrukking band</w:t>
            </w:r>
          </w:p>
        </w:tc>
        <w:tc>
          <w:tcPr>
            <w:tcW w:w="851" w:type="dxa"/>
          </w:tcPr>
          <w:p w14:paraId="4D6F3912" w14:textId="77777777" w:rsidR="000C4039" w:rsidRPr="00057099" w:rsidRDefault="000C4039" w:rsidP="002D3FE5">
            <w:pPr>
              <w:jc w:val="right"/>
            </w:pPr>
            <w:r w:rsidRPr="00057099">
              <w:t>mm</w:t>
            </w:r>
          </w:p>
        </w:tc>
        <w:tc>
          <w:tcPr>
            <w:tcW w:w="284" w:type="dxa"/>
          </w:tcPr>
          <w:p w14:paraId="3EED46EC" w14:textId="77777777" w:rsidR="000C4039" w:rsidRPr="00057099" w:rsidRDefault="000C4039" w:rsidP="002D3FE5">
            <w:r w:rsidRPr="00057099">
              <w:t>:</w:t>
            </w:r>
          </w:p>
        </w:tc>
        <w:tc>
          <w:tcPr>
            <w:tcW w:w="4536" w:type="dxa"/>
          </w:tcPr>
          <w:p w14:paraId="2FC6AE57" w14:textId="77777777" w:rsidR="000C4039" w:rsidRPr="00057099" w:rsidRDefault="000C4039" w:rsidP="002D3FE5"/>
        </w:tc>
      </w:tr>
      <w:tr w:rsidR="000C4039" w:rsidRPr="00057099" w14:paraId="2D341614" w14:textId="77777777" w:rsidTr="002D3FE5">
        <w:tc>
          <w:tcPr>
            <w:tcW w:w="2948" w:type="dxa"/>
          </w:tcPr>
          <w:p w14:paraId="4EE57980" w14:textId="77777777" w:rsidR="000C4039" w:rsidRPr="00057099" w:rsidRDefault="000C4039" w:rsidP="002D3FE5">
            <w:r w:rsidRPr="00057099">
              <w:t>Lagering</w:t>
            </w:r>
          </w:p>
        </w:tc>
        <w:tc>
          <w:tcPr>
            <w:tcW w:w="851" w:type="dxa"/>
          </w:tcPr>
          <w:p w14:paraId="5472F758" w14:textId="77777777" w:rsidR="000C4039" w:rsidRPr="00057099" w:rsidRDefault="000C4039" w:rsidP="002D3FE5">
            <w:pPr>
              <w:jc w:val="right"/>
            </w:pPr>
          </w:p>
        </w:tc>
        <w:tc>
          <w:tcPr>
            <w:tcW w:w="284" w:type="dxa"/>
          </w:tcPr>
          <w:p w14:paraId="5987CE9F" w14:textId="77777777" w:rsidR="000C4039" w:rsidRPr="00057099" w:rsidRDefault="000C4039" w:rsidP="002D3FE5">
            <w:r w:rsidRPr="00057099">
              <w:t>:</w:t>
            </w:r>
          </w:p>
        </w:tc>
        <w:tc>
          <w:tcPr>
            <w:tcW w:w="4536" w:type="dxa"/>
          </w:tcPr>
          <w:p w14:paraId="4A0E99EE" w14:textId="77777777" w:rsidR="000C4039" w:rsidRPr="00057099" w:rsidRDefault="000C4039" w:rsidP="002D3FE5">
            <w:r w:rsidRPr="00057099">
              <w:t>zelfinstellende kogel of rollenlagers</w:t>
            </w:r>
          </w:p>
        </w:tc>
      </w:tr>
      <w:tr w:rsidR="000C4039" w:rsidRPr="00057099" w14:paraId="0F54B051" w14:textId="77777777" w:rsidTr="002D3FE5">
        <w:tc>
          <w:tcPr>
            <w:tcW w:w="2948" w:type="dxa"/>
          </w:tcPr>
          <w:p w14:paraId="423FD635" w14:textId="77777777" w:rsidR="000C4039" w:rsidRPr="00057099" w:rsidRDefault="000C4039" w:rsidP="002D3FE5">
            <w:r w:rsidRPr="00057099">
              <w:t>Smering</w:t>
            </w:r>
          </w:p>
        </w:tc>
        <w:tc>
          <w:tcPr>
            <w:tcW w:w="851" w:type="dxa"/>
          </w:tcPr>
          <w:p w14:paraId="26097A09" w14:textId="77777777" w:rsidR="000C4039" w:rsidRPr="00057099" w:rsidRDefault="000C4039" w:rsidP="002D3FE5">
            <w:pPr>
              <w:jc w:val="right"/>
            </w:pPr>
          </w:p>
        </w:tc>
        <w:tc>
          <w:tcPr>
            <w:tcW w:w="284" w:type="dxa"/>
          </w:tcPr>
          <w:p w14:paraId="549B6962" w14:textId="77777777" w:rsidR="000C4039" w:rsidRPr="00057099" w:rsidRDefault="000C4039" w:rsidP="002D3FE5">
            <w:r w:rsidRPr="00057099">
              <w:t>:</w:t>
            </w:r>
          </w:p>
        </w:tc>
        <w:tc>
          <w:tcPr>
            <w:tcW w:w="4536" w:type="dxa"/>
          </w:tcPr>
          <w:p w14:paraId="6926C4B1" w14:textId="77777777" w:rsidR="000C4039" w:rsidRPr="00057099" w:rsidRDefault="000C4039" w:rsidP="002D3FE5">
            <w:r w:rsidRPr="00057099">
              <w:t>vetsmering met centraal vetsmeerblok, rvs leidingen en rvs vlaknippels</w:t>
            </w:r>
          </w:p>
        </w:tc>
      </w:tr>
      <w:tr w:rsidR="000C4039" w:rsidRPr="00057099" w14:paraId="561DE628" w14:textId="77777777" w:rsidTr="002D3FE5">
        <w:tc>
          <w:tcPr>
            <w:tcW w:w="2948" w:type="dxa"/>
          </w:tcPr>
          <w:p w14:paraId="3EFCCA20" w14:textId="77777777" w:rsidR="000C4039" w:rsidRPr="00057099" w:rsidRDefault="000C4039" w:rsidP="002D3FE5">
            <w:r w:rsidRPr="00057099">
              <w:lastRenderedPageBreak/>
              <w:t>materiaal</w:t>
            </w:r>
          </w:p>
        </w:tc>
        <w:tc>
          <w:tcPr>
            <w:tcW w:w="851" w:type="dxa"/>
          </w:tcPr>
          <w:p w14:paraId="02E2F808" w14:textId="77777777" w:rsidR="000C4039" w:rsidRPr="00057099" w:rsidRDefault="000C4039" w:rsidP="002D3FE5">
            <w:pPr>
              <w:jc w:val="right"/>
            </w:pPr>
          </w:p>
        </w:tc>
        <w:tc>
          <w:tcPr>
            <w:tcW w:w="284" w:type="dxa"/>
          </w:tcPr>
          <w:p w14:paraId="58520C8B" w14:textId="77777777" w:rsidR="000C4039" w:rsidRPr="00057099" w:rsidRDefault="000C4039" w:rsidP="002D3FE5">
            <w:r w:rsidRPr="00057099">
              <w:t>:</w:t>
            </w:r>
          </w:p>
        </w:tc>
        <w:tc>
          <w:tcPr>
            <w:tcW w:w="4536" w:type="dxa"/>
          </w:tcPr>
          <w:p w14:paraId="5EB80ED5" w14:textId="77777777" w:rsidR="000C4039" w:rsidRPr="00057099" w:rsidRDefault="000C4039" w:rsidP="002D3FE5">
            <w:r w:rsidRPr="00057099">
              <w:t xml:space="preserve">massief rubber/ </w:t>
            </w:r>
            <w:proofErr w:type="spellStart"/>
            <w:r w:rsidRPr="00057099">
              <w:t>vulkollan</w:t>
            </w:r>
            <w:proofErr w:type="spellEnd"/>
          </w:p>
        </w:tc>
      </w:tr>
    </w:tbl>
    <w:p w14:paraId="54137222" w14:textId="77777777" w:rsidR="000C4039" w:rsidRPr="00057099" w:rsidRDefault="000C4039" w:rsidP="000C4039"/>
    <w:p w14:paraId="090E67E2" w14:textId="77777777" w:rsidR="000C4039" w:rsidRPr="00057099" w:rsidRDefault="000C4039" w:rsidP="006028B5">
      <w:pPr>
        <w:pStyle w:val="Heading3"/>
      </w:pPr>
      <w:r w:rsidRPr="00057099">
        <w:t xml:space="preserve">Aandrijving </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03FA0FC7" w14:textId="77777777" w:rsidTr="002D3FE5">
        <w:tc>
          <w:tcPr>
            <w:tcW w:w="2948" w:type="dxa"/>
          </w:tcPr>
          <w:p w14:paraId="08B4014D" w14:textId="77777777" w:rsidR="000C4039" w:rsidRPr="00057099" w:rsidRDefault="000C4039" w:rsidP="002D3FE5">
            <w:r w:rsidRPr="00057099">
              <w:t>Systeem</w:t>
            </w:r>
          </w:p>
        </w:tc>
        <w:tc>
          <w:tcPr>
            <w:tcW w:w="851" w:type="dxa"/>
          </w:tcPr>
          <w:p w14:paraId="7CA2A349" w14:textId="77777777" w:rsidR="000C4039" w:rsidRPr="00057099" w:rsidRDefault="000C4039" w:rsidP="002D3FE5">
            <w:pPr>
              <w:jc w:val="right"/>
            </w:pPr>
          </w:p>
        </w:tc>
        <w:tc>
          <w:tcPr>
            <w:tcW w:w="284" w:type="dxa"/>
          </w:tcPr>
          <w:p w14:paraId="065F3031" w14:textId="77777777" w:rsidR="000C4039" w:rsidRPr="00057099" w:rsidRDefault="000C4039" w:rsidP="002D3FE5">
            <w:r w:rsidRPr="00057099">
              <w:t>:</w:t>
            </w:r>
          </w:p>
        </w:tc>
        <w:tc>
          <w:tcPr>
            <w:tcW w:w="4536" w:type="dxa"/>
          </w:tcPr>
          <w:p w14:paraId="0CC88745" w14:textId="77777777" w:rsidR="000C4039" w:rsidRPr="00057099" w:rsidRDefault="000C4039" w:rsidP="002D3FE5">
            <w:r w:rsidRPr="00057099">
              <w:t>opsteekmotorreductor aangebracht aan de buitenzijde van de loopwagen op het duwende wiel</w:t>
            </w:r>
          </w:p>
        </w:tc>
      </w:tr>
      <w:tr w:rsidR="000C4039" w:rsidRPr="00057099" w14:paraId="5C6BDAE4" w14:textId="77777777" w:rsidTr="002D3FE5">
        <w:tc>
          <w:tcPr>
            <w:tcW w:w="2948" w:type="dxa"/>
          </w:tcPr>
          <w:p w14:paraId="2B3BF121" w14:textId="77777777" w:rsidR="000C4039" w:rsidRPr="00057099" w:rsidRDefault="000C4039" w:rsidP="002D3FE5">
            <w:r w:rsidRPr="00057099">
              <w:t>Fabricaat</w:t>
            </w:r>
          </w:p>
        </w:tc>
        <w:tc>
          <w:tcPr>
            <w:tcW w:w="851" w:type="dxa"/>
          </w:tcPr>
          <w:p w14:paraId="359E3C6E" w14:textId="77777777" w:rsidR="000C4039" w:rsidRPr="00057099" w:rsidRDefault="000C4039" w:rsidP="002D3FE5">
            <w:pPr>
              <w:jc w:val="right"/>
            </w:pPr>
          </w:p>
        </w:tc>
        <w:tc>
          <w:tcPr>
            <w:tcW w:w="284" w:type="dxa"/>
          </w:tcPr>
          <w:p w14:paraId="12811FB4" w14:textId="77777777" w:rsidR="000C4039" w:rsidRPr="00057099" w:rsidRDefault="000C4039" w:rsidP="002D3FE5">
            <w:r w:rsidRPr="00057099">
              <w:t>:</w:t>
            </w:r>
          </w:p>
        </w:tc>
        <w:tc>
          <w:tcPr>
            <w:tcW w:w="4536" w:type="dxa"/>
          </w:tcPr>
          <w:p w14:paraId="7EAA0AC3" w14:textId="77777777" w:rsidR="000C4039" w:rsidRPr="00057099" w:rsidRDefault="000C4039" w:rsidP="002D3FE5">
            <w:pPr>
              <w:rPr>
                <w:i/>
              </w:rPr>
            </w:pPr>
            <w:r w:rsidRPr="00057099">
              <w:t xml:space="preserve">Nord, SEW, of gelijkwaardig </w:t>
            </w:r>
          </w:p>
        </w:tc>
      </w:tr>
      <w:tr w:rsidR="000C4039" w:rsidRPr="00057099" w14:paraId="446023BF" w14:textId="77777777" w:rsidTr="002D3FE5">
        <w:tc>
          <w:tcPr>
            <w:tcW w:w="2948" w:type="dxa"/>
          </w:tcPr>
          <w:p w14:paraId="30B94701" w14:textId="77777777" w:rsidR="000C4039" w:rsidRPr="00057099" w:rsidRDefault="000C4039" w:rsidP="002D3FE5">
            <w:r w:rsidRPr="00057099">
              <w:t>Type</w:t>
            </w:r>
          </w:p>
        </w:tc>
        <w:tc>
          <w:tcPr>
            <w:tcW w:w="851" w:type="dxa"/>
          </w:tcPr>
          <w:p w14:paraId="4EE5B399" w14:textId="77777777" w:rsidR="000C4039" w:rsidRPr="00057099" w:rsidRDefault="000C4039" w:rsidP="002D3FE5">
            <w:pPr>
              <w:jc w:val="right"/>
            </w:pPr>
          </w:p>
        </w:tc>
        <w:tc>
          <w:tcPr>
            <w:tcW w:w="284" w:type="dxa"/>
          </w:tcPr>
          <w:p w14:paraId="5D27E44C" w14:textId="77777777" w:rsidR="000C4039" w:rsidRPr="00057099" w:rsidRDefault="000C4039" w:rsidP="002D3FE5">
            <w:r w:rsidRPr="00057099">
              <w:t>:</w:t>
            </w:r>
          </w:p>
        </w:tc>
        <w:tc>
          <w:tcPr>
            <w:tcW w:w="4536" w:type="dxa"/>
          </w:tcPr>
          <w:p w14:paraId="5E6E3124" w14:textId="77777777" w:rsidR="000C4039" w:rsidRPr="00057099" w:rsidRDefault="000C4039" w:rsidP="002D3FE5"/>
        </w:tc>
      </w:tr>
      <w:tr w:rsidR="000C4039" w:rsidRPr="00057099" w14:paraId="66C8ADCF" w14:textId="77777777" w:rsidTr="002D3FE5">
        <w:tc>
          <w:tcPr>
            <w:tcW w:w="2948" w:type="dxa"/>
          </w:tcPr>
          <w:p w14:paraId="37481EEB" w14:textId="77777777" w:rsidR="000C4039" w:rsidRPr="00057099" w:rsidRDefault="000C4039" w:rsidP="002D3FE5">
            <w:r w:rsidRPr="00057099">
              <w:t>ontwerp en berekening</w:t>
            </w:r>
          </w:p>
        </w:tc>
        <w:tc>
          <w:tcPr>
            <w:tcW w:w="851" w:type="dxa"/>
          </w:tcPr>
          <w:p w14:paraId="64D6F09D" w14:textId="77777777" w:rsidR="000C4039" w:rsidRPr="00057099" w:rsidRDefault="000C4039" w:rsidP="002D3FE5">
            <w:pPr>
              <w:jc w:val="right"/>
            </w:pPr>
          </w:p>
        </w:tc>
        <w:tc>
          <w:tcPr>
            <w:tcW w:w="284" w:type="dxa"/>
          </w:tcPr>
          <w:p w14:paraId="24D9AFAC" w14:textId="77777777" w:rsidR="000C4039" w:rsidRPr="00057099" w:rsidRDefault="000C4039" w:rsidP="002D3FE5">
            <w:r w:rsidRPr="00057099">
              <w:t>:</w:t>
            </w:r>
          </w:p>
        </w:tc>
        <w:tc>
          <w:tcPr>
            <w:tcW w:w="4536" w:type="dxa"/>
          </w:tcPr>
          <w:p w14:paraId="4E351DE5" w14:textId="77777777" w:rsidR="000C4039" w:rsidRPr="00057099" w:rsidRDefault="000C4039" w:rsidP="002D3FE5">
            <w:proofErr w:type="spellStart"/>
            <w:r w:rsidRPr="00057099">
              <w:t>belastingscombinatie</w:t>
            </w:r>
            <w:proofErr w:type="spellEnd"/>
            <w:r w:rsidRPr="00057099">
              <w:t xml:space="preserve"> 2 </w:t>
            </w:r>
          </w:p>
        </w:tc>
      </w:tr>
      <w:tr w:rsidR="000C4039" w:rsidRPr="00057099" w14:paraId="55ABAF0C" w14:textId="77777777" w:rsidTr="002D3FE5">
        <w:tc>
          <w:tcPr>
            <w:tcW w:w="2948" w:type="dxa"/>
          </w:tcPr>
          <w:p w14:paraId="3BC0D350" w14:textId="77777777" w:rsidR="000C4039" w:rsidRPr="00057099" w:rsidRDefault="000C4039" w:rsidP="002D3FE5">
            <w:proofErr w:type="spellStart"/>
            <w:r w:rsidRPr="00057099">
              <w:t>slipcoëfficient</w:t>
            </w:r>
            <w:proofErr w:type="spellEnd"/>
          </w:p>
        </w:tc>
        <w:tc>
          <w:tcPr>
            <w:tcW w:w="851" w:type="dxa"/>
          </w:tcPr>
          <w:p w14:paraId="6F777A3A" w14:textId="77777777" w:rsidR="000C4039" w:rsidRPr="00057099" w:rsidRDefault="000C4039" w:rsidP="002D3FE5">
            <w:pPr>
              <w:jc w:val="right"/>
            </w:pPr>
          </w:p>
        </w:tc>
        <w:tc>
          <w:tcPr>
            <w:tcW w:w="284" w:type="dxa"/>
          </w:tcPr>
          <w:p w14:paraId="5598FEED" w14:textId="77777777" w:rsidR="000C4039" w:rsidRPr="00057099" w:rsidRDefault="000C4039" w:rsidP="002D3FE5">
            <w:r w:rsidRPr="00057099">
              <w:t>:</w:t>
            </w:r>
          </w:p>
        </w:tc>
        <w:tc>
          <w:tcPr>
            <w:tcW w:w="4536" w:type="dxa"/>
          </w:tcPr>
          <w:p w14:paraId="6978ADAD" w14:textId="77777777" w:rsidR="000C4039" w:rsidRPr="00057099" w:rsidRDefault="000C4039" w:rsidP="002D3FE5">
            <w:r w:rsidRPr="00057099">
              <w:t>0,5</w:t>
            </w:r>
          </w:p>
        </w:tc>
      </w:tr>
      <w:tr w:rsidR="000C4039" w:rsidRPr="00057099" w14:paraId="6A079EC3" w14:textId="77777777" w:rsidTr="002D3FE5">
        <w:tc>
          <w:tcPr>
            <w:tcW w:w="2948" w:type="dxa"/>
          </w:tcPr>
          <w:p w14:paraId="36673A19" w14:textId="77777777" w:rsidR="000C4039" w:rsidRPr="00057099" w:rsidRDefault="000C4039" w:rsidP="002D3FE5">
            <w:r w:rsidRPr="00057099">
              <w:t>toerental motorreductor in/uit</w:t>
            </w:r>
          </w:p>
        </w:tc>
        <w:tc>
          <w:tcPr>
            <w:tcW w:w="851" w:type="dxa"/>
          </w:tcPr>
          <w:p w14:paraId="312CA9A6" w14:textId="77777777" w:rsidR="000C4039" w:rsidRPr="00057099" w:rsidRDefault="000C4039" w:rsidP="002D3FE5">
            <w:pPr>
              <w:jc w:val="right"/>
            </w:pPr>
            <w:r w:rsidRPr="00057099">
              <w:t>min</w:t>
            </w:r>
            <w:r w:rsidRPr="00057099">
              <w:rPr>
                <w:vertAlign w:val="superscript"/>
              </w:rPr>
              <w:noBreakHyphen/>
              <w:t>1</w:t>
            </w:r>
          </w:p>
        </w:tc>
        <w:tc>
          <w:tcPr>
            <w:tcW w:w="284" w:type="dxa"/>
          </w:tcPr>
          <w:p w14:paraId="1975139C" w14:textId="77777777" w:rsidR="000C4039" w:rsidRPr="00057099" w:rsidRDefault="000C4039" w:rsidP="002D3FE5">
            <w:r w:rsidRPr="00057099">
              <w:t>:</w:t>
            </w:r>
          </w:p>
        </w:tc>
        <w:tc>
          <w:tcPr>
            <w:tcW w:w="4536" w:type="dxa"/>
          </w:tcPr>
          <w:p w14:paraId="3B7DF408" w14:textId="77777777" w:rsidR="000C4039" w:rsidRPr="00057099" w:rsidRDefault="000C4039" w:rsidP="002D3FE5"/>
        </w:tc>
      </w:tr>
      <w:tr w:rsidR="000C4039" w:rsidRPr="00057099" w14:paraId="6D3A205B" w14:textId="77777777" w:rsidTr="002D3FE5">
        <w:tc>
          <w:tcPr>
            <w:tcW w:w="2948" w:type="dxa"/>
          </w:tcPr>
          <w:p w14:paraId="41628019" w14:textId="77777777" w:rsidR="000C4039" w:rsidRPr="00057099" w:rsidRDefault="000C4039" w:rsidP="002D3FE5">
            <w:r w:rsidRPr="00057099">
              <w:t>geïnstalleerd vermogen</w:t>
            </w:r>
          </w:p>
        </w:tc>
        <w:tc>
          <w:tcPr>
            <w:tcW w:w="851" w:type="dxa"/>
          </w:tcPr>
          <w:p w14:paraId="7AD91014" w14:textId="77777777" w:rsidR="000C4039" w:rsidRPr="00057099" w:rsidRDefault="000C4039" w:rsidP="002D3FE5">
            <w:pPr>
              <w:jc w:val="right"/>
            </w:pPr>
            <w:r w:rsidRPr="00057099">
              <w:t>kW</w:t>
            </w:r>
          </w:p>
        </w:tc>
        <w:tc>
          <w:tcPr>
            <w:tcW w:w="284" w:type="dxa"/>
          </w:tcPr>
          <w:p w14:paraId="744AB6AA" w14:textId="77777777" w:rsidR="000C4039" w:rsidRPr="00057099" w:rsidRDefault="000C4039" w:rsidP="002D3FE5">
            <w:r w:rsidRPr="00057099">
              <w:t>:</w:t>
            </w:r>
          </w:p>
        </w:tc>
        <w:tc>
          <w:tcPr>
            <w:tcW w:w="4536" w:type="dxa"/>
          </w:tcPr>
          <w:p w14:paraId="714E8B12" w14:textId="77777777" w:rsidR="000C4039" w:rsidRPr="00057099" w:rsidRDefault="000C4039" w:rsidP="002D3FE5"/>
        </w:tc>
      </w:tr>
      <w:tr w:rsidR="000C4039" w:rsidRPr="00057099" w14:paraId="332DCEEC" w14:textId="77777777" w:rsidTr="002D3FE5">
        <w:tc>
          <w:tcPr>
            <w:tcW w:w="2948" w:type="dxa"/>
          </w:tcPr>
          <w:p w14:paraId="69F835C6" w14:textId="77777777" w:rsidR="000C4039" w:rsidRPr="00057099" w:rsidRDefault="000C4039" w:rsidP="002D3FE5">
            <w:r w:rsidRPr="00057099">
              <w:t>nominaalstroom</w:t>
            </w:r>
          </w:p>
        </w:tc>
        <w:tc>
          <w:tcPr>
            <w:tcW w:w="851" w:type="dxa"/>
          </w:tcPr>
          <w:p w14:paraId="7233CA5D" w14:textId="77777777" w:rsidR="000C4039" w:rsidRPr="00057099" w:rsidRDefault="000C4039" w:rsidP="002D3FE5">
            <w:pPr>
              <w:jc w:val="right"/>
            </w:pPr>
            <w:r w:rsidRPr="00057099">
              <w:t>A</w:t>
            </w:r>
          </w:p>
        </w:tc>
        <w:tc>
          <w:tcPr>
            <w:tcW w:w="284" w:type="dxa"/>
          </w:tcPr>
          <w:p w14:paraId="47E73F08" w14:textId="77777777" w:rsidR="000C4039" w:rsidRPr="00057099" w:rsidRDefault="000C4039" w:rsidP="002D3FE5">
            <w:r w:rsidRPr="00057099">
              <w:t>:</w:t>
            </w:r>
          </w:p>
        </w:tc>
        <w:tc>
          <w:tcPr>
            <w:tcW w:w="4536" w:type="dxa"/>
          </w:tcPr>
          <w:p w14:paraId="0D69E974" w14:textId="77777777" w:rsidR="000C4039" w:rsidRPr="00057099" w:rsidRDefault="000C4039" w:rsidP="002D3FE5"/>
        </w:tc>
      </w:tr>
      <w:tr w:rsidR="000C4039" w:rsidRPr="00057099" w14:paraId="6D6294EC" w14:textId="77777777" w:rsidTr="002D3FE5">
        <w:tc>
          <w:tcPr>
            <w:tcW w:w="2948" w:type="dxa"/>
          </w:tcPr>
          <w:p w14:paraId="7F680E05" w14:textId="77777777" w:rsidR="000C4039" w:rsidRPr="00057099" w:rsidRDefault="000C4039" w:rsidP="002D3FE5">
            <w:r w:rsidRPr="00057099">
              <w:t>spanning</w:t>
            </w:r>
          </w:p>
        </w:tc>
        <w:tc>
          <w:tcPr>
            <w:tcW w:w="851" w:type="dxa"/>
          </w:tcPr>
          <w:p w14:paraId="55EED14C" w14:textId="77777777" w:rsidR="000C4039" w:rsidRPr="00057099" w:rsidRDefault="000C4039" w:rsidP="002D3FE5">
            <w:pPr>
              <w:jc w:val="right"/>
            </w:pPr>
            <w:r w:rsidRPr="00057099">
              <w:t>V</w:t>
            </w:r>
          </w:p>
        </w:tc>
        <w:tc>
          <w:tcPr>
            <w:tcW w:w="284" w:type="dxa"/>
          </w:tcPr>
          <w:p w14:paraId="45E037A3" w14:textId="77777777" w:rsidR="000C4039" w:rsidRPr="00057099" w:rsidRDefault="000C4039" w:rsidP="002D3FE5">
            <w:r w:rsidRPr="00057099">
              <w:t>:</w:t>
            </w:r>
          </w:p>
        </w:tc>
        <w:tc>
          <w:tcPr>
            <w:tcW w:w="4536" w:type="dxa"/>
          </w:tcPr>
          <w:p w14:paraId="45C338B0" w14:textId="77777777" w:rsidR="000C4039" w:rsidRPr="00057099" w:rsidRDefault="000C4039" w:rsidP="002D3FE5">
            <w:r w:rsidRPr="00057099">
              <w:t>3 x 400, 50 Hz</w:t>
            </w:r>
          </w:p>
        </w:tc>
      </w:tr>
      <w:tr w:rsidR="000C4039" w:rsidRPr="00057099" w14:paraId="6FFA7232" w14:textId="77777777" w:rsidTr="002D3FE5">
        <w:tc>
          <w:tcPr>
            <w:tcW w:w="2948" w:type="dxa"/>
          </w:tcPr>
          <w:p w14:paraId="79F80B88" w14:textId="77777777" w:rsidR="000C4039" w:rsidRPr="00057099" w:rsidRDefault="000C4039" w:rsidP="002D3FE5">
            <w:r w:rsidRPr="00057099">
              <w:t>wijze van aanlopen</w:t>
            </w:r>
          </w:p>
        </w:tc>
        <w:tc>
          <w:tcPr>
            <w:tcW w:w="851" w:type="dxa"/>
          </w:tcPr>
          <w:p w14:paraId="3BDF4C87" w14:textId="77777777" w:rsidR="000C4039" w:rsidRPr="00057099" w:rsidRDefault="000C4039" w:rsidP="002D3FE5">
            <w:pPr>
              <w:jc w:val="right"/>
            </w:pPr>
          </w:p>
        </w:tc>
        <w:tc>
          <w:tcPr>
            <w:tcW w:w="284" w:type="dxa"/>
          </w:tcPr>
          <w:p w14:paraId="0087B515" w14:textId="77777777" w:rsidR="000C4039" w:rsidRPr="00057099" w:rsidRDefault="000C4039" w:rsidP="002D3FE5">
            <w:r w:rsidRPr="00057099">
              <w:t>:</w:t>
            </w:r>
          </w:p>
        </w:tc>
        <w:tc>
          <w:tcPr>
            <w:tcW w:w="4536" w:type="dxa"/>
          </w:tcPr>
          <w:p w14:paraId="713A9887" w14:textId="77777777" w:rsidR="000C4039" w:rsidRPr="00057099" w:rsidRDefault="000C4039" w:rsidP="002D3FE5">
            <w:r w:rsidRPr="00057099">
              <w:t>direct</w:t>
            </w:r>
          </w:p>
        </w:tc>
      </w:tr>
      <w:tr w:rsidR="000C4039" w:rsidRPr="00057099" w14:paraId="480A61ED" w14:textId="77777777" w:rsidTr="002D3FE5">
        <w:tc>
          <w:tcPr>
            <w:tcW w:w="2948" w:type="dxa"/>
          </w:tcPr>
          <w:p w14:paraId="75FBD6FB" w14:textId="77777777" w:rsidR="000C4039" w:rsidRPr="00057099" w:rsidRDefault="000C4039" w:rsidP="002D3FE5">
            <w:r w:rsidRPr="00057099">
              <w:t>isolatieklasse</w:t>
            </w:r>
          </w:p>
        </w:tc>
        <w:tc>
          <w:tcPr>
            <w:tcW w:w="851" w:type="dxa"/>
          </w:tcPr>
          <w:p w14:paraId="59734DE6" w14:textId="77777777" w:rsidR="000C4039" w:rsidRPr="00057099" w:rsidRDefault="000C4039" w:rsidP="002D3FE5">
            <w:pPr>
              <w:jc w:val="right"/>
            </w:pPr>
          </w:p>
        </w:tc>
        <w:tc>
          <w:tcPr>
            <w:tcW w:w="284" w:type="dxa"/>
          </w:tcPr>
          <w:p w14:paraId="37804DFE" w14:textId="77777777" w:rsidR="000C4039" w:rsidRPr="00057099" w:rsidRDefault="000C4039" w:rsidP="002D3FE5">
            <w:r w:rsidRPr="00057099">
              <w:t>:</w:t>
            </w:r>
          </w:p>
        </w:tc>
        <w:tc>
          <w:tcPr>
            <w:tcW w:w="4536" w:type="dxa"/>
          </w:tcPr>
          <w:p w14:paraId="503CD028" w14:textId="77777777" w:rsidR="000C4039" w:rsidRPr="00057099" w:rsidRDefault="000C4039" w:rsidP="002D3FE5">
            <w:r w:rsidRPr="00057099">
              <w:t>B</w:t>
            </w:r>
          </w:p>
        </w:tc>
      </w:tr>
      <w:tr w:rsidR="000C4039" w:rsidRPr="00057099" w14:paraId="70DBDEFF" w14:textId="77777777" w:rsidTr="002D3FE5">
        <w:tc>
          <w:tcPr>
            <w:tcW w:w="2948" w:type="dxa"/>
          </w:tcPr>
          <w:p w14:paraId="515BA14E" w14:textId="77777777" w:rsidR="000C4039" w:rsidRPr="00057099" w:rsidRDefault="000C4039" w:rsidP="002D3FE5">
            <w:r w:rsidRPr="00057099">
              <w:t>beschermingsgraad</w:t>
            </w:r>
          </w:p>
        </w:tc>
        <w:tc>
          <w:tcPr>
            <w:tcW w:w="851" w:type="dxa"/>
          </w:tcPr>
          <w:p w14:paraId="43480FDE" w14:textId="77777777" w:rsidR="000C4039" w:rsidRPr="00057099" w:rsidRDefault="000C4039" w:rsidP="002D3FE5">
            <w:pPr>
              <w:jc w:val="right"/>
            </w:pPr>
          </w:p>
        </w:tc>
        <w:tc>
          <w:tcPr>
            <w:tcW w:w="284" w:type="dxa"/>
          </w:tcPr>
          <w:p w14:paraId="3E958C05" w14:textId="77777777" w:rsidR="000C4039" w:rsidRPr="00057099" w:rsidRDefault="000C4039" w:rsidP="002D3FE5">
            <w:r w:rsidRPr="00057099">
              <w:t>:</w:t>
            </w:r>
          </w:p>
        </w:tc>
        <w:tc>
          <w:tcPr>
            <w:tcW w:w="4536" w:type="dxa"/>
          </w:tcPr>
          <w:p w14:paraId="0A296387" w14:textId="77777777" w:rsidR="000C4039" w:rsidRPr="00057099" w:rsidRDefault="000C4039" w:rsidP="002D3FE5">
            <w:r w:rsidRPr="00057099">
              <w:t>IP55</w:t>
            </w:r>
          </w:p>
        </w:tc>
      </w:tr>
      <w:tr w:rsidR="000C4039" w:rsidRPr="00057099" w14:paraId="036EB07B" w14:textId="77777777" w:rsidTr="002D3FE5">
        <w:tc>
          <w:tcPr>
            <w:tcW w:w="2948" w:type="dxa"/>
          </w:tcPr>
          <w:p w14:paraId="3E06DC3D" w14:textId="77777777" w:rsidR="000C4039" w:rsidRPr="00057099" w:rsidRDefault="000C4039" w:rsidP="002D3FE5">
            <w:r w:rsidRPr="00057099">
              <w:t>bedrijfstype</w:t>
            </w:r>
          </w:p>
        </w:tc>
        <w:tc>
          <w:tcPr>
            <w:tcW w:w="851" w:type="dxa"/>
          </w:tcPr>
          <w:p w14:paraId="283BF6E3" w14:textId="77777777" w:rsidR="000C4039" w:rsidRPr="00057099" w:rsidRDefault="000C4039" w:rsidP="002D3FE5">
            <w:pPr>
              <w:jc w:val="right"/>
            </w:pPr>
          </w:p>
        </w:tc>
        <w:tc>
          <w:tcPr>
            <w:tcW w:w="284" w:type="dxa"/>
          </w:tcPr>
          <w:p w14:paraId="1F7B3D6E" w14:textId="77777777" w:rsidR="000C4039" w:rsidRPr="00057099" w:rsidRDefault="000C4039" w:rsidP="002D3FE5">
            <w:r w:rsidRPr="00057099">
              <w:t>:</w:t>
            </w:r>
          </w:p>
        </w:tc>
        <w:tc>
          <w:tcPr>
            <w:tcW w:w="4536" w:type="dxa"/>
          </w:tcPr>
          <w:p w14:paraId="55F06C11" w14:textId="77777777" w:rsidR="000C4039" w:rsidRPr="00057099" w:rsidRDefault="000C4039" w:rsidP="002D3FE5">
            <w:r w:rsidRPr="00057099">
              <w:t>S1</w:t>
            </w:r>
          </w:p>
        </w:tc>
      </w:tr>
      <w:tr w:rsidR="000C4039" w:rsidRPr="00057099" w14:paraId="019353A8" w14:textId="77777777" w:rsidTr="002D3FE5">
        <w:tc>
          <w:tcPr>
            <w:tcW w:w="2948" w:type="dxa"/>
          </w:tcPr>
          <w:p w14:paraId="48750C2A" w14:textId="77777777" w:rsidR="000C4039" w:rsidRPr="00057099" w:rsidRDefault="000C4039" w:rsidP="002D3FE5">
            <w:r w:rsidRPr="00057099">
              <w:t>bouwvorm</w:t>
            </w:r>
          </w:p>
        </w:tc>
        <w:tc>
          <w:tcPr>
            <w:tcW w:w="851" w:type="dxa"/>
          </w:tcPr>
          <w:p w14:paraId="4D608AE9" w14:textId="77777777" w:rsidR="000C4039" w:rsidRPr="00057099" w:rsidRDefault="000C4039" w:rsidP="002D3FE5">
            <w:pPr>
              <w:jc w:val="right"/>
            </w:pPr>
          </w:p>
        </w:tc>
        <w:tc>
          <w:tcPr>
            <w:tcW w:w="284" w:type="dxa"/>
          </w:tcPr>
          <w:p w14:paraId="0BBDFCD1" w14:textId="77777777" w:rsidR="000C4039" w:rsidRPr="00057099" w:rsidRDefault="000C4039" w:rsidP="002D3FE5">
            <w:r w:rsidRPr="00057099">
              <w:t>:</w:t>
            </w:r>
          </w:p>
        </w:tc>
        <w:tc>
          <w:tcPr>
            <w:tcW w:w="4536" w:type="dxa"/>
          </w:tcPr>
          <w:p w14:paraId="12988E2F" w14:textId="77777777" w:rsidR="000C4039" w:rsidRPr="00057099" w:rsidRDefault="000C4039" w:rsidP="002D3FE5"/>
        </w:tc>
      </w:tr>
      <w:tr w:rsidR="000C4039" w:rsidRPr="00057099" w14:paraId="041C39E3" w14:textId="77777777" w:rsidTr="002D3FE5">
        <w:tc>
          <w:tcPr>
            <w:tcW w:w="2948" w:type="dxa"/>
          </w:tcPr>
          <w:p w14:paraId="0BFCF873" w14:textId="77777777" w:rsidR="000C4039" w:rsidRPr="00057099" w:rsidRDefault="000C4039" w:rsidP="002D3FE5">
            <w:r w:rsidRPr="00057099">
              <w:t>type smering</w:t>
            </w:r>
          </w:p>
        </w:tc>
        <w:tc>
          <w:tcPr>
            <w:tcW w:w="851" w:type="dxa"/>
          </w:tcPr>
          <w:p w14:paraId="02D411E6" w14:textId="77777777" w:rsidR="000C4039" w:rsidRPr="00057099" w:rsidRDefault="000C4039" w:rsidP="002D3FE5">
            <w:pPr>
              <w:jc w:val="right"/>
            </w:pPr>
          </w:p>
        </w:tc>
        <w:tc>
          <w:tcPr>
            <w:tcW w:w="284" w:type="dxa"/>
          </w:tcPr>
          <w:p w14:paraId="1CBF536D" w14:textId="77777777" w:rsidR="000C4039" w:rsidRPr="00057099" w:rsidRDefault="000C4039" w:rsidP="002D3FE5">
            <w:r w:rsidRPr="00057099">
              <w:t>:</w:t>
            </w:r>
          </w:p>
        </w:tc>
        <w:tc>
          <w:tcPr>
            <w:tcW w:w="4536" w:type="dxa"/>
          </w:tcPr>
          <w:p w14:paraId="72F03488" w14:textId="77777777" w:rsidR="000C4039" w:rsidRPr="00057099" w:rsidRDefault="000C4039" w:rsidP="002D3FE5"/>
        </w:tc>
      </w:tr>
      <w:tr w:rsidR="000C4039" w:rsidRPr="00057099" w14:paraId="221C5E20" w14:textId="77777777" w:rsidTr="002D3FE5">
        <w:tc>
          <w:tcPr>
            <w:tcW w:w="2948" w:type="dxa"/>
          </w:tcPr>
          <w:p w14:paraId="49E567B2" w14:textId="77777777" w:rsidR="000C4039" w:rsidRPr="00057099" w:rsidRDefault="000C4039" w:rsidP="002D3FE5">
            <w:r w:rsidRPr="00057099">
              <w:t>voorzien van</w:t>
            </w:r>
          </w:p>
        </w:tc>
        <w:tc>
          <w:tcPr>
            <w:tcW w:w="851" w:type="dxa"/>
          </w:tcPr>
          <w:p w14:paraId="00C7F448" w14:textId="77777777" w:rsidR="000C4039" w:rsidRPr="00057099" w:rsidRDefault="000C4039" w:rsidP="002D3FE5">
            <w:pPr>
              <w:jc w:val="right"/>
            </w:pPr>
          </w:p>
        </w:tc>
        <w:tc>
          <w:tcPr>
            <w:tcW w:w="284" w:type="dxa"/>
          </w:tcPr>
          <w:p w14:paraId="11F30EC1" w14:textId="77777777" w:rsidR="000C4039" w:rsidRPr="00057099" w:rsidRDefault="000C4039" w:rsidP="002D3FE5">
            <w:r w:rsidRPr="00057099">
              <w:t>:</w:t>
            </w:r>
          </w:p>
        </w:tc>
        <w:tc>
          <w:tcPr>
            <w:tcW w:w="4536" w:type="dxa"/>
          </w:tcPr>
          <w:p w14:paraId="3489B61E"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vul</w:t>
            </w:r>
            <w:r w:rsidRPr="00057099">
              <w:rPr>
                <w:rFonts w:eastAsiaTheme="minorEastAsia" w:cstheme="minorBidi"/>
                <w:noProof w:val="0"/>
                <w:color w:val="00577E" w:themeColor="text1"/>
                <w:sz w:val="20"/>
                <w:lang w:val="nl-NL" w:eastAsia="en-GB"/>
              </w:rPr>
              <w:noBreakHyphen/>
              <w:t xml:space="preserve"> en ontluchtingsopening</w:t>
            </w:r>
          </w:p>
        </w:tc>
      </w:tr>
      <w:tr w:rsidR="000C4039" w:rsidRPr="00057099" w14:paraId="2324636E" w14:textId="77777777" w:rsidTr="002D3FE5">
        <w:tc>
          <w:tcPr>
            <w:tcW w:w="2948" w:type="dxa"/>
          </w:tcPr>
          <w:p w14:paraId="3553BCD1" w14:textId="77777777" w:rsidR="000C4039" w:rsidRPr="00057099" w:rsidRDefault="000C4039" w:rsidP="002D3FE5"/>
        </w:tc>
        <w:tc>
          <w:tcPr>
            <w:tcW w:w="851" w:type="dxa"/>
          </w:tcPr>
          <w:p w14:paraId="687F6F2F" w14:textId="77777777" w:rsidR="000C4039" w:rsidRPr="00057099" w:rsidRDefault="000C4039" w:rsidP="002D3FE5">
            <w:pPr>
              <w:jc w:val="right"/>
            </w:pPr>
          </w:p>
        </w:tc>
        <w:tc>
          <w:tcPr>
            <w:tcW w:w="284" w:type="dxa"/>
          </w:tcPr>
          <w:p w14:paraId="7BD94AAE" w14:textId="77777777" w:rsidR="000C4039" w:rsidRPr="00057099" w:rsidRDefault="000C4039" w:rsidP="002D3FE5"/>
        </w:tc>
        <w:tc>
          <w:tcPr>
            <w:tcW w:w="4536" w:type="dxa"/>
          </w:tcPr>
          <w:p w14:paraId="5A12ED3F"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peilglas</w:t>
            </w:r>
          </w:p>
        </w:tc>
      </w:tr>
      <w:tr w:rsidR="000C4039" w:rsidRPr="00057099" w14:paraId="001BD494" w14:textId="77777777" w:rsidTr="002D3FE5">
        <w:tc>
          <w:tcPr>
            <w:tcW w:w="2948" w:type="dxa"/>
          </w:tcPr>
          <w:p w14:paraId="460728C2" w14:textId="77777777" w:rsidR="000C4039" w:rsidRPr="00057099" w:rsidRDefault="000C4039" w:rsidP="002D3FE5"/>
        </w:tc>
        <w:tc>
          <w:tcPr>
            <w:tcW w:w="851" w:type="dxa"/>
          </w:tcPr>
          <w:p w14:paraId="1BB3845A" w14:textId="77777777" w:rsidR="000C4039" w:rsidRPr="00057099" w:rsidRDefault="000C4039" w:rsidP="002D3FE5">
            <w:pPr>
              <w:jc w:val="right"/>
            </w:pPr>
          </w:p>
        </w:tc>
        <w:tc>
          <w:tcPr>
            <w:tcW w:w="284" w:type="dxa"/>
          </w:tcPr>
          <w:p w14:paraId="50E93D6C" w14:textId="77777777" w:rsidR="000C4039" w:rsidRPr="00057099" w:rsidRDefault="000C4039" w:rsidP="002D3FE5"/>
        </w:tc>
        <w:tc>
          <w:tcPr>
            <w:tcW w:w="4536" w:type="dxa"/>
          </w:tcPr>
          <w:p w14:paraId="1EE63213"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RVS-kogelkraan met wartelaansluiting en slangpilaar</w:t>
            </w:r>
          </w:p>
        </w:tc>
      </w:tr>
      <w:tr w:rsidR="000C4039" w:rsidRPr="00057099" w14:paraId="15AEA6FB" w14:textId="77777777" w:rsidTr="002D3FE5">
        <w:tc>
          <w:tcPr>
            <w:tcW w:w="2948" w:type="dxa"/>
          </w:tcPr>
          <w:p w14:paraId="46B6E4CB" w14:textId="77777777" w:rsidR="000C4039" w:rsidRPr="00057099" w:rsidRDefault="000C4039" w:rsidP="002D3FE5">
            <w:r w:rsidRPr="00057099">
              <w:t>L</w:t>
            </w:r>
            <w:r w:rsidRPr="00057099">
              <w:rPr>
                <w:vertAlign w:val="subscript"/>
              </w:rPr>
              <w:t>10h</w:t>
            </w:r>
            <w:r w:rsidRPr="00057099">
              <w:t xml:space="preserve"> levensduur lagers</w:t>
            </w:r>
          </w:p>
        </w:tc>
        <w:tc>
          <w:tcPr>
            <w:tcW w:w="851" w:type="dxa"/>
          </w:tcPr>
          <w:p w14:paraId="71740DF8" w14:textId="77777777" w:rsidR="000C4039" w:rsidRPr="00057099" w:rsidRDefault="000C4039" w:rsidP="002D3FE5">
            <w:pPr>
              <w:jc w:val="right"/>
            </w:pPr>
            <w:r w:rsidRPr="00057099">
              <w:t>h</w:t>
            </w:r>
          </w:p>
        </w:tc>
        <w:tc>
          <w:tcPr>
            <w:tcW w:w="284" w:type="dxa"/>
          </w:tcPr>
          <w:p w14:paraId="0C48E399" w14:textId="77777777" w:rsidR="000C4039" w:rsidRPr="00057099" w:rsidRDefault="000C4039" w:rsidP="002D3FE5">
            <w:r w:rsidRPr="00057099">
              <w:t>:</w:t>
            </w:r>
          </w:p>
        </w:tc>
        <w:tc>
          <w:tcPr>
            <w:tcW w:w="4536" w:type="dxa"/>
          </w:tcPr>
          <w:p w14:paraId="63502BD6" w14:textId="77777777" w:rsidR="000C4039" w:rsidRPr="00057099" w:rsidRDefault="000C4039" w:rsidP="002D3FE5">
            <w:r w:rsidRPr="00057099">
              <w:sym w:font="Symbol" w:char="F0B3"/>
            </w:r>
            <w:r w:rsidRPr="00057099">
              <w:t xml:space="preserve"> 50.000</w:t>
            </w:r>
          </w:p>
        </w:tc>
      </w:tr>
    </w:tbl>
    <w:p w14:paraId="6848B6C9" w14:textId="77777777" w:rsidR="000C4039" w:rsidRPr="00057099" w:rsidRDefault="000C4039" w:rsidP="000C4039"/>
    <w:p w14:paraId="4899216C" w14:textId="77777777" w:rsidR="000C4039" w:rsidRPr="00057099" w:rsidRDefault="000C4039" w:rsidP="006028B5">
      <w:pPr>
        <w:pStyle w:val="Heading3"/>
      </w:pPr>
      <w:r w:rsidRPr="00057099">
        <w:t>Sneeuwschuiver</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45BD685B" w14:textId="77777777" w:rsidTr="002D3FE5">
        <w:tc>
          <w:tcPr>
            <w:tcW w:w="2948" w:type="dxa"/>
          </w:tcPr>
          <w:p w14:paraId="35A4155C" w14:textId="77777777" w:rsidR="000C4039" w:rsidRPr="00057099" w:rsidRDefault="000C4039" w:rsidP="002D3FE5">
            <w:r w:rsidRPr="00057099">
              <w:t>Aantal</w:t>
            </w:r>
          </w:p>
        </w:tc>
        <w:tc>
          <w:tcPr>
            <w:tcW w:w="851" w:type="dxa"/>
          </w:tcPr>
          <w:p w14:paraId="72D43E30" w14:textId="77777777" w:rsidR="000C4039" w:rsidRPr="00057099" w:rsidRDefault="000C4039" w:rsidP="002D3FE5">
            <w:pPr>
              <w:jc w:val="right"/>
            </w:pPr>
          </w:p>
        </w:tc>
        <w:tc>
          <w:tcPr>
            <w:tcW w:w="284" w:type="dxa"/>
          </w:tcPr>
          <w:p w14:paraId="5362BA7C" w14:textId="77777777" w:rsidR="000C4039" w:rsidRPr="00057099" w:rsidRDefault="000C4039" w:rsidP="002D3FE5">
            <w:r w:rsidRPr="00057099">
              <w:t>:</w:t>
            </w:r>
          </w:p>
        </w:tc>
        <w:tc>
          <w:tcPr>
            <w:tcW w:w="4536" w:type="dxa"/>
          </w:tcPr>
          <w:p w14:paraId="0D991B6A" w14:textId="77777777" w:rsidR="000C4039" w:rsidRPr="00057099" w:rsidRDefault="000C4039" w:rsidP="002D3FE5">
            <w:r w:rsidRPr="00057099">
              <w:t>1</w:t>
            </w:r>
          </w:p>
        </w:tc>
      </w:tr>
      <w:tr w:rsidR="000C4039" w:rsidRPr="00057099" w14:paraId="5D1D4517" w14:textId="77777777" w:rsidTr="002D3FE5">
        <w:tc>
          <w:tcPr>
            <w:tcW w:w="2948" w:type="dxa"/>
          </w:tcPr>
          <w:p w14:paraId="0E594367" w14:textId="77777777" w:rsidR="000C4039" w:rsidRPr="00057099" w:rsidRDefault="000C4039" w:rsidP="002D3FE5">
            <w:r w:rsidRPr="00057099">
              <w:t>Looprand</w:t>
            </w:r>
          </w:p>
        </w:tc>
        <w:tc>
          <w:tcPr>
            <w:tcW w:w="851" w:type="dxa"/>
          </w:tcPr>
          <w:p w14:paraId="117B7FD1" w14:textId="77777777" w:rsidR="000C4039" w:rsidRPr="00057099" w:rsidRDefault="000C4039" w:rsidP="002D3FE5">
            <w:pPr>
              <w:jc w:val="right"/>
            </w:pPr>
          </w:p>
        </w:tc>
        <w:tc>
          <w:tcPr>
            <w:tcW w:w="284" w:type="dxa"/>
          </w:tcPr>
          <w:p w14:paraId="49E32DA5" w14:textId="77777777" w:rsidR="000C4039" w:rsidRPr="00057099" w:rsidRDefault="000C4039" w:rsidP="002D3FE5">
            <w:r w:rsidRPr="00057099">
              <w:t>:</w:t>
            </w:r>
          </w:p>
        </w:tc>
        <w:tc>
          <w:tcPr>
            <w:tcW w:w="4536" w:type="dxa"/>
          </w:tcPr>
          <w:p w14:paraId="2B5B000A" w14:textId="77777777" w:rsidR="000C4039" w:rsidRPr="00057099" w:rsidRDefault="000C4039" w:rsidP="002D3FE5">
            <w:r w:rsidRPr="00057099">
              <w:t>45° naar buiten gericht</w:t>
            </w:r>
          </w:p>
        </w:tc>
      </w:tr>
      <w:tr w:rsidR="000C4039" w:rsidRPr="00057099" w14:paraId="3BD38F8C" w14:textId="77777777" w:rsidTr="002D3FE5">
        <w:tc>
          <w:tcPr>
            <w:tcW w:w="2948" w:type="dxa"/>
          </w:tcPr>
          <w:p w14:paraId="46F06BCE" w14:textId="77777777" w:rsidR="000C4039" w:rsidRPr="00057099" w:rsidRDefault="000C4039" w:rsidP="002D3FE5">
            <w:r w:rsidRPr="00057099">
              <w:t>afmetingen:</w:t>
            </w:r>
          </w:p>
        </w:tc>
        <w:tc>
          <w:tcPr>
            <w:tcW w:w="851" w:type="dxa"/>
          </w:tcPr>
          <w:p w14:paraId="10649F9F" w14:textId="77777777" w:rsidR="000C4039" w:rsidRPr="00057099" w:rsidRDefault="000C4039" w:rsidP="002D3FE5">
            <w:pPr>
              <w:jc w:val="right"/>
            </w:pPr>
          </w:p>
        </w:tc>
        <w:tc>
          <w:tcPr>
            <w:tcW w:w="284" w:type="dxa"/>
          </w:tcPr>
          <w:p w14:paraId="7F4C4BCF" w14:textId="77777777" w:rsidR="000C4039" w:rsidRPr="00057099" w:rsidRDefault="000C4039" w:rsidP="002D3FE5"/>
        </w:tc>
        <w:tc>
          <w:tcPr>
            <w:tcW w:w="4536" w:type="dxa"/>
          </w:tcPr>
          <w:p w14:paraId="2D05351E" w14:textId="77777777" w:rsidR="000C4039" w:rsidRPr="00057099" w:rsidRDefault="000C4039" w:rsidP="002D3FE5"/>
        </w:tc>
      </w:tr>
      <w:tr w:rsidR="000C4039" w:rsidRPr="00057099" w14:paraId="2A4A89B4" w14:textId="77777777" w:rsidTr="002D3FE5">
        <w:tc>
          <w:tcPr>
            <w:tcW w:w="2948" w:type="dxa"/>
          </w:tcPr>
          <w:p w14:paraId="3E36CAEC"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hoogte</w:t>
            </w:r>
          </w:p>
        </w:tc>
        <w:tc>
          <w:tcPr>
            <w:tcW w:w="851" w:type="dxa"/>
          </w:tcPr>
          <w:p w14:paraId="57138A23" w14:textId="77777777" w:rsidR="000C4039" w:rsidRPr="00057099" w:rsidRDefault="000C4039" w:rsidP="002D3FE5">
            <w:pPr>
              <w:jc w:val="right"/>
            </w:pPr>
            <w:r w:rsidRPr="00057099">
              <w:t>mm</w:t>
            </w:r>
          </w:p>
        </w:tc>
        <w:tc>
          <w:tcPr>
            <w:tcW w:w="284" w:type="dxa"/>
          </w:tcPr>
          <w:p w14:paraId="23A748B8" w14:textId="77777777" w:rsidR="000C4039" w:rsidRPr="00057099" w:rsidRDefault="000C4039" w:rsidP="002D3FE5">
            <w:r w:rsidRPr="00057099">
              <w:t>:</w:t>
            </w:r>
          </w:p>
        </w:tc>
        <w:tc>
          <w:tcPr>
            <w:tcW w:w="4536" w:type="dxa"/>
          </w:tcPr>
          <w:p w14:paraId="639D72D0" w14:textId="77777777" w:rsidR="000C4039" w:rsidRPr="00057099" w:rsidRDefault="000C4039" w:rsidP="002D3FE5">
            <w:r w:rsidRPr="00057099">
              <w:t>200</w:t>
            </w:r>
          </w:p>
        </w:tc>
      </w:tr>
      <w:tr w:rsidR="000C4039" w:rsidRPr="00057099" w14:paraId="514C77AC" w14:textId="77777777" w:rsidTr="002D3FE5">
        <w:tc>
          <w:tcPr>
            <w:tcW w:w="2948" w:type="dxa"/>
          </w:tcPr>
          <w:p w14:paraId="089186B3"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breedte</w:t>
            </w:r>
          </w:p>
        </w:tc>
        <w:tc>
          <w:tcPr>
            <w:tcW w:w="851" w:type="dxa"/>
          </w:tcPr>
          <w:p w14:paraId="51E93F5E" w14:textId="77777777" w:rsidR="000C4039" w:rsidRPr="00057099" w:rsidRDefault="000C4039" w:rsidP="002D3FE5">
            <w:pPr>
              <w:jc w:val="right"/>
            </w:pPr>
            <w:r w:rsidRPr="00057099">
              <w:t>mm</w:t>
            </w:r>
          </w:p>
        </w:tc>
        <w:tc>
          <w:tcPr>
            <w:tcW w:w="284" w:type="dxa"/>
          </w:tcPr>
          <w:p w14:paraId="7C30D7C8" w14:textId="77777777" w:rsidR="000C4039" w:rsidRPr="00057099" w:rsidRDefault="000C4039" w:rsidP="002D3FE5">
            <w:r w:rsidRPr="00057099">
              <w:t>:</w:t>
            </w:r>
          </w:p>
        </w:tc>
        <w:tc>
          <w:tcPr>
            <w:tcW w:w="4536" w:type="dxa"/>
          </w:tcPr>
          <w:p w14:paraId="78D2FD4D" w14:textId="77777777" w:rsidR="000C4039" w:rsidRPr="00057099" w:rsidRDefault="000C4039" w:rsidP="002D3FE5"/>
        </w:tc>
      </w:tr>
      <w:tr w:rsidR="000C4039" w:rsidRPr="00057099" w14:paraId="5672FB33" w14:textId="77777777" w:rsidTr="002D3FE5">
        <w:tc>
          <w:tcPr>
            <w:tcW w:w="2948" w:type="dxa"/>
          </w:tcPr>
          <w:p w14:paraId="7D97CF55"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dikte</w:t>
            </w:r>
          </w:p>
        </w:tc>
        <w:tc>
          <w:tcPr>
            <w:tcW w:w="851" w:type="dxa"/>
          </w:tcPr>
          <w:p w14:paraId="43F9E584" w14:textId="77777777" w:rsidR="000C4039" w:rsidRPr="00057099" w:rsidRDefault="000C4039" w:rsidP="002D3FE5">
            <w:pPr>
              <w:jc w:val="right"/>
            </w:pPr>
            <w:r w:rsidRPr="00057099">
              <w:t>mm</w:t>
            </w:r>
          </w:p>
        </w:tc>
        <w:tc>
          <w:tcPr>
            <w:tcW w:w="284" w:type="dxa"/>
          </w:tcPr>
          <w:p w14:paraId="64E6D9AF" w14:textId="77777777" w:rsidR="000C4039" w:rsidRPr="00057099" w:rsidRDefault="000C4039" w:rsidP="002D3FE5">
            <w:r w:rsidRPr="00057099">
              <w:t>:</w:t>
            </w:r>
          </w:p>
        </w:tc>
        <w:tc>
          <w:tcPr>
            <w:tcW w:w="4536" w:type="dxa"/>
          </w:tcPr>
          <w:p w14:paraId="0739FB86" w14:textId="77777777" w:rsidR="000C4039" w:rsidRPr="00057099" w:rsidRDefault="000C4039" w:rsidP="002D3FE5">
            <w:r w:rsidRPr="00057099">
              <w:t>4</w:t>
            </w:r>
          </w:p>
        </w:tc>
      </w:tr>
      <w:tr w:rsidR="000C4039" w:rsidRPr="00057099" w14:paraId="3E0E41FC" w14:textId="77777777" w:rsidTr="002D3FE5">
        <w:tc>
          <w:tcPr>
            <w:tcW w:w="2948" w:type="dxa"/>
          </w:tcPr>
          <w:p w14:paraId="141BC439" w14:textId="77777777" w:rsidR="000C4039" w:rsidRPr="00057099" w:rsidRDefault="000C4039" w:rsidP="002D3FE5">
            <w:r w:rsidRPr="00057099">
              <w:t>bevestiging</w:t>
            </w:r>
          </w:p>
        </w:tc>
        <w:tc>
          <w:tcPr>
            <w:tcW w:w="851" w:type="dxa"/>
          </w:tcPr>
          <w:p w14:paraId="08437961" w14:textId="77777777" w:rsidR="000C4039" w:rsidRPr="00057099" w:rsidRDefault="000C4039" w:rsidP="002D3FE5">
            <w:pPr>
              <w:jc w:val="right"/>
            </w:pPr>
          </w:p>
        </w:tc>
        <w:tc>
          <w:tcPr>
            <w:tcW w:w="284" w:type="dxa"/>
          </w:tcPr>
          <w:p w14:paraId="1F943A55" w14:textId="77777777" w:rsidR="000C4039" w:rsidRPr="00057099" w:rsidRDefault="000C4039" w:rsidP="002D3FE5">
            <w:r w:rsidRPr="00057099">
              <w:t>:</w:t>
            </w:r>
          </w:p>
        </w:tc>
        <w:tc>
          <w:tcPr>
            <w:tcW w:w="4536" w:type="dxa"/>
          </w:tcPr>
          <w:p w14:paraId="148E9C48" w14:textId="77777777" w:rsidR="000C4039" w:rsidRPr="00057099" w:rsidRDefault="000C4039" w:rsidP="002D3FE5">
            <w:r w:rsidRPr="00057099">
              <w:t>vast aan loopwagen, in hoogte instelbaar, schrapend gesteld</w:t>
            </w:r>
          </w:p>
        </w:tc>
      </w:tr>
      <w:tr w:rsidR="000C4039" w:rsidRPr="00057099" w14:paraId="0EFA6894" w14:textId="77777777" w:rsidTr="002D3FE5">
        <w:tc>
          <w:tcPr>
            <w:tcW w:w="2948" w:type="dxa"/>
          </w:tcPr>
          <w:p w14:paraId="4406337E" w14:textId="77777777" w:rsidR="000C4039" w:rsidRPr="00057099" w:rsidRDefault="000C4039" w:rsidP="002D3FE5">
            <w:r w:rsidRPr="00057099">
              <w:t>materiaal</w:t>
            </w:r>
          </w:p>
        </w:tc>
        <w:tc>
          <w:tcPr>
            <w:tcW w:w="851" w:type="dxa"/>
          </w:tcPr>
          <w:p w14:paraId="3CF24589" w14:textId="77777777" w:rsidR="000C4039" w:rsidRPr="00057099" w:rsidRDefault="000C4039" w:rsidP="002D3FE5">
            <w:pPr>
              <w:jc w:val="right"/>
            </w:pPr>
          </w:p>
        </w:tc>
        <w:tc>
          <w:tcPr>
            <w:tcW w:w="284" w:type="dxa"/>
          </w:tcPr>
          <w:p w14:paraId="35626DAA" w14:textId="77777777" w:rsidR="000C4039" w:rsidRPr="00057099" w:rsidRDefault="000C4039" w:rsidP="002D3FE5">
            <w:r w:rsidRPr="00057099">
              <w:t>:</w:t>
            </w:r>
          </w:p>
        </w:tc>
        <w:tc>
          <w:tcPr>
            <w:tcW w:w="4536" w:type="dxa"/>
          </w:tcPr>
          <w:p w14:paraId="1C15E4E2" w14:textId="77777777" w:rsidR="000C4039" w:rsidRPr="00057099" w:rsidRDefault="000C4039" w:rsidP="002D3FE5">
            <w:r w:rsidRPr="00057099">
              <w:t>Slijtvast kunststof</w:t>
            </w:r>
          </w:p>
        </w:tc>
      </w:tr>
    </w:tbl>
    <w:p w14:paraId="378AAB44" w14:textId="77777777" w:rsidR="000C4039" w:rsidRPr="00057099" w:rsidRDefault="000C4039" w:rsidP="000C4039"/>
    <w:p w14:paraId="5DD91DB4" w14:textId="77777777" w:rsidR="000C4039" w:rsidRPr="00057099" w:rsidRDefault="000C4039" w:rsidP="006028B5">
      <w:pPr>
        <w:pStyle w:val="Heading3"/>
      </w:pPr>
      <w:r w:rsidRPr="00057099">
        <w:t>Obstakelbeveiliging</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008F7D3C" w14:textId="77777777" w:rsidTr="002D3FE5">
        <w:tc>
          <w:tcPr>
            <w:tcW w:w="2948" w:type="dxa"/>
          </w:tcPr>
          <w:p w14:paraId="6D555F99" w14:textId="77777777" w:rsidR="000C4039" w:rsidRPr="00057099" w:rsidRDefault="000C4039" w:rsidP="002D3FE5">
            <w:r w:rsidRPr="00057099">
              <w:t>Aantal</w:t>
            </w:r>
          </w:p>
        </w:tc>
        <w:tc>
          <w:tcPr>
            <w:tcW w:w="851" w:type="dxa"/>
          </w:tcPr>
          <w:p w14:paraId="7F416F48" w14:textId="77777777" w:rsidR="000C4039" w:rsidRPr="00057099" w:rsidRDefault="000C4039" w:rsidP="002D3FE5">
            <w:pPr>
              <w:jc w:val="right"/>
            </w:pPr>
          </w:p>
        </w:tc>
        <w:tc>
          <w:tcPr>
            <w:tcW w:w="284" w:type="dxa"/>
          </w:tcPr>
          <w:p w14:paraId="0C57235B" w14:textId="77777777" w:rsidR="000C4039" w:rsidRPr="00057099" w:rsidRDefault="000C4039" w:rsidP="002D3FE5">
            <w:r w:rsidRPr="00057099">
              <w:t>:</w:t>
            </w:r>
          </w:p>
        </w:tc>
        <w:tc>
          <w:tcPr>
            <w:tcW w:w="4536" w:type="dxa"/>
          </w:tcPr>
          <w:p w14:paraId="05F419D4" w14:textId="77777777" w:rsidR="000C4039" w:rsidRPr="00057099" w:rsidRDefault="000C4039" w:rsidP="002D3FE5">
            <w:r w:rsidRPr="00057099">
              <w:t>1</w:t>
            </w:r>
          </w:p>
        </w:tc>
      </w:tr>
      <w:tr w:rsidR="000C4039" w:rsidRPr="00057099" w14:paraId="3859B21C" w14:textId="77777777" w:rsidTr="002D3FE5">
        <w:tc>
          <w:tcPr>
            <w:tcW w:w="2948" w:type="dxa"/>
          </w:tcPr>
          <w:p w14:paraId="1BC42883" w14:textId="77777777" w:rsidR="000C4039" w:rsidRPr="00057099" w:rsidRDefault="000C4039" w:rsidP="002D3FE5">
            <w:r w:rsidRPr="00057099">
              <w:t>Positie</w:t>
            </w:r>
          </w:p>
        </w:tc>
        <w:tc>
          <w:tcPr>
            <w:tcW w:w="851" w:type="dxa"/>
          </w:tcPr>
          <w:p w14:paraId="4F52E888" w14:textId="77777777" w:rsidR="000C4039" w:rsidRPr="00057099" w:rsidRDefault="000C4039" w:rsidP="002D3FE5">
            <w:pPr>
              <w:jc w:val="right"/>
            </w:pPr>
          </w:p>
        </w:tc>
        <w:tc>
          <w:tcPr>
            <w:tcW w:w="284" w:type="dxa"/>
          </w:tcPr>
          <w:p w14:paraId="3AAF7E90" w14:textId="77777777" w:rsidR="000C4039" w:rsidRPr="00057099" w:rsidRDefault="000C4039" w:rsidP="002D3FE5">
            <w:r w:rsidRPr="00057099">
              <w:t>:</w:t>
            </w:r>
          </w:p>
        </w:tc>
        <w:tc>
          <w:tcPr>
            <w:tcW w:w="4536" w:type="dxa"/>
          </w:tcPr>
          <w:p w14:paraId="799731AD" w14:textId="77777777" w:rsidR="000C4039" w:rsidRPr="00057099" w:rsidRDefault="000C4039" w:rsidP="002D3FE5">
            <w:r w:rsidRPr="00057099">
              <w:t>aan de loopwagen of ruimerbrug</w:t>
            </w:r>
          </w:p>
        </w:tc>
      </w:tr>
      <w:tr w:rsidR="000C4039" w:rsidRPr="00057099" w14:paraId="3B2DE254" w14:textId="77777777" w:rsidTr="002D3FE5">
        <w:tc>
          <w:tcPr>
            <w:tcW w:w="2948" w:type="dxa"/>
          </w:tcPr>
          <w:p w14:paraId="6412A42D" w14:textId="77777777" w:rsidR="000C4039" w:rsidRPr="00057099" w:rsidRDefault="000C4039" w:rsidP="002D3FE5">
            <w:r w:rsidRPr="00057099">
              <w:t>uitvoering</w:t>
            </w:r>
          </w:p>
        </w:tc>
        <w:tc>
          <w:tcPr>
            <w:tcW w:w="851" w:type="dxa"/>
          </w:tcPr>
          <w:p w14:paraId="3A31418B" w14:textId="77777777" w:rsidR="000C4039" w:rsidRPr="00057099" w:rsidRDefault="000C4039" w:rsidP="002D3FE5">
            <w:pPr>
              <w:jc w:val="right"/>
            </w:pPr>
          </w:p>
        </w:tc>
        <w:tc>
          <w:tcPr>
            <w:tcW w:w="284" w:type="dxa"/>
          </w:tcPr>
          <w:p w14:paraId="0EAC3A41" w14:textId="77777777" w:rsidR="000C4039" w:rsidRPr="00057099" w:rsidRDefault="000C4039" w:rsidP="002D3FE5">
            <w:r w:rsidRPr="00057099">
              <w:t>:</w:t>
            </w:r>
          </w:p>
        </w:tc>
        <w:tc>
          <w:tcPr>
            <w:tcW w:w="4536" w:type="dxa"/>
          </w:tcPr>
          <w:p w14:paraId="00439168" w14:textId="77777777" w:rsidR="000C4039" w:rsidRPr="00057099" w:rsidRDefault="000C4039" w:rsidP="002D3FE5">
            <w:proofErr w:type="spellStart"/>
            <w:r w:rsidRPr="00057099">
              <w:t>meertandig</w:t>
            </w:r>
            <w:proofErr w:type="spellEnd"/>
            <w:r w:rsidRPr="00057099">
              <w:t xml:space="preserve"> scharnierend rooster voorzien van mechanische vergrendeling, met elektrische signalering</w:t>
            </w:r>
          </w:p>
        </w:tc>
      </w:tr>
      <w:tr w:rsidR="000C4039" w:rsidRPr="00057099" w14:paraId="499809ED" w14:textId="77777777" w:rsidTr="002D3FE5">
        <w:tc>
          <w:tcPr>
            <w:tcW w:w="2948" w:type="dxa"/>
          </w:tcPr>
          <w:p w14:paraId="6A50760C" w14:textId="77777777" w:rsidR="000C4039" w:rsidRPr="00057099" w:rsidRDefault="000C4039" w:rsidP="002D3FE5">
            <w:r w:rsidRPr="00057099">
              <w:t>Breedte</w:t>
            </w:r>
          </w:p>
        </w:tc>
        <w:tc>
          <w:tcPr>
            <w:tcW w:w="851" w:type="dxa"/>
          </w:tcPr>
          <w:p w14:paraId="2BCDA82A" w14:textId="77777777" w:rsidR="000C4039" w:rsidRPr="00057099" w:rsidRDefault="000C4039" w:rsidP="002D3FE5">
            <w:pPr>
              <w:jc w:val="right"/>
            </w:pPr>
          </w:p>
        </w:tc>
        <w:tc>
          <w:tcPr>
            <w:tcW w:w="284" w:type="dxa"/>
          </w:tcPr>
          <w:p w14:paraId="0BB92C20" w14:textId="77777777" w:rsidR="000C4039" w:rsidRPr="00057099" w:rsidRDefault="000C4039" w:rsidP="002D3FE5">
            <w:r w:rsidRPr="00057099">
              <w:t>:</w:t>
            </w:r>
          </w:p>
        </w:tc>
        <w:tc>
          <w:tcPr>
            <w:tcW w:w="4536" w:type="dxa"/>
          </w:tcPr>
          <w:p w14:paraId="59DE8B6F" w14:textId="77777777" w:rsidR="000C4039" w:rsidRPr="00057099" w:rsidRDefault="000C4039" w:rsidP="002D3FE5">
            <w:r w:rsidRPr="00057099">
              <w:t>van binnenkant looprand tot voorbij verste en diepste punt van de toegangstrap</w:t>
            </w:r>
          </w:p>
        </w:tc>
      </w:tr>
      <w:tr w:rsidR="000C4039" w:rsidRPr="00057099" w14:paraId="32BFCF75" w14:textId="77777777" w:rsidTr="002D3FE5">
        <w:tc>
          <w:tcPr>
            <w:tcW w:w="2948" w:type="dxa"/>
          </w:tcPr>
          <w:p w14:paraId="68C19273" w14:textId="77777777" w:rsidR="000C4039" w:rsidRPr="00057099" w:rsidRDefault="000C4039" w:rsidP="002D3FE5">
            <w:r w:rsidRPr="00057099">
              <w:lastRenderedPageBreak/>
              <w:t>schakelkracht</w:t>
            </w:r>
          </w:p>
        </w:tc>
        <w:tc>
          <w:tcPr>
            <w:tcW w:w="851" w:type="dxa"/>
          </w:tcPr>
          <w:p w14:paraId="651C3F4F" w14:textId="77777777" w:rsidR="000C4039" w:rsidRPr="00057099" w:rsidRDefault="000C4039" w:rsidP="002D3FE5">
            <w:pPr>
              <w:jc w:val="right"/>
            </w:pPr>
            <w:r w:rsidRPr="00057099">
              <w:t>N</w:t>
            </w:r>
          </w:p>
        </w:tc>
        <w:tc>
          <w:tcPr>
            <w:tcW w:w="284" w:type="dxa"/>
          </w:tcPr>
          <w:p w14:paraId="07B5AB5F" w14:textId="77777777" w:rsidR="000C4039" w:rsidRPr="00057099" w:rsidRDefault="000C4039" w:rsidP="002D3FE5">
            <w:r w:rsidRPr="00057099">
              <w:t>:</w:t>
            </w:r>
          </w:p>
        </w:tc>
        <w:tc>
          <w:tcPr>
            <w:tcW w:w="4536" w:type="dxa"/>
          </w:tcPr>
          <w:p w14:paraId="5F7BFDAD" w14:textId="77777777" w:rsidR="000C4039" w:rsidRPr="00057099" w:rsidRDefault="000C4039" w:rsidP="002D3FE5">
            <w:r w:rsidRPr="00057099">
              <w:t>instelbaar 0</w:t>
            </w:r>
            <w:r w:rsidRPr="00057099">
              <w:noBreakHyphen/>
              <w:t>100</w:t>
            </w:r>
          </w:p>
        </w:tc>
      </w:tr>
      <w:tr w:rsidR="000C4039" w:rsidRPr="00057099" w14:paraId="20D5AB46" w14:textId="77777777" w:rsidTr="002D3FE5">
        <w:tc>
          <w:tcPr>
            <w:tcW w:w="2948" w:type="dxa"/>
          </w:tcPr>
          <w:p w14:paraId="03868DC7" w14:textId="77777777" w:rsidR="000C4039" w:rsidRPr="00057099" w:rsidRDefault="000C4039" w:rsidP="002D3FE5">
            <w:r w:rsidRPr="00057099">
              <w:t>schakelaar</w:t>
            </w:r>
          </w:p>
        </w:tc>
        <w:tc>
          <w:tcPr>
            <w:tcW w:w="851" w:type="dxa"/>
          </w:tcPr>
          <w:p w14:paraId="5BF9CFB3" w14:textId="77777777" w:rsidR="000C4039" w:rsidRPr="00057099" w:rsidRDefault="000C4039" w:rsidP="002D3FE5">
            <w:pPr>
              <w:jc w:val="right"/>
            </w:pPr>
          </w:p>
        </w:tc>
        <w:tc>
          <w:tcPr>
            <w:tcW w:w="284" w:type="dxa"/>
          </w:tcPr>
          <w:p w14:paraId="19A20003" w14:textId="77777777" w:rsidR="000C4039" w:rsidRPr="00057099" w:rsidRDefault="000C4039" w:rsidP="002D3FE5">
            <w:r w:rsidRPr="00057099">
              <w:t>:</w:t>
            </w:r>
          </w:p>
        </w:tc>
        <w:tc>
          <w:tcPr>
            <w:tcW w:w="4536" w:type="dxa"/>
          </w:tcPr>
          <w:p w14:paraId="76E741D6" w14:textId="77777777" w:rsidR="000C4039" w:rsidRPr="00057099" w:rsidRDefault="000C4039" w:rsidP="002D3FE5">
            <w:r w:rsidRPr="00057099">
              <w:t>inductieve naderingsschakelaar</w:t>
            </w:r>
          </w:p>
        </w:tc>
      </w:tr>
      <w:tr w:rsidR="000C4039" w:rsidRPr="00057099" w14:paraId="3BD3835E" w14:textId="77777777" w:rsidTr="002D3FE5">
        <w:tc>
          <w:tcPr>
            <w:tcW w:w="2948" w:type="dxa"/>
          </w:tcPr>
          <w:p w14:paraId="40187213" w14:textId="77777777" w:rsidR="000C4039" w:rsidRPr="00057099" w:rsidRDefault="000C4039" w:rsidP="002D3FE5">
            <w:r w:rsidRPr="00057099">
              <w:t>uitvoering</w:t>
            </w:r>
          </w:p>
        </w:tc>
        <w:tc>
          <w:tcPr>
            <w:tcW w:w="851" w:type="dxa"/>
          </w:tcPr>
          <w:p w14:paraId="04DD0DFC" w14:textId="77777777" w:rsidR="000C4039" w:rsidRPr="00057099" w:rsidRDefault="000C4039" w:rsidP="002D3FE5">
            <w:pPr>
              <w:jc w:val="right"/>
            </w:pPr>
          </w:p>
        </w:tc>
        <w:tc>
          <w:tcPr>
            <w:tcW w:w="284" w:type="dxa"/>
          </w:tcPr>
          <w:p w14:paraId="2F6E302C" w14:textId="77777777" w:rsidR="000C4039" w:rsidRPr="00057099" w:rsidRDefault="000C4039" w:rsidP="002D3FE5">
            <w:r w:rsidRPr="00057099">
              <w:t>:</w:t>
            </w:r>
          </w:p>
        </w:tc>
        <w:tc>
          <w:tcPr>
            <w:tcW w:w="4536" w:type="dxa"/>
          </w:tcPr>
          <w:p w14:paraId="313AE798" w14:textId="153DB482" w:rsidR="000C4039" w:rsidRPr="00057099" w:rsidRDefault="000C4039" w:rsidP="002D3FE5">
            <w:r w:rsidRPr="00057099">
              <w:t xml:space="preserve">zie lid </w:t>
            </w:r>
            <w:r w:rsidR="00640BC5" w:rsidRPr="00057099">
              <w:fldChar w:fldCharType="begin"/>
            </w:r>
            <w:r w:rsidR="00640BC5" w:rsidRPr="00057099">
              <w:instrText xml:space="preserve"> REF _Ref51752195 \r \h </w:instrText>
            </w:r>
            <w:r w:rsidR="00640BC5" w:rsidRPr="00057099">
              <w:fldChar w:fldCharType="separate"/>
            </w:r>
            <w:r w:rsidR="00057099">
              <w:t>10.13.6</w:t>
            </w:r>
            <w:r w:rsidR="00640BC5" w:rsidRPr="00057099">
              <w:fldChar w:fldCharType="end"/>
            </w:r>
          </w:p>
        </w:tc>
      </w:tr>
    </w:tbl>
    <w:p w14:paraId="3C637C20" w14:textId="77777777" w:rsidR="000C4039" w:rsidRPr="00057099" w:rsidRDefault="000C4039" w:rsidP="000C4039"/>
    <w:p w14:paraId="4F9D9C55" w14:textId="77777777" w:rsidR="000C4039" w:rsidRPr="00057099" w:rsidRDefault="000C4039" w:rsidP="006028B5">
      <w:pPr>
        <w:pStyle w:val="Heading3"/>
      </w:pPr>
      <w:r w:rsidRPr="00057099">
        <w:t>Wielslipbeveiliging</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642F5A72" w14:textId="77777777" w:rsidTr="002D3FE5">
        <w:tc>
          <w:tcPr>
            <w:tcW w:w="2948" w:type="dxa"/>
          </w:tcPr>
          <w:p w14:paraId="6C83585F" w14:textId="77777777" w:rsidR="000C4039" w:rsidRPr="00057099" w:rsidRDefault="000C4039" w:rsidP="002D3FE5">
            <w:r w:rsidRPr="00057099">
              <w:t>Aantal</w:t>
            </w:r>
          </w:p>
        </w:tc>
        <w:tc>
          <w:tcPr>
            <w:tcW w:w="851" w:type="dxa"/>
          </w:tcPr>
          <w:p w14:paraId="05E21925" w14:textId="77777777" w:rsidR="000C4039" w:rsidRPr="00057099" w:rsidRDefault="000C4039" w:rsidP="002D3FE5">
            <w:pPr>
              <w:jc w:val="right"/>
            </w:pPr>
          </w:p>
        </w:tc>
        <w:tc>
          <w:tcPr>
            <w:tcW w:w="284" w:type="dxa"/>
          </w:tcPr>
          <w:p w14:paraId="4DEB51D2" w14:textId="77777777" w:rsidR="000C4039" w:rsidRPr="00057099" w:rsidRDefault="000C4039" w:rsidP="002D3FE5">
            <w:r w:rsidRPr="00057099">
              <w:t>:</w:t>
            </w:r>
          </w:p>
        </w:tc>
        <w:tc>
          <w:tcPr>
            <w:tcW w:w="4536" w:type="dxa"/>
          </w:tcPr>
          <w:p w14:paraId="57AEB3AA" w14:textId="77777777" w:rsidR="000C4039" w:rsidRPr="00057099" w:rsidRDefault="000C4039" w:rsidP="002D3FE5">
            <w:r w:rsidRPr="00057099">
              <w:t>1</w:t>
            </w:r>
          </w:p>
        </w:tc>
      </w:tr>
      <w:tr w:rsidR="000C4039" w:rsidRPr="00057099" w14:paraId="3FECAAD6" w14:textId="77777777" w:rsidTr="002D3FE5">
        <w:tc>
          <w:tcPr>
            <w:tcW w:w="2948" w:type="dxa"/>
          </w:tcPr>
          <w:p w14:paraId="07ADB184" w14:textId="77777777" w:rsidR="000C4039" w:rsidRPr="00057099" w:rsidRDefault="000C4039" w:rsidP="002D3FE5">
            <w:r w:rsidRPr="00057099">
              <w:t>bestaande uit</w:t>
            </w:r>
          </w:p>
        </w:tc>
        <w:tc>
          <w:tcPr>
            <w:tcW w:w="851" w:type="dxa"/>
          </w:tcPr>
          <w:p w14:paraId="2D7FD039" w14:textId="77777777" w:rsidR="000C4039" w:rsidRPr="00057099" w:rsidRDefault="000C4039" w:rsidP="002D3FE5">
            <w:pPr>
              <w:jc w:val="right"/>
            </w:pPr>
          </w:p>
        </w:tc>
        <w:tc>
          <w:tcPr>
            <w:tcW w:w="284" w:type="dxa"/>
          </w:tcPr>
          <w:p w14:paraId="1B63E82F" w14:textId="77777777" w:rsidR="000C4039" w:rsidRPr="00057099" w:rsidRDefault="000C4039" w:rsidP="002D3FE5">
            <w:r w:rsidRPr="00057099">
              <w:t>:</w:t>
            </w:r>
          </w:p>
        </w:tc>
        <w:tc>
          <w:tcPr>
            <w:tcW w:w="4536" w:type="dxa"/>
          </w:tcPr>
          <w:p w14:paraId="62CF25DE" w14:textId="77777777" w:rsidR="000C4039" w:rsidRPr="00057099" w:rsidRDefault="000C4039" w:rsidP="002D3FE5">
            <w:r w:rsidRPr="00057099">
              <w:t>een inductieve naderingsschakelaar</w:t>
            </w:r>
          </w:p>
        </w:tc>
      </w:tr>
      <w:tr w:rsidR="000C4039" w:rsidRPr="00057099" w14:paraId="1F0CD05D" w14:textId="77777777" w:rsidTr="002D3FE5">
        <w:tc>
          <w:tcPr>
            <w:tcW w:w="2948" w:type="dxa"/>
          </w:tcPr>
          <w:p w14:paraId="7562B0E0" w14:textId="77777777" w:rsidR="000C4039" w:rsidRPr="00057099" w:rsidRDefault="000C4039" w:rsidP="002D3FE5">
            <w:r w:rsidRPr="00057099">
              <w:t>Positie</w:t>
            </w:r>
          </w:p>
        </w:tc>
        <w:tc>
          <w:tcPr>
            <w:tcW w:w="851" w:type="dxa"/>
          </w:tcPr>
          <w:p w14:paraId="6628791C" w14:textId="77777777" w:rsidR="000C4039" w:rsidRPr="00057099" w:rsidRDefault="000C4039" w:rsidP="002D3FE5">
            <w:pPr>
              <w:jc w:val="right"/>
            </w:pPr>
          </w:p>
        </w:tc>
        <w:tc>
          <w:tcPr>
            <w:tcW w:w="284" w:type="dxa"/>
          </w:tcPr>
          <w:p w14:paraId="39BB0B34" w14:textId="77777777" w:rsidR="000C4039" w:rsidRPr="00057099" w:rsidRDefault="000C4039" w:rsidP="002D3FE5">
            <w:r w:rsidRPr="00057099">
              <w:t>:</w:t>
            </w:r>
          </w:p>
        </w:tc>
        <w:tc>
          <w:tcPr>
            <w:tcW w:w="4536" w:type="dxa"/>
          </w:tcPr>
          <w:p w14:paraId="57A9902C" w14:textId="77777777" w:rsidR="000C4039" w:rsidRPr="00057099" w:rsidRDefault="000C4039" w:rsidP="002D3FE5">
            <w:r w:rsidRPr="00057099">
              <w:t>op het niet aangedreven wiel/nokkenschijf op middendraaipunt loopwagen</w:t>
            </w:r>
          </w:p>
        </w:tc>
      </w:tr>
      <w:tr w:rsidR="000C4039" w:rsidRPr="00057099" w14:paraId="2870CCF0" w14:textId="77777777" w:rsidTr="002D3FE5">
        <w:tc>
          <w:tcPr>
            <w:tcW w:w="2948" w:type="dxa"/>
          </w:tcPr>
          <w:p w14:paraId="49A2343C" w14:textId="77777777" w:rsidR="000C4039" w:rsidRPr="00057099" w:rsidRDefault="000C4039" w:rsidP="002D3FE5">
            <w:r w:rsidRPr="00057099">
              <w:t>uitvoering</w:t>
            </w:r>
          </w:p>
        </w:tc>
        <w:tc>
          <w:tcPr>
            <w:tcW w:w="851" w:type="dxa"/>
          </w:tcPr>
          <w:p w14:paraId="6EBAC154" w14:textId="77777777" w:rsidR="000C4039" w:rsidRPr="00057099" w:rsidRDefault="000C4039" w:rsidP="002D3FE5">
            <w:pPr>
              <w:jc w:val="right"/>
            </w:pPr>
          </w:p>
        </w:tc>
        <w:tc>
          <w:tcPr>
            <w:tcW w:w="284" w:type="dxa"/>
          </w:tcPr>
          <w:p w14:paraId="0D97A410" w14:textId="77777777" w:rsidR="000C4039" w:rsidRPr="00057099" w:rsidRDefault="000C4039" w:rsidP="002D3FE5">
            <w:r w:rsidRPr="00057099">
              <w:t>:</w:t>
            </w:r>
          </w:p>
        </w:tc>
        <w:tc>
          <w:tcPr>
            <w:tcW w:w="4536" w:type="dxa"/>
          </w:tcPr>
          <w:p w14:paraId="0D7DA6B3" w14:textId="46363BB7" w:rsidR="000C4039" w:rsidRPr="00057099" w:rsidRDefault="000C4039" w:rsidP="002D3FE5">
            <w:pPr>
              <w:rPr>
                <w:highlight w:val="yellow"/>
              </w:rPr>
            </w:pPr>
            <w:r w:rsidRPr="00057099">
              <w:t xml:space="preserve">zie lid </w:t>
            </w:r>
            <w:r w:rsidR="00640BC5" w:rsidRPr="00057099">
              <w:fldChar w:fldCharType="begin"/>
            </w:r>
            <w:r w:rsidR="00640BC5" w:rsidRPr="00057099">
              <w:instrText xml:space="preserve"> REF _Ref51752211 \r \h </w:instrText>
            </w:r>
            <w:r w:rsidR="00640BC5" w:rsidRPr="00057099">
              <w:fldChar w:fldCharType="separate"/>
            </w:r>
            <w:r w:rsidR="00057099">
              <w:t>10.13.5</w:t>
            </w:r>
            <w:r w:rsidR="00640BC5" w:rsidRPr="00057099">
              <w:fldChar w:fldCharType="end"/>
            </w:r>
          </w:p>
        </w:tc>
      </w:tr>
    </w:tbl>
    <w:p w14:paraId="0A72D79A" w14:textId="77777777" w:rsidR="000C4039" w:rsidRPr="00057099" w:rsidRDefault="000C4039" w:rsidP="000C4039"/>
    <w:p w14:paraId="72C5DC33" w14:textId="77777777" w:rsidR="000C4039" w:rsidRPr="00057099" w:rsidRDefault="000C4039" w:rsidP="005B35B1">
      <w:pPr>
        <w:pStyle w:val="Heading2"/>
        <w:numPr>
          <w:ilvl w:val="1"/>
          <w:numId w:val="19"/>
        </w:numPr>
      </w:pPr>
      <w:bookmarkStart w:id="154" w:name="_Toc54965513"/>
      <w:r w:rsidRPr="00057099">
        <w:t>Slibschuivers</w:t>
      </w:r>
      <w:bookmarkEnd w:id="154"/>
    </w:p>
    <w:tbl>
      <w:tblPr>
        <w:tblW w:w="0" w:type="auto"/>
        <w:tblLayout w:type="fixed"/>
        <w:tblLook w:val="01E0" w:firstRow="1" w:lastRow="1" w:firstColumn="1" w:lastColumn="1" w:noHBand="0" w:noVBand="0"/>
      </w:tblPr>
      <w:tblGrid>
        <w:gridCol w:w="2948"/>
        <w:gridCol w:w="851"/>
        <w:gridCol w:w="284"/>
        <w:gridCol w:w="4536"/>
      </w:tblGrid>
      <w:tr w:rsidR="000C4039" w:rsidRPr="00057099" w14:paraId="4C6281F5" w14:textId="77777777" w:rsidTr="002D3FE5">
        <w:tc>
          <w:tcPr>
            <w:tcW w:w="2948" w:type="dxa"/>
          </w:tcPr>
          <w:p w14:paraId="2B9D85A4" w14:textId="77777777" w:rsidR="000C4039" w:rsidRPr="00057099" w:rsidRDefault="000C4039" w:rsidP="002D3FE5">
            <w:r w:rsidRPr="00057099">
              <w:t>uitvoering</w:t>
            </w:r>
          </w:p>
        </w:tc>
        <w:tc>
          <w:tcPr>
            <w:tcW w:w="851" w:type="dxa"/>
          </w:tcPr>
          <w:p w14:paraId="551CBAD2" w14:textId="77777777" w:rsidR="000C4039" w:rsidRPr="00057099" w:rsidRDefault="000C4039" w:rsidP="002D3FE5">
            <w:pPr>
              <w:jc w:val="right"/>
            </w:pPr>
          </w:p>
        </w:tc>
        <w:tc>
          <w:tcPr>
            <w:tcW w:w="284" w:type="dxa"/>
          </w:tcPr>
          <w:p w14:paraId="4A37E6C0" w14:textId="77777777" w:rsidR="000C4039" w:rsidRPr="00057099" w:rsidRDefault="000C4039" w:rsidP="002D3FE5">
            <w:r w:rsidRPr="00057099">
              <w:t>:</w:t>
            </w:r>
          </w:p>
        </w:tc>
        <w:tc>
          <w:tcPr>
            <w:tcW w:w="4536" w:type="dxa"/>
          </w:tcPr>
          <w:p w14:paraId="5D9C3322"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spiraalschuiver over 2/3 tankdiameter</w:t>
            </w:r>
          </w:p>
        </w:tc>
      </w:tr>
      <w:tr w:rsidR="000C4039" w:rsidRPr="00057099" w14:paraId="291D8B5B" w14:textId="77777777" w:rsidTr="002D3FE5">
        <w:tc>
          <w:tcPr>
            <w:tcW w:w="2948" w:type="dxa"/>
          </w:tcPr>
          <w:p w14:paraId="7A206F57" w14:textId="77777777" w:rsidR="000C4039" w:rsidRPr="00057099" w:rsidRDefault="000C4039" w:rsidP="002D3FE5"/>
        </w:tc>
        <w:tc>
          <w:tcPr>
            <w:tcW w:w="851" w:type="dxa"/>
          </w:tcPr>
          <w:p w14:paraId="495C468E" w14:textId="77777777" w:rsidR="000C4039" w:rsidRPr="00057099" w:rsidRDefault="000C4039" w:rsidP="002D3FE5">
            <w:pPr>
              <w:jc w:val="right"/>
            </w:pPr>
          </w:p>
        </w:tc>
        <w:tc>
          <w:tcPr>
            <w:tcW w:w="284" w:type="dxa"/>
          </w:tcPr>
          <w:p w14:paraId="740B896E" w14:textId="77777777" w:rsidR="000C4039" w:rsidRPr="00057099" w:rsidRDefault="000C4039" w:rsidP="002D3FE5"/>
        </w:tc>
        <w:tc>
          <w:tcPr>
            <w:tcW w:w="4536" w:type="dxa"/>
          </w:tcPr>
          <w:p w14:paraId="79A4249D"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spiraalschuiver uit meerdere segmenten samengesteld</w:t>
            </w:r>
          </w:p>
        </w:tc>
      </w:tr>
      <w:tr w:rsidR="000C4039" w:rsidRPr="00057099" w14:paraId="1AB9BB77" w14:textId="77777777" w:rsidTr="002D3FE5">
        <w:tc>
          <w:tcPr>
            <w:tcW w:w="2948" w:type="dxa"/>
          </w:tcPr>
          <w:p w14:paraId="6D77E052" w14:textId="77777777" w:rsidR="000C4039" w:rsidRPr="00057099" w:rsidRDefault="000C4039" w:rsidP="002D3FE5"/>
        </w:tc>
        <w:tc>
          <w:tcPr>
            <w:tcW w:w="851" w:type="dxa"/>
          </w:tcPr>
          <w:p w14:paraId="2AE5A7D2" w14:textId="77777777" w:rsidR="000C4039" w:rsidRPr="00057099" w:rsidRDefault="000C4039" w:rsidP="002D3FE5">
            <w:pPr>
              <w:jc w:val="right"/>
            </w:pPr>
          </w:p>
        </w:tc>
        <w:tc>
          <w:tcPr>
            <w:tcW w:w="284" w:type="dxa"/>
          </w:tcPr>
          <w:p w14:paraId="4763EAD8" w14:textId="77777777" w:rsidR="000C4039" w:rsidRPr="00057099" w:rsidRDefault="000C4039" w:rsidP="002D3FE5"/>
        </w:tc>
        <w:tc>
          <w:tcPr>
            <w:tcW w:w="4536" w:type="dxa"/>
          </w:tcPr>
          <w:p w14:paraId="5F354C37"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tankbodem moet in één rondgang bestreken worden</w:t>
            </w:r>
          </w:p>
        </w:tc>
      </w:tr>
      <w:tr w:rsidR="000C4039" w:rsidRPr="00057099" w14:paraId="5ED04EE0" w14:textId="77777777" w:rsidTr="002D3FE5">
        <w:tc>
          <w:tcPr>
            <w:tcW w:w="2948" w:type="dxa"/>
          </w:tcPr>
          <w:p w14:paraId="625983C5" w14:textId="77777777" w:rsidR="000C4039" w:rsidRPr="00057099" w:rsidRDefault="000C4039" w:rsidP="002D3FE5"/>
        </w:tc>
        <w:tc>
          <w:tcPr>
            <w:tcW w:w="851" w:type="dxa"/>
          </w:tcPr>
          <w:p w14:paraId="1F20F79B" w14:textId="77777777" w:rsidR="000C4039" w:rsidRPr="00057099" w:rsidRDefault="000C4039" w:rsidP="002D3FE5">
            <w:pPr>
              <w:jc w:val="right"/>
            </w:pPr>
          </w:p>
        </w:tc>
        <w:tc>
          <w:tcPr>
            <w:tcW w:w="284" w:type="dxa"/>
          </w:tcPr>
          <w:p w14:paraId="4EC7C362" w14:textId="77777777" w:rsidR="000C4039" w:rsidRPr="00057099" w:rsidRDefault="000C4039" w:rsidP="002D3FE5"/>
        </w:tc>
        <w:tc>
          <w:tcPr>
            <w:tcW w:w="4536" w:type="dxa"/>
          </w:tcPr>
          <w:p w14:paraId="609F6AC7"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slibschuivers moeten passend op de tankbodem worden afgesteld</w:t>
            </w:r>
          </w:p>
        </w:tc>
      </w:tr>
      <w:tr w:rsidR="000C4039" w:rsidRPr="00057099" w14:paraId="7630AC60" w14:textId="77777777" w:rsidTr="002D3FE5">
        <w:tc>
          <w:tcPr>
            <w:tcW w:w="2948" w:type="dxa"/>
          </w:tcPr>
          <w:p w14:paraId="786EC781" w14:textId="77777777" w:rsidR="000C4039" w:rsidRPr="00057099" w:rsidRDefault="000C4039" w:rsidP="002D3FE5"/>
        </w:tc>
        <w:tc>
          <w:tcPr>
            <w:tcW w:w="851" w:type="dxa"/>
          </w:tcPr>
          <w:p w14:paraId="4CE8A1CA" w14:textId="77777777" w:rsidR="000C4039" w:rsidRPr="00057099" w:rsidRDefault="000C4039" w:rsidP="002D3FE5">
            <w:pPr>
              <w:jc w:val="right"/>
            </w:pPr>
          </w:p>
        </w:tc>
        <w:tc>
          <w:tcPr>
            <w:tcW w:w="284" w:type="dxa"/>
          </w:tcPr>
          <w:p w14:paraId="13939B07" w14:textId="77777777" w:rsidR="000C4039" w:rsidRPr="00057099" w:rsidRDefault="000C4039" w:rsidP="002D3FE5"/>
        </w:tc>
        <w:tc>
          <w:tcPr>
            <w:tcW w:w="4536" w:type="dxa"/>
          </w:tcPr>
          <w:p w14:paraId="20AF0A73"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segmenten voldoende stijf uitvoeren</w:t>
            </w:r>
          </w:p>
        </w:tc>
      </w:tr>
      <w:tr w:rsidR="000C4039" w:rsidRPr="00057099" w14:paraId="0EC6C651" w14:textId="77777777" w:rsidTr="002D3FE5">
        <w:tc>
          <w:tcPr>
            <w:tcW w:w="2948" w:type="dxa"/>
          </w:tcPr>
          <w:p w14:paraId="4451CD78" w14:textId="77777777" w:rsidR="000C4039" w:rsidRPr="00057099" w:rsidRDefault="000C4039" w:rsidP="002D3FE5">
            <w:r w:rsidRPr="00057099">
              <w:t>bladhoogte</w:t>
            </w:r>
          </w:p>
        </w:tc>
        <w:tc>
          <w:tcPr>
            <w:tcW w:w="851" w:type="dxa"/>
          </w:tcPr>
          <w:p w14:paraId="11445255" w14:textId="77777777" w:rsidR="000C4039" w:rsidRPr="00057099" w:rsidRDefault="000C4039" w:rsidP="002D3FE5">
            <w:pPr>
              <w:jc w:val="right"/>
            </w:pPr>
          </w:p>
        </w:tc>
        <w:tc>
          <w:tcPr>
            <w:tcW w:w="284" w:type="dxa"/>
          </w:tcPr>
          <w:p w14:paraId="05174346" w14:textId="77777777" w:rsidR="000C4039" w:rsidRPr="00057099" w:rsidRDefault="000C4039" w:rsidP="002D3FE5"/>
        </w:tc>
        <w:tc>
          <w:tcPr>
            <w:tcW w:w="4536" w:type="dxa"/>
          </w:tcPr>
          <w:p w14:paraId="687C9757" w14:textId="77777777" w:rsidR="000C4039" w:rsidRPr="00057099" w:rsidRDefault="000C4039" w:rsidP="002D3FE5"/>
        </w:tc>
      </w:tr>
      <w:tr w:rsidR="000C4039" w:rsidRPr="00057099" w14:paraId="71304180" w14:textId="77777777" w:rsidTr="002D3FE5">
        <w:tc>
          <w:tcPr>
            <w:tcW w:w="2948" w:type="dxa"/>
          </w:tcPr>
          <w:p w14:paraId="7AB2BF81"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kantdiepte 1,5 m</w:t>
            </w:r>
          </w:p>
        </w:tc>
        <w:tc>
          <w:tcPr>
            <w:tcW w:w="851" w:type="dxa"/>
          </w:tcPr>
          <w:p w14:paraId="3669ACE7" w14:textId="77777777" w:rsidR="000C4039" w:rsidRPr="00057099" w:rsidRDefault="000C4039" w:rsidP="002D3FE5">
            <w:pPr>
              <w:jc w:val="right"/>
            </w:pPr>
          </w:p>
        </w:tc>
        <w:tc>
          <w:tcPr>
            <w:tcW w:w="284" w:type="dxa"/>
          </w:tcPr>
          <w:p w14:paraId="0F1AE945" w14:textId="77777777" w:rsidR="000C4039" w:rsidRPr="00057099" w:rsidRDefault="000C4039" w:rsidP="002D3FE5">
            <w:r w:rsidRPr="00057099">
              <w:t>:</w:t>
            </w:r>
          </w:p>
        </w:tc>
        <w:tc>
          <w:tcPr>
            <w:tcW w:w="4536" w:type="dxa"/>
          </w:tcPr>
          <w:p w14:paraId="1673BD42" w14:textId="77777777" w:rsidR="000C4039" w:rsidRPr="00057099" w:rsidRDefault="000C4039" w:rsidP="002D3FE5">
            <w:r w:rsidRPr="00057099">
              <w:t xml:space="preserve">verlopend van 200 mm aan wandzijde tot 400 mm bij de </w:t>
            </w:r>
            <w:proofErr w:type="spellStart"/>
            <w:r w:rsidRPr="00057099">
              <w:t>slibzak</w:t>
            </w:r>
            <w:proofErr w:type="spellEnd"/>
            <w:r w:rsidRPr="00057099">
              <w:t>/slibgoot</w:t>
            </w:r>
          </w:p>
        </w:tc>
      </w:tr>
      <w:tr w:rsidR="000C4039" w:rsidRPr="00057099" w14:paraId="4ECC7929" w14:textId="77777777" w:rsidTr="002D3FE5">
        <w:tc>
          <w:tcPr>
            <w:tcW w:w="2948" w:type="dxa"/>
          </w:tcPr>
          <w:p w14:paraId="634DB200" w14:textId="77777777" w:rsidR="000C4039" w:rsidRPr="00057099" w:rsidRDefault="000C4039" w:rsidP="002D3FE5">
            <w:r w:rsidRPr="00057099">
              <w:t>hoek met de voerstraal</w:t>
            </w:r>
          </w:p>
        </w:tc>
        <w:tc>
          <w:tcPr>
            <w:tcW w:w="851" w:type="dxa"/>
          </w:tcPr>
          <w:p w14:paraId="36B2966C" w14:textId="77777777" w:rsidR="000C4039" w:rsidRPr="00057099" w:rsidRDefault="000C4039" w:rsidP="002D3FE5">
            <w:pPr>
              <w:jc w:val="right"/>
            </w:pPr>
          </w:p>
        </w:tc>
        <w:tc>
          <w:tcPr>
            <w:tcW w:w="284" w:type="dxa"/>
          </w:tcPr>
          <w:p w14:paraId="7C4180B3" w14:textId="77777777" w:rsidR="000C4039" w:rsidRPr="00057099" w:rsidRDefault="000C4039" w:rsidP="002D3FE5">
            <w:r w:rsidRPr="00057099">
              <w:t>:</w:t>
            </w:r>
          </w:p>
        </w:tc>
        <w:tc>
          <w:tcPr>
            <w:tcW w:w="4536" w:type="dxa"/>
          </w:tcPr>
          <w:p w14:paraId="77F36090" w14:textId="77777777" w:rsidR="000C4039" w:rsidRPr="00057099" w:rsidRDefault="000C4039" w:rsidP="002D3FE5">
            <w:r w:rsidRPr="00057099">
              <w:t>verlopend van 20</w:t>
            </w:r>
            <w:r w:rsidRPr="00057099">
              <w:rPr>
                <w:vertAlign w:val="superscript"/>
              </w:rPr>
              <w:t>0</w:t>
            </w:r>
            <w:r w:rsidRPr="00057099">
              <w:t xml:space="preserve"> bij de tankwand tot 45° in het midden van de tank</w:t>
            </w:r>
          </w:p>
        </w:tc>
      </w:tr>
      <w:tr w:rsidR="000C4039" w:rsidRPr="00057099" w14:paraId="3B51CEC7" w14:textId="77777777" w:rsidTr="002D3FE5">
        <w:tc>
          <w:tcPr>
            <w:tcW w:w="2948" w:type="dxa"/>
          </w:tcPr>
          <w:p w14:paraId="1550F5AF" w14:textId="77777777" w:rsidR="000C4039" w:rsidRPr="00057099" w:rsidRDefault="000C4039" w:rsidP="002D3FE5">
            <w:r w:rsidRPr="00057099">
              <w:t>ophanging schuiverdelen</w:t>
            </w:r>
          </w:p>
        </w:tc>
        <w:tc>
          <w:tcPr>
            <w:tcW w:w="851" w:type="dxa"/>
          </w:tcPr>
          <w:p w14:paraId="5DEE019B" w14:textId="77777777" w:rsidR="000C4039" w:rsidRPr="00057099" w:rsidRDefault="000C4039" w:rsidP="002D3FE5">
            <w:pPr>
              <w:jc w:val="right"/>
            </w:pPr>
          </w:p>
        </w:tc>
        <w:tc>
          <w:tcPr>
            <w:tcW w:w="284" w:type="dxa"/>
          </w:tcPr>
          <w:p w14:paraId="0EC078A5" w14:textId="77777777" w:rsidR="000C4039" w:rsidRPr="00057099" w:rsidRDefault="000C4039" w:rsidP="002D3FE5">
            <w:r w:rsidRPr="00057099">
              <w:t>:</w:t>
            </w:r>
          </w:p>
        </w:tc>
        <w:tc>
          <w:tcPr>
            <w:tcW w:w="4536" w:type="dxa"/>
          </w:tcPr>
          <w:p w14:paraId="08E1038C" w14:textId="77777777" w:rsidR="000C4039" w:rsidRPr="00057099" w:rsidRDefault="000C4039" w:rsidP="002D3FE5">
            <w:r w:rsidRPr="00057099">
              <w:t>hangend aan ruimerbrug</w:t>
            </w:r>
          </w:p>
        </w:tc>
      </w:tr>
      <w:tr w:rsidR="000C4039" w:rsidRPr="00057099" w14:paraId="6DC97B92" w14:textId="77777777" w:rsidTr="002D3FE5">
        <w:tc>
          <w:tcPr>
            <w:tcW w:w="2948" w:type="dxa"/>
          </w:tcPr>
          <w:p w14:paraId="4C76759E" w14:textId="77777777" w:rsidR="000C4039" w:rsidRPr="00057099" w:rsidRDefault="000C4039" w:rsidP="002D3FE5">
            <w:r w:rsidRPr="00057099">
              <w:t>uitvoering ophanging</w:t>
            </w:r>
          </w:p>
        </w:tc>
        <w:tc>
          <w:tcPr>
            <w:tcW w:w="851" w:type="dxa"/>
          </w:tcPr>
          <w:p w14:paraId="778B199E" w14:textId="77777777" w:rsidR="000C4039" w:rsidRPr="00057099" w:rsidRDefault="000C4039" w:rsidP="002D3FE5">
            <w:pPr>
              <w:jc w:val="right"/>
            </w:pPr>
          </w:p>
        </w:tc>
        <w:tc>
          <w:tcPr>
            <w:tcW w:w="284" w:type="dxa"/>
          </w:tcPr>
          <w:p w14:paraId="2E62BFD4" w14:textId="77777777" w:rsidR="000C4039" w:rsidRPr="00057099" w:rsidRDefault="000C4039" w:rsidP="002D3FE5">
            <w:r w:rsidRPr="00057099">
              <w:t>:</w:t>
            </w:r>
          </w:p>
        </w:tc>
        <w:tc>
          <w:tcPr>
            <w:tcW w:w="4536" w:type="dxa"/>
          </w:tcPr>
          <w:p w14:paraId="1D66048E" w14:textId="77777777" w:rsidR="000C4039" w:rsidRPr="00057099" w:rsidRDefault="000C4039" w:rsidP="002D3FE5">
            <w:r w:rsidRPr="00057099">
              <w:t>met trekstangen (geen spandraden) en buizenstelsel scharnierend aan de ruimerbrug d.m.v. kunststof lagering</w:t>
            </w:r>
          </w:p>
        </w:tc>
      </w:tr>
      <w:tr w:rsidR="000C4039" w:rsidRPr="00057099" w14:paraId="39497C65" w14:textId="77777777" w:rsidTr="002D3FE5">
        <w:tc>
          <w:tcPr>
            <w:tcW w:w="2948" w:type="dxa"/>
          </w:tcPr>
          <w:p w14:paraId="659694E3" w14:textId="77777777" w:rsidR="000C4039" w:rsidRPr="00057099" w:rsidRDefault="000C4039" w:rsidP="002D3FE5">
            <w:r w:rsidRPr="00057099">
              <w:t>uitvoering trekstangen</w:t>
            </w:r>
          </w:p>
        </w:tc>
        <w:tc>
          <w:tcPr>
            <w:tcW w:w="851" w:type="dxa"/>
          </w:tcPr>
          <w:p w14:paraId="5CDAA440" w14:textId="77777777" w:rsidR="000C4039" w:rsidRPr="00057099" w:rsidRDefault="000C4039" w:rsidP="002D3FE5">
            <w:pPr>
              <w:jc w:val="right"/>
            </w:pPr>
          </w:p>
        </w:tc>
        <w:tc>
          <w:tcPr>
            <w:tcW w:w="284" w:type="dxa"/>
          </w:tcPr>
          <w:p w14:paraId="4ADC18A5" w14:textId="77777777" w:rsidR="000C4039" w:rsidRPr="00057099" w:rsidRDefault="000C4039" w:rsidP="002D3FE5">
            <w:r w:rsidRPr="00057099">
              <w:t>:</w:t>
            </w:r>
          </w:p>
        </w:tc>
        <w:tc>
          <w:tcPr>
            <w:tcW w:w="4536" w:type="dxa"/>
          </w:tcPr>
          <w:p w14:paraId="78AA5345" w14:textId="77777777" w:rsidR="000C4039" w:rsidRPr="00057099" w:rsidRDefault="000C4039" w:rsidP="002D3FE5">
            <w:pPr>
              <w:tabs>
                <w:tab w:val="left" w:pos="284"/>
              </w:tabs>
              <w:ind w:left="284" w:hanging="284"/>
            </w:pPr>
            <w:r w:rsidRPr="00057099">
              <w:tab/>
            </w:r>
            <w:proofErr w:type="spellStart"/>
            <w:r w:rsidRPr="00057099">
              <w:t>nastelbaar</w:t>
            </w:r>
            <w:proofErr w:type="spellEnd"/>
            <w:r w:rsidRPr="00057099">
              <w:t xml:space="preserve"> uitvoeren</w:t>
            </w:r>
          </w:p>
        </w:tc>
      </w:tr>
      <w:tr w:rsidR="000C4039" w:rsidRPr="00057099" w14:paraId="324BACF6" w14:textId="77777777" w:rsidTr="002D3FE5">
        <w:tc>
          <w:tcPr>
            <w:tcW w:w="2948" w:type="dxa"/>
          </w:tcPr>
          <w:p w14:paraId="5336121F" w14:textId="77777777" w:rsidR="000C4039" w:rsidRPr="00057099" w:rsidRDefault="000C4039" w:rsidP="002D3FE5"/>
        </w:tc>
        <w:tc>
          <w:tcPr>
            <w:tcW w:w="851" w:type="dxa"/>
          </w:tcPr>
          <w:p w14:paraId="5C620A86" w14:textId="77777777" w:rsidR="000C4039" w:rsidRPr="00057099" w:rsidRDefault="000C4039" w:rsidP="002D3FE5">
            <w:pPr>
              <w:jc w:val="right"/>
            </w:pPr>
          </w:p>
        </w:tc>
        <w:tc>
          <w:tcPr>
            <w:tcW w:w="284" w:type="dxa"/>
          </w:tcPr>
          <w:p w14:paraId="383A99A9" w14:textId="77777777" w:rsidR="000C4039" w:rsidRPr="00057099" w:rsidRDefault="000C4039" w:rsidP="002D3FE5"/>
        </w:tc>
        <w:tc>
          <w:tcPr>
            <w:tcW w:w="4536" w:type="dxa"/>
          </w:tcPr>
          <w:p w14:paraId="3B25C036" w14:textId="77777777" w:rsidR="000C4039" w:rsidRPr="00057099" w:rsidRDefault="000C4039" w:rsidP="002D3FE5">
            <w:pPr>
              <w:tabs>
                <w:tab w:val="left" w:pos="284"/>
              </w:tabs>
              <w:ind w:left="284" w:hanging="284"/>
            </w:pPr>
            <w:r w:rsidRPr="00057099">
              <w:tab/>
              <w:t xml:space="preserve">spanmoeren en contramoeren boven water </w:t>
            </w:r>
            <w:proofErr w:type="spellStart"/>
            <w:r w:rsidRPr="00057099">
              <w:t>nastelbaar</w:t>
            </w:r>
            <w:proofErr w:type="spellEnd"/>
          </w:p>
        </w:tc>
      </w:tr>
      <w:tr w:rsidR="000C4039" w:rsidRPr="00057099" w14:paraId="5E4F7C02" w14:textId="77777777" w:rsidTr="002D3FE5">
        <w:tc>
          <w:tcPr>
            <w:tcW w:w="2948" w:type="dxa"/>
          </w:tcPr>
          <w:p w14:paraId="1C372EF0" w14:textId="77777777" w:rsidR="000C4039" w:rsidRPr="00057099" w:rsidRDefault="000C4039" w:rsidP="002D3FE5"/>
        </w:tc>
        <w:tc>
          <w:tcPr>
            <w:tcW w:w="851" w:type="dxa"/>
          </w:tcPr>
          <w:p w14:paraId="0C10714D" w14:textId="77777777" w:rsidR="000C4039" w:rsidRPr="00057099" w:rsidRDefault="000C4039" w:rsidP="002D3FE5">
            <w:pPr>
              <w:jc w:val="right"/>
            </w:pPr>
          </w:p>
        </w:tc>
        <w:tc>
          <w:tcPr>
            <w:tcW w:w="284" w:type="dxa"/>
          </w:tcPr>
          <w:p w14:paraId="6DD74EB8" w14:textId="77777777" w:rsidR="000C4039" w:rsidRPr="00057099" w:rsidRDefault="000C4039" w:rsidP="002D3FE5"/>
        </w:tc>
        <w:tc>
          <w:tcPr>
            <w:tcW w:w="4536" w:type="dxa"/>
          </w:tcPr>
          <w:p w14:paraId="77F3C813" w14:textId="77777777" w:rsidR="000C4039" w:rsidRPr="00057099" w:rsidRDefault="000C4039" w:rsidP="002D3FE5">
            <w:pPr>
              <w:tabs>
                <w:tab w:val="left" w:pos="284"/>
              </w:tabs>
              <w:ind w:left="284" w:hanging="284"/>
            </w:pPr>
            <w:r w:rsidRPr="00057099">
              <w:tab/>
              <w:t>trekstangen uitvoeren in RVS AISI 304</w:t>
            </w:r>
          </w:p>
        </w:tc>
      </w:tr>
      <w:tr w:rsidR="000C4039" w:rsidRPr="00057099" w14:paraId="769760BB" w14:textId="77777777" w:rsidTr="002D3FE5">
        <w:tc>
          <w:tcPr>
            <w:tcW w:w="2948" w:type="dxa"/>
          </w:tcPr>
          <w:p w14:paraId="2A55435A" w14:textId="77777777" w:rsidR="000C4039" w:rsidRPr="00057099" w:rsidRDefault="000C4039" w:rsidP="002D3FE5">
            <w:r w:rsidRPr="00057099">
              <w:t>ophanging schuiverdelen</w:t>
            </w:r>
          </w:p>
        </w:tc>
        <w:tc>
          <w:tcPr>
            <w:tcW w:w="851" w:type="dxa"/>
          </w:tcPr>
          <w:p w14:paraId="24059961" w14:textId="77777777" w:rsidR="000C4039" w:rsidRPr="00057099" w:rsidRDefault="000C4039" w:rsidP="002D3FE5">
            <w:pPr>
              <w:jc w:val="right"/>
            </w:pPr>
          </w:p>
        </w:tc>
        <w:tc>
          <w:tcPr>
            <w:tcW w:w="284" w:type="dxa"/>
          </w:tcPr>
          <w:p w14:paraId="05D9F53C" w14:textId="77777777" w:rsidR="000C4039" w:rsidRPr="00057099" w:rsidRDefault="000C4039" w:rsidP="002D3FE5">
            <w:r w:rsidRPr="00057099">
              <w:t>:</w:t>
            </w:r>
          </w:p>
        </w:tc>
        <w:tc>
          <w:tcPr>
            <w:tcW w:w="4536" w:type="dxa"/>
          </w:tcPr>
          <w:p w14:paraId="15A1ADDB" w14:textId="77777777" w:rsidR="000C4039" w:rsidRPr="00057099" w:rsidRDefault="000C4039" w:rsidP="002D3FE5">
            <w:r w:rsidRPr="00057099">
              <w:t>hangend aan ruimerbrug</w:t>
            </w:r>
          </w:p>
        </w:tc>
      </w:tr>
      <w:tr w:rsidR="000C4039" w:rsidRPr="00057099" w14:paraId="38A4A860" w14:textId="77777777" w:rsidTr="002D3FE5">
        <w:tc>
          <w:tcPr>
            <w:tcW w:w="2948" w:type="dxa"/>
          </w:tcPr>
          <w:p w14:paraId="2866CC4A" w14:textId="77777777" w:rsidR="000C4039" w:rsidRPr="00057099" w:rsidRDefault="000C4039" w:rsidP="002D3FE5">
            <w:r w:rsidRPr="00057099">
              <w:t>uitvoering ophanging</w:t>
            </w:r>
          </w:p>
        </w:tc>
        <w:tc>
          <w:tcPr>
            <w:tcW w:w="851" w:type="dxa"/>
          </w:tcPr>
          <w:p w14:paraId="0AB7EB28" w14:textId="77777777" w:rsidR="000C4039" w:rsidRPr="00057099" w:rsidRDefault="000C4039" w:rsidP="002D3FE5">
            <w:pPr>
              <w:jc w:val="right"/>
            </w:pPr>
          </w:p>
        </w:tc>
        <w:tc>
          <w:tcPr>
            <w:tcW w:w="284" w:type="dxa"/>
          </w:tcPr>
          <w:p w14:paraId="4CC520D1" w14:textId="77777777" w:rsidR="000C4039" w:rsidRPr="00057099" w:rsidRDefault="000C4039" w:rsidP="002D3FE5">
            <w:r w:rsidRPr="00057099">
              <w:t>:</w:t>
            </w:r>
          </w:p>
        </w:tc>
        <w:tc>
          <w:tcPr>
            <w:tcW w:w="4536" w:type="dxa"/>
          </w:tcPr>
          <w:p w14:paraId="4188D01C" w14:textId="77777777" w:rsidR="000C4039" w:rsidRPr="00057099" w:rsidRDefault="000C4039" w:rsidP="002D3FE5">
            <w:r w:rsidRPr="00057099">
              <w:t>door middel van buizenstelsel scharnierend aan de ruimerbrug door middel van kunststof lagering</w:t>
            </w:r>
          </w:p>
        </w:tc>
      </w:tr>
      <w:tr w:rsidR="000C4039" w:rsidRPr="00057099" w14:paraId="2745B759" w14:textId="77777777" w:rsidTr="002D3FE5">
        <w:tc>
          <w:tcPr>
            <w:tcW w:w="2948" w:type="dxa"/>
          </w:tcPr>
          <w:p w14:paraId="1FDC3B6D" w14:textId="77777777" w:rsidR="000C4039" w:rsidRPr="00057099" w:rsidRDefault="000C4039" w:rsidP="002D3FE5">
            <w:r w:rsidRPr="00057099">
              <w:t>schuiverdelen voorzien van</w:t>
            </w:r>
          </w:p>
        </w:tc>
        <w:tc>
          <w:tcPr>
            <w:tcW w:w="851" w:type="dxa"/>
          </w:tcPr>
          <w:p w14:paraId="5EE08230" w14:textId="77777777" w:rsidR="000C4039" w:rsidRPr="00057099" w:rsidRDefault="000C4039" w:rsidP="002D3FE5">
            <w:pPr>
              <w:jc w:val="right"/>
            </w:pPr>
          </w:p>
        </w:tc>
        <w:tc>
          <w:tcPr>
            <w:tcW w:w="284" w:type="dxa"/>
          </w:tcPr>
          <w:p w14:paraId="65EF511D" w14:textId="77777777" w:rsidR="000C4039" w:rsidRPr="00057099" w:rsidRDefault="000C4039" w:rsidP="002D3FE5">
            <w:r w:rsidRPr="00057099">
              <w:t>:</w:t>
            </w:r>
          </w:p>
        </w:tc>
        <w:tc>
          <w:tcPr>
            <w:tcW w:w="4536" w:type="dxa"/>
          </w:tcPr>
          <w:p w14:paraId="2907B208" w14:textId="77777777" w:rsidR="000C4039" w:rsidRPr="00057099" w:rsidRDefault="000C4039" w:rsidP="002D3FE5">
            <w:r w:rsidRPr="00057099">
              <w:t>neopreen strippen, dik 10 mm, hoogte tenminste 150 mm d.m.v. sleufgaten in hoogte verstelbaar</w:t>
            </w:r>
          </w:p>
        </w:tc>
      </w:tr>
      <w:tr w:rsidR="000C4039" w:rsidRPr="00057099" w14:paraId="631E7F14" w14:textId="77777777" w:rsidTr="002D3FE5">
        <w:tc>
          <w:tcPr>
            <w:tcW w:w="2948" w:type="dxa"/>
          </w:tcPr>
          <w:p w14:paraId="38978E06" w14:textId="77777777" w:rsidR="000C4039" w:rsidRPr="00057099" w:rsidRDefault="000C4039" w:rsidP="002D3FE5">
            <w:r w:rsidRPr="00057099">
              <w:t>voorzieningen</w:t>
            </w:r>
          </w:p>
        </w:tc>
        <w:tc>
          <w:tcPr>
            <w:tcW w:w="851" w:type="dxa"/>
          </w:tcPr>
          <w:p w14:paraId="29305AF7" w14:textId="77777777" w:rsidR="000C4039" w:rsidRPr="00057099" w:rsidRDefault="000C4039" w:rsidP="002D3FE5">
            <w:pPr>
              <w:jc w:val="right"/>
            </w:pPr>
          </w:p>
        </w:tc>
        <w:tc>
          <w:tcPr>
            <w:tcW w:w="284" w:type="dxa"/>
          </w:tcPr>
          <w:p w14:paraId="3F1E86F4" w14:textId="77777777" w:rsidR="000C4039" w:rsidRPr="00057099" w:rsidRDefault="000C4039" w:rsidP="002D3FE5">
            <w:r w:rsidRPr="00057099">
              <w:t>:</w:t>
            </w:r>
          </w:p>
        </w:tc>
        <w:tc>
          <w:tcPr>
            <w:tcW w:w="4536" w:type="dxa"/>
          </w:tcPr>
          <w:p w14:paraId="112C1496" w14:textId="77777777" w:rsidR="000C4039" w:rsidRPr="00057099" w:rsidRDefault="000C4039" w:rsidP="002D3FE5">
            <w:r w:rsidRPr="00057099">
              <w:t xml:space="preserve">indien nodig, het deel dat onder de </w:t>
            </w:r>
            <w:proofErr w:type="spellStart"/>
            <w:r w:rsidRPr="00057099">
              <w:t>deflectieplaat</w:t>
            </w:r>
            <w:proofErr w:type="spellEnd"/>
            <w:r w:rsidRPr="00057099">
              <w:t xml:space="preserve"> doorloopt van ballast voorzien.</w:t>
            </w:r>
          </w:p>
        </w:tc>
      </w:tr>
      <w:tr w:rsidR="000C4039" w:rsidRPr="00057099" w14:paraId="68B55439" w14:textId="77777777" w:rsidTr="002D3FE5">
        <w:tc>
          <w:tcPr>
            <w:tcW w:w="2948" w:type="dxa"/>
          </w:tcPr>
          <w:p w14:paraId="23FE1223" w14:textId="77777777" w:rsidR="000C4039" w:rsidRPr="00057099" w:rsidRDefault="000C4039" w:rsidP="002D3FE5">
            <w:r w:rsidRPr="00057099">
              <w:t>slibgootschuivers</w:t>
            </w:r>
          </w:p>
        </w:tc>
        <w:tc>
          <w:tcPr>
            <w:tcW w:w="851" w:type="dxa"/>
          </w:tcPr>
          <w:p w14:paraId="650A8375" w14:textId="77777777" w:rsidR="000C4039" w:rsidRPr="00057099" w:rsidRDefault="000C4039" w:rsidP="002D3FE5">
            <w:pPr>
              <w:jc w:val="right"/>
            </w:pPr>
          </w:p>
        </w:tc>
        <w:tc>
          <w:tcPr>
            <w:tcW w:w="284" w:type="dxa"/>
          </w:tcPr>
          <w:p w14:paraId="5F6208ED" w14:textId="77777777" w:rsidR="000C4039" w:rsidRPr="00057099" w:rsidRDefault="000C4039" w:rsidP="002D3FE5">
            <w:r w:rsidRPr="00057099">
              <w:t>:</w:t>
            </w:r>
          </w:p>
        </w:tc>
        <w:tc>
          <w:tcPr>
            <w:tcW w:w="4536" w:type="dxa"/>
          </w:tcPr>
          <w:p w14:paraId="4EFD5BBD" w14:textId="77777777" w:rsidR="000C4039" w:rsidRPr="00057099" w:rsidRDefault="000C4039" w:rsidP="002D3FE5">
            <w:r w:rsidRPr="00057099">
              <w:t>2 stuks per tank, bevestigd aan de ruimerconstructie. Omklappen van de slibgootschuivers moet, d.m.v. stangenstelsels met contragewichten op de ruimerbrug waarneembaar zijn.</w:t>
            </w:r>
          </w:p>
        </w:tc>
      </w:tr>
      <w:tr w:rsidR="000C4039" w:rsidRPr="00057099" w14:paraId="29A849A2" w14:textId="77777777" w:rsidTr="002D3FE5">
        <w:tc>
          <w:tcPr>
            <w:tcW w:w="2948" w:type="dxa"/>
          </w:tcPr>
          <w:p w14:paraId="0F6D047F" w14:textId="77777777" w:rsidR="000C4039" w:rsidRPr="00057099" w:rsidRDefault="000C4039" w:rsidP="002D3FE5">
            <w:r w:rsidRPr="00057099">
              <w:t>materiaal</w:t>
            </w:r>
          </w:p>
        </w:tc>
        <w:tc>
          <w:tcPr>
            <w:tcW w:w="851" w:type="dxa"/>
          </w:tcPr>
          <w:p w14:paraId="6452444A" w14:textId="77777777" w:rsidR="000C4039" w:rsidRPr="00057099" w:rsidRDefault="000C4039" w:rsidP="002D3FE5">
            <w:pPr>
              <w:jc w:val="right"/>
            </w:pPr>
          </w:p>
        </w:tc>
        <w:tc>
          <w:tcPr>
            <w:tcW w:w="284" w:type="dxa"/>
          </w:tcPr>
          <w:p w14:paraId="4312C803" w14:textId="77777777" w:rsidR="000C4039" w:rsidRPr="00057099" w:rsidRDefault="000C4039" w:rsidP="002D3FE5">
            <w:r w:rsidRPr="00057099">
              <w:t>:</w:t>
            </w:r>
          </w:p>
        </w:tc>
        <w:tc>
          <w:tcPr>
            <w:tcW w:w="4536" w:type="dxa"/>
          </w:tcPr>
          <w:p w14:paraId="429001F7" w14:textId="77777777" w:rsidR="000C4039" w:rsidRPr="00057099" w:rsidRDefault="000C4039" w:rsidP="002D3FE5">
            <w:r w:rsidRPr="00057099">
              <w:t>RVS AISI 304L</w:t>
            </w:r>
          </w:p>
        </w:tc>
      </w:tr>
    </w:tbl>
    <w:p w14:paraId="381D8AB8" w14:textId="77777777" w:rsidR="000C4039" w:rsidRPr="00057099" w:rsidRDefault="000C4039" w:rsidP="000C4039"/>
    <w:p w14:paraId="605F7787" w14:textId="77777777" w:rsidR="000C4039" w:rsidRPr="00057099" w:rsidRDefault="000C4039" w:rsidP="005B35B1">
      <w:pPr>
        <w:pStyle w:val="Heading2"/>
        <w:numPr>
          <w:ilvl w:val="1"/>
          <w:numId w:val="19"/>
        </w:numPr>
      </w:pPr>
      <w:bookmarkStart w:id="155" w:name="_Toc54965514"/>
      <w:r w:rsidRPr="00057099">
        <w:t>Inlooptrommel</w:t>
      </w:r>
      <w:bookmarkEnd w:id="155"/>
    </w:p>
    <w:tbl>
      <w:tblPr>
        <w:tblW w:w="0" w:type="auto"/>
        <w:tblLayout w:type="fixed"/>
        <w:tblLook w:val="01E0" w:firstRow="1" w:lastRow="1" w:firstColumn="1" w:lastColumn="1" w:noHBand="0" w:noVBand="0"/>
      </w:tblPr>
      <w:tblGrid>
        <w:gridCol w:w="2948"/>
        <w:gridCol w:w="851"/>
        <w:gridCol w:w="284"/>
        <w:gridCol w:w="4536"/>
      </w:tblGrid>
      <w:tr w:rsidR="000C4039" w:rsidRPr="00057099" w14:paraId="491ECEED" w14:textId="77777777" w:rsidTr="002D3FE5">
        <w:tc>
          <w:tcPr>
            <w:tcW w:w="2948" w:type="dxa"/>
          </w:tcPr>
          <w:p w14:paraId="49796935" w14:textId="77777777" w:rsidR="000C4039" w:rsidRPr="00057099" w:rsidRDefault="000C4039" w:rsidP="002D3FE5">
            <w:r w:rsidRPr="00057099">
              <w:t>Doel</w:t>
            </w:r>
          </w:p>
        </w:tc>
        <w:tc>
          <w:tcPr>
            <w:tcW w:w="851" w:type="dxa"/>
          </w:tcPr>
          <w:p w14:paraId="51C5F70F" w14:textId="77777777" w:rsidR="000C4039" w:rsidRPr="00057099" w:rsidRDefault="000C4039" w:rsidP="002D3FE5">
            <w:pPr>
              <w:jc w:val="right"/>
            </w:pPr>
          </w:p>
        </w:tc>
        <w:tc>
          <w:tcPr>
            <w:tcW w:w="284" w:type="dxa"/>
          </w:tcPr>
          <w:p w14:paraId="32A3EE5D" w14:textId="77777777" w:rsidR="000C4039" w:rsidRPr="00057099" w:rsidRDefault="000C4039" w:rsidP="002D3FE5">
            <w:r w:rsidRPr="00057099">
              <w:t>:</w:t>
            </w:r>
          </w:p>
        </w:tc>
        <w:tc>
          <w:tcPr>
            <w:tcW w:w="4536" w:type="dxa"/>
          </w:tcPr>
          <w:p w14:paraId="55FC3F8C" w14:textId="77777777" w:rsidR="000C4039" w:rsidRPr="00057099" w:rsidRDefault="000C4039" w:rsidP="002D3FE5">
            <w:r w:rsidRPr="00057099">
              <w:t>De inlooptrommel zorgt voor een gelijkmatige instroming van het medium</w:t>
            </w:r>
          </w:p>
        </w:tc>
      </w:tr>
      <w:tr w:rsidR="000C4039" w:rsidRPr="00057099" w14:paraId="18327EB8" w14:textId="77777777" w:rsidTr="002D3FE5">
        <w:tc>
          <w:tcPr>
            <w:tcW w:w="2948" w:type="dxa"/>
          </w:tcPr>
          <w:p w14:paraId="3DF5379C" w14:textId="77777777" w:rsidR="000C4039" w:rsidRPr="00057099" w:rsidRDefault="000C4039" w:rsidP="002D3FE5">
            <w:r w:rsidRPr="00057099">
              <w:t>uitvoering</w:t>
            </w:r>
          </w:p>
        </w:tc>
        <w:tc>
          <w:tcPr>
            <w:tcW w:w="851" w:type="dxa"/>
          </w:tcPr>
          <w:p w14:paraId="03632987" w14:textId="77777777" w:rsidR="000C4039" w:rsidRPr="00057099" w:rsidRDefault="000C4039" w:rsidP="002D3FE5">
            <w:pPr>
              <w:jc w:val="right"/>
            </w:pPr>
          </w:p>
        </w:tc>
        <w:tc>
          <w:tcPr>
            <w:tcW w:w="284" w:type="dxa"/>
          </w:tcPr>
          <w:p w14:paraId="0E3CC8F5" w14:textId="77777777" w:rsidR="000C4039" w:rsidRPr="00057099" w:rsidRDefault="000C4039" w:rsidP="002D3FE5">
            <w:r w:rsidRPr="00057099">
              <w:t>:</w:t>
            </w:r>
          </w:p>
        </w:tc>
        <w:tc>
          <w:tcPr>
            <w:tcW w:w="4536" w:type="dxa"/>
          </w:tcPr>
          <w:p w14:paraId="4CF61939" w14:textId="77777777" w:rsidR="000C4039" w:rsidRPr="00057099" w:rsidRDefault="000C4039" w:rsidP="002D3FE5">
            <w:r w:rsidRPr="00057099">
              <w:t xml:space="preserve">opgehangen aan de </w:t>
            </w:r>
            <w:proofErr w:type="spellStart"/>
            <w:r w:rsidRPr="00057099">
              <w:t>middenkolom</w:t>
            </w:r>
            <w:proofErr w:type="spellEnd"/>
            <w:r w:rsidRPr="00057099">
              <w:t xml:space="preserve"> en uitgevoerd als cilinder </w:t>
            </w:r>
            <w:proofErr w:type="gramStart"/>
            <w:r w:rsidRPr="00057099">
              <w:t>conform</w:t>
            </w:r>
            <w:proofErr w:type="gramEnd"/>
            <w:r w:rsidRPr="00057099">
              <w:t xml:space="preserve"> bestaande situatie</w:t>
            </w:r>
          </w:p>
        </w:tc>
      </w:tr>
      <w:tr w:rsidR="000C4039" w:rsidRPr="00057099" w14:paraId="0211542A" w14:textId="77777777" w:rsidTr="002D3FE5">
        <w:tc>
          <w:tcPr>
            <w:tcW w:w="2948" w:type="dxa"/>
          </w:tcPr>
          <w:p w14:paraId="6434189B" w14:textId="77777777" w:rsidR="000C4039" w:rsidRPr="00057099" w:rsidRDefault="000C4039" w:rsidP="002D3FE5">
            <w:r w:rsidRPr="00057099">
              <w:t>diameter</w:t>
            </w:r>
          </w:p>
        </w:tc>
        <w:tc>
          <w:tcPr>
            <w:tcW w:w="851" w:type="dxa"/>
          </w:tcPr>
          <w:p w14:paraId="3DA0E240" w14:textId="77777777" w:rsidR="000C4039" w:rsidRPr="00057099" w:rsidRDefault="000C4039" w:rsidP="002D3FE5">
            <w:pPr>
              <w:jc w:val="right"/>
            </w:pPr>
            <w:r w:rsidRPr="00057099">
              <w:t>mm</w:t>
            </w:r>
          </w:p>
        </w:tc>
        <w:tc>
          <w:tcPr>
            <w:tcW w:w="284" w:type="dxa"/>
          </w:tcPr>
          <w:p w14:paraId="60149953" w14:textId="77777777" w:rsidR="000C4039" w:rsidRPr="00057099" w:rsidRDefault="000C4039" w:rsidP="002D3FE5">
            <w:r w:rsidRPr="00057099">
              <w:t>:</w:t>
            </w:r>
          </w:p>
        </w:tc>
        <w:tc>
          <w:tcPr>
            <w:tcW w:w="4536" w:type="dxa"/>
          </w:tcPr>
          <w:p w14:paraId="114AEA75" w14:textId="77777777" w:rsidR="000C4039" w:rsidRPr="00057099" w:rsidRDefault="000C4039" w:rsidP="002D3FE5">
            <w:r w:rsidRPr="00057099">
              <w:t>4000</w:t>
            </w:r>
          </w:p>
        </w:tc>
      </w:tr>
      <w:tr w:rsidR="000C4039" w:rsidRPr="00057099" w14:paraId="411F031E" w14:textId="77777777" w:rsidTr="002D3FE5">
        <w:tc>
          <w:tcPr>
            <w:tcW w:w="2948" w:type="dxa"/>
          </w:tcPr>
          <w:p w14:paraId="6DD67193"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hoogte:</w:t>
            </w:r>
          </w:p>
        </w:tc>
        <w:tc>
          <w:tcPr>
            <w:tcW w:w="851" w:type="dxa"/>
          </w:tcPr>
          <w:p w14:paraId="56CFF596" w14:textId="77777777" w:rsidR="000C4039" w:rsidRPr="00057099" w:rsidRDefault="000C4039" w:rsidP="002D3FE5">
            <w:pPr>
              <w:jc w:val="right"/>
            </w:pPr>
          </w:p>
        </w:tc>
        <w:tc>
          <w:tcPr>
            <w:tcW w:w="284" w:type="dxa"/>
          </w:tcPr>
          <w:p w14:paraId="030D5C87" w14:textId="77777777" w:rsidR="000C4039" w:rsidRPr="00057099" w:rsidRDefault="000C4039" w:rsidP="002D3FE5"/>
        </w:tc>
        <w:tc>
          <w:tcPr>
            <w:tcW w:w="4536" w:type="dxa"/>
          </w:tcPr>
          <w:p w14:paraId="32A36323" w14:textId="77777777" w:rsidR="000C4039" w:rsidRPr="00057099" w:rsidRDefault="000C4039" w:rsidP="002D3FE5"/>
        </w:tc>
      </w:tr>
      <w:tr w:rsidR="000C4039" w:rsidRPr="00057099" w14:paraId="17A08748" w14:textId="77777777" w:rsidTr="002D3FE5">
        <w:tc>
          <w:tcPr>
            <w:tcW w:w="2948" w:type="dxa"/>
          </w:tcPr>
          <w:p w14:paraId="5DC778BA"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totaal</w:t>
            </w:r>
          </w:p>
        </w:tc>
        <w:tc>
          <w:tcPr>
            <w:tcW w:w="851" w:type="dxa"/>
          </w:tcPr>
          <w:p w14:paraId="486F67D0" w14:textId="77777777" w:rsidR="000C4039" w:rsidRPr="00057099" w:rsidRDefault="000C4039" w:rsidP="002D3FE5">
            <w:pPr>
              <w:jc w:val="right"/>
            </w:pPr>
            <w:r w:rsidRPr="00057099">
              <w:t>mm</w:t>
            </w:r>
          </w:p>
        </w:tc>
        <w:tc>
          <w:tcPr>
            <w:tcW w:w="284" w:type="dxa"/>
          </w:tcPr>
          <w:p w14:paraId="74EE7425" w14:textId="77777777" w:rsidR="000C4039" w:rsidRPr="00057099" w:rsidRDefault="000C4039" w:rsidP="002D3FE5">
            <w:r w:rsidRPr="00057099">
              <w:t>:</w:t>
            </w:r>
          </w:p>
        </w:tc>
        <w:tc>
          <w:tcPr>
            <w:tcW w:w="4536" w:type="dxa"/>
          </w:tcPr>
          <w:p w14:paraId="7AEAAA9F" w14:textId="50BF2D23" w:rsidR="000C4039" w:rsidRPr="00057099" w:rsidRDefault="00640BC5" w:rsidP="002D3FE5">
            <w:r w:rsidRPr="00057099">
              <w:t>ca. 1200</w:t>
            </w:r>
          </w:p>
        </w:tc>
      </w:tr>
      <w:tr w:rsidR="000C4039" w:rsidRPr="00057099" w14:paraId="685FCC61" w14:textId="77777777" w:rsidTr="002D3FE5">
        <w:tc>
          <w:tcPr>
            <w:tcW w:w="2948" w:type="dxa"/>
          </w:tcPr>
          <w:p w14:paraId="04728FD4"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boven water</w:t>
            </w:r>
          </w:p>
        </w:tc>
        <w:tc>
          <w:tcPr>
            <w:tcW w:w="851" w:type="dxa"/>
          </w:tcPr>
          <w:p w14:paraId="3A04741C" w14:textId="77777777" w:rsidR="000C4039" w:rsidRPr="00057099" w:rsidRDefault="000C4039" w:rsidP="002D3FE5">
            <w:pPr>
              <w:jc w:val="right"/>
            </w:pPr>
            <w:r w:rsidRPr="00057099">
              <w:t>mm</w:t>
            </w:r>
          </w:p>
        </w:tc>
        <w:tc>
          <w:tcPr>
            <w:tcW w:w="284" w:type="dxa"/>
          </w:tcPr>
          <w:p w14:paraId="57E72392" w14:textId="77777777" w:rsidR="000C4039" w:rsidRPr="00057099" w:rsidRDefault="000C4039" w:rsidP="002D3FE5">
            <w:r w:rsidRPr="00057099">
              <w:t>:</w:t>
            </w:r>
          </w:p>
        </w:tc>
        <w:tc>
          <w:tcPr>
            <w:tcW w:w="4536" w:type="dxa"/>
          </w:tcPr>
          <w:p w14:paraId="594C8A3B" w14:textId="77777777" w:rsidR="000C4039" w:rsidRPr="00057099" w:rsidRDefault="000C4039" w:rsidP="002D3FE5">
            <w:r w:rsidRPr="00057099">
              <w:t>100</w:t>
            </w:r>
          </w:p>
        </w:tc>
      </w:tr>
      <w:tr w:rsidR="000C4039" w:rsidRPr="00057099" w14:paraId="380DE97E" w14:textId="77777777" w:rsidTr="002D3FE5">
        <w:tc>
          <w:tcPr>
            <w:tcW w:w="2948" w:type="dxa"/>
          </w:tcPr>
          <w:p w14:paraId="3E308200" w14:textId="77777777" w:rsidR="000C4039" w:rsidRPr="00057099" w:rsidRDefault="000C4039" w:rsidP="002D3FE5">
            <w:r w:rsidRPr="00057099">
              <w:t>plaatdikte</w:t>
            </w:r>
          </w:p>
        </w:tc>
        <w:tc>
          <w:tcPr>
            <w:tcW w:w="851" w:type="dxa"/>
          </w:tcPr>
          <w:p w14:paraId="65F80EE4" w14:textId="77777777" w:rsidR="000C4039" w:rsidRPr="00057099" w:rsidRDefault="000C4039" w:rsidP="002D3FE5">
            <w:pPr>
              <w:jc w:val="right"/>
            </w:pPr>
            <w:r w:rsidRPr="00057099">
              <w:t>mm</w:t>
            </w:r>
          </w:p>
        </w:tc>
        <w:tc>
          <w:tcPr>
            <w:tcW w:w="284" w:type="dxa"/>
          </w:tcPr>
          <w:p w14:paraId="7860394F" w14:textId="77777777" w:rsidR="000C4039" w:rsidRPr="00057099" w:rsidRDefault="000C4039" w:rsidP="002D3FE5">
            <w:r w:rsidRPr="00057099">
              <w:t>:</w:t>
            </w:r>
          </w:p>
        </w:tc>
        <w:tc>
          <w:tcPr>
            <w:tcW w:w="4536" w:type="dxa"/>
          </w:tcPr>
          <w:p w14:paraId="1E838EE7" w14:textId="77777777" w:rsidR="000C4039" w:rsidRPr="00057099" w:rsidRDefault="000C4039" w:rsidP="002D3FE5">
            <w:r w:rsidRPr="00057099">
              <w:t>min.  4</w:t>
            </w:r>
          </w:p>
        </w:tc>
      </w:tr>
      <w:tr w:rsidR="000C4039" w:rsidRPr="00057099" w14:paraId="4EFEAAE3" w14:textId="77777777" w:rsidTr="002D3FE5">
        <w:tc>
          <w:tcPr>
            <w:tcW w:w="2948" w:type="dxa"/>
          </w:tcPr>
          <w:p w14:paraId="08C35BBF" w14:textId="77777777" w:rsidR="000C4039" w:rsidRPr="00057099" w:rsidRDefault="000C4039" w:rsidP="002D3FE5">
            <w:r w:rsidRPr="00057099">
              <w:t>voorzien van</w:t>
            </w:r>
          </w:p>
        </w:tc>
        <w:tc>
          <w:tcPr>
            <w:tcW w:w="851" w:type="dxa"/>
          </w:tcPr>
          <w:p w14:paraId="49A3611D" w14:textId="77777777" w:rsidR="000C4039" w:rsidRPr="00057099" w:rsidRDefault="000C4039" w:rsidP="002D3FE5">
            <w:pPr>
              <w:jc w:val="right"/>
            </w:pPr>
          </w:p>
        </w:tc>
        <w:tc>
          <w:tcPr>
            <w:tcW w:w="284" w:type="dxa"/>
          </w:tcPr>
          <w:p w14:paraId="1BD16E41" w14:textId="77777777" w:rsidR="000C4039" w:rsidRPr="00057099" w:rsidRDefault="000C4039" w:rsidP="002D3FE5">
            <w:r w:rsidRPr="00057099">
              <w:t>:</w:t>
            </w:r>
          </w:p>
        </w:tc>
        <w:tc>
          <w:tcPr>
            <w:tcW w:w="4536" w:type="dxa"/>
          </w:tcPr>
          <w:p w14:paraId="4C7F697C" w14:textId="77777777" w:rsidR="000C4039" w:rsidRPr="00057099" w:rsidRDefault="000C4039" w:rsidP="002D3FE5">
            <w:r w:rsidRPr="00057099">
              <w:t>schuif voor aflaten van drijflaag; bedienbaar vanaf de brug, 2 stuks, afmetingen 150 x 200 mm</w:t>
            </w:r>
          </w:p>
        </w:tc>
      </w:tr>
      <w:tr w:rsidR="000C4039" w:rsidRPr="00057099" w14:paraId="6D91CE6F" w14:textId="77777777" w:rsidTr="002D3FE5">
        <w:tc>
          <w:tcPr>
            <w:tcW w:w="2948" w:type="dxa"/>
          </w:tcPr>
          <w:p w14:paraId="1AEEB570" w14:textId="77777777" w:rsidR="000C4039" w:rsidRPr="00057099" w:rsidRDefault="000C4039" w:rsidP="002D3FE5">
            <w:r w:rsidRPr="00057099">
              <w:t>materiaal</w:t>
            </w:r>
          </w:p>
        </w:tc>
        <w:tc>
          <w:tcPr>
            <w:tcW w:w="851" w:type="dxa"/>
          </w:tcPr>
          <w:p w14:paraId="52B33D89" w14:textId="77777777" w:rsidR="000C4039" w:rsidRPr="00057099" w:rsidRDefault="000C4039" w:rsidP="002D3FE5">
            <w:pPr>
              <w:jc w:val="right"/>
            </w:pPr>
          </w:p>
        </w:tc>
        <w:tc>
          <w:tcPr>
            <w:tcW w:w="284" w:type="dxa"/>
          </w:tcPr>
          <w:p w14:paraId="414CA549" w14:textId="77777777" w:rsidR="000C4039" w:rsidRPr="00057099" w:rsidRDefault="000C4039" w:rsidP="002D3FE5">
            <w:r w:rsidRPr="00057099">
              <w:t>:</w:t>
            </w:r>
          </w:p>
        </w:tc>
        <w:tc>
          <w:tcPr>
            <w:tcW w:w="4536" w:type="dxa"/>
          </w:tcPr>
          <w:p w14:paraId="346DA64E" w14:textId="77777777" w:rsidR="000C4039" w:rsidRPr="00057099" w:rsidRDefault="000C4039" w:rsidP="002D3FE5">
            <w:r w:rsidRPr="00057099">
              <w:t>RVS AISI 304L</w:t>
            </w:r>
          </w:p>
        </w:tc>
      </w:tr>
    </w:tbl>
    <w:p w14:paraId="0DA958D6" w14:textId="77777777" w:rsidR="000C4039" w:rsidRPr="00057099" w:rsidRDefault="000C4039" w:rsidP="000C4039"/>
    <w:p w14:paraId="34C1BB6C" w14:textId="77777777" w:rsidR="000C4039" w:rsidRPr="00057099" w:rsidRDefault="000C4039" w:rsidP="005B35B1">
      <w:pPr>
        <w:pStyle w:val="Heading2"/>
        <w:numPr>
          <w:ilvl w:val="1"/>
          <w:numId w:val="19"/>
        </w:numPr>
      </w:pPr>
      <w:bookmarkStart w:id="156" w:name="_Toc54965515"/>
      <w:proofErr w:type="spellStart"/>
      <w:r w:rsidRPr="00057099">
        <w:t>Deflectieplaat</w:t>
      </w:r>
      <w:bookmarkEnd w:id="156"/>
      <w:proofErr w:type="spellEnd"/>
    </w:p>
    <w:tbl>
      <w:tblPr>
        <w:tblW w:w="0" w:type="auto"/>
        <w:tblLayout w:type="fixed"/>
        <w:tblLook w:val="01E0" w:firstRow="1" w:lastRow="1" w:firstColumn="1" w:lastColumn="1" w:noHBand="0" w:noVBand="0"/>
      </w:tblPr>
      <w:tblGrid>
        <w:gridCol w:w="2948"/>
        <w:gridCol w:w="851"/>
        <w:gridCol w:w="284"/>
        <w:gridCol w:w="4536"/>
      </w:tblGrid>
      <w:tr w:rsidR="000C4039" w:rsidRPr="00057099" w14:paraId="20A4DEE1" w14:textId="77777777" w:rsidTr="002D3FE5">
        <w:tc>
          <w:tcPr>
            <w:tcW w:w="2948" w:type="dxa"/>
          </w:tcPr>
          <w:p w14:paraId="073FE220" w14:textId="77777777" w:rsidR="000C4039" w:rsidRPr="00057099" w:rsidRDefault="000C4039" w:rsidP="002D3FE5">
            <w:r w:rsidRPr="00057099">
              <w:t xml:space="preserve"> uitvoering</w:t>
            </w:r>
          </w:p>
        </w:tc>
        <w:tc>
          <w:tcPr>
            <w:tcW w:w="851" w:type="dxa"/>
          </w:tcPr>
          <w:p w14:paraId="38D28878" w14:textId="77777777" w:rsidR="000C4039" w:rsidRPr="00057099" w:rsidRDefault="000C4039" w:rsidP="002D3FE5"/>
        </w:tc>
        <w:tc>
          <w:tcPr>
            <w:tcW w:w="284" w:type="dxa"/>
          </w:tcPr>
          <w:p w14:paraId="7FCA28D3" w14:textId="77777777" w:rsidR="000C4039" w:rsidRPr="00057099" w:rsidRDefault="000C4039" w:rsidP="002D3FE5">
            <w:r w:rsidRPr="00057099">
              <w:t>:</w:t>
            </w:r>
          </w:p>
        </w:tc>
        <w:tc>
          <w:tcPr>
            <w:tcW w:w="4536" w:type="dxa"/>
          </w:tcPr>
          <w:p w14:paraId="098D2090" w14:textId="77777777" w:rsidR="000C4039" w:rsidRPr="00057099" w:rsidRDefault="000C4039" w:rsidP="002D3FE5">
            <w:r w:rsidRPr="00057099">
              <w:t>- samengebouwd uit segmenten</w:t>
            </w:r>
          </w:p>
          <w:p w14:paraId="0626FC2C" w14:textId="77777777" w:rsidR="000C4039" w:rsidRPr="00057099" w:rsidRDefault="000C4039" w:rsidP="002D3FE5">
            <w:r w:rsidRPr="00057099">
              <w:t>- aan kolommen en inlooptrommel en fundatietafel</w:t>
            </w:r>
          </w:p>
        </w:tc>
      </w:tr>
      <w:tr w:rsidR="000C4039" w:rsidRPr="00057099" w14:paraId="0BF1F4FD" w14:textId="77777777" w:rsidTr="002D3FE5">
        <w:tc>
          <w:tcPr>
            <w:tcW w:w="2948" w:type="dxa"/>
          </w:tcPr>
          <w:p w14:paraId="70072EBC" w14:textId="77777777" w:rsidR="000C4039" w:rsidRPr="00057099" w:rsidRDefault="000C4039" w:rsidP="002D3FE5">
            <w:r w:rsidRPr="00057099">
              <w:t>vormgeving</w:t>
            </w:r>
          </w:p>
        </w:tc>
        <w:tc>
          <w:tcPr>
            <w:tcW w:w="851" w:type="dxa"/>
          </w:tcPr>
          <w:p w14:paraId="5E98C9B2" w14:textId="77777777" w:rsidR="000C4039" w:rsidRPr="00057099" w:rsidRDefault="000C4039" w:rsidP="002D3FE5"/>
        </w:tc>
        <w:tc>
          <w:tcPr>
            <w:tcW w:w="284" w:type="dxa"/>
          </w:tcPr>
          <w:p w14:paraId="267EA4FB" w14:textId="77777777" w:rsidR="000C4039" w:rsidRPr="00057099" w:rsidRDefault="000C4039" w:rsidP="002D3FE5">
            <w:r w:rsidRPr="00057099">
              <w:t>:</w:t>
            </w:r>
          </w:p>
        </w:tc>
        <w:tc>
          <w:tcPr>
            <w:tcW w:w="4536" w:type="dxa"/>
          </w:tcPr>
          <w:p w14:paraId="638BF990" w14:textId="77777777" w:rsidR="000C4039" w:rsidRPr="00057099" w:rsidRDefault="000C4039" w:rsidP="002D3FE5"/>
        </w:tc>
      </w:tr>
      <w:tr w:rsidR="000C4039" w:rsidRPr="00057099" w14:paraId="29B017D8" w14:textId="77777777" w:rsidTr="002D3FE5">
        <w:tc>
          <w:tcPr>
            <w:tcW w:w="2948" w:type="dxa"/>
          </w:tcPr>
          <w:p w14:paraId="5C50420F" w14:textId="77777777" w:rsidR="000C4039" w:rsidRPr="00057099" w:rsidRDefault="000C4039" w:rsidP="002D3FE5">
            <w:r w:rsidRPr="00057099">
              <w:t>diameter</w:t>
            </w:r>
          </w:p>
        </w:tc>
        <w:tc>
          <w:tcPr>
            <w:tcW w:w="851" w:type="dxa"/>
          </w:tcPr>
          <w:p w14:paraId="0E03237A" w14:textId="77777777" w:rsidR="000C4039" w:rsidRPr="00057099" w:rsidRDefault="000C4039" w:rsidP="002D3FE5">
            <w:pPr>
              <w:jc w:val="right"/>
            </w:pPr>
            <w:r w:rsidRPr="00057099">
              <w:t>mm</w:t>
            </w:r>
          </w:p>
        </w:tc>
        <w:tc>
          <w:tcPr>
            <w:tcW w:w="284" w:type="dxa"/>
          </w:tcPr>
          <w:p w14:paraId="2974B39F" w14:textId="77777777" w:rsidR="000C4039" w:rsidRPr="00057099" w:rsidRDefault="000C4039" w:rsidP="002D3FE5">
            <w:r w:rsidRPr="00057099">
              <w:t>:</w:t>
            </w:r>
          </w:p>
        </w:tc>
        <w:tc>
          <w:tcPr>
            <w:tcW w:w="4536" w:type="dxa"/>
          </w:tcPr>
          <w:p w14:paraId="7D1BAC5B" w14:textId="77777777" w:rsidR="000C4039" w:rsidRPr="00057099" w:rsidRDefault="000C4039" w:rsidP="002D3FE5">
            <w:r w:rsidRPr="00057099">
              <w:t>5000</w:t>
            </w:r>
          </w:p>
        </w:tc>
      </w:tr>
      <w:tr w:rsidR="000C4039" w:rsidRPr="00057099" w14:paraId="0F5C3A4C" w14:textId="77777777" w:rsidTr="002D3FE5">
        <w:tc>
          <w:tcPr>
            <w:tcW w:w="2948" w:type="dxa"/>
          </w:tcPr>
          <w:p w14:paraId="638F8BD0" w14:textId="77777777" w:rsidR="000C4039" w:rsidRPr="00057099" w:rsidRDefault="000C4039" w:rsidP="002D3FE5">
            <w:r w:rsidRPr="00057099">
              <w:t>plaatdikte</w:t>
            </w:r>
          </w:p>
        </w:tc>
        <w:tc>
          <w:tcPr>
            <w:tcW w:w="851" w:type="dxa"/>
          </w:tcPr>
          <w:p w14:paraId="14F39C4E" w14:textId="77777777" w:rsidR="000C4039" w:rsidRPr="00057099" w:rsidRDefault="000C4039" w:rsidP="002D3FE5">
            <w:pPr>
              <w:jc w:val="right"/>
            </w:pPr>
            <w:r w:rsidRPr="00057099">
              <w:t>mm</w:t>
            </w:r>
          </w:p>
        </w:tc>
        <w:tc>
          <w:tcPr>
            <w:tcW w:w="284" w:type="dxa"/>
          </w:tcPr>
          <w:p w14:paraId="60C02BD5" w14:textId="77777777" w:rsidR="000C4039" w:rsidRPr="00057099" w:rsidRDefault="000C4039" w:rsidP="002D3FE5">
            <w:r w:rsidRPr="00057099">
              <w:t>:</w:t>
            </w:r>
          </w:p>
        </w:tc>
        <w:tc>
          <w:tcPr>
            <w:tcW w:w="4536" w:type="dxa"/>
          </w:tcPr>
          <w:p w14:paraId="475E7FDE" w14:textId="77777777" w:rsidR="000C4039" w:rsidRPr="00057099" w:rsidRDefault="000C4039" w:rsidP="002D3FE5">
            <w:r w:rsidRPr="00057099">
              <w:t>min. 3</w:t>
            </w:r>
          </w:p>
        </w:tc>
      </w:tr>
      <w:tr w:rsidR="000C4039" w:rsidRPr="00057099" w14:paraId="6F794AB5" w14:textId="77777777" w:rsidTr="002D3FE5">
        <w:tc>
          <w:tcPr>
            <w:tcW w:w="2948" w:type="dxa"/>
          </w:tcPr>
          <w:p w14:paraId="6035367F" w14:textId="77777777" w:rsidR="000C4039" w:rsidRPr="00057099" w:rsidRDefault="000C4039" w:rsidP="002D3FE5">
            <w:r w:rsidRPr="00057099">
              <w:t>materiaal</w:t>
            </w:r>
          </w:p>
        </w:tc>
        <w:tc>
          <w:tcPr>
            <w:tcW w:w="851" w:type="dxa"/>
          </w:tcPr>
          <w:p w14:paraId="74788B83" w14:textId="77777777" w:rsidR="000C4039" w:rsidRPr="00057099" w:rsidRDefault="000C4039" w:rsidP="002D3FE5"/>
        </w:tc>
        <w:tc>
          <w:tcPr>
            <w:tcW w:w="284" w:type="dxa"/>
          </w:tcPr>
          <w:p w14:paraId="4F8D1793" w14:textId="77777777" w:rsidR="000C4039" w:rsidRPr="00057099" w:rsidRDefault="000C4039" w:rsidP="002D3FE5">
            <w:r w:rsidRPr="00057099">
              <w:t>:</w:t>
            </w:r>
          </w:p>
        </w:tc>
        <w:tc>
          <w:tcPr>
            <w:tcW w:w="4536" w:type="dxa"/>
          </w:tcPr>
          <w:p w14:paraId="72CE4D52" w14:textId="77777777" w:rsidR="000C4039" w:rsidRPr="00057099" w:rsidRDefault="000C4039" w:rsidP="002D3FE5">
            <w:pPr>
              <w:rPr>
                <w:highlight w:val="yellow"/>
              </w:rPr>
            </w:pPr>
            <w:r w:rsidRPr="00057099">
              <w:t xml:space="preserve">RVS AISI 304L </w:t>
            </w:r>
          </w:p>
        </w:tc>
      </w:tr>
      <w:tr w:rsidR="000C4039" w:rsidRPr="00057099" w14:paraId="56286C75" w14:textId="77777777" w:rsidTr="002D3FE5">
        <w:tc>
          <w:tcPr>
            <w:tcW w:w="2948" w:type="dxa"/>
          </w:tcPr>
          <w:p w14:paraId="1B33EEC7" w14:textId="77777777" w:rsidR="000C4039" w:rsidRPr="00057099" w:rsidRDefault="000C4039" w:rsidP="002D3FE5">
            <w:r w:rsidRPr="00057099">
              <w:t>voorzien van</w:t>
            </w:r>
          </w:p>
        </w:tc>
        <w:tc>
          <w:tcPr>
            <w:tcW w:w="851" w:type="dxa"/>
          </w:tcPr>
          <w:p w14:paraId="325C06DC" w14:textId="77777777" w:rsidR="000C4039" w:rsidRPr="00057099" w:rsidRDefault="000C4039" w:rsidP="002D3FE5"/>
        </w:tc>
        <w:tc>
          <w:tcPr>
            <w:tcW w:w="284" w:type="dxa"/>
          </w:tcPr>
          <w:p w14:paraId="0F7FF31A" w14:textId="77777777" w:rsidR="000C4039" w:rsidRPr="00057099" w:rsidRDefault="000C4039" w:rsidP="002D3FE5">
            <w:r w:rsidRPr="00057099">
              <w:t>:</w:t>
            </w:r>
          </w:p>
        </w:tc>
        <w:tc>
          <w:tcPr>
            <w:tcW w:w="4536" w:type="dxa"/>
          </w:tcPr>
          <w:p w14:paraId="3A9DE35E"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de nodige </w:t>
            </w:r>
            <w:proofErr w:type="spellStart"/>
            <w:r w:rsidRPr="00057099">
              <w:rPr>
                <w:rFonts w:eastAsiaTheme="minorEastAsia" w:cstheme="minorBidi"/>
                <w:noProof w:val="0"/>
                <w:color w:val="00577E" w:themeColor="text1"/>
                <w:sz w:val="20"/>
                <w:lang w:val="nl-NL" w:eastAsia="en-GB"/>
              </w:rPr>
              <w:t>be</w:t>
            </w:r>
            <w:proofErr w:type="spellEnd"/>
            <w:r w:rsidRPr="00057099">
              <w:rPr>
                <w:rFonts w:eastAsiaTheme="minorEastAsia" w:cstheme="minorBidi"/>
                <w:noProof w:val="0"/>
                <w:color w:val="00577E" w:themeColor="text1"/>
                <w:sz w:val="20"/>
                <w:lang w:val="nl-NL" w:eastAsia="en-GB"/>
              </w:rPr>
              <w:noBreakHyphen/>
              <w:t xml:space="preserve"> en ontluchtingsgaten Ø 100 mm</w:t>
            </w:r>
          </w:p>
        </w:tc>
      </w:tr>
      <w:tr w:rsidR="000C4039" w:rsidRPr="00057099" w14:paraId="2E842D66" w14:textId="77777777" w:rsidTr="002D3FE5">
        <w:tc>
          <w:tcPr>
            <w:tcW w:w="2948" w:type="dxa"/>
          </w:tcPr>
          <w:p w14:paraId="67D5A024" w14:textId="77777777" w:rsidR="000C4039" w:rsidRPr="00057099" w:rsidRDefault="000C4039" w:rsidP="002D3FE5"/>
        </w:tc>
        <w:tc>
          <w:tcPr>
            <w:tcW w:w="851" w:type="dxa"/>
          </w:tcPr>
          <w:p w14:paraId="096D648A" w14:textId="77777777" w:rsidR="000C4039" w:rsidRPr="00057099" w:rsidRDefault="000C4039" w:rsidP="002D3FE5"/>
        </w:tc>
        <w:tc>
          <w:tcPr>
            <w:tcW w:w="284" w:type="dxa"/>
          </w:tcPr>
          <w:p w14:paraId="44B6C558" w14:textId="77777777" w:rsidR="000C4039" w:rsidRPr="00057099" w:rsidRDefault="000C4039" w:rsidP="002D3FE5"/>
        </w:tc>
        <w:tc>
          <w:tcPr>
            <w:tcW w:w="4536" w:type="dxa"/>
          </w:tcPr>
          <w:p w14:paraId="32BD9830"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nodige verstijvingen</w:t>
            </w:r>
          </w:p>
        </w:tc>
      </w:tr>
    </w:tbl>
    <w:p w14:paraId="1FCE723B" w14:textId="77777777" w:rsidR="000C4039" w:rsidRPr="00057099" w:rsidRDefault="000C4039" w:rsidP="000C4039"/>
    <w:p w14:paraId="4E01028C" w14:textId="77777777" w:rsidR="000C4039" w:rsidRPr="00057099" w:rsidRDefault="000C4039" w:rsidP="005B35B1">
      <w:pPr>
        <w:pStyle w:val="Heading2"/>
        <w:numPr>
          <w:ilvl w:val="1"/>
          <w:numId w:val="19"/>
        </w:numPr>
      </w:pPr>
      <w:bookmarkStart w:id="157" w:name="_Toc54965516"/>
      <w:r w:rsidRPr="00057099">
        <w:t>Gootborstel</w:t>
      </w:r>
      <w:bookmarkEnd w:id="157"/>
    </w:p>
    <w:tbl>
      <w:tblPr>
        <w:tblW w:w="0" w:type="auto"/>
        <w:tblLayout w:type="fixed"/>
        <w:tblLook w:val="01E0" w:firstRow="1" w:lastRow="1" w:firstColumn="1" w:lastColumn="1" w:noHBand="0" w:noVBand="0"/>
      </w:tblPr>
      <w:tblGrid>
        <w:gridCol w:w="2948"/>
        <w:gridCol w:w="851"/>
        <w:gridCol w:w="284"/>
        <w:gridCol w:w="4536"/>
      </w:tblGrid>
      <w:tr w:rsidR="000C4039" w:rsidRPr="00057099" w14:paraId="60311D6C" w14:textId="77777777" w:rsidTr="002D3FE5">
        <w:tc>
          <w:tcPr>
            <w:tcW w:w="2948" w:type="dxa"/>
          </w:tcPr>
          <w:p w14:paraId="17CB88C8" w14:textId="77777777" w:rsidR="000C4039" w:rsidRPr="00057099" w:rsidRDefault="000C4039" w:rsidP="002D3FE5">
            <w:pPr>
              <w:rPr>
                <w:b/>
              </w:rPr>
            </w:pPr>
            <w:r w:rsidRPr="00057099">
              <w:rPr>
                <w:b/>
              </w:rPr>
              <w:t>Sleepborstel</w:t>
            </w:r>
          </w:p>
        </w:tc>
        <w:tc>
          <w:tcPr>
            <w:tcW w:w="851" w:type="dxa"/>
          </w:tcPr>
          <w:p w14:paraId="764B24EA" w14:textId="77777777" w:rsidR="000C4039" w:rsidRPr="00057099" w:rsidRDefault="000C4039" w:rsidP="002D3FE5">
            <w:pPr>
              <w:jc w:val="right"/>
            </w:pPr>
          </w:p>
        </w:tc>
        <w:tc>
          <w:tcPr>
            <w:tcW w:w="284" w:type="dxa"/>
          </w:tcPr>
          <w:p w14:paraId="3BD4110E" w14:textId="77777777" w:rsidR="000C4039" w:rsidRPr="00057099" w:rsidRDefault="000C4039" w:rsidP="002D3FE5"/>
        </w:tc>
        <w:tc>
          <w:tcPr>
            <w:tcW w:w="4536" w:type="dxa"/>
          </w:tcPr>
          <w:p w14:paraId="519F1D3A" w14:textId="77777777" w:rsidR="000C4039" w:rsidRPr="00057099" w:rsidRDefault="000C4039" w:rsidP="002D3FE5"/>
        </w:tc>
      </w:tr>
      <w:tr w:rsidR="000C4039" w:rsidRPr="00057099" w14:paraId="1183B0D5" w14:textId="77777777" w:rsidTr="002D3FE5">
        <w:tc>
          <w:tcPr>
            <w:tcW w:w="2948" w:type="dxa"/>
          </w:tcPr>
          <w:p w14:paraId="5742B2E4" w14:textId="77777777" w:rsidR="000C4039" w:rsidRPr="00057099" w:rsidRDefault="000C4039" w:rsidP="002D3FE5">
            <w:r w:rsidRPr="00057099">
              <w:t>Aantal</w:t>
            </w:r>
          </w:p>
        </w:tc>
        <w:tc>
          <w:tcPr>
            <w:tcW w:w="851" w:type="dxa"/>
          </w:tcPr>
          <w:p w14:paraId="34D5BBEE" w14:textId="77777777" w:rsidR="000C4039" w:rsidRPr="00057099" w:rsidRDefault="000C4039" w:rsidP="002D3FE5">
            <w:pPr>
              <w:jc w:val="right"/>
            </w:pPr>
          </w:p>
        </w:tc>
        <w:tc>
          <w:tcPr>
            <w:tcW w:w="284" w:type="dxa"/>
          </w:tcPr>
          <w:p w14:paraId="069770E8" w14:textId="77777777" w:rsidR="000C4039" w:rsidRPr="00057099" w:rsidRDefault="000C4039" w:rsidP="002D3FE5">
            <w:r w:rsidRPr="00057099">
              <w:t>:</w:t>
            </w:r>
          </w:p>
        </w:tc>
        <w:tc>
          <w:tcPr>
            <w:tcW w:w="4536" w:type="dxa"/>
          </w:tcPr>
          <w:p w14:paraId="7AD326C8" w14:textId="77777777" w:rsidR="000C4039" w:rsidRPr="00057099" w:rsidRDefault="000C4039" w:rsidP="002D3FE5">
            <w:r w:rsidRPr="00057099">
              <w:t>1</w:t>
            </w:r>
          </w:p>
        </w:tc>
      </w:tr>
      <w:tr w:rsidR="000C4039" w:rsidRPr="00057099" w14:paraId="411C9FB4" w14:textId="77777777" w:rsidTr="002D3FE5">
        <w:tc>
          <w:tcPr>
            <w:tcW w:w="2948" w:type="dxa"/>
          </w:tcPr>
          <w:p w14:paraId="04239DB2" w14:textId="77777777" w:rsidR="000C4039" w:rsidRPr="00057099" w:rsidRDefault="000C4039" w:rsidP="002D3FE5">
            <w:r w:rsidRPr="00057099">
              <w:t>Positie</w:t>
            </w:r>
          </w:p>
        </w:tc>
        <w:tc>
          <w:tcPr>
            <w:tcW w:w="851" w:type="dxa"/>
          </w:tcPr>
          <w:p w14:paraId="65655F9F" w14:textId="77777777" w:rsidR="000C4039" w:rsidRPr="00057099" w:rsidRDefault="000C4039" w:rsidP="002D3FE5">
            <w:pPr>
              <w:jc w:val="right"/>
            </w:pPr>
          </w:p>
        </w:tc>
        <w:tc>
          <w:tcPr>
            <w:tcW w:w="284" w:type="dxa"/>
          </w:tcPr>
          <w:p w14:paraId="7D124C2C" w14:textId="77777777" w:rsidR="000C4039" w:rsidRPr="00057099" w:rsidRDefault="000C4039" w:rsidP="002D3FE5">
            <w:r w:rsidRPr="00057099">
              <w:t>:</w:t>
            </w:r>
          </w:p>
        </w:tc>
        <w:tc>
          <w:tcPr>
            <w:tcW w:w="4536" w:type="dxa"/>
          </w:tcPr>
          <w:p w14:paraId="42012607" w14:textId="77777777" w:rsidR="000C4039" w:rsidRPr="00057099" w:rsidRDefault="000C4039" w:rsidP="002D3FE5">
            <w:r w:rsidRPr="00057099">
              <w:t>in effluent omloopgoot</w:t>
            </w:r>
          </w:p>
        </w:tc>
      </w:tr>
      <w:tr w:rsidR="000C4039" w:rsidRPr="00057099" w14:paraId="2B3541DA" w14:textId="77777777" w:rsidTr="002D3FE5">
        <w:tc>
          <w:tcPr>
            <w:tcW w:w="2948" w:type="dxa"/>
          </w:tcPr>
          <w:p w14:paraId="022788F9" w14:textId="77777777" w:rsidR="000C4039" w:rsidRPr="00057099" w:rsidRDefault="000C4039" w:rsidP="002D3FE5">
            <w:r w:rsidRPr="00057099">
              <w:t>uitvoering</w:t>
            </w:r>
          </w:p>
        </w:tc>
        <w:tc>
          <w:tcPr>
            <w:tcW w:w="851" w:type="dxa"/>
          </w:tcPr>
          <w:p w14:paraId="41BE5DFF" w14:textId="77777777" w:rsidR="000C4039" w:rsidRPr="00057099" w:rsidRDefault="000C4039" w:rsidP="002D3FE5">
            <w:pPr>
              <w:jc w:val="right"/>
            </w:pPr>
          </w:p>
        </w:tc>
        <w:tc>
          <w:tcPr>
            <w:tcW w:w="284" w:type="dxa"/>
          </w:tcPr>
          <w:p w14:paraId="3F28D98E" w14:textId="77777777" w:rsidR="000C4039" w:rsidRPr="00057099" w:rsidRDefault="000C4039" w:rsidP="002D3FE5">
            <w:r w:rsidRPr="00057099">
              <w:t>:</w:t>
            </w:r>
          </w:p>
        </w:tc>
        <w:tc>
          <w:tcPr>
            <w:tcW w:w="4536" w:type="dxa"/>
          </w:tcPr>
          <w:p w14:paraId="1D2EE5DE" w14:textId="77777777" w:rsidR="000C4039" w:rsidRPr="00057099" w:rsidRDefault="000C4039" w:rsidP="002D3FE5">
            <w:r w:rsidRPr="00057099">
              <w:t>scharnierend aan loopbrug bevestigd</w:t>
            </w:r>
          </w:p>
        </w:tc>
      </w:tr>
      <w:tr w:rsidR="000C4039" w:rsidRPr="00057099" w14:paraId="4F5E867F" w14:textId="77777777" w:rsidTr="002D3FE5">
        <w:tc>
          <w:tcPr>
            <w:tcW w:w="2948" w:type="dxa"/>
          </w:tcPr>
          <w:p w14:paraId="352C179F" w14:textId="77777777" w:rsidR="000C4039" w:rsidRPr="00057099" w:rsidRDefault="000C4039" w:rsidP="002D3FE5"/>
        </w:tc>
        <w:tc>
          <w:tcPr>
            <w:tcW w:w="851" w:type="dxa"/>
          </w:tcPr>
          <w:p w14:paraId="7792F6EA" w14:textId="77777777" w:rsidR="000C4039" w:rsidRPr="00057099" w:rsidRDefault="000C4039" w:rsidP="002D3FE5">
            <w:pPr>
              <w:jc w:val="right"/>
            </w:pPr>
          </w:p>
        </w:tc>
        <w:tc>
          <w:tcPr>
            <w:tcW w:w="284" w:type="dxa"/>
          </w:tcPr>
          <w:p w14:paraId="5C176C23" w14:textId="77777777" w:rsidR="000C4039" w:rsidRPr="00057099" w:rsidRDefault="000C4039" w:rsidP="002D3FE5"/>
        </w:tc>
        <w:tc>
          <w:tcPr>
            <w:tcW w:w="4536" w:type="dxa"/>
          </w:tcPr>
          <w:p w14:paraId="099C61BF" w14:textId="77777777" w:rsidR="000C4039" w:rsidRPr="00057099" w:rsidRDefault="000C4039" w:rsidP="002D3FE5">
            <w:r w:rsidRPr="00057099">
              <w:t>U</w:t>
            </w:r>
            <w:r w:rsidRPr="00057099">
              <w:noBreakHyphen/>
              <w:t>vormige gootborstel, kunststof</w:t>
            </w:r>
          </w:p>
        </w:tc>
      </w:tr>
      <w:tr w:rsidR="000C4039" w:rsidRPr="00057099" w14:paraId="54D4C54C" w14:textId="77777777" w:rsidTr="002D3FE5">
        <w:tc>
          <w:tcPr>
            <w:tcW w:w="2948" w:type="dxa"/>
          </w:tcPr>
          <w:p w14:paraId="785A931F" w14:textId="77777777" w:rsidR="000C4039" w:rsidRPr="00057099" w:rsidRDefault="000C4039" w:rsidP="002D3FE5">
            <w:r w:rsidRPr="00057099">
              <w:t>geleidestrips</w:t>
            </w:r>
          </w:p>
        </w:tc>
        <w:tc>
          <w:tcPr>
            <w:tcW w:w="851" w:type="dxa"/>
          </w:tcPr>
          <w:p w14:paraId="45CAF60F" w14:textId="77777777" w:rsidR="000C4039" w:rsidRPr="00057099" w:rsidRDefault="000C4039" w:rsidP="002D3FE5">
            <w:pPr>
              <w:jc w:val="right"/>
            </w:pPr>
          </w:p>
        </w:tc>
        <w:tc>
          <w:tcPr>
            <w:tcW w:w="284" w:type="dxa"/>
          </w:tcPr>
          <w:p w14:paraId="164E8993" w14:textId="77777777" w:rsidR="000C4039" w:rsidRPr="00057099" w:rsidRDefault="000C4039" w:rsidP="002D3FE5">
            <w:r w:rsidRPr="00057099">
              <w:t>:</w:t>
            </w:r>
          </w:p>
        </w:tc>
        <w:tc>
          <w:tcPr>
            <w:tcW w:w="4536" w:type="dxa"/>
          </w:tcPr>
          <w:p w14:paraId="5E0083FF" w14:textId="77777777" w:rsidR="000C4039" w:rsidRPr="00057099" w:rsidRDefault="000C4039" w:rsidP="002D3FE5">
            <w:r w:rsidRPr="00057099">
              <w:t>aanbrengen bij effluentafvoer</w:t>
            </w:r>
          </w:p>
        </w:tc>
      </w:tr>
    </w:tbl>
    <w:p w14:paraId="01A1D186" w14:textId="77777777" w:rsidR="000C4039" w:rsidRPr="00057099" w:rsidRDefault="000C4039" w:rsidP="005B35B1">
      <w:pPr>
        <w:pStyle w:val="Heading2"/>
        <w:numPr>
          <w:ilvl w:val="1"/>
          <w:numId w:val="19"/>
        </w:numPr>
      </w:pPr>
      <w:bookmarkStart w:id="158" w:name="_Toc54965517"/>
      <w:proofErr w:type="spellStart"/>
      <w:r w:rsidRPr="00057099">
        <w:t>Drijflaagafvoerinrichting</w:t>
      </w:r>
      <w:bookmarkEnd w:id="158"/>
      <w:proofErr w:type="spellEnd"/>
    </w:p>
    <w:p w14:paraId="37EFBE26" w14:textId="77777777" w:rsidR="000C4039" w:rsidRPr="00057099" w:rsidRDefault="000C4039" w:rsidP="006028B5">
      <w:pPr>
        <w:pStyle w:val="Heading3"/>
      </w:pPr>
      <w:proofErr w:type="spellStart"/>
      <w:r w:rsidRPr="00057099">
        <w:t>Drijflaagafvoerschuiver</w:t>
      </w:r>
      <w:proofErr w:type="spellEnd"/>
    </w:p>
    <w:tbl>
      <w:tblPr>
        <w:tblW w:w="0" w:type="auto"/>
        <w:tblLayout w:type="fixed"/>
        <w:tblLook w:val="01E0" w:firstRow="1" w:lastRow="1" w:firstColumn="1" w:lastColumn="1" w:noHBand="0" w:noVBand="0"/>
      </w:tblPr>
      <w:tblGrid>
        <w:gridCol w:w="2948"/>
        <w:gridCol w:w="851"/>
        <w:gridCol w:w="284"/>
        <w:gridCol w:w="4536"/>
      </w:tblGrid>
      <w:tr w:rsidR="000C4039" w:rsidRPr="00057099" w14:paraId="610B56D5" w14:textId="77777777" w:rsidTr="002D3FE5">
        <w:tc>
          <w:tcPr>
            <w:tcW w:w="2948" w:type="dxa"/>
          </w:tcPr>
          <w:p w14:paraId="035E81B0" w14:textId="77777777" w:rsidR="000C4039" w:rsidRPr="00057099" w:rsidRDefault="000C4039" w:rsidP="002D3FE5">
            <w:r w:rsidRPr="00057099">
              <w:t>uitvoering</w:t>
            </w:r>
          </w:p>
        </w:tc>
        <w:tc>
          <w:tcPr>
            <w:tcW w:w="851" w:type="dxa"/>
          </w:tcPr>
          <w:p w14:paraId="5BA1FF9F" w14:textId="77777777" w:rsidR="000C4039" w:rsidRPr="00057099" w:rsidRDefault="000C4039" w:rsidP="002D3FE5">
            <w:pPr>
              <w:jc w:val="right"/>
            </w:pPr>
          </w:p>
        </w:tc>
        <w:tc>
          <w:tcPr>
            <w:tcW w:w="284" w:type="dxa"/>
          </w:tcPr>
          <w:p w14:paraId="70D869ED" w14:textId="77777777" w:rsidR="000C4039" w:rsidRPr="00057099" w:rsidRDefault="000C4039" w:rsidP="002D3FE5">
            <w:r w:rsidRPr="00057099">
              <w:t>:</w:t>
            </w:r>
          </w:p>
        </w:tc>
        <w:tc>
          <w:tcPr>
            <w:tcW w:w="4536" w:type="dxa"/>
          </w:tcPr>
          <w:p w14:paraId="396489E8" w14:textId="77777777" w:rsidR="000C4039" w:rsidRPr="00057099" w:rsidRDefault="000C4039" w:rsidP="002D3FE5">
            <w:r w:rsidRPr="00057099">
              <w:t xml:space="preserve">drijflaagschuiverblad met een </w:t>
            </w:r>
            <w:proofErr w:type="spellStart"/>
            <w:r w:rsidRPr="00057099">
              <w:t>scharnierbaar</w:t>
            </w:r>
            <w:proofErr w:type="spellEnd"/>
            <w:r w:rsidRPr="00057099">
              <w:t xml:space="preserve"> deel. Het scharnierbare deel, opgesloten tussen duikschot en vaste deel drijflaagschuiven, voorzien van neopreen strippen</w:t>
            </w:r>
          </w:p>
        </w:tc>
      </w:tr>
      <w:tr w:rsidR="000C4039" w:rsidRPr="00057099" w14:paraId="6E40A00C" w14:textId="77777777" w:rsidTr="002D3FE5">
        <w:tc>
          <w:tcPr>
            <w:tcW w:w="2948" w:type="dxa"/>
          </w:tcPr>
          <w:p w14:paraId="0B0F0326" w14:textId="77777777" w:rsidR="000C4039" w:rsidRPr="00057099" w:rsidRDefault="000C4039" w:rsidP="002D3FE5">
            <w:r w:rsidRPr="00057099">
              <w:t>hoek met ruimerbrug</w:t>
            </w:r>
          </w:p>
        </w:tc>
        <w:tc>
          <w:tcPr>
            <w:tcW w:w="851" w:type="dxa"/>
          </w:tcPr>
          <w:p w14:paraId="59F86D25" w14:textId="77777777" w:rsidR="000C4039" w:rsidRPr="00057099" w:rsidRDefault="000C4039" w:rsidP="002D3FE5">
            <w:pPr>
              <w:jc w:val="right"/>
            </w:pPr>
          </w:p>
        </w:tc>
        <w:tc>
          <w:tcPr>
            <w:tcW w:w="284" w:type="dxa"/>
          </w:tcPr>
          <w:p w14:paraId="2A8001F4" w14:textId="77777777" w:rsidR="000C4039" w:rsidRPr="00057099" w:rsidRDefault="000C4039" w:rsidP="002D3FE5">
            <w:r w:rsidRPr="00057099">
              <w:t>:</w:t>
            </w:r>
          </w:p>
        </w:tc>
        <w:tc>
          <w:tcPr>
            <w:tcW w:w="4536" w:type="dxa"/>
          </w:tcPr>
          <w:p w14:paraId="0BD7BB7F" w14:textId="77777777" w:rsidR="000C4039" w:rsidRPr="00057099" w:rsidRDefault="000C4039" w:rsidP="002D3FE5">
            <w:r w:rsidRPr="00057099">
              <w:t xml:space="preserve"> 10</w:t>
            </w:r>
            <w:r w:rsidRPr="00057099">
              <w:rPr>
                <w:vertAlign w:val="superscript"/>
              </w:rPr>
              <w:t>0</w:t>
            </w:r>
          </w:p>
        </w:tc>
      </w:tr>
      <w:tr w:rsidR="000C4039" w:rsidRPr="00057099" w14:paraId="6334AABF" w14:textId="77777777" w:rsidTr="002D3FE5">
        <w:tc>
          <w:tcPr>
            <w:tcW w:w="2948" w:type="dxa"/>
          </w:tcPr>
          <w:p w14:paraId="4048CCF1" w14:textId="77777777" w:rsidR="000C4039" w:rsidRPr="00057099" w:rsidRDefault="000C4039" w:rsidP="002D3FE5">
            <w:r w:rsidRPr="00057099">
              <w:lastRenderedPageBreak/>
              <w:t>Lengte</w:t>
            </w:r>
          </w:p>
        </w:tc>
        <w:tc>
          <w:tcPr>
            <w:tcW w:w="851" w:type="dxa"/>
          </w:tcPr>
          <w:p w14:paraId="43EB18A3" w14:textId="77777777" w:rsidR="000C4039" w:rsidRPr="00057099" w:rsidRDefault="000C4039" w:rsidP="002D3FE5">
            <w:pPr>
              <w:jc w:val="right"/>
            </w:pPr>
            <w:r w:rsidRPr="00057099">
              <w:t>mm</w:t>
            </w:r>
          </w:p>
        </w:tc>
        <w:tc>
          <w:tcPr>
            <w:tcW w:w="284" w:type="dxa"/>
          </w:tcPr>
          <w:p w14:paraId="2D1CEBF3" w14:textId="77777777" w:rsidR="000C4039" w:rsidRPr="00057099" w:rsidRDefault="000C4039" w:rsidP="002D3FE5">
            <w:r w:rsidRPr="00057099">
              <w:t>:</w:t>
            </w:r>
          </w:p>
        </w:tc>
        <w:tc>
          <w:tcPr>
            <w:tcW w:w="4536" w:type="dxa"/>
          </w:tcPr>
          <w:p w14:paraId="49948EBC" w14:textId="77777777" w:rsidR="000C4039" w:rsidRPr="00057099" w:rsidRDefault="000C4039" w:rsidP="002D3FE5">
            <w:r w:rsidRPr="00057099">
              <w:t>ca. bruglengte</w:t>
            </w:r>
          </w:p>
        </w:tc>
      </w:tr>
      <w:tr w:rsidR="000C4039" w:rsidRPr="00057099" w14:paraId="00692C2B" w14:textId="77777777" w:rsidTr="002D3FE5">
        <w:tc>
          <w:tcPr>
            <w:tcW w:w="2948" w:type="dxa"/>
          </w:tcPr>
          <w:p w14:paraId="7687432A" w14:textId="77777777" w:rsidR="000C4039" w:rsidRPr="00057099" w:rsidRDefault="000C4039" w:rsidP="002D3FE5">
            <w:r w:rsidRPr="00057099">
              <w:t>hoogte boven water</w:t>
            </w:r>
          </w:p>
        </w:tc>
        <w:tc>
          <w:tcPr>
            <w:tcW w:w="851" w:type="dxa"/>
          </w:tcPr>
          <w:p w14:paraId="3E28A409" w14:textId="77777777" w:rsidR="000C4039" w:rsidRPr="00057099" w:rsidRDefault="000C4039" w:rsidP="002D3FE5">
            <w:pPr>
              <w:jc w:val="right"/>
            </w:pPr>
            <w:r w:rsidRPr="00057099">
              <w:t>mm</w:t>
            </w:r>
          </w:p>
        </w:tc>
        <w:tc>
          <w:tcPr>
            <w:tcW w:w="284" w:type="dxa"/>
          </w:tcPr>
          <w:p w14:paraId="3829B7D3" w14:textId="77777777" w:rsidR="000C4039" w:rsidRPr="00057099" w:rsidRDefault="000C4039" w:rsidP="002D3FE5">
            <w:r w:rsidRPr="00057099">
              <w:t>:</w:t>
            </w:r>
          </w:p>
        </w:tc>
        <w:tc>
          <w:tcPr>
            <w:tcW w:w="4536" w:type="dxa"/>
          </w:tcPr>
          <w:p w14:paraId="337DE93A" w14:textId="77777777" w:rsidR="000C4039" w:rsidRPr="00057099" w:rsidRDefault="000C4039" w:rsidP="002D3FE5">
            <w:r w:rsidRPr="00057099">
              <w:t>100</w:t>
            </w:r>
          </w:p>
        </w:tc>
      </w:tr>
      <w:tr w:rsidR="000C4039" w:rsidRPr="00057099" w14:paraId="4820C566" w14:textId="77777777" w:rsidTr="002D3FE5">
        <w:tc>
          <w:tcPr>
            <w:tcW w:w="2948" w:type="dxa"/>
          </w:tcPr>
          <w:p w14:paraId="5DD015C8" w14:textId="77777777" w:rsidR="000C4039" w:rsidRPr="00057099" w:rsidRDefault="000C4039" w:rsidP="002D3FE5">
            <w:r w:rsidRPr="00057099">
              <w:t>hoogte onder water</w:t>
            </w:r>
          </w:p>
        </w:tc>
        <w:tc>
          <w:tcPr>
            <w:tcW w:w="851" w:type="dxa"/>
          </w:tcPr>
          <w:p w14:paraId="12E08149" w14:textId="77777777" w:rsidR="000C4039" w:rsidRPr="00057099" w:rsidRDefault="000C4039" w:rsidP="002D3FE5">
            <w:pPr>
              <w:jc w:val="right"/>
            </w:pPr>
            <w:r w:rsidRPr="00057099">
              <w:t>mm</w:t>
            </w:r>
          </w:p>
        </w:tc>
        <w:tc>
          <w:tcPr>
            <w:tcW w:w="284" w:type="dxa"/>
          </w:tcPr>
          <w:p w14:paraId="49CC9766" w14:textId="77777777" w:rsidR="000C4039" w:rsidRPr="00057099" w:rsidRDefault="000C4039" w:rsidP="002D3FE5">
            <w:r w:rsidRPr="00057099">
              <w:t>:</w:t>
            </w:r>
          </w:p>
        </w:tc>
        <w:tc>
          <w:tcPr>
            <w:tcW w:w="4536" w:type="dxa"/>
          </w:tcPr>
          <w:p w14:paraId="48D901A4" w14:textId="77777777" w:rsidR="000C4039" w:rsidRPr="00057099" w:rsidRDefault="000C4039" w:rsidP="002D3FE5">
            <w:r w:rsidRPr="00057099">
              <w:t>150</w:t>
            </w:r>
          </w:p>
        </w:tc>
      </w:tr>
      <w:tr w:rsidR="000C4039" w:rsidRPr="00057099" w14:paraId="05574B35" w14:textId="77777777" w:rsidTr="002D3FE5">
        <w:tc>
          <w:tcPr>
            <w:tcW w:w="2948" w:type="dxa"/>
          </w:tcPr>
          <w:p w14:paraId="2C41A536" w14:textId="77777777" w:rsidR="000C4039" w:rsidRPr="00057099" w:rsidRDefault="000C4039" w:rsidP="002D3FE5">
            <w:r w:rsidRPr="00057099">
              <w:t>materiaal</w:t>
            </w:r>
          </w:p>
        </w:tc>
        <w:tc>
          <w:tcPr>
            <w:tcW w:w="851" w:type="dxa"/>
          </w:tcPr>
          <w:p w14:paraId="6D6BC335" w14:textId="77777777" w:rsidR="000C4039" w:rsidRPr="00057099" w:rsidRDefault="000C4039" w:rsidP="002D3FE5">
            <w:pPr>
              <w:jc w:val="right"/>
            </w:pPr>
          </w:p>
        </w:tc>
        <w:tc>
          <w:tcPr>
            <w:tcW w:w="284" w:type="dxa"/>
          </w:tcPr>
          <w:p w14:paraId="5A2CCA1A" w14:textId="77777777" w:rsidR="000C4039" w:rsidRPr="00057099" w:rsidRDefault="000C4039" w:rsidP="002D3FE5">
            <w:r w:rsidRPr="00057099">
              <w:t>:</w:t>
            </w:r>
          </w:p>
        </w:tc>
        <w:tc>
          <w:tcPr>
            <w:tcW w:w="4536" w:type="dxa"/>
          </w:tcPr>
          <w:p w14:paraId="03523F69" w14:textId="77777777" w:rsidR="000C4039" w:rsidRPr="00057099" w:rsidRDefault="000C4039" w:rsidP="002D3FE5">
            <w:r w:rsidRPr="00057099">
              <w:t>RVS AISI 304L</w:t>
            </w:r>
          </w:p>
        </w:tc>
      </w:tr>
    </w:tbl>
    <w:p w14:paraId="00ECDC3E" w14:textId="77777777" w:rsidR="000C4039" w:rsidRPr="00057099" w:rsidRDefault="000C4039" w:rsidP="000C4039"/>
    <w:p w14:paraId="19C9F289" w14:textId="77777777" w:rsidR="000C4039" w:rsidRPr="00057099" w:rsidRDefault="000C4039" w:rsidP="006028B5">
      <w:pPr>
        <w:pStyle w:val="Heading3"/>
      </w:pPr>
      <w:proofErr w:type="spellStart"/>
      <w:r w:rsidRPr="00057099">
        <w:t>Drijflaagafvoerbak</w:t>
      </w:r>
      <w:proofErr w:type="spellEnd"/>
    </w:p>
    <w:tbl>
      <w:tblPr>
        <w:tblW w:w="0" w:type="auto"/>
        <w:tblLayout w:type="fixed"/>
        <w:tblLook w:val="01E0" w:firstRow="1" w:lastRow="1" w:firstColumn="1" w:lastColumn="1" w:noHBand="0" w:noVBand="0"/>
      </w:tblPr>
      <w:tblGrid>
        <w:gridCol w:w="2948"/>
        <w:gridCol w:w="851"/>
        <w:gridCol w:w="284"/>
        <w:gridCol w:w="4536"/>
      </w:tblGrid>
      <w:tr w:rsidR="000C4039" w:rsidRPr="00057099" w14:paraId="50726062" w14:textId="77777777" w:rsidTr="002D3FE5">
        <w:tc>
          <w:tcPr>
            <w:tcW w:w="2948" w:type="dxa"/>
          </w:tcPr>
          <w:p w14:paraId="736A28F1" w14:textId="77777777" w:rsidR="000C4039" w:rsidRPr="00057099" w:rsidRDefault="000C4039" w:rsidP="002D3FE5">
            <w:r w:rsidRPr="00057099">
              <w:t>uitvoering</w:t>
            </w:r>
          </w:p>
        </w:tc>
        <w:tc>
          <w:tcPr>
            <w:tcW w:w="851" w:type="dxa"/>
          </w:tcPr>
          <w:p w14:paraId="4AB1ACAA" w14:textId="77777777" w:rsidR="000C4039" w:rsidRPr="00057099" w:rsidRDefault="000C4039" w:rsidP="002D3FE5">
            <w:pPr>
              <w:jc w:val="right"/>
            </w:pPr>
          </w:p>
        </w:tc>
        <w:tc>
          <w:tcPr>
            <w:tcW w:w="284" w:type="dxa"/>
          </w:tcPr>
          <w:p w14:paraId="1D39DAFD" w14:textId="77777777" w:rsidR="000C4039" w:rsidRPr="00057099" w:rsidRDefault="000C4039" w:rsidP="002D3FE5">
            <w:r w:rsidRPr="00057099">
              <w:t>:</w:t>
            </w:r>
          </w:p>
        </w:tc>
        <w:tc>
          <w:tcPr>
            <w:tcW w:w="4536" w:type="dxa"/>
          </w:tcPr>
          <w:p w14:paraId="4F92DE99" w14:textId="77777777" w:rsidR="000C4039" w:rsidRPr="00057099" w:rsidRDefault="000C4039" w:rsidP="002D3FE5">
            <w:r w:rsidRPr="00057099">
              <w:t>100 mm boven de waterspiegel, glad afgewerkt en bevestigd tegen het duikschot; in de bak een V</w:t>
            </w:r>
            <w:r w:rsidRPr="00057099">
              <w:noBreakHyphen/>
              <w:t>vormige geleiding voor het opvangen van het scharnierbare deel van de drijflaag afvoerschuiver</w:t>
            </w:r>
          </w:p>
        </w:tc>
      </w:tr>
      <w:tr w:rsidR="000C4039" w:rsidRPr="00057099" w14:paraId="758D1844" w14:textId="77777777" w:rsidTr="002D3FE5">
        <w:tc>
          <w:tcPr>
            <w:tcW w:w="2948" w:type="dxa"/>
          </w:tcPr>
          <w:p w14:paraId="4EE87069" w14:textId="77777777" w:rsidR="000C4039" w:rsidRPr="00057099" w:rsidRDefault="000C4039" w:rsidP="002D3FE5">
            <w:r w:rsidRPr="00057099">
              <w:t>voorzien van</w:t>
            </w:r>
          </w:p>
        </w:tc>
        <w:tc>
          <w:tcPr>
            <w:tcW w:w="851" w:type="dxa"/>
          </w:tcPr>
          <w:p w14:paraId="462D39B2" w14:textId="77777777" w:rsidR="000C4039" w:rsidRPr="00057099" w:rsidRDefault="000C4039" w:rsidP="002D3FE5">
            <w:pPr>
              <w:jc w:val="right"/>
            </w:pPr>
          </w:p>
        </w:tc>
        <w:tc>
          <w:tcPr>
            <w:tcW w:w="284" w:type="dxa"/>
          </w:tcPr>
          <w:p w14:paraId="500B3B6D" w14:textId="77777777" w:rsidR="000C4039" w:rsidRPr="00057099" w:rsidRDefault="000C4039" w:rsidP="002D3FE5">
            <w:r w:rsidRPr="00057099">
              <w:t>:</w:t>
            </w:r>
          </w:p>
        </w:tc>
        <w:tc>
          <w:tcPr>
            <w:tcW w:w="4536" w:type="dxa"/>
          </w:tcPr>
          <w:p w14:paraId="59F3B5AA" w14:textId="77777777" w:rsidR="000C4039" w:rsidRPr="00057099" w:rsidRDefault="000C4039" w:rsidP="002D3FE5">
            <w:r w:rsidRPr="00057099">
              <w:t xml:space="preserve">Duikschot, duikschot ter plaatse van de drijflaagafvoerput verhoogd uitvoeren </w:t>
            </w:r>
          </w:p>
        </w:tc>
      </w:tr>
      <w:tr w:rsidR="000C4039" w:rsidRPr="00057099" w14:paraId="03F58146" w14:textId="77777777" w:rsidTr="002D3FE5">
        <w:tc>
          <w:tcPr>
            <w:tcW w:w="2948" w:type="dxa"/>
          </w:tcPr>
          <w:p w14:paraId="40E8DCEB" w14:textId="77777777" w:rsidR="000C4039" w:rsidRPr="00057099" w:rsidRDefault="000C4039" w:rsidP="002D3FE5">
            <w:r w:rsidRPr="00057099">
              <w:t>afvoerleiding</w:t>
            </w:r>
          </w:p>
        </w:tc>
        <w:tc>
          <w:tcPr>
            <w:tcW w:w="851" w:type="dxa"/>
          </w:tcPr>
          <w:p w14:paraId="406FF2B8" w14:textId="77777777" w:rsidR="000C4039" w:rsidRPr="00057099" w:rsidRDefault="000C4039" w:rsidP="002D3FE5">
            <w:pPr>
              <w:jc w:val="right"/>
            </w:pPr>
          </w:p>
        </w:tc>
        <w:tc>
          <w:tcPr>
            <w:tcW w:w="284" w:type="dxa"/>
          </w:tcPr>
          <w:p w14:paraId="21BF6466" w14:textId="77777777" w:rsidR="000C4039" w:rsidRPr="00057099" w:rsidRDefault="000C4039" w:rsidP="002D3FE5">
            <w:r w:rsidRPr="00057099">
              <w:t>:</w:t>
            </w:r>
          </w:p>
        </w:tc>
        <w:tc>
          <w:tcPr>
            <w:tcW w:w="4536" w:type="dxa"/>
          </w:tcPr>
          <w:p w14:paraId="467B5194" w14:textId="77777777" w:rsidR="000C4039" w:rsidRPr="00057099" w:rsidRDefault="000C4039" w:rsidP="002D3FE5">
            <w:r w:rsidRPr="00057099">
              <w:t>diameter 200 mm leiding tot de bestaande wanddoorvoer</w:t>
            </w:r>
          </w:p>
        </w:tc>
      </w:tr>
      <w:tr w:rsidR="000C4039" w:rsidRPr="00057099" w14:paraId="0DA69B58" w14:textId="77777777" w:rsidTr="002D3FE5">
        <w:tc>
          <w:tcPr>
            <w:tcW w:w="2948" w:type="dxa"/>
          </w:tcPr>
          <w:p w14:paraId="7C6CFA1F" w14:textId="77777777" w:rsidR="000C4039" w:rsidRPr="00057099" w:rsidRDefault="000C4039" w:rsidP="002D3FE5">
            <w:r w:rsidRPr="00057099">
              <w:t>materiaal:</w:t>
            </w:r>
          </w:p>
        </w:tc>
        <w:tc>
          <w:tcPr>
            <w:tcW w:w="851" w:type="dxa"/>
          </w:tcPr>
          <w:p w14:paraId="7BC47118" w14:textId="77777777" w:rsidR="000C4039" w:rsidRPr="00057099" w:rsidRDefault="000C4039" w:rsidP="002D3FE5">
            <w:pPr>
              <w:jc w:val="right"/>
            </w:pPr>
          </w:p>
        </w:tc>
        <w:tc>
          <w:tcPr>
            <w:tcW w:w="284" w:type="dxa"/>
          </w:tcPr>
          <w:p w14:paraId="3A338D0C" w14:textId="77777777" w:rsidR="000C4039" w:rsidRPr="00057099" w:rsidRDefault="000C4039" w:rsidP="002D3FE5"/>
        </w:tc>
        <w:tc>
          <w:tcPr>
            <w:tcW w:w="4536" w:type="dxa"/>
          </w:tcPr>
          <w:p w14:paraId="66B6CB6A" w14:textId="77777777" w:rsidR="000C4039" w:rsidRPr="00057099" w:rsidRDefault="000C4039" w:rsidP="002D3FE5"/>
        </w:tc>
      </w:tr>
      <w:tr w:rsidR="000C4039" w:rsidRPr="00057099" w14:paraId="75211B73" w14:textId="77777777" w:rsidTr="002D3FE5">
        <w:tc>
          <w:tcPr>
            <w:tcW w:w="2948" w:type="dxa"/>
          </w:tcPr>
          <w:p w14:paraId="4BA23FC8"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bak</w:t>
            </w:r>
          </w:p>
        </w:tc>
        <w:tc>
          <w:tcPr>
            <w:tcW w:w="851" w:type="dxa"/>
          </w:tcPr>
          <w:p w14:paraId="2A75BA11" w14:textId="77777777" w:rsidR="000C4039" w:rsidRPr="00057099" w:rsidRDefault="000C4039" w:rsidP="002D3FE5">
            <w:pPr>
              <w:jc w:val="right"/>
            </w:pPr>
          </w:p>
        </w:tc>
        <w:tc>
          <w:tcPr>
            <w:tcW w:w="284" w:type="dxa"/>
          </w:tcPr>
          <w:p w14:paraId="016FF2EC" w14:textId="77777777" w:rsidR="000C4039" w:rsidRPr="00057099" w:rsidRDefault="000C4039" w:rsidP="002D3FE5">
            <w:r w:rsidRPr="00057099">
              <w:t>:</w:t>
            </w:r>
          </w:p>
        </w:tc>
        <w:tc>
          <w:tcPr>
            <w:tcW w:w="4536" w:type="dxa"/>
          </w:tcPr>
          <w:p w14:paraId="3EC70BEB" w14:textId="77777777" w:rsidR="000C4039" w:rsidRPr="00057099" w:rsidRDefault="000C4039" w:rsidP="002D3FE5">
            <w:r w:rsidRPr="00057099">
              <w:t>RVS AISI 304L</w:t>
            </w:r>
          </w:p>
        </w:tc>
      </w:tr>
      <w:tr w:rsidR="000C4039" w:rsidRPr="00057099" w14:paraId="34EBDA9F" w14:textId="77777777" w:rsidTr="002D3FE5">
        <w:tc>
          <w:tcPr>
            <w:tcW w:w="2948" w:type="dxa"/>
          </w:tcPr>
          <w:p w14:paraId="1226F15B"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afvoerleiding</w:t>
            </w:r>
          </w:p>
        </w:tc>
        <w:tc>
          <w:tcPr>
            <w:tcW w:w="851" w:type="dxa"/>
          </w:tcPr>
          <w:p w14:paraId="7B05FD28" w14:textId="77777777" w:rsidR="000C4039" w:rsidRPr="00057099" w:rsidRDefault="000C4039" w:rsidP="002D3FE5">
            <w:pPr>
              <w:jc w:val="right"/>
            </w:pPr>
          </w:p>
        </w:tc>
        <w:tc>
          <w:tcPr>
            <w:tcW w:w="284" w:type="dxa"/>
          </w:tcPr>
          <w:p w14:paraId="2FCDE437" w14:textId="77777777" w:rsidR="000C4039" w:rsidRPr="00057099" w:rsidRDefault="000C4039" w:rsidP="002D3FE5">
            <w:r w:rsidRPr="00057099">
              <w:t>:</w:t>
            </w:r>
          </w:p>
        </w:tc>
        <w:tc>
          <w:tcPr>
            <w:tcW w:w="4536" w:type="dxa"/>
          </w:tcPr>
          <w:p w14:paraId="08B8CF0D" w14:textId="77777777" w:rsidR="000C4039" w:rsidRPr="00057099" w:rsidRDefault="000C4039" w:rsidP="002D3FE5">
            <w:r w:rsidRPr="00057099">
              <w:t>RVS AISI 304 tot bestaande muurdoorvoer</w:t>
            </w:r>
          </w:p>
        </w:tc>
      </w:tr>
      <w:tr w:rsidR="000C4039" w:rsidRPr="00057099" w14:paraId="02767472" w14:textId="77777777" w:rsidTr="002D3FE5">
        <w:tc>
          <w:tcPr>
            <w:tcW w:w="2948" w:type="dxa"/>
          </w:tcPr>
          <w:p w14:paraId="572EE8BE" w14:textId="77777777" w:rsidR="000C4039" w:rsidRPr="00057099" w:rsidRDefault="000C4039" w:rsidP="002D3FE5">
            <w:r w:rsidRPr="00057099">
              <w:t>spoelinrichting</w:t>
            </w:r>
          </w:p>
        </w:tc>
        <w:tc>
          <w:tcPr>
            <w:tcW w:w="851" w:type="dxa"/>
          </w:tcPr>
          <w:p w14:paraId="3DA398D7" w14:textId="77777777" w:rsidR="000C4039" w:rsidRPr="00057099" w:rsidRDefault="000C4039" w:rsidP="002D3FE5">
            <w:pPr>
              <w:jc w:val="right"/>
            </w:pPr>
          </w:p>
        </w:tc>
        <w:tc>
          <w:tcPr>
            <w:tcW w:w="284" w:type="dxa"/>
          </w:tcPr>
          <w:p w14:paraId="482B4573" w14:textId="77777777" w:rsidR="000C4039" w:rsidRPr="00057099" w:rsidRDefault="000C4039" w:rsidP="002D3FE5">
            <w:r w:rsidRPr="00057099">
              <w:t>:</w:t>
            </w:r>
          </w:p>
        </w:tc>
        <w:tc>
          <w:tcPr>
            <w:tcW w:w="4536" w:type="dxa"/>
          </w:tcPr>
          <w:p w14:paraId="3F142259" w14:textId="77777777" w:rsidR="000C4039" w:rsidRPr="00057099" w:rsidRDefault="000C4039" w:rsidP="002D3FE5">
            <w:r w:rsidRPr="00057099">
              <w:t xml:space="preserve">spoelklep met hefboom, hefboom te bedienen door slee aan ruimerbrug, lekdicht sluitend door eigen gewicht, </w:t>
            </w:r>
            <w:proofErr w:type="spellStart"/>
            <w:r w:rsidRPr="00057099">
              <w:t>nastelbaar</w:t>
            </w:r>
            <w:proofErr w:type="spellEnd"/>
          </w:p>
        </w:tc>
      </w:tr>
      <w:tr w:rsidR="000C4039" w:rsidRPr="00057099" w14:paraId="0313614F" w14:textId="77777777" w:rsidTr="002D3FE5">
        <w:tc>
          <w:tcPr>
            <w:tcW w:w="2948" w:type="dxa"/>
          </w:tcPr>
          <w:p w14:paraId="155DF12A" w14:textId="77777777" w:rsidR="000C4039" w:rsidRPr="00057099" w:rsidRDefault="000C4039" w:rsidP="002D3FE5">
            <w:r w:rsidRPr="00057099">
              <w:t>lichthoogte spoelklep</w:t>
            </w:r>
          </w:p>
        </w:tc>
        <w:tc>
          <w:tcPr>
            <w:tcW w:w="851" w:type="dxa"/>
          </w:tcPr>
          <w:p w14:paraId="4FF99121" w14:textId="77777777" w:rsidR="000C4039" w:rsidRPr="00057099" w:rsidRDefault="000C4039" w:rsidP="002D3FE5">
            <w:pPr>
              <w:jc w:val="right"/>
            </w:pPr>
          </w:p>
        </w:tc>
        <w:tc>
          <w:tcPr>
            <w:tcW w:w="284" w:type="dxa"/>
          </w:tcPr>
          <w:p w14:paraId="34418AA9" w14:textId="77777777" w:rsidR="000C4039" w:rsidRPr="00057099" w:rsidRDefault="000C4039" w:rsidP="002D3FE5">
            <w:r w:rsidRPr="00057099">
              <w:t>:</w:t>
            </w:r>
          </w:p>
        </w:tc>
        <w:tc>
          <w:tcPr>
            <w:tcW w:w="4536" w:type="dxa"/>
          </w:tcPr>
          <w:p w14:paraId="51714FE8" w14:textId="77777777" w:rsidR="000C4039" w:rsidRPr="00057099" w:rsidRDefault="000C4039" w:rsidP="002D3FE5">
            <w:r w:rsidRPr="00057099">
              <w:t>instelbaar</w:t>
            </w:r>
          </w:p>
        </w:tc>
      </w:tr>
      <w:tr w:rsidR="000C4039" w:rsidRPr="00057099" w14:paraId="3C9C42EE" w14:textId="77777777" w:rsidTr="002D3FE5">
        <w:tc>
          <w:tcPr>
            <w:tcW w:w="2948" w:type="dxa"/>
          </w:tcPr>
          <w:p w14:paraId="1988C800" w14:textId="77777777" w:rsidR="000C4039" w:rsidRPr="00057099" w:rsidRDefault="000C4039" w:rsidP="002D3FE5">
            <w:r w:rsidRPr="00057099">
              <w:t>openingstijd spoelklep</w:t>
            </w:r>
          </w:p>
        </w:tc>
        <w:tc>
          <w:tcPr>
            <w:tcW w:w="851" w:type="dxa"/>
          </w:tcPr>
          <w:p w14:paraId="2F6D799A" w14:textId="77777777" w:rsidR="000C4039" w:rsidRPr="00057099" w:rsidRDefault="000C4039" w:rsidP="002D3FE5">
            <w:pPr>
              <w:jc w:val="right"/>
            </w:pPr>
          </w:p>
        </w:tc>
        <w:tc>
          <w:tcPr>
            <w:tcW w:w="284" w:type="dxa"/>
          </w:tcPr>
          <w:p w14:paraId="15DECC02" w14:textId="77777777" w:rsidR="000C4039" w:rsidRPr="00057099" w:rsidRDefault="000C4039" w:rsidP="002D3FE5">
            <w:r w:rsidRPr="00057099">
              <w:t>:</w:t>
            </w:r>
          </w:p>
        </w:tc>
        <w:tc>
          <w:tcPr>
            <w:tcW w:w="4536" w:type="dxa"/>
          </w:tcPr>
          <w:p w14:paraId="1F453202" w14:textId="77777777" w:rsidR="000C4039" w:rsidRPr="00057099" w:rsidRDefault="000C4039" w:rsidP="002D3FE5">
            <w:r w:rsidRPr="00057099">
              <w:t>instelbaar tussen 0 en 15 sec.</w:t>
            </w:r>
          </w:p>
        </w:tc>
      </w:tr>
    </w:tbl>
    <w:p w14:paraId="51C073E2" w14:textId="77777777" w:rsidR="000C4039" w:rsidRPr="00057099" w:rsidRDefault="000C4039" w:rsidP="000C4039"/>
    <w:p w14:paraId="5F2A939F" w14:textId="77777777" w:rsidR="000C4039" w:rsidRPr="00057099" w:rsidRDefault="000C4039" w:rsidP="00691FC3">
      <w:pPr>
        <w:pStyle w:val="Heading2"/>
      </w:pPr>
      <w:bookmarkStart w:id="159" w:name="_Toc54965518"/>
      <w:r w:rsidRPr="00057099">
        <w:t>Duikschot-Overstortrand</w:t>
      </w:r>
      <w:bookmarkEnd w:id="159"/>
    </w:p>
    <w:tbl>
      <w:tblPr>
        <w:tblW w:w="0" w:type="auto"/>
        <w:tblLayout w:type="fixed"/>
        <w:tblLook w:val="01E0" w:firstRow="1" w:lastRow="1" w:firstColumn="1" w:lastColumn="1" w:noHBand="0" w:noVBand="0"/>
      </w:tblPr>
      <w:tblGrid>
        <w:gridCol w:w="2948"/>
        <w:gridCol w:w="851"/>
        <w:gridCol w:w="284"/>
        <w:gridCol w:w="4536"/>
      </w:tblGrid>
      <w:tr w:rsidR="000C4039" w:rsidRPr="00057099" w14:paraId="22410230" w14:textId="77777777" w:rsidTr="002D3FE5">
        <w:tc>
          <w:tcPr>
            <w:tcW w:w="2948" w:type="dxa"/>
          </w:tcPr>
          <w:p w14:paraId="7F6E1186" w14:textId="77777777" w:rsidR="000C4039" w:rsidRPr="00057099" w:rsidRDefault="000C4039" w:rsidP="002D3FE5">
            <w:r w:rsidRPr="00057099">
              <w:t>uitvoering</w:t>
            </w:r>
          </w:p>
        </w:tc>
        <w:tc>
          <w:tcPr>
            <w:tcW w:w="851" w:type="dxa"/>
          </w:tcPr>
          <w:p w14:paraId="3CA34EEC" w14:textId="77777777" w:rsidR="000C4039" w:rsidRPr="00057099" w:rsidRDefault="000C4039" w:rsidP="002D3FE5">
            <w:pPr>
              <w:jc w:val="right"/>
            </w:pPr>
          </w:p>
        </w:tc>
        <w:tc>
          <w:tcPr>
            <w:tcW w:w="284" w:type="dxa"/>
          </w:tcPr>
          <w:p w14:paraId="60177658" w14:textId="77777777" w:rsidR="000C4039" w:rsidRPr="00057099" w:rsidRDefault="000C4039" w:rsidP="002D3FE5">
            <w:r w:rsidRPr="00057099">
              <w:t>:</w:t>
            </w:r>
          </w:p>
        </w:tc>
        <w:tc>
          <w:tcPr>
            <w:tcW w:w="4536" w:type="dxa"/>
          </w:tcPr>
          <w:p w14:paraId="7F23FA29" w14:textId="77777777" w:rsidR="000C4039" w:rsidRPr="00057099" w:rsidRDefault="000C4039" w:rsidP="002D3FE5">
            <w:r w:rsidRPr="00057099">
              <w:t xml:space="preserve">Gecombineerde duikschot- overstortrand over omtrek van de tank voor tegenhouden drijflaag en het overstorten van </w:t>
            </w:r>
            <w:proofErr w:type="gramStart"/>
            <w:r w:rsidRPr="00057099">
              <w:t>de</w:t>
            </w:r>
            <w:proofErr w:type="gramEnd"/>
            <w:r w:rsidRPr="00057099">
              <w:t xml:space="preserve"> effluent in de afvoergoot</w:t>
            </w:r>
          </w:p>
        </w:tc>
      </w:tr>
      <w:tr w:rsidR="000C4039" w:rsidRPr="00057099" w14:paraId="76B498AB" w14:textId="77777777" w:rsidTr="002D3FE5">
        <w:tc>
          <w:tcPr>
            <w:tcW w:w="2948" w:type="dxa"/>
          </w:tcPr>
          <w:p w14:paraId="32FDB8B1" w14:textId="77777777" w:rsidR="000C4039" w:rsidRPr="00057099" w:rsidRDefault="000C4039" w:rsidP="002D3FE5">
            <w:r w:rsidRPr="00057099">
              <w:t>bevestiging</w:t>
            </w:r>
          </w:p>
        </w:tc>
        <w:tc>
          <w:tcPr>
            <w:tcW w:w="851" w:type="dxa"/>
          </w:tcPr>
          <w:p w14:paraId="4AA31C31" w14:textId="77777777" w:rsidR="000C4039" w:rsidRPr="00057099" w:rsidRDefault="000C4039" w:rsidP="002D3FE5">
            <w:pPr>
              <w:jc w:val="right"/>
            </w:pPr>
          </w:p>
        </w:tc>
        <w:tc>
          <w:tcPr>
            <w:tcW w:w="284" w:type="dxa"/>
          </w:tcPr>
          <w:p w14:paraId="6E7D5EFC" w14:textId="77777777" w:rsidR="000C4039" w:rsidRPr="00057099" w:rsidRDefault="000C4039" w:rsidP="002D3FE5">
            <w:r w:rsidRPr="00057099">
              <w:t>:</w:t>
            </w:r>
          </w:p>
        </w:tc>
        <w:tc>
          <w:tcPr>
            <w:tcW w:w="4536" w:type="dxa"/>
          </w:tcPr>
          <w:p w14:paraId="5AB1EBEC" w14:textId="77777777" w:rsidR="000C4039" w:rsidRPr="00057099" w:rsidRDefault="000C4039" w:rsidP="002D3FE5">
            <w:r w:rsidRPr="00057099">
              <w:t xml:space="preserve">tegen bestaande betonnen effluent afvoergoot (bestaande </w:t>
            </w:r>
            <w:proofErr w:type="spellStart"/>
            <w:r w:rsidRPr="00057099">
              <w:t>Halfeneisen</w:t>
            </w:r>
            <w:proofErr w:type="spellEnd"/>
            <w:r w:rsidRPr="00057099">
              <w:t xml:space="preserve"> kan eventueel worden hergebruikt)</w:t>
            </w:r>
          </w:p>
        </w:tc>
      </w:tr>
      <w:tr w:rsidR="000C4039" w:rsidRPr="00057099" w14:paraId="7DD140E0" w14:textId="77777777" w:rsidTr="002D3FE5">
        <w:tc>
          <w:tcPr>
            <w:tcW w:w="2948" w:type="dxa"/>
          </w:tcPr>
          <w:p w14:paraId="0951D375" w14:textId="77777777" w:rsidR="000C4039" w:rsidRPr="00057099" w:rsidRDefault="000C4039" w:rsidP="002D3FE5">
            <w:r w:rsidRPr="00057099">
              <w:t>afmetingen</w:t>
            </w:r>
          </w:p>
        </w:tc>
        <w:tc>
          <w:tcPr>
            <w:tcW w:w="851" w:type="dxa"/>
          </w:tcPr>
          <w:p w14:paraId="2329E262" w14:textId="77777777" w:rsidR="000C4039" w:rsidRPr="00057099" w:rsidRDefault="000C4039" w:rsidP="002D3FE5">
            <w:pPr>
              <w:jc w:val="right"/>
            </w:pPr>
          </w:p>
        </w:tc>
        <w:tc>
          <w:tcPr>
            <w:tcW w:w="284" w:type="dxa"/>
          </w:tcPr>
          <w:p w14:paraId="18DE89E5" w14:textId="77777777" w:rsidR="000C4039" w:rsidRPr="00057099" w:rsidRDefault="000C4039" w:rsidP="002D3FE5">
            <w:r w:rsidRPr="00057099">
              <w:t>:</w:t>
            </w:r>
          </w:p>
        </w:tc>
        <w:tc>
          <w:tcPr>
            <w:tcW w:w="4536" w:type="dxa"/>
          </w:tcPr>
          <w:p w14:paraId="2C5CC3D3" w14:textId="513374ED" w:rsidR="000C4039" w:rsidRPr="00057099" w:rsidRDefault="000C4039" w:rsidP="002D3FE5">
            <w:r w:rsidRPr="00057099">
              <w:t>conform blad standaarddetail APD 17 00</w:t>
            </w:r>
            <w:r w:rsidR="00640BC5" w:rsidRPr="00057099">
              <w:t>2</w:t>
            </w:r>
          </w:p>
        </w:tc>
      </w:tr>
      <w:tr w:rsidR="000C4039" w:rsidRPr="00057099" w14:paraId="71942DD7" w14:textId="77777777" w:rsidTr="002D3FE5">
        <w:tc>
          <w:tcPr>
            <w:tcW w:w="2948" w:type="dxa"/>
          </w:tcPr>
          <w:p w14:paraId="5FB2DFAA" w14:textId="77777777" w:rsidR="000C4039" w:rsidRPr="00057099" w:rsidRDefault="000C4039" w:rsidP="002D3FE5">
            <w:r w:rsidRPr="00057099">
              <w:t>materiaal:</w:t>
            </w:r>
          </w:p>
        </w:tc>
        <w:tc>
          <w:tcPr>
            <w:tcW w:w="851" w:type="dxa"/>
          </w:tcPr>
          <w:p w14:paraId="6C3B5432" w14:textId="77777777" w:rsidR="000C4039" w:rsidRPr="00057099" w:rsidRDefault="000C4039" w:rsidP="002D3FE5">
            <w:pPr>
              <w:jc w:val="right"/>
            </w:pPr>
          </w:p>
        </w:tc>
        <w:tc>
          <w:tcPr>
            <w:tcW w:w="284" w:type="dxa"/>
          </w:tcPr>
          <w:p w14:paraId="3B1A0165" w14:textId="77777777" w:rsidR="000C4039" w:rsidRPr="00057099" w:rsidRDefault="000C4039" w:rsidP="002D3FE5">
            <w:r w:rsidRPr="00057099">
              <w:t>:</w:t>
            </w:r>
          </w:p>
        </w:tc>
        <w:tc>
          <w:tcPr>
            <w:tcW w:w="4536" w:type="dxa"/>
          </w:tcPr>
          <w:p w14:paraId="6FB443A6" w14:textId="77777777" w:rsidR="000C4039" w:rsidRPr="00057099" w:rsidRDefault="000C4039" w:rsidP="002D3FE5">
            <w:r w:rsidRPr="00057099">
              <w:t>in afwijking tot standaarddetailblad uitvoeren in RVS AISI 304L</w:t>
            </w:r>
          </w:p>
        </w:tc>
      </w:tr>
      <w:tr w:rsidR="000C4039" w:rsidRPr="00057099" w14:paraId="2DB9185E" w14:textId="77777777" w:rsidTr="002D3FE5">
        <w:tc>
          <w:tcPr>
            <w:tcW w:w="2948" w:type="dxa"/>
          </w:tcPr>
          <w:p w14:paraId="5CAF78BB" w14:textId="77777777" w:rsidR="000C4039" w:rsidRPr="00057099" w:rsidRDefault="000C4039" w:rsidP="002D3FE5">
            <w:r w:rsidRPr="00057099">
              <w:t>V-overlaat</w:t>
            </w:r>
          </w:p>
        </w:tc>
        <w:tc>
          <w:tcPr>
            <w:tcW w:w="851" w:type="dxa"/>
          </w:tcPr>
          <w:p w14:paraId="52B77FDD" w14:textId="77777777" w:rsidR="000C4039" w:rsidRPr="00057099" w:rsidRDefault="000C4039" w:rsidP="002D3FE5">
            <w:pPr>
              <w:jc w:val="right"/>
            </w:pPr>
          </w:p>
        </w:tc>
        <w:tc>
          <w:tcPr>
            <w:tcW w:w="284" w:type="dxa"/>
          </w:tcPr>
          <w:p w14:paraId="64B12AA2" w14:textId="77777777" w:rsidR="000C4039" w:rsidRPr="00057099" w:rsidRDefault="000C4039" w:rsidP="002D3FE5">
            <w:r w:rsidRPr="00057099">
              <w:t>:</w:t>
            </w:r>
          </w:p>
        </w:tc>
        <w:tc>
          <w:tcPr>
            <w:tcW w:w="4536" w:type="dxa"/>
          </w:tcPr>
          <w:p w14:paraId="7BBD7186" w14:textId="77777777" w:rsidR="000C4039" w:rsidRPr="00057099" w:rsidRDefault="000C4039" w:rsidP="002D3FE5">
            <w:r w:rsidRPr="00057099">
              <w:t>conform bestaande installatie</w:t>
            </w:r>
          </w:p>
        </w:tc>
      </w:tr>
    </w:tbl>
    <w:p w14:paraId="30E89D33" w14:textId="77777777" w:rsidR="000C4039" w:rsidRPr="00057099" w:rsidRDefault="000C4039" w:rsidP="005B35B1">
      <w:pPr>
        <w:pStyle w:val="Heading2"/>
        <w:numPr>
          <w:ilvl w:val="1"/>
          <w:numId w:val="19"/>
        </w:numPr>
      </w:pPr>
      <w:bookmarkStart w:id="160" w:name="_Toc54965519"/>
      <w:r w:rsidRPr="00057099">
        <w:t>Elektrotechnische installatie</w:t>
      </w:r>
      <w:bookmarkEnd w:id="160"/>
    </w:p>
    <w:p w14:paraId="66E37934" w14:textId="77777777" w:rsidR="000C4039" w:rsidRPr="00057099" w:rsidRDefault="000C4039" w:rsidP="006028B5">
      <w:pPr>
        <w:pStyle w:val="Heading3"/>
      </w:pPr>
      <w:r w:rsidRPr="00057099">
        <w:t>Algemeen</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21CDE9B7" w14:textId="77777777" w:rsidTr="002D3FE5">
        <w:tc>
          <w:tcPr>
            <w:tcW w:w="2948" w:type="dxa"/>
          </w:tcPr>
          <w:p w14:paraId="3FADAB43" w14:textId="77777777" w:rsidR="000C4039" w:rsidRPr="00057099" w:rsidRDefault="000C4039" w:rsidP="002D3FE5">
            <w:r w:rsidRPr="00057099">
              <w:t>leveringsomvang</w:t>
            </w:r>
          </w:p>
        </w:tc>
        <w:tc>
          <w:tcPr>
            <w:tcW w:w="851" w:type="dxa"/>
          </w:tcPr>
          <w:p w14:paraId="04900E59" w14:textId="77777777" w:rsidR="000C4039" w:rsidRPr="00057099" w:rsidRDefault="000C4039" w:rsidP="002D3FE5">
            <w:pPr>
              <w:jc w:val="right"/>
            </w:pPr>
          </w:p>
        </w:tc>
        <w:tc>
          <w:tcPr>
            <w:tcW w:w="284" w:type="dxa"/>
          </w:tcPr>
          <w:p w14:paraId="25831A1D" w14:textId="77777777" w:rsidR="000C4039" w:rsidRPr="00057099" w:rsidRDefault="000C4039" w:rsidP="002D3FE5">
            <w:r w:rsidRPr="00057099">
              <w:t>:</w:t>
            </w:r>
          </w:p>
        </w:tc>
        <w:tc>
          <w:tcPr>
            <w:tcW w:w="4536" w:type="dxa"/>
          </w:tcPr>
          <w:p w14:paraId="318DA3B3" w14:textId="77777777" w:rsidR="000C4039" w:rsidRPr="00057099" w:rsidRDefault="000C4039" w:rsidP="002D3FE5">
            <w:r w:rsidRPr="00057099">
              <w:t>de gehele elektrische installatie op de ruimerbrug in hoofdzaak bestaande uit:</w:t>
            </w:r>
          </w:p>
        </w:tc>
      </w:tr>
      <w:tr w:rsidR="000C4039" w:rsidRPr="00057099" w14:paraId="18A1BE20" w14:textId="77777777" w:rsidTr="002D3FE5">
        <w:tc>
          <w:tcPr>
            <w:tcW w:w="2948" w:type="dxa"/>
          </w:tcPr>
          <w:p w14:paraId="738BC33B" w14:textId="77777777" w:rsidR="000C4039" w:rsidRPr="00057099" w:rsidRDefault="000C4039" w:rsidP="002D3FE5"/>
        </w:tc>
        <w:tc>
          <w:tcPr>
            <w:tcW w:w="851" w:type="dxa"/>
          </w:tcPr>
          <w:p w14:paraId="53CD9FA6" w14:textId="77777777" w:rsidR="000C4039" w:rsidRPr="00057099" w:rsidRDefault="000C4039" w:rsidP="002D3FE5">
            <w:pPr>
              <w:jc w:val="right"/>
            </w:pPr>
          </w:p>
        </w:tc>
        <w:tc>
          <w:tcPr>
            <w:tcW w:w="284" w:type="dxa"/>
          </w:tcPr>
          <w:p w14:paraId="12728ED4" w14:textId="77777777" w:rsidR="000C4039" w:rsidRPr="00057099" w:rsidRDefault="000C4039" w:rsidP="002D3FE5"/>
        </w:tc>
        <w:tc>
          <w:tcPr>
            <w:tcW w:w="4536" w:type="dxa"/>
          </w:tcPr>
          <w:p w14:paraId="4FDE2797"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collector met beschermkap en collectorschakelaar</w:t>
            </w:r>
          </w:p>
        </w:tc>
      </w:tr>
      <w:tr w:rsidR="000C4039" w:rsidRPr="00057099" w14:paraId="63E6464B" w14:textId="77777777" w:rsidTr="002D3FE5">
        <w:tc>
          <w:tcPr>
            <w:tcW w:w="2948" w:type="dxa"/>
          </w:tcPr>
          <w:p w14:paraId="1007852E" w14:textId="77777777" w:rsidR="000C4039" w:rsidRPr="00057099" w:rsidRDefault="000C4039" w:rsidP="002D3FE5"/>
        </w:tc>
        <w:tc>
          <w:tcPr>
            <w:tcW w:w="851" w:type="dxa"/>
          </w:tcPr>
          <w:p w14:paraId="0B8CE7FE" w14:textId="77777777" w:rsidR="000C4039" w:rsidRPr="00057099" w:rsidRDefault="000C4039" w:rsidP="002D3FE5">
            <w:pPr>
              <w:jc w:val="right"/>
            </w:pPr>
          </w:p>
        </w:tc>
        <w:tc>
          <w:tcPr>
            <w:tcW w:w="284" w:type="dxa"/>
          </w:tcPr>
          <w:p w14:paraId="37ACAA2E" w14:textId="77777777" w:rsidR="000C4039" w:rsidRPr="00057099" w:rsidRDefault="000C4039" w:rsidP="002D3FE5"/>
        </w:tc>
        <w:tc>
          <w:tcPr>
            <w:tcW w:w="4536" w:type="dxa"/>
          </w:tcPr>
          <w:p w14:paraId="7609754F"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naderingsschakelaars</w:t>
            </w:r>
          </w:p>
        </w:tc>
      </w:tr>
      <w:tr w:rsidR="000C4039" w:rsidRPr="00057099" w14:paraId="724B8ED8" w14:textId="77777777" w:rsidTr="002D3FE5">
        <w:tc>
          <w:tcPr>
            <w:tcW w:w="2948" w:type="dxa"/>
          </w:tcPr>
          <w:p w14:paraId="142388FC" w14:textId="77777777" w:rsidR="000C4039" w:rsidRPr="00057099" w:rsidRDefault="000C4039" w:rsidP="002D3FE5"/>
        </w:tc>
        <w:tc>
          <w:tcPr>
            <w:tcW w:w="851" w:type="dxa"/>
          </w:tcPr>
          <w:p w14:paraId="324AE7F1" w14:textId="77777777" w:rsidR="000C4039" w:rsidRPr="00057099" w:rsidRDefault="000C4039" w:rsidP="002D3FE5">
            <w:pPr>
              <w:jc w:val="right"/>
            </w:pPr>
          </w:p>
        </w:tc>
        <w:tc>
          <w:tcPr>
            <w:tcW w:w="284" w:type="dxa"/>
          </w:tcPr>
          <w:p w14:paraId="7EB0CB75" w14:textId="77777777" w:rsidR="000C4039" w:rsidRPr="00057099" w:rsidRDefault="000C4039" w:rsidP="002D3FE5"/>
        </w:tc>
        <w:tc>
          <w:tcPr>
            <w:tcW w:w="4536" w:type="dxa"/>
          </w:tcPr>
          <w:p w14:paraId="5F7A4F92"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werkschakelaars</w:t>
            </w:r>
          </w:p>
        </w:tc>
      </w:tr>
      <w:tr w:rsidR="000C4039" w:rsidRPr="00057099" w14:paraId="582B898B" w14:textId="77777777" w:rsidTr="002D3FE5">
        <w:tc>
          <w:tcPr>
            <w:tcW w:w="2948" w:type="dxa"/>
          </w:tcPr>
          <w:p w14:paraId="57B3E981" w14:textId="77777777" w:rsidR="000C4039" w:rsidRPr="00057099" w:rsidRDefault="000C4039" w:rsidP="002D3FE5"/>
        </w:tc>
        <w:tc>
          <w:tcPr>
            <w:tcW w:w="851" w:type="dxa"/>
          </w:tcPr>
          <w:p w14:paraId="2C11EF94" w14:textId="77777777" w:rsidR="000C4039" w:rsidRPr="00057099" w:rsidRDefault="000C4039" w:rsidP="002D3FE5">
            <w:pPr>
              <w:jc w:val="right"/>
            </w:pPr>
          </w:p>
        </w:tc>
        <w:tc>
          <w:tcPr>
            <w:tcW w:w="284" w:type="dxa"/>
          </w:tcPr>
          <w:p w14:paraId="4720C1F4" w14:textId="77777777" w:rsidR="000C4039" w:rsidRPr="00057099" w:rsidRDefault="000C4039" w:rsidP="002D3FE5"/>
        </w:tc>
        <w:tc>
          <w:tcPr>
            <w:tcW w:w="4536" w:type="dxa"/>
          </w:tcPr>
          <w:p w14:paraId="4EBD8887"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wandcontactdozen</w:t>
            </w:r>
          </w:p>
        </w:tc>
      </w:tr>
      <w:tr w:rsidR="000C4039" w:rsidRPr="00057099" w14:paraId="7C72B56B" w14:textId="77777777" w:rsidTr="002D3FE5">
        <w:tc>
          <w:tcPr>
            <w:tcW w:w="2948" w:type="dxa"/>
          </w:tcPr>
          <w:p w14:paraId="194885EC" w14:textId="77777777" w:rsidR="000C4039" w:rsidRPr="00057099" w:rsidRDefault="000C4039" w:rsidP="002D3FE5"/>
        </w:tc>
        <w:tc>
          <w:tcPr>
            <w:tcW w:w="851" w:type="dxa"/>
          </w:tcPr>
          <w:p w14:paraId="0E465BD8" w14:textId="77777777" w:rsidR="000C4039" w:rsidRPr="00057099" w:rsidRDefault="000C4039" w:rsidP="002D3FE5">
            <w:pPr>
              <w:jc w:val="right"/>
            </w:pPr>
          </w:p>
        </w:tc>
        <w:tc>
          <w:tcPr>
            <w:tcW w:w="284" w:type="dxa"/>
          </w:tcPr>
          <w:p w14:paraId="3C3E2E48" w14:textId="77777777" w:rsidR="000C4039" w:rsidRPr="00057099" w:rsidRDefault="000C4039" w:rsidP="002D3FE5"/>
        </w:tc>
        <w:tc>
          <w:tcPr>
            <w:tcW w:w="4536" w:type="dxa"/>
          </w:tcPr>
          <w:p w14:paraId="38825E91"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bekabeling met klemmenkast</w:t>
            </w:r>
          </w:p>
        </w:tc>
      </w:tr>
      <w:tr w:rsidR="000C4039" w:rsidRPr="00057099" w14:paraId="69B26C0C" w14:textId="77777777" w:rsidTr="002D3FE5">
        <w:tc>
          <w:tcPr>
            <w:tcW w:w="2948" w:type="dxa"/>
          </w:tcPr>
          <w:p w14:paraId="57A6B46B" w14:textId="77777777" w:rsidR="000C4039" w:rsidRPr="00057099" w:rsidRDefault="000C4039" w:rsidP="002D3FE5">
            <w:r w:rsidRPr="00057099">
              <w:t>uitvoering</w:t>
            </w:r>
          </w:p>
        </w:tc>
        <w:tc>
          <w:tcPr>
            <w:tcW w:w="851" w:type="dxa"/>
          </w:tcPr>
          <w:p w14:paraId="3164521A" w14:textId="77777777" w:rsidR="000C4039" w:rsidRPr="00057099" w:rsidRDefault="000C4039" w:rsidP="002D3FE5">
            <w:pPr>
              <w:jc w:val="right"/>
            </w:pPr>
          </w:p>
        </w:tc>
        <w:tc>
          <w:tcPr>
            <w:tcW w:w="284" w:type="dxa"/>
          </w:tcPr>
          <w:p w14:paraId="70AE7221" w14:textId="77777777" w:rsidR="000C4039" w:rsidRPr="00057099" w:rsidRDefault="000C4039" w:rsidP="002D3FE5">
            <w:r w:rsidRPr="00057099">
              <w:t>:</w:t>
            </w:r>
          </w:p>
        </w:tc>
        <w:tc>
          <w:tcPr>
            <w:tcW w:w="4536" w:type="dxa"/>
          </w:tcPr>
          <w:p w14:paraId="6F5D4F27" w14:textId="77777777" w:rsidR="000C4039" w:rsidRPr="00057099" w:rsidRDefault="000C4039" w:rsidP="002D3FE5">
            <w:r w:rsidRPr="00057099">
              <w:t>monteren en aansluiten van alle elektrotechnische onderdelen</w:t>
            </w:r>
          </w:p>
        </w:tc>
      </w:tr>
      <w:tr w:rsidR="000C4039" w:rsidRPr="00057099" w14:paraId="7F3D384C" w14:textId="77777777" w:rsidTr="002D3FE5">
        <w:tc>
          <w:tcPr>
            <w:tcW w:w="2948" w:type="dxa"/>
          </w:tcPr>
          <w:p w14:paraId="7CE80350" w14:textId="77777777" w:rsidR="000C4039" w:rsidRPr="00057099" w:rsidRDefault="000C4039" w:rsidP="002D3FE5">
            <w:r w:rsidRPr="00057099">
              <w:t>schema tekening</w:t>
            </w:r>
          </w:p>
        </w:tc>
        <w:tc>
          <w:tcPr>
            <w:tcW w:w="851" w:type="dxa"/>
          </w:tcPr>
          <w:p w14:paraId="6BD41709" w14:textId="77777777" w:rsidR="000C4039" w:rsidRPr="00057099" w:rsidRDefault="000C4039" w:rsidP="002D3FE5">
            <w:pPr>
              <w:jc w:val="right"/>
            </w:pPr>
          </w:p>
        </w:tc>
        <w:tc>
          <w:tcPr>
            <w:tcW w:w="284" w:type="dxa"/>
          </w:tcPr>
          <w:p w14:paraId="4284A197" w14:textId="77777777" w:rsidR="000C4039" w:rsidRPr="00057099" w:rsidRDefault="000C4039" w:rsidP="002D3FE5">
            <w:r w:rsidRPr="00057099">
              <w:t>:</w:t>
            </w:r>
          </w:p>
        </w:tc>
        <w:tc>
          <w:tcPr>
            <w:tcW w:w="4536" w:type="dxa"/>
          </w:tcPr>
          <w:p w14:paraId="7537F84A" w14:textId="77777777" w:rsidR="000C4039" w:rsidRPr="00057099" w:rsidRDefault="000C4039" w:rsidP="002D3FE5">
            <w:r w:rsidRPr="00057099">
              <w:t>wijze van aansluiten is aangegeven op het in te dienen elektrisch schema</w:t>
            </w:r>
          </w:p>
        </w:tc>
      </w:tr>
    </w:tbl>
    <w:p w14:paraId="6AA5C0E8" w14:textId="77777777" w:rsidR="000C4039" w:rsidRPr="00057099" w:rsidRDefault="000C4039" w:rsidP="000C4039"/>
    <w:p w14:paraId="73E66383" w14:textId="77777777" w:rsidR="000C4039" w:rsidRPr="00057099" w:rsidRDefault="000C4039" w:rsidP="006028B5">
      <w:pPr>
        <w:pStyle w:val="Heading3"/>
      </w:pPr>
      <w:r w:rsidRPr="00057099">
        <w:t>Collector</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122D4D60" w14:textId="77777777" w:rsidTr="002D3FE5">
        <w:tc>
          <w:tcPr>
            <w:tcW w:w="2948" w:type="dxa"/>
          </w:tcPr>
          <w:p w14:paraId="6884939F" w14:textId="77777777" w:rsidR="000C4039" w:rsidRPr="00057099" w:rsidRDefault="000C4039" w:rsidP="002D3FE5">
            <w:r w:rsidRPr="00057099">
              <w:t>aantal sleepringen</w:t>
            </w:r>
          </w:p>
        </w:tc>
        <w:tc>
          <w:tcPr>
            <w:tcW w:w="851" w:type="dxa"/>
          </w:tcPr>
          <w:p w14:paraId="41201E7E" w14:textId="77777777" w:rsidR="000C4039" w:rsidRPr="00057099" w:rsidRDefault="000C4039" w:rsidP="002D3FE5">
            <w:pPr>
              <w:jc w:val="right"/>
            </w:pPr>
          </w:p>
        </w:tc>
        <w:tc>
          <w:tcPr>
            <w:tcW w:w="284" w:type="dxa"/>
          </w:tcPr>
          <w:p w14:paraId="083E988D" w14:textId="77777777" w:rsidR="000C4039" w:rsidRPr="00057099" w:rsidRDefault="000C4039" w:rsidP="002D3FE5">
            <w:r w:rsidRPr="00057099">
              <w:t>:</w:t>
            </w:r>
          </w:p>
        </w:tc>
        <w:tc>
          <w:tcPr>
            <w:tcW w:w="4536" w:type="dxa"/>
          </w:tcPr>
          <w:p w14:paraId="646F055B" w14:textId="77777777" w:rsidR="000C4039" w:rsidRPr="00057099" w:rsidRDefault="000C4039" w:rsidP="002D3FE5">
            <w:r w:rsidRPr="00057099">
              <w:t>de benodigde + 2 reserve</w:t>
            </w:r>
          </w:p>
        </w:tc>
      </w:tr>
      <w:tr w:rsidR="000C4039" w:rsidRPr="00057099" w14:paraId="3096FA86" w14:textId="77777777" w:rsidTr="002D3FE5">
        <w:tc>
          <w:tcPr>
            <w:tcW w:w="2948" w:type="dxa"/>
          </w:tcPr>
          <w:p w14:paraId="6EFE2321" w14:textId="77777777" w:rsidR="000C4039" w:rsidRPr="00057099" w:rsidRDefault="000C4039" w:rsidP="002D3FE5">
            <w:r w:rsidRPr="00057099">
              <w:t>Aarde</w:t>
            </w:r>
          </w:p>
        </w:tc>
        <w:tc>
          <w:tcPr>
            <w:tcW w:w="851" w:type="dxa"/>
          </w:tcPr>
          <w:p w14:paraId="26969F3A" w14:textId="77777777" w:rsidR="000C4039" w:rsidRPr="00057099" w:rsidRDefault="000C4039" w:rsidP="002D3FE5">
            <w:pPr>
              <w:jc w:val="right"/>
            </w:pPr>
          </w:p>
        </w:tc>
        <w:tc>
          <w:tcPr>
            <w:tcW w:w="284" w:type="dxa"/>
          </w:tcPr>
          <w:p w14:paraId="7B673FD2" w14:textId="77777777" w:rsidR="000C4039" w:rsidRPr="00057099" w:rsidRDefault="000C4039" w:rsidP="002D3FE5">
            <w:r w:rsidRPr="00057099">
              <w:t>:</w:t>
            </w:r>
          </w:p>
        </w:tc>
        <w:tc>
          <w:tcPr>
            <w:tcW w:w="4536" w:type="dxa"/>
          </w:tcPr>
          <w:p w14:paraId="43084DA1"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1 sleepring opnemen t.b.v. aarding, sleepring is niet schakelbaar</w:t>
            </w:r>
          </w:p>
        </w:tc>
      </w:tr>
      <w:tr w:rsidR="000C4039" w:rsidRPr="00057099" w14:paraId="113E00DE" w14:textId="77777777" w:rsidTr="002D3FE5">
        <w:tc>
          <w:tcPr>
            <w:tcW w:w="2948" w:type="dxa"/>
          </w:tcPr>
          <w:p w14:paraId="2B15A2C6" w14:textId="77777777" w:rsidR="000C4039" w:rsidRPr="00057099" w:rsidRDefault="000C4039" w:rsidP="002D3FE5"/>
        </w:tc>
        <w:tc>
          <w:tcPr>
            <w:tcW w:w="851" w:type="dxa"/>
          </w:tcPr>
          <w:p w14:paraId="78125354" w14:textId="77777777" w:rsidR="000C4039" w:rsidRPr="00057099" w:rsidRDefault="000C4039" w:rsidP="002D3FE5">
            <w:pPr>
              <w:jc w:val="right"/>
            </w:pPr>
          </w:p>
        </w:tc>
        <w:tc>
          <w:tcPr>
            <w:tcW w:w="284" w:type="dxa"/>
          </w:tcPr>
          <w:p w14:paraId="7213AFB4" w14:textId="77777777" w:rsidR="000C4039" w:rsidRPr="00057099" w:rsidRDefault="000C4039" w:rsidP="002D3FE5"/>
        </w:tc>
        <w:tc>
          <w:tcPr>
            <w:tcW w:w="4536" w:type="dxa"/>
          </w:tcPr>
          <w:p w14:paraId="784885B2"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brug en collectorbeschermkap deugdelijk aarden </w:t>
            </w:r>
          </w:p>
        </w:tc>
      </w:tr>
      <w:tr w:rsidR="000C4039" w:rsidRPr="00057099" w14:paraId="1BAE4F28" w14:textId="77777777" w:rsidTr="002D3FE5">
        <w:tc>
          <w:tcPr>
            <w:tcW w:w="2948" w:type="dxa"/>
          </w:tcPr>
          <w:p w14:paraId="12B3FA3A" w14:textId="77777777" w:rsidR="000C4039" w:rsidRPr="00057099" w:rsidRDefault="000C4039" w:rsidP="002D3FE5">
            <w:r w:rsidRPr="00057099">
              <w:t>lagering sleepringen</w:t>
            </w:r>
          </w:p>
        </w:tc>
        <w:tc>
          <w:tcPr>
            <w:tcW w:w="851" w:type="dxa"/>
          </w:tcPr>
          <w:p w14:paraId="1D9331AE" w14:textId="77777777" w:rsidR="000C4039" w:rsidRPr="00057099" w:rsidRDefault="000C4039" w:rsidP="002D3FE5">
            <w:pPr>
              <w:jc w:val="right"/>
            </w:pPr>
          </w:p>
        </w:tc>
        <w:tc>
          <w:tcPr>
            <w:tcW w:w="284" w:type="dxa"/>
          </w:tcPr>
          <w:p w14:paraId="32E592F0" w14:textId="77777777" w:rsidR="000C4039" w:rsidRPr="00057099" w:rsidRDefault="000C4039" w:rsidP="002D3FE5">
            <w:r w:rsidRPr="00057099">
              <w:t>:</w:t>
            </w:r>
          </w:p>
        </w:tc>
        <w:tc>
          <w:tcPr>
            <w:tcW w:w="4536" w:type="dxa"/>
          </w:tcPr>
          <w:p w14:paraId="2C42D9E7" w14:textId="77777777" w:rsidR="000C4039" w:rsidRPr="00057099" w:rsidRDefault="000C4039" w:rsidP="002D3FE5">
            <w:r w:rsidRPr="00057099">
              <w:t>d.m.v. kogellager constructie</w:t>
            </w:r>
          </w:p>
        </w:tc>
      </w:tr>
      <w:tr w:rsidR="000C4039" w:rsidRPr="00057099" w14:paraId="78BBD99C" w14:textId="77777777" w:rsidTr="002D3FE5">
        <w:tc>
          <w:tcPr>
            <w:tcW w:w="2948" w:type="dxa"/>
          </w:tcPr>
          <w:p w14:paraId="091F7C03" w14:textId="77777777" w:rsidR="000C4039" w:rsidRPr="00057099" w:rsidRDefault="000C4039" w:rsidP="002D3FE5">
            <w:r w:rsidRPr="00057099">
              <w:t>spanning</w:t>
            </w:r>
          </w:p>
        </w:tc>
        <w:tc>
          <w:tcPr>
            <w:tcW w:w="851" w:type="dxa"/>
          </w:tcPr>
          <w:p w14:paraId="17E547B3" w14:textId="77777777" w:rsidR="000C4039" w:rsidRPr="00057099" w:rsidRDefault="000C4039" w:rsidP="002D3FE5">
            <w:pPr>
              <w:jc w:val="right"/>
            </w:pPr>
            <w:r w:rsidRPr="00057099">
              <w:t>V</w:t>
            </w:r>
          </w:p>
        </w:tc>
        <w:tc>
          <w:tcPr>
            <w:tcW w:w="284" w:type="dxa"/>
          </w:tcPr>
          <w:p w14:paraId="51FC51E1" w14:textId="77777777" w:rsidR="000C4039" w:rsidRPr="00057099" w:rsidRDefault="000C4039" w:rsidP="002D3FE5">
            <w:r w:rsidRPr="00057099">
              <w:t>:</w:t>
            </w:r>
          </w:p>
        </w:tc>
        <w:tc>
          <w:tcPr>
            <w:tcW w:w="4536" w:type="dxa"/>
          </w:tcPr>
          <w:p w14:paraId="57DDF2E3" w14:textId="77777777" w:rsidR="000C4039" w:rsidRPr="00057099" w:rsidRDefault="000C4039" w:rsidP="002D3FE5">
            <w:r w:rsidRPr="00057099">
              <w:t>400, 50 Hz</w:t>
            </w:r>
          </w:p>
        </w:tc>
      </w:tr>
      <w:tr w:rsidR="000C4039" w:rsidRPr="00057099" w14:paraId="54E45CCE" w14:textId="77777777" w:rsidTr="002D3FE5">
        <w:tc>
          <w:tcPr>
            <w:tcW w:w="2948" w:type="dxa"/>
          </w:tcPr>
          <w:p w14:paraId="59982C22" w14:textId="77777777" w:rsidR="000C4039" w:rsidRPr="00057099" w:rsidRDefault="000C4039" w:rsidP="002D3FE5">
            <w:r w:rsidRPr="00057099">
              <w:t>stroomsterkte</w:t>
            </w:r>
          </w:p>
        </w:tc>
        <w:tc>
          <w:tcPr>
            <w:tcW w:w="851" w:type="dxa"/>
          </w:tcPr>
          <w:p w14:paraId="3DE1F4EF" w14:textId="77777777" w:rsidR="000C4039" w:rsidRPr="00057099" w:rsidRDefault="000C4039" w:rsidP="002D3FE5">
            <w:pPr>
              <w:jc w:val="right"/>
            </w:pPr>
            <w:r w:rsidRPr="00057099">
              <w:t>A</w:t>
            </w:r>
          </w:p>
        </w:tc>
        <w:tc>
          <w:tcPr>
            <w:tcW w:w="284" w:type="dxa"/>
          </w:tcPr>
          <w:p w14:paraId="207E53D6" w14:textId="77777777" w:rsidR="000C4039" w:rsidRPr="00057099" w:rsidRDefault="000C4039" w:rsidP="002D3FE5">
            <w:r w:rsidRPr="00057099">
              <w:t>:</w:t>
            </w:r>
          </w:p>
        </w:tc>
        <w:tc>
          <w:tcPr>
            <w:tcW w:w="4536" w:type="dxa"/>
          </w:tcPr>
          <w:p w14:paraId="2962F882" w14:textId="77777777" w:rsidR="000C4039" w:rsidRPr="00057099" w:rsidRDefault="000C4039" w:rsidP="002D3FE5">
            <w:r w:rsidRPr="00057099">
              <w:t>…</w:t>
            </w:r>
          </w:p>
        </w:tc>
      </w:tr>
      <w:tr w:rsidR="000C4039" w:rsidRPr="00057099" w14:paraId="48CCB30C" w14:textId="77777777" w:rsidTr="002D3FE5">
        <w:tc>
          <w:tcPr>
            <w:tcW w:w="2948" w:type="dxa"/>
          </w:tcPr>
          <w:p w14:paraId="57C932E9" w14:textId="77777777" w:rsidR="000C4039" w:rsidRPr="00057099" w:rsidRDefault="000C4039" w:rsidP="002D3FE5">
            <w:r w:rsidRPr="00057099">
              <w:t>beschermingsgraad</w:t>
            </w:r>
          </w:p>
        </w:tc>
        <w:tc>
          <w:tcPr>
            <w:tcW w:w="851" w:type="dxa"/>
          </w:tcPr>
          <w:p w14:paraId="5CB2F9F2" w14:textId="77777777" w:rsidR="000C4039" w:rsidRPr="00057099" w:rsidRDefault="000C4039" w:rsidP="002D3FE5">
            <w:pPr>
              <w:jc w:val="right"/>
            </w:pPr>
          </w:p>
        </w:tc>
        <w:tc>
          <w:tcPr>
            <w:tcW w:w="284" w:type="dxa"/>
          </w:tcPr>
          <w:p w14:paraId="592BA8EE" w14:textId="77777777" w:rsidR="000C4039" w:rsidRPr="00057099" w:rsidRDefault="000C4039" w:rsidP="002D3FE5">
            <w:r w:rsidRPr="00057099">
              <w:t>:</w:t>
            </w:r>
          </w:p>
        </w:tc>
        <w:tc>
          <w:tcPr>
            <w:tcW w:w="4536" w:type="dxa"/>
          </w:tcPr>
          <w:p w14:paraId="7AFCA180" w14:textId="77777777" w:rsidR="000C4039" w:rsidRPr="00057099" w:rsidRDefault="000C4039" w:rsidP="002D3FE5">
            <w:r w:rsidRPr="00057099">
              <w:t>IP55</w:t>
            </w:r>
          </w:p>
        </w:tc>
      </w:tr>
      <w:tr w:rsidR="000C4039" w:rsidRPr="00057099" w14:paraId="37106EB8" w14:textId="77777777" w:rsidTr="002D3FE5">
        <w:tc>
          <w:tcPr>
            <w:tcW w:w="2948" w:type="dxa"/>
          </w:tcPr>
          <w:p w14:paraId="6FFD9D76" w14:textId="77777777" w:rsidR="000C4039" w:rsidRPr="00057099" w:rsidRDefault="000C4039" w:rsidP="002D3FE5">
            <w:r w:rsidRPr="00057099">
              <w:t>voorzien van</w:t>
            </w:r>
          </w:p>
        </w:tc>
        <w:tc>
          <w:tcPr>
            <w:tcW w:w="851" w:type="dxa"/>
          </w:tcPr>
          <w:p w14:paraId="6F8EAA5B" w14:textId="77777777" w:rsidR="000C4039" w:rsidRPr="00057099" w:rsidRDefault="000C4039" w:rsidP="002D3FE5">
            <w:pPr>
              <w:jc w:val="right"/>
            </w:pPr>
          </w:p>
        </w:tc>
        <w:tc>
          <w:tcPr>
            <w:tcW w:w="284" w:type="dxa"/>
          </w:tcPr>
          <w:p w14:paraId="4F2A53E0" w14:textId="77777777" w:rsidR="000C4039" w:rsidRPr="00057099" w:rsidRDefault="000C4039" w:rsidP="002D3FE5">
            <w:r w:rsidRPr="00057099">
              <w:t>:</w:t>
            </w:r>
          </w:p>
        </w:tc>
        <w:tc>
          <w:tcPr>
            <w:tcW w:w="4536" w:type="dxa"/>
          </w:tcPr>
          <w:p w14:paraId="25E0AB18" w14:textId="77777777" w:rsidR="000C4039" w:rsidRPr="00057099" w:rsidRDefault="000C4039" w:rsidP="002D3FE5">
            <w:r w:rsidRPr="00057099">
              <w:t>elektrisch geïsoleerde beschermkap</w:t>
            </w:r>
          </w:p>
        </w:tc>
      </w:tr>
      <w:tr w:rsidR="000C4039" w:rsidRPr="00057099" w14:paraId="3F0A32E6" w14:textId="77777777" w:rsidTr="002D3FE5">
        <w:tc>
          <w:tcPr>
            <w:tcW w:w="2948" w:type="dxa"/>
          </w:tcPr>
          <w:p w14:paraId="0C7448C3" w14:textId="77777777" w:rsidR="000C4039" w:rsidRPr="00057099" w:rsidRDefault="000C4039" w:rsidP="002D3FE5">
            <w:r w:rsidRPr="00057099">
              <w:t>collectorschakelaar</w:t>
            </w:r>
          </w:p>
        </w:tc>
        <w:tc>
          <w:tcPr>
            <w:tcW w:w="851" w:type="dxa"/>
          </w:tcPr>
          <w:p w14:paraId="641811FE" w14:textId="77777777" w:rsidR="000C4039" w:rsidRPr="00057099" w:rsidRDefault="000C4039" w:rsidP="002D3FE5">
            <w:pPr>
              <w:jc w:val="right"/>
            </w:pPr>
          </w:p>
        </w:tc>
        <w:tc>
          <w:tcPr>
            <w:tcW w:w="284" w:type="dxa"/>
          </w:tcPr>
          <w:p w14:paraId="0A771D1C" w14:textId="77777777" w:rsidR="000C4039" w:rsidRPr="00057099" w:rsidRDefault="000C4039" w:rsidP="002D3FE5">
            <w:r w:rsidRPr="00057099">
              <w:t>:</w:t>
            </w:r>
          </w:p>
        </w:tc>
        <w:tc>
          <w:tcPr>
            <w:tcW w:w="4536" w:type="dxa"/>
          </w:tcPr>
          <w:p w14:paraId="16A47ADD" w14:textId="77777777" w:rsidR="000C4039" w:rsidRPr="00057099" w:rsidRDefault="000C4039" w:rsidP="002D3FE5">
            <w:proofErr w:type="spellStart"/>
            <w:r w:rsidRPr="00057099">
              <w:t>multi</w:t>
            </w:r>
            <w:proofErr w:type="spellEnd"/>
            <w:r w:rsidRPr="00057099">
              <w:t>-polige schakelaar aan te brengen op of onder het stilstaande deel van de collector.</w:t>
            </w:r>
          </w:p>
        </w:tc>
      </w:tr>
      <w:tr w:rsidR="000C4039" w:rsidRPr="00057099" w14:paraId="1E3D0FA3" w14:textId="77777777" w:rsidTr="002D3FE5">
        <w:tc>
          <w:tcPr>
            <w:tcW w:w="2948" w:type="dxa"/>
          </w:tcPr>
          <w:p w14:paraId="054F6764" w14:textId="77777777" w:rsidR="000C4039" w:rsidRPr="00057099" w:rsidRDefault="000C4039" w:rsidP="002D3FE5"/>
        </w:tc>
        <w:tc>
          <w:tcPr>
            <w:tcW w:w="851" w:type="dxa"/>
          </w:tcPr>
          <w:p w14:paraId="523E25E4" w14:textId="77777777" w:rsidR="000C4039" w:rsidRPr="00057099" w:rsidRDefault="000C4039" w:rsidP="002D3FE5">
            <w:pPr>
              <w:jc w:val="right"/>
            </w:pPr>
          </w:p>
        </w:tc>
        <w:tc>
          <w:tcPr>
            <w:tcW w:w="284" w:type="dxa"/>
          </w:tcPr>
          <w:p w14:paraId="35408F5E" w14:textId="77777777" w:rsidR="000C4039" w:rsidRPr="00057099" w:rsidRDefault="000C4039" w:rsidP="002D3FE5"/>
        </w:tc>
        <w:tc>
          <w:tcPr>
            <w:tcW w:w="4536" w:type="dxa"/>
          </w:tcPr>
          <w:p w14:paraId="08C8E670" w14:textId="77777777" w:rsidR="000C4039" w:rsidRPr="00057099" w:rsidRDefault="000C4039" w:rsidP="002D3FE5">
            <w:r w:rsidRPr="00057099">
              <w:t>Met de collectorschakelaar moet de gehele ruimerbrug, inclusief de sleepringen, spanningsloos gemaakt kunnen worden. De stijgbuis en de schakelaar moeten zodanig zijn uitgevoerd dat de bestaande inkomende kabels en de afgaande kabels kunnen worden aangesloten</w:t>
            </w:r>
          </w:p>
        </w:tc>
      </w:tr>
    </w:tbl>
    <w:p w14:paraId="278D957E" w14:textId="77777777" w:rsidR="000C4039" w:rsidRPr="00057099" w:rsidRDefault="000C4039" w:rsidP="000C4039"/>
    <w:p w14:paraId="7DACBBDE" w14:textId="77777777" w:rsidR="000C4039" w:rsidRPr="00057099" w:rsidRDefault="000C4039" w:rsidP="006028B5">
      <w:pPr>
        <w:pStyle w:val="Heading3"/>
      </w:pPr>
      <w:r w:rsidRPr="00057099">
        <w:t xml:space="preserve"> </w:t>
      </w:r>
      <w:r w:rsidRPr="00057099">
        <w:tab/>
        <w:t>Werkschakelaars</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64D99870" w14:textId="77777777" w:rsidTr="002D3FE5">
        <w:tc>
          <w:tcPr>
            <w:tcW w:w="2948" w:type="dxa"/>
          </w:tcPr>
          <w:p w14:paraId="66B01D38" w14:textId="77777777" w:rsidR="000C4039" w:rsidRPr="00057099" w:rsidRDefault="000C4039" w:rsidP="002D3FE5">
            <w:r w:rsidRPr="00057099">
              <w:t>Plaats</w:t>
            </w:r>
          </w:p>
        </w:tc>
        <w:tc>
          <w:tcPr>
            <w:tcW w:w="851" w:type="dxa"/>
          </w:tcPr>
          <w:p w14:paraId="0D5DEB00" w14:textId="77777777" w:rsidR="000C4039" w:rsidRPr="00057099" w:rsidRDefault="000C4039" w:rsidP="002D3FE5">
            <w:pPr>
              <w:jc w:val="right"/>
            </w:pPr>
          </w:p>
        </w:tc>
        <w:tc>
          <w:tcPr>
            <w:tcW w:w="284" w:type="dxa"/>
          </w:tcPr>
          <w:p w14:paraId="670D29ED" w14:textId="77777777" w:rsidR="000C4039" w:rsidRPr="00057099" w:rsidRDefault="000C4039" w:rsidP="002D3FE5">
            <w:r w:rsidRPr="00057099">
              <w:t>:</w:t>
            </w:r>
          </w:p>
        </w:tc>
        <w:tc>
          <w:tcPr>
            <w:tcW w:w="4536" w:type="dxa"/>
          </w:tcPr>
          <w:p w14:paraId="7F0E5B82" w14:textId="77777777" w:rsidR="000C4039" w:rsidRPr="00057099" w:rsidRDefault="000C4039" w:rsidP="002D3FE5">
            <w:r w:rsidRPr="00057099">
              <w:t>bij toegang ruimerbrug</w:t>
            </w:r>
          </w:p>
        </w:tc>
      </w:tr>
      <w:tr w:rsidR="000C4039" w:rsidRPr="00057099" w14:paraId="71227315" w14:textId="77777777" w:rsidTr="002D3FE5">
        <w:tc>
          <w:tcPr>
            <w:tcW w:w="2948" w:type="dxa"/>
          </w:tcPr>
          <w:p w14:paraId="0AB9F79A" w14:textId="77777777" w:rsidR="000C4039" w:rsidRPr="00057099" w:rsidRDefault="000C4039" w:rsidP="002D3FE5">
            <w:r w:rsidRPr="00057099">
              <w:t>Aantal</w:t>
            </w:r>
          </w:p>
        </w:tc>
        <w:tc>
          <w:tcPr>
            <w:tcW w:w="851" w:type="dxa"/>
          </w:tcPr>
          <w:p w14:paraId="1B5C8C8A" w14:textId="77777777" w:rsidR="000C4039" w:rsidRPr="00057099" w:rsidRDefault="000C4039" w:rsidP="002D3FE5">
            <w:pPr>
              <w:jc w:val="right"/>
            </w:pPr>
          </w:p>
        </w:tc>
        <w:tc>
          <w:tcPr>
            <w:tcW w:w="284" w:type="dxa"/>
          </w:tcPr>
          <w:p w14:paraId="48884972" w14:textId="77777777" w:rsidR="000C4039" w:rsidRPr="00057099" w:rsidRDefault="000C4039" w:rsidP="002D3FE5">
            <w:r w:rsidRPr="00057099">
              <w:t>:</w:t>
            </w:r>
          </w:p>
        </w:tc>
        <w:tc>
          <w:tcPr>
            <w:tcW w:w="4536" w:type="dxa"/>
          </w:tcPr>
          <w:p w14:paraId="2F7686E9" w14:textId="77777777" w:rsidR="000C4039" w:rsidRPr="00057099" w:rsidRDefault="000C4039" w:rsidP="002D3FE5">
            <w:r w:rsidRPr="00057099">
              <w:t xml:space="preserve">1 </w:t>
            </w:r>
          </w:p>
        </w:tc>
      </w:tr>
      <w:tr w:rsidR="000C4039" w:rsidRPr="00057099" w14:paraId="7C65B975" w14:textId="77777777" w:rsidTr="002D3FE5">
        <w:tc>
          <w:tcPr>
            <w:tcW w:w="2948" w:type="dxa"/>
          </w:tcPr>
          <w:p w14:paraId="51A5CFAF" w14:textId="77777777" w:rsidR="000C4039" w:rsidRPr="00057099" w:rsidRDefault="000C4039" w:rsidP="002D3FE5"/>
        </w:tc>
        <w:tc>
          <w:tcPr>
            <w:tcW w:w="851" w:type="dxa"/>
          </w:tcPr>
          <w:p w14:paraId="611D4B82" w14:textId="77777777" w:rsidR="000C4039" w:rsidRPr="00057099" w:rsidRDefault="000C4039" w:rsidP="002D3FE5">
            <w:pPr>
              <w:jc w:val="right"/>
            </w:pPr>
          </w:p>
        </w:tc>
        <w:tc>
          <w:tcPr>
            <w:tcW w:w="284" w:type="dxa"/>
          </w:tcPr>
          <w:p w14:paraId="3BE69963" w14:textId="77777777" w:rsidR="000C4039" w:rsidRPr="00057099" w:rsidRDefault="000C4039" w:rsidP="002D3FE5"/>
        </w:tc>
        <w:tc>
          <w:tcPr>
            <w:tcW w:w="4536" w:type="dxa"/>
          </w:tcPr>
          <w:p w14:paraId="189738AB" w14:textId="77777777" w:rsidR="000C4039" w:rsidRPr="00057099" w:rsidRDefault="000C4039" w:rsidP="002D3FE5">
            <w:r w:rsidRPr="00057099">
              <w:t>0</w:t>
            </w:r>
            <w:r w:rsidRPr="00057099">
              <w:noBreakHyphen/>
              <w:t>1 schakelaar(s) met mogelijkheid voor vergrendeling in de uitstand d.m.v. een hangslot, fabrikaat en type in overleg met de directie te bepalen</w:t>
            </w:r>
          </w:p>
        </w:tc>
      </w:tr>
      <w:tr w:rsidR="000C4039" w:rsidRPr="00057099" w14:paraId="01B0D78C" w14:textId="77777777" w:rsidTr="002D3FE5">
        <w:tc>
          <w:tcPr>
            <w:tcW w:w="2948" w:type="dxa"/>
          </w:tcPr>
          <w:p w14:paraId="6588A654" w14:textId="77777777" w:rsidR="000C4039" w:rsidRPr="00057099" w:rsidRDefault="000C4039" w:rsidP="002D3FE5">
            <w:r w:rsidRPr="00057099">
              <w:t>voorzien van</w:t>
            </w:r>
          </w:p>
        </w:tc>
        <w:tc>
          <w:tcPr>
            <w:tcW w:w="851" w:type="dxa"/>
          </w:tcPr>
          <w:p w14:paraId="4661C2DA" w14:textId="77777777" w:rsidR="000C4039" w:rsidRPr="00057099" w:rsidRDefault="000C4039" w:rsidP="002D3FE5">
            <w:pPr>
              <w:jc w:val="right"/>
            </w:pPr>
          </w:p>
        </w:tc>
        <w:tc>
          <w:tcPr>
            <w:tcW w:w="284" w:type="dxa"/>
          </w:tcPr>
          <w:p w14:paraId="2F7CF2F9" w14:textId="77777777" w:rsidR="000C4039" w:rsidRPr="00057099" w:rsidRDefault="000C4039" w:rsidP="002D3FE5">
            <w:r w:rsidRPr="00057099">
              <w:t>:</w:t>
            </w:r>
          </w:p>
        </w:tc>
        <w:tc>
          <w:tcPr>
            <w:tcW w:w="4536" w:type="dxa"/>
          </w:tcPr>
          <w:p w14:paraId="678202C3" w14:textId="77777777" w:rsidR="000C4039" w:rsidRPr="00057099" w:rsidRDefault="000C4039" w:rsidP="002D3FE5">
            <w:r w:rsidRPr="00057099">
              <w:t>RVS regenkap</w:t>
            </w:r>
          </w:p>
        </w:tc>
      </w:tr>
    </w:tbl>
    <w:p w14:paraId="7849CE21" w14:textId="77777777" w:rsidR="000C4039" w:rsidRPr="00057099" w:rsidRDefault="000C4039" w:rsidP="000C4039"/>
    <w:p w14:paraId="4275B1A4" w14:textId="77777777" w:rsidR="000C4039" w:rsidRPr="00057099" w:rsidRDefault="000C4039" w:rsidP="006028B5">
      <w:pPr>
        <w:pStyle w:val="Heading3"/>
      </w:pPr>
      <w:r w:rsidRPr="00057099">
        <w:t>Wandcontactdoos</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3EFEB92E" w14:textId="77777777" w:rsidTr="002D3FE5">
        <w:tc>
          <w:tcPr>
            <w:tcW w:w="2948" w:type="dxa"/>
          </w:tcPr>
          <w:p w14:paraId="382CAF7A" w14:textId="77777777" w:rsidR="000C4039" w:rsidRPr="00057099" w:rsidRDefault="000C4039" w:rsidP="002D3FE5">
            <w:r w:rsidRPr="00057099">
              <w:t>Plaats</w:t>
            </w:r>
          </w:p>
        </w:tc>
        <w:tc>
          <w:tcPr>
            <w:tcW w:w="851" w:type="dxa"/>
          </w:tcPr>
          <w:p w14:paraId="2554BF6D" w14:textId="77777777" w:rsidR="000C4039" w:rsidRPr="00057099" w:rsidRDefault="000C4039" w:rsidP="002D3FE5">
            <w:pPr>
              <w:jc w:val="right"/>
            </w:pPr>
          </w:p>
        </w:tc>
        <w:tc>
          <w:tcPr>
            <w:tcW w:w="284" w:type="dxa"/>
          </w:tcPr>
          <w:p w14:paraId="3F4085D9" w14:textId="77777777" w:rsidR="000C4039" w:rsidRPr="00057099" w:rsidRDefault="000C4039" w:rsidP="002D3FE5">
            <w:r w:rsidRPr="00057099">
              <w:t>:</w:t>
            </w:r>
          </w:p>
        </w:tc>
        <w:tc>
          <w:tcPr>
            <w:tcW w:w="4536" w:type="dxa"/>
          </w:tcPr>
          <w:p w14:paraId="295BBA16" w14:textId="77777777" w:rsidR="000C4039" w:rsidRPr="00057099" w:rsidRDefault="000C4039" w:rsidP="002D3FE5">
            <w:r w:rsidRPr="00057099">
              <w:t>in het midden van de brug</w:t>
            </w:r>
          </w:p>
        </w:tc>
      </w:tr>
      <w:tr w:rsidR="000C4039" w:rsidRPr="00057099" w14:paraId="76CC761F" w14:textId="77777777" w:rsidTr="002D3FE5">
        <w:tc>
          <w:tcPr>
            <w:tcW w:w="2948" w:type="dxa"/>
          </w:tcPr>
          <w:p w14:paraId="4D12F5B9" w14:textId="77777777" w:rsidR="000C4039" w:rsidRPr="00057099" w:rsidRDefault="000C4039" w:rsidP="002D3FE5">
            <w:r w:rsidRPr="00057099">
              <w:t>Aantal</w:t>
            </w:r>
          </w:p>
        </w:tc>
        <w:tc>
          <w:tcPr>
            <w:tcW w:w="851" w:type="dxa"/>
          </w:tcPr>
          <w:p w14:paraId="6B699624" w14:textId="77777777" w:rsidR="000C4039" w:rsidRPr="00057099" w:rsidRDefault="000C4039" w:rsidP="002D3FE5">
            <w:pPr>
              <w:jc w:val="right"/>
            </w:pPr>
          </w:p>
        </w:tc>
        <w:tc>
          <w:tcPr>
            <w:tcW w:w="284" w:type="dxa"/>
          </w:tcPr>
          <w:p w14:paraId="4CB1DE69" w14:textId="77777777" w:rsidR="000C4039" w:rsidRPr="00057099" w:rsidRDefault="000C4039" w:rsidP="002D3FE5">
            <w:r w:rsidRPr="00057099">
              <w:t>:</w:t>
            </w:r>
          </w:p>
        </w:tc>
        <w:tc>
          <w:tcPr>
            <w:tcW w:w="4536" w:type="dxa"/>
          </w:tcPr>
          <w:p w14:paraId="5EAE3B62" w14:textId="77777777" w:rsidR="000C4039" w:rsidRPr="00057099" w:rsidRDefault="000C4039" w:rsidP="002D3FE5">
            <w:pPr>
              <w:pStyle w:val="BodyText"/>
            </w:pPr>
            <w:r w:rsidRPr="00057099">
              <w:t xml:space="preserve">Op de brug dient voorzien te worden in een dubbel WCD 230V en een </w:t>
            </w:r>
            <w:proofErr w:type="gramStart"/>
            <w:r w:rsidRPr="00057099">
              <w:t>5 polig</w:t>
            </w:r>
            <w:proofErr w:type="gramEnd"/>
            <w:r w:rsidRPr="00057099">
              <w:t xml:space="preserve"> 16A 400V CEE form WCD. </w:t>
            </w:r>
          </w:p>
          <w:p w14:paraId="5D290540" w14:textId="77777777" w:rsidR="000C4039" w:rsidRPr="00057099" w:rsidRDefault="000C4039" w:rsidP="002D3FE5">
            <w:pPr>
              <w:pStyle w:val="BodyText"/>
            </w:pPr>
            <w:r w:rsidRPr="00057099">
              <w:t>Deze uitvoeren als service kast. Zoals ook als voorbeeld hieronder weergeven.</w:t>
            </w:r>
          </w:p>
          <w:p w14:paraId="09BB629D" w14:textId="77777777" w:rsidR="000C4039" w:rsidRPr="00057099" w:rsidRDefault="000C4039" w:rsidP="002D3FE5">
            <w:pPr>
              <w:pStyle w:val="BodyText"/>
              <w:keepNext/>
            </w:pPr>
            <w:r w:rsidRPr="00057099">
              <w:rPr>
                <w:noProof/>
              </w:rPr>
              <w:lastRenderedPageBreak/>
              <w:drawing>
                <wp:inline distT="0" distB="0" distL="0" distR="0" wp14:anchorId="7A1A1FD1" wp14:editId="5743864B">
                  <wp:extent cx="1270000" cy="14414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r:link="rId20" cstate="print">
                            <a:extLst>
                              <a:ext uri="{28A0092B-C50C-407E-A947-70E740481C1C}">
                                <a14:useLocalDpi xmlns:a14="http://schemas.microsoft.com/office/drawing/2010/main" val="0"/>
                              </a:ext>
                            </a:extLst>
                          </a:blip>
                          <a:srcRect/>
                          <a:stretch>
                            <a:fillRect/>
                          </a:stretch>
                        </pic:blipFill>
                        <pic:spPr bwMode="auto">
                          <a:xfrm>
                            <a:off x="0" y="0"/>
                            <a:ext cx="1270000" cy="1441450"/>
                          </a:xfrm>
                          <a:prstGeom prst="rect">
                            <a:avLst/>
                          </a:prstGeom>
                          <a:noFill/>
                          <a:ln>
                            <a:noFill/>
                          </a:ln>
                        </pic:spPr>
                      </pic:pic>
                    </a:graphicData>
                  </a:graphic>
                </wp:inline>
              </w:drawing>
            </w:r>
          </w:p>
          <w:p w14:paraId="74C2C5E6" w14:textId="77777777" w:rsidR="000C4039" w:rsidRPr="00057099" w:rsidRDefault="000C4039" w:rsidP="002D3FE5">
            <w:pPr>
              <w:pStyle w:val="Caption"/>
            </w:pPr>
            <w:r w:rsidRPr="00057099">
              <w:t>Figuur 8 voorbeeld servicekast</w:t>
            </w:r>
          </w:p>
          <w:p w14:paraId="6F2EF07A" w14:textId="77777777" w:rsidR="000C4039" w:rsidRPr="00057099" w:rsidRDefault="000C4039" w:rsidP="002D3FE5">
            <w:pPr>
              <w:pStyle w:val="Bullet1"/>
              <w:numPr>
                <w:ilvl w:val="0"/>
                <w:numId w:val="0"/>
              </w:numPr>
              <w:rPr>
                <w:rFonts w:eastAsiaTheme="minorEastAsia" w:cstheme="minorBidi"/>
                <w:noProof w:val="0"/>
                <w:color w:val="00577E" w:themeColor="text1"/>
                <w:sz w:val="20"/>
                <w:lang w:val="nl-NL" w:eastAsia="en-GB"/>
              </w:rPr>
            </w:pPr>
          </w:p>
        </w:tc>
      </w:tr>
      <w:tr w:rsidR="000C4039" w:rsidRPr="00057099" w14:paraId="6F62BB9F" w14:textId="77777777" w:rsidTr="002D3FE5">
        <w:tc>
          <w:tcPr>
            <w:tcW w:w="2948" w:type="dxa"/>
          </w:tcPr>
          <w:p w14:paraId="1CDC8291" w14:textId="77777777" w:rsidR="000C4039" w:rsidRPr="00057099" w:rsidRDefault="000C4039" w:rsidP="002D3FE5">
            <w:r w:rsidRPr="00057099">
              <w:lastRenderedPageBreak/>
              <w:t>voorzien van</w:t>
            </w:r>
          </w:p>
        </w:tc>
        <w:tc>
          <w:tcPr>
            <w:tcW w:w="851" w:type="dxa"/>
          </w:tcPr>
          <w:p w14:paraId="5289BF87" w14:textId="77777777" w:rsidR="000C4039" w:rsidRPr="00057099" w:rsidRDefault="000C4039" w:rsidP="002D3FE5">
            <w:pPr>
              <w:jc w:val="right"/>
            </w:pPr>
          </w:p>
        </w:tc>
        <w:tc>
          <w:tcPr>
            <w:tcW w:w="284" w:type="dxa"/>
          </w:tcPr>
          <w:p w14:paraId="0985897E" w14:textId="77777777" w:rsidR="000C4039" w:rsidRPr="00057099" w:rsidRDefault="000C4039" w:rsidP="002D3FE5">
            <w:r w:rsidRPr="00057099">
              <w:t>:</w:t>
            </w:r>
          </w:p>
        </w:tc>
        <w:tc>
          <w:tcPr>
            <w:tcW w:w="4536" w:type="dxa"/>
          </w:tcPr>
          <w:p w14:paraId="62F86C61" w14:textId="77777777" w:rsidR="000C4039" w:rsidRPr="00057099" w:rsidRDefault="000C4039" w:rsidP="002D3FE5">
            <w:r w:rsidRPr="00057099">
              <w:t>RVS regenkap</w:t>
            </w:r>
          </w:p>
        </w:tc>
      </w:tr>
    </w:tbl>
    <w:p w14:paraId="39C4C2AA" w14:textId="77777777" w:rsidR="000C4039" w:rsidRPr="00057099" w:rsidRDefault="000C4039" w:rsidP="000C4039"/>
    <w:p w14:paraId="4C6CCFFE" w14:textId="77777777" w:rsidR="000C4039" w:rsidRPr="00057099" w:rsidRDefault="000C4039" w:rsidP="006028B5">
      <w:pPr>
        <w:pStyle w:val="Heading3"/>
      </w:pPr>
      <w:bookmarkStart w:id="161" w:name="_Ref51752211"/>
      <w:r w:rsidRPr="00057099">
        <w:t>Wielslipbeveiliging</w:t>
      </w:r>
      <w:bookmarkEnd w:id="161"/>
    </w:p>
    <w:tbl>
      <w:tblPr>
        <w:tblW w:w="0" w:type="auto"/>
        <w:tblLayout w:type="fixed"/>
        <w:tblLook w:val="01E0" w:firstRow="1" w:lastRow="1" w:firstColumn="1" w:lastColumn="1" w:noHBand="0" w:noVBand="0"/>
      </w:tblPr>
      <w:tblGrid>
        <w:gridCol w:w="2948"/>
        <w:gridCol w:w="851"/>
        <w:gridCol w:w="284"/>
        <w:gridCol w:w="4536"/>
      </w:tblGrid>
      <w:tr w:rsidR="000C4039" w:rsidRPr="00057099" w14:paraId="28D904A8" w14:textId="77777777" w:rsidTr="002D3FE5">
        <w:tc>
          <w:tcPr>
            <w:tcW w:w="2948" w:type="dxa"/>
          </w:tcPr>
          <w:p w14:paraId="0574341F" w14:textId="77777777" w:rsidR="000C4039" w:rsidRPr="00057099" w:rsidRDefault="000C4039" w:rsidP="002D3FE5">
            <w:r w:rsidRPr="00057099">
              <w:t>bestaande uit</w:t>
            </w:r>
          </w:p>
        </w:tc>
        <w:tc>
          <w:tcPr>
            <w:tcW w:w="851" w:type="dxa"/>
          </w:tcPr>
          <w:p w14:paraId="56002B81" w14:textId="77777777" w:rsidR="000C4039" w:rsidRPr="00057099" w:rsidRDefault="000C4039" w:rsidP="002D3FE5">
            <w:pPr>
              <w:jc w:val="right"/>
            </w:pPr>
          </w:p>
        </w:tc>
        <w:tc>
          <w:tcPr>
            <w:tcW w:w="284" w:type="dxa"/>
          </w:tcPr>
          <w:p w14:paraId="5F91CE13" w14:textId="77777777" w:rsidR="000C4039" w:rsidRPr="00057099" w:rsidRDefault="000C4039" w:rsidP="002D3FE5">
            <w:r w:rsidRPr="00057099">
              <w:t>:</w:t>
            </w:r>
          </w:p>
        </w:tc>
        <w:tc>
          <w:tcPr>
            <w:tcW w:w="4536" w:type="dxa"/>
          </w:tcPr>
          <w:p w14:paraId="779BA36A"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een inductieve naderingsschakelaar aan te brengen in de loopwagen </w:t>
            </w:r>
            <w:proofErr w:type="spellStart"/>
            <w:r w:rsidRPr="00057099">
              <w:rPr>
                <w:rFonts w:eastAsiaTheme="minorEastAsia" w:cstheme="minorBidi"/>
                <w:noProof w:val="0"/>
                <w:color w:val="00577E" w:themeColor="text1"/>
                <w:sz w:val="20"/>
                <w:lang w:val="nl-NL" w:eastAsia="en-GB"/>
              </w:rPr>
              <w:t>t.p.v</w:t>
            </w:r>
            <w:proofErr w:type="spellEnd"/>
            <w:r w:rsidRPr="00057099">
              <w:rPr>
                <w:rFonts w:eastAsiaTheme="minorEastAsia" w:cstheme="minorBidi"/>
                <w:noProof w:val="0"/>
                <w:color w:val="00577E" w:themeColor="text1"/>
                <w:sz w:val="20"/>
                <w:lang w:val="nl-NL" w:eastAsia="en-GB"/>
              </w:rPr>
              <w:t>. het niet aangedreven wiel</w:t>
            </w:r>
          </w:p>
        </w:tc>
      </w:tr>
      <w:tr w:rsidR="000C4039" w:rsidRPr="00057099" w14:paraId="61F0A886" w14:textId="77777777" w:rsidTr="002D3FE5">
        <w:tc>
          <w:tcPr>
            <w:tcW w:w="2948" w:type="dxa"/>
          </w:tcPr>
          <w:p w14:paraId="28947148" w14:textId="77777777" w:rsidR="000C4039" w:rsidRPr="00057099" w:rsidRDefault="000C4039" w:rsidP="002D3FE5"/>
        </w:tc>
        <w:tc>
          <w:tcPr>
            <w:tcW w:w="851" w:type="dxa"/>
          </w:tcPr>
          <w:p w14:paraId="61CA9F3C" w14:textId="77777777" w:rsidR="000C4039" w:rsidRPr="00057099" w:rsidRDefault="000C4039" w:rsidP="002D3FE5">
            <w:pPr>
              <w:jc w:val="right"/>
            </w:pPr>
          </w:p>
        </w:tc>
        <w:tc>
          <w:tcPr>
            <w:tcW w:w="284" w:type="dxa"/>
          </w:tcPr>
          <w:p w14:paraId="354BB6F6" w14:textId="77777777" w:rsidR="000C4039" w:rsidRPr="00057099" w:rsidRDefault="000C4039" w:rsidP="002D3FE5"/>
        </w:tc>
        <w:tc>
          <w:tcPr>
            <w:tcW w:w="4536" w:type="dxa"/>
          </w:tcPr>
          <w:p w14:paraId="34B6C001" w14:textId="77777777" w:rsidR="000C4039" w:rsidRPr="00057099" w:rsidRDefault="000C4039" w:rsidP="002D3FE5">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een </w:t>
            </w:r>
            <w:proofErr w:type="spellStart"/>
            <w:r w:rsidRPr="00057099">
              <w:rPr>
                <w:rFonts w:eastAsiaTheme="minorEastAsia" w:cstheme="minorBidi"/>
                <w:noProof w:val="0"/>
                <w:color w:val="00577E" w:themeColor="text1"/>
                <w:sz w:val="20"/>
                <w:lang w:val="nl-NL" w:eastAsia="en-GB"/>
              </w:rPr>
              <w:t>vierspakige</w:t>
            </w:r>
            <w:proofErr w:type="spellEnd"/>
            <w:r w:rsidRPr="00057099">
              <w:rPr>
                <w:rFonts w:eastAsiaTheme="minorEastAsia" w:cstheme="minorBidi"/>
                <w:noProof w:val="0"/>
                <w:color w:val="00577E" w:themeColor="text1"/>
                <w:sz w:val="20"/>
                <w:lang w:val="nl-NL" w:eastAsia="en-GB"/>
              </w:rPr>
              <w:t xml:space="preserve"> vaan op het wiel aan te brengen</w:t>
            </w:r>
          </w:p>
        </w:tc>
      </w:tr>
      <w:tr w:rsidR="000C4039" w:rsidRPr="00057099" w14:paraId="4F817EB6" w14:textId="77777777" w:rsidTr="002D3FE5">
        <w:tc>
          <w:tcPr>
            <w:tcW w:w="2948" w:type="dxa"/>
          </w:tcPr>
          <w:p w14:paraId="687E056D" w14:textId="77777777" w:rsidR="000C4039" w:rsidRPr="00057099" w:rsidRDefault="000C4039" w:rsidP="002D3FE5">
            <w:r w:rsidRPr="00057099">
              <w:t>inductieve naderingsschakelaar</w:t>
            </w:r>
          </w:p>
        </w:tc>
        <w:tc>
          <w:tcPr>
            <w:tcW w:w="851" w:type="dxa"/>
          </w:tcPr>
          <w:p w14:paraId="45A32441" w14:textId="77777777" w:rsidR="000C4039" w:rsidRPr="00057099" w:rsidRDefault="000C4039" w:rsidP="002D3FE5">
            <w:pPr>
              <w:jc w:val="right"/>
            </w:pPr>
          </w:p>
        </w:tc>
        <w:tc>
          <w:tcPr>
            <w:tcW w:w="284" w:type="dxa"/>
          </w:tcPr>
          <w:p w14:paraId="1EB29C8B" w14:textId="77777777" w:rsidR="000C4039" w:rsidRPr="00057099" w:rsidRDefault="000C4039" w:rsidP="002D3FE5">
            <w:r w:rsidRPr="00057099">
              <w:t>:</w:t>
            </w:r>
          </w:p>
        </w:tc>
        <w:tc>
          <w:tcPr>
            <w:tcW w:w="4536" w:type="dxa"/>
          </w:tcPr>
          <w:p w14:paraId="452C4C8C" w14:textId="77777777" w:rsidR="000C4039" w:rsidRPr="00057099" w:rsidRDefault="000C4039" w:rsidP="002D3FE5"/>
        </w:tc>
      </w:tr>
      <w:tr w:rsidR="000C4039" w:rsidRPr="00057099" w14:paraId="76547E17" w14:textId="77777777" w:rsidTr="002D3FE5">
        <w:tc>
          <w:tcPr>
            <w:tcW w:w="2948" w:type="dxa"/>
          </w:tcPr>
          <w:p w14:paraId="35E6DC84" w14:textId="77777777" w:rsidR="000C4039" w:rsidRPr="00057099" w:rsidRDefault="000C4039" w:rsidP="002D3FE5">
            <w:r w:rsidRPr="00057099">
              <w:t>Fabricaat</w:t>
            </w:r>
          </w:p>
        </w:tc>
        <w:tc>
          <w:tcPr>
            <w:tcW w:w="851" w:type="dxa"/>
          </w:tcPr>
          <w:p w14:paraId="74A689F8" w14:textId="77777777" w:rsidR="000C4039" w:rsidRPr="00057099" w:rsidRDefault="000C4039" w:rsidP="002D3FE5">
            <w:pPr>
              <w:jc w:val="right"/>
            </w:pPr>
          </w:p>
        </w:tc>
        <w:tc>
          <w:tcPr>
            <w:tcW w:w="284" w:type="dxa"/>
          </w:tcPr>
          <w:p w14:paraId="3407DD04" w14:textId="77777777" w:rsidR="000C4039" w:rsidRPr="00057099" w:rsidRDefault="000C4039" w:rsidP="002D3FE5">
            <w:r w:rsidRPr="00057099">
              <w:t>:</w:t>
            </w:r>
          </w:p>
        </w:tc>
        <w:tc>
          <w:tcPr>
            <w:tcW w:w="4536" w:type="dxa"/>
          </w:tcPr>
          <w:p w14:paraId="2CB6A7EA" w14:textId="77777777" w:rsidR="000C4039" w:rsidRPr="00057099" w:rsidRDefault="000C4039" w:rsidP="002D3FE5"/>
        </w:tc>
      </w:tr>
      <w:tr w:rsidR="000C4039" w:rsidRPr="00057099" w14:paraId="56DF81C2" w14:textId="77777777" w:rsidTr="002D3FE5">
        <w:tc>
          <w:tcPr>
            <w:tcW w:w="2948" w:type="dxa"/>
          </w:tcPr>
          <w:p w14:paraId="22764081" w14:textId="77777777" w:rsidR="000C4039" w:rsidRPr="00057099" w:rsidRDefault="000C4039" w:rsidP="002D3FE5">
            <w:r w:rsidRPr="00057099">
              <w:t>Type</w:t>
            </w:r>
          </w:p>
        </w:tc>
        <w:tc>
          <w:tcPr>
            <w:tcW w:w="851" w:type="dxa"/>
          </w:tcPr>
          <w:p w14:paraId="2D9549FD" w14:textId="77777777" w:rsidR="000C4039" w:rsidRPr="00057099" w:rsidRDefault="000C4039" w:rsidP="002D3FE5">
            <w:pPr>
              <w:jc w:val="right"/>
            </w:pPr>
          </w:p>
        </w:tc>
        <w:tc>
          <w:tcPr>
            <w:tcW w:w="284" w:type="dxa"/>
          </w:tcPr>
          <w:p w14:paraId="5344406E" w14:textId="77777777" w:rsidR="000C4039" w:rsidRPr="00057099" w:rsidRDefault="000C4039" w:rsidP="002D3FE5">
            <w:r w:rsidRPr="00057099">
              <w:t>:</w:t>
            </w:r>
          </w:p>
        </w:tc>
        <w:tc>
          <w:tcPr>
            <w:tcW w:w="4536" w:type="dxa"/>
          </w:tcPr>
          <w:p w14:paraId="7C68ADC6" w14:textId="77777777" w:rsidR="000C4039" w:rsidRPr="00057099" w:rsidRDefault="000C4039" w:rsidP="002D3FE5">
            <w:pPr>
              <w:tabs>
                <w:tab w:val="left" w:pos="567"/>
              </w:tabs>
            </w:pPr>
            <w:r w:rsidRPr="00057099">
              <w:tab/>
              <w:t>( 2-</w:t>
            </w:r>
            <w:proofErr w:type="gramStart"/>
            <w:r w:rsidRPr="00057099">
              <w:t>draads  230</w:t>
            </w:r>
            <w:proofErr w:type="gramEnd"/>
            <w:r w:rsidRPr="00057099">
              <w:t>V)</w:t>
            </w:r>
          </w:p>
        </w:tc>
      </w:tr>
      <w:tr w:rsidR="000C4039" w:rsidRPr="00057099" w14:paraId="6273196D" w14:textId="77777777" w:rsidTr="002D3FE5">
        <w:tc>
          <w:tcPr>
            <w:tcW w:w="2948" w:type="dxa"/>
          </w:tcPr>
          <w:p w14:paraId="5781E0FE" w14:textId="77777777" w:rsidR="000C4039" w:rsidRPr="00057099" w:rsidRDefault="000C4039" w:rsidP="002D3FE5">
            <w:r w:rsidRPr="00057099">
              <w:t>schakelfrequentie</w:t>
            </w:r>
          </w:p>
        </w:tc>
        <w:tc>
          <w:tcPr>
            <w:tcW w:w="851" w:type="dxa"/>
          </w:tcPr>
          <w:p w14:paraId="2CA1513B" w14:textId="77777777" w:rsidR="000C4039" w:rsidRPr="00057099" w:rsidRDefault="000C4039" w:rsidP="002D3FE5">
            <w:pPr>
              <w:jc w:val="right"/>
            </w:pPr>
          </w:p>
        </w:tc>
        <w:tc>
          <w:tcPr>
            <w:tcW w:w="284" w:type="dxa"/>
          </w:tcPr>
          <w:p w14:paraId="43B61FEC" w14:textId="77777777" w:rsidR="000C4039" w:rsidRPr="00057099" w:rsidRDefault="000C4039" w:rsidP="002D3FE5">
            <w:r w:rsidRPr="00057099">
              <w:t>:</w:t>
            </w:r>
          </w:p>
        </w:tc>
        <w:tc>
          <w:tcPr>
            <w:tcW w:w="4536" w:type="dxa"/>
          </w:tcPr>
          <w:p w14:paraId="3CF37242" w14:textId="77777777" w:rsidR="000C4039" w:rsidRPr="00057099" w:rsidRDefault="000C4039" w:rsidP="002D3FE5">
            <w:r w:rsidRPr="00057099">
              <w:t>1 impuls per 0,5</w:t>
            </w:r>
            <w:r w:rsidRPr="00057099">
              <w:noBreakHyphen/>
              <w:t>6 minuten</w:t>
            </w:r>
          </w:p>
        </w:tc>
      </w:tr>
      <w:tr w:rsidR="000C4039" w:rsidRPr="00057099" w14:paraId="55D78959" w14:textId="77777777" w:rsidTr="002D3FE5">
        <w:tc>
          <w:tcPr>
            <w:tcW w:w="2948" w:type="dxa"/>
          </w:tcPr>
          <w:p w14:paraId="74A3676D" w14:textId="77777777" w:rsidR="000C4039" w:rsidRPr="00057099" w:rsidRDefault="000C4039" w:rsidP="002D3FE5">
            <w:r w:rsidRPr="00057099">
              <w:t>impulsduur</w:t>
            </w:r>
          </w:p>
        </w:tc>
        <w:tc>
          <w:tcPr>
            <w:tcW w:w="851" w:type="dxa"/>
          </w:tcPr>
          <w:p w14:paraId="3BC3B1F7" w14:textId="77777777" w:rsidR="000C4039" w:rsidRPr="00057099" w:rsidRDefault="000C4039" w:rsidP="002D3FE5">
            <w:pPr>
              <w:jc w:val="right"/>
            </w:pPr>
          </w:p>
        </w:tc>
        <w:tc>
          <w:tcPr>
            <w:tcW w:w="284" w:type="dxa"/>
          </w:tcPr>
          <w:p w14:paraId="5D8F23D3" w14:textId="77777777" w:rsidR="000C4039" w:rsidRPr="00057099" w:rsidRDefault="000C4039" w:rsidP="002D3FE5">
            <w:r w:rsidRPr="00057099">
              <w:t>:</w:t>
            </w:r>
          </w:p>
        </w:tc>
        <w:tc>
          <w:tcPr>
            <w:tcW w:w="4536" w:type="dxa"/>
          </w:tcPr>
          <w:p w14:paraId="575E4059" w14:textId="77777777" w:rsidR="000C4039" w:rsidRPr="00057099" w:rsidRDefault="000C4039" w:rsidP="002D3FE5">
            <w:r w:rsidRPr="00057099">
              <w:t>2</w:t>
            </w:r>
            <w:r w:rsidRPr="00057099">
              <w:noBreakHyphen/>
              <w:t>180 seconden</w:t>
            </w:r>
          </w:p>
        </w:tc>
      </w:tr>
      <w:tr w:rsidR="000C4039" w:rsidRPr="00057099" w14:paraId="7C4EEE4D" w14:textId="77777777" w:rsidTr="002D3FE5">
        <w:tc>
          <w:tcPr>
            <w:tcW w:w="2948" w:type="dxa"/>
          </w:tcPr>
          <w:p w14:paraId="48BCEE34" w14:textId="77777777" w:rsidR="000C4039" w:rsidRPr="00057099" w:rsidRDefault="000C4039" w:rsidP="002D3FE5">
            <w:r w:rsidRPr="00057099">
              <w:t>Contact</w:t>
            </w:r>
          </w:p>
        </w:tc>
        <w:tc>
          <w:tcPr>
            <w:tcW w:w="851" w:type="dxa"/>
          </w:tcPr>
          <w:p w14:paraId="130B16B0" w14:textId="77777777" w:rsidR="000C4039" w:rsidRPr="00057099" w:rsidRDefault="000C4039" w:rsidP="002D3FE5">
            <w:pPr>
              <w:jc w:val="right"/>
            </w:pPr>
          </w:p>
        </w:tc>
        <w:tc>
          <w:tcPr>
            <w:tcW w:w="284" w:type="dxa"/>
          </w:tcPr>
          <w:p w14:paraId="2B721097" w14:textId="77777777" w:rsidR="000C4039" w:rsidRPr="00057099" w:rsidRDefault="000C4039" w:rsidP="002D3FE5">
            <w:r w:rsidRPr="00057099">
              <w:t>:</w:t>
            </w:r>
          </w:p>
        </w:tc>
        <w:tc>
          <w:tcPr>
            <w:tcW w:w="4536" w:type="dxa"/>
          </w:tcPr>
          <w:p w14:paraId="51F3429A" w14:textId="77777777" w:rsidR="000C4039" w:rsidRPr="00057099" w:rsidRDefault="000C4039" w:rsidP="002D3FE5">
            <w:r w:rsidRPr="00057099">
              <w:t>bij onbedekte schakelaar gesloten</w:t>
            </w:r>
          </w:p>
        </w:tc>
      </w:tr>
      <w:tr w:rsidR="000C4039" w:rsidRPr="00057099" w14:paraId="04919D0B" w14:textId="77777777" w:rsidTr="002D3FE5">
        <w:tc>
          <w:tcPr>
            <w:tcW w:w="2948" w:type="dxa"/>
          </w:tcPr>
          <w:p w14:paraId="7B18F070" w14:textId="77777777" w:rsidR="000C4039" w:rsidRPr="00057099" w:rsidRDefault="000C4039" w:rsidP="002D3FE5">
            <w:r w:rsidRPr="00057099">
              <w:t>beschermingsgraad</w:t>
            </w:r>
          </w:p>
        </w:tc>
        <w:tc>
          <w:tcPr>
            <w:tcW w:w="851" w:type="dxa"/>
          </w:tcPr>
          <w:p w14:paraId="06CCEB42" w14:textId="77777777" w:rsidR="000C4039" w:rsidRPr="00057099" w:rsidRDefault="000C4039" w:rsidP="002D3FE5">
            <w:pPr>
              <w:jc w:val="right"/>
            </w:pPr>
          </w:p>
        </w:tc>
        <w:tc>
          <w:tcPr>
            <w:tcW w:w="284" w:type="dxa"/>
          </w:tcPr>
          <w:p w14:paraId="7E69EC1C" w14:textId="77777777" w:rsidR="000C4039" w:rsidRPr="00057099" w:rsidRDefault="000C4039" w:rsidP="002D3FE5">
            <w:r w:rsidRPr="00057099">
              <w:t>:</w:t>
            </w:r>
          </w:p>
        </w:tc>
        <w:tc>
          <w:tcPr>
            <w:tcW w:w="4536" w:type="dxa"/>
          </w:tcPr>
          <w:p w14:paraId="4093E3A9" w14:textId="77777777" w:rsidR="000C4039" w:rsidRPr="00057099" w:rsidRDefault="000C4039" w:rsidP="002D3FE5">
            <w:r w:rsidRPr="00057099">
              <w:t>IP65</w:t>
            </w:r>
          </w:p>
        </w:tc>
      </w:tr>
    </w:tbl>
    <w:p w14:paraId="61426FE2" w14:textId="77777777" w:rsidR="000C4039" w:rsidRPr="00057099" w:rsidRDefault="000C4039" w:rsidP="000C4039"/>
    <w:p w14:paraId="4CCB167B" w14:textId="77777777" w:rsidR="000C4039" w:rsidRPr="00057099" w:rsidRDefault="000C4039" w:rsidP="006028B5">
      <w:pPr>
        <w:pStyle w:val="Heading3"/>
      </w:pPr>
      <w:bookmarkStart w:id="162" w:name="_Ref51752195"/>
      <w:r w:rsidRPr="00057099">
        <w:t>Obstakelbeveiliging</w:t>
      </w:r>
      <w:bookmarkEnd w:id="162"/>
    </w:p>
    <w:tbl>
      <w:tblPr>
        <w:tblW w:w="0" w:type="auto"/>
        <w:tblLayout w:type="fixed"/>
        <w:tblLook w:val="01E0" w:firstRow="1" w:lastRow="1" w:firstColumn="1" w:lastColumn="1" w:noHBand="0" w:noVBand="0"/>
      </w:tblPr>
      <w:tblGrid>
        <w:gridCol w:w="2948"/>
        <w:gridCol w:w="851"/>
        <w:gridCol w:w="284"/>
        <w:gridCol w:w="4536"/>
      </w:tblGrid>
      <w:tr w:rsidR="000C4039" w:rsidRPr="00057099" w14:paraId="3FB051B6" w14:textId="77777777" w:rsidTr="002D3FE5">
        <w:tc>
          <w:tcPr>
            <w:tcW w:w="2948" w:type="dxa"/>
          </w:tcPr>
          <w:p w14:paraId="262A3D4F" w14:textId="77777777" w:rsidR="000C4039" w:rsidRPr="00057099" w:rsidRDefault="000C4039" w:rsidP="002D3FE5">
            <w:r w:rsidRPr="00057099">
              <w:t>bestaande uit</w:t>
            </w:r>
          </w:p>
        </w:tc>
        <w:tc>
          <w:tcPr>
            <w:tcW w:w="851" w:type="dxa"/>
          </w:tcPr>
          <w:p w14:paraId="3D7EC442" w14:textId="77777777" w:rsidR="000C4039" w:rsidRPr="00057099" w:rsidRDefault="000C4039" w:rsidP="002D3FE5">
            <w:pPr>
              <w:jc w:val="right"/>
            </w:pPr>
          </w:p>
        </w:tc>
        <w:tc>
          <w:tcPr>
            <w:tcW w:w="284" w:type="dxa"/>
          </w:tcPr>
          <w:p w14:paraId="433BF989" w14:textId="77777777" w:rsidR="000C4039" w:rsidRPr="00057099" w:rsidRDefault="000C4039" w:rsidP="002D3FE5">
            <w:r w:rsidRPr="00057099">
              <w:t>:</w:t>
            </w:r>
          </w:p>
        </w:tc>
        <w:tc>
          <w:tcPr>
            <w:tcW w:w="4536" w:type="dxa"/>
          </w:tcPr>
          <w:p w14:paraId="6EE0C346" w14:textId="77777777" w:rsidR="000C4039" w:rsidRPr="00057099" w:rsidRDefault="000C4039" w:rsidP="002D3FE5">
            <w:r w:rsidRPr="00057099">
              <w:t>een inductieve naderingsschakelaar met wisselcontact</w:t>
            </w:r>
          </w:p>
        </w:tc>
      </w:tr>
      <w:tr w:rsidR="000C4039" w:rsidRPr="00057099" w14:paraId="724915A1" w14:textId="77777777" w:rsidTr="002D3FE5">
        <w:tc>
          <w:tcPr>
            <w:tcW w:w="2948" w:type="dxa"/>
          </w:tcPr>
          <w:p w14:paraId="6A3B8191" w14:textId="77777777" w:rsidR="000C4039" w:rsidRPr="00057099" w:rsidRDefault="000C4039" w:rsidP="002D3FE5">
            <w:r w:rsidRPr="00057099">
              <w:t>Fabricaat</w:t>
            </w:r>
          </w:p>
        </w:tc>
        <w:tc>
          <w:tcPr>
            <w:tcW w:w="851" w:type="dxa"/>
          </w:tcPr>
          <w:p w14:paraId="07E67856" w14:textId="77777777" w:rsidR="000C4039" w:rsidRPr="00057099" w:rsidRDefault="000C4039" w:rsidP="002D3FE5">
            <w:pPr>
              <w:jc w:val="right"/>
            </w:pPr>
          </w:p>
        </w:tc>
        <w:tc>
          <w:tcPr>
            <w:tcW w:w="284" w:type="dxa"/>
          </w:tcPr>
          <w:p w14:paraId="2FA33ADC" w14:textId="77777777" w:rsidR="000C4039" w:rsidRPr="00057099" w:rsidRDefault="000C4039" w:rsidP="002D3FE5">
            <w:r w:rsidRPr="00057099">
              <w:t>:</w:t>
            </w:r>
          </w:p>
        </w:tc>
        <w:tc>
          <w:tcPr>
            <w:tcW w:w="4536" w:type="dxa"/>
          </w:tcPr>
          <w:p w14:paraId="2415C591" w14:textId="77777777" w:rsidR="000C4039" w:rsidRPr="00057099" w:rsidRDefault="000C4039" w:rsidP="002D3FE5"/>
        </w:tc>
      </w:tr>
      <w:tr w:rsidR="000C4039" w:rsidRPr="00057099" w14:paraId="66884256" w14:textId="77777777" w:rsidTr="002D3FE5">
        <w:tc>
          <w:tcPr>
            <w:tcW w:w="2948" w:type="dxa"/>
          </w:tcPr>
          <w:p w14:paraId="78CFA60A" w14:textId="77777777" w:rsidR="000C4039" w:rsidRPr="00057099" w:rsidRDefault="000C4039" w:rsidP="002D3FE5">
            <w:r w:rsidRPr="00057099">
              <w:t>Type</w:t>
            </w:r>
          </w:p>
        </w:tc>
        <w:tc>
          <w:tcPr>
            <w:tcW w:w="851" w:type="dxa"/>
          </w:tcPr>
          <w:p w14:paraId="5121C4D8" w14:textId="77777777" w:rsidR="000C4039" w:rsidRPr="00057099" w:rsidRDefault="000C4039" w:rsidP="002D3FE5">
            <w:pPr>
              <w:jc w:val="right"/>
            </w:pPr>
          </w:p>
        </w:tc>
        <w:tc>
          <w:tcPr>
            <w:tcW w:w="284" w:type="dxa"/>
          </w:tcPr>
          <w:p w14:paraId="17896C03" w14:textId="77777777" w:rsidR="000C4039" w:rsidRPr="00057099" w:rsidRDefault="000C4039" w:rsidP="002D3FE5">
            <w:r w:rsidRPr="00057099">
              <w:t>:</w:t>
            </w:r>
          </w:p>
        </w:tc>
        <w:tc>
          <w:tcPr>
            <w:tcW w:w="4536" w:type="dxa"/>
          </w:tcPr>
          <w:p w14:paraId="0E0164E4" w14:textId="77777777" w:rsidR="000C4039" w:rsidRPr="00057099" w:rsidRDefault="000C4039" w:rsidP="002D3FE5">
            <w:pPr>
              <w:tabs>
                <w:tab w:val="left" w:pos="567"/>
              </w:tabs>
            </w:pPr>
            <w:r w:rsidRPr="00057099">
              <w:tab/>
              <w:t>(2-</w:t>
            </w:r>
            <w:proofErr w:type="gramStart"/>
            <w:r w:rsidRPr="00057099">
              <w:t>draads  230</w:t>
            </w:r>
            <w:proofErr w:type="gramEnd"/>
            <w:r w:rsidRPr="00057099">
              <w:t>V)</w:t>
            </w:r>
          </w:p>
        </w:tc>
      </w:tr>
    </w:tbl>
    <w:p w14:paraId="1465D056" w14:textId="77777777" w:rsidR="000C4039" w:rsidRPr="00057099" w:rsidRDefault="000C4039" w:rsidP="000C4039"/>
    <w:p w14:paraId="20F626B8" w14:textId="77777777" w:rsidR="000C4039" w:rsidRPr="00057099" w:rsidRDefault="000C4039" w:rsidP="006028B5">
      <w:pPr>
        <w:pStyle w:val="Heading3"/>
      </w:pPr>
      <w:r w:rsidRPr="00057099">
        <w:t>Kabels</w:t>
      </w:r>
    </w:p>
    <w:tbl>
      <w:tblPr>
        <w:tblW w:w="0" w:type="auto"/>
        <w:tblLayout w:type="fixed"/>
        <w:tblLook w:val="01E0" w:firstRow="1" w:lastRow="1" w:firstColumn="1" w:lastColumn="1" w:noHBand="0" w:noVBand="0"/>
      </w:tblPr>
      <w:tblGrid>
        <w:gridCol w:w="2948"/>
        <w:gridCol w:w="851"/>
        <w:gridCol w:w="284"/>
        <w:gridCol w:w="4536"/>
      </w:tblGrid>
      <w:tr w:rsidR="000C4039" w:rsidRPr="00057099" w14:paraId="2EBCED5A" w14:textId="77777777" w:rsidTr="002D3FE5">
        <w:tc>
          <w:tcPr>
            <w:tcW w:w="2948" w:type="dxa"/>
          </w:tcPr>
          <w:p w14:paraId="1E383285" w14:textId="77777777" w:rsidR="000C4039" w:rsidRPr="00057099" w:rsidRDefault="000C4039" w:rsidP="002D3FE5">
            <w:r w:rsidRPr="00057099">
              <w:t>Aanleg</w:t>
            </w:r>
          </w:p>
        </w:tc>
        <w:tc>
          <w:tcPr>
            <w:tcW w:w="851" w:type="dxa"/>
          </w:tcPr>
          <w:p w14:paraId="6CF6CB57" w14:textId="77777777" w:rsidR="000C4039" w:rsidRPr="00057099" w:rsidRDefault="000C4039" w:rsidP="002D3FE5">
            <w:pPr>
              <w:jc w:val="right"/>
            </w:pPr>
          </w:p>
        </w:tc>
        <w:tc>
          <w:tcPr>
            <w:tcW w:w="284" w:type="dxa"/>
          </w:tcPr>
          <w:p w14:paraId="52E3BD31" w14:textId="77777777" w:rsidR="000C4039" w:rsidRPr="00057099" w:rsidRDefault="000C4039" w:rsidP="002D3FE5">
            <w:r w:rsidRPr="00057099">
              <w:t>:</w:t>
            </w:r>
          </w:p>
        </w:tc>
        <w:tc>
          <w:tcPr>
            <w:tcW w:w="4536" w:type="dxa"/>
          </w:tcPr>
          <w:p w14:paraId="05DDF2EC" w14:textId="77777777" w:rsidR="000C4039" w:rsidRPr="00057099" w:rsidRDefault="000C4039" w:rsidP="002D3FE5">
            <w:r w:rsidRPr="00057099">
              <w:t>in slagvast PVC (hostaliet) buizen</w:t>
            </w:r>
          </w:p>
        </w:tc>
      </w:tr>
      <w:tr w:rsidR="000C4039" w:rsidRPr="00057099" w14:paraId="0D99D44F" w14:textId="77777777" w:rsidTr="002D3FE5">
        <w:tc>
          <w:tcPr>
            <w:tcW w:w="2948" w:type="dxa"/>
          </w:tcPr>
          <w:p w14:paraId="20EA5037" w14:textId="77777777" w:rsidR="000C4039" w:rsidRPr="00057099" w:rsidRDefault="000C4039" w:rsidP="002D3FE5">
            <w:r w:rsidRPr="00057099">
              <w:t>geleider(ader)doorsneden krachtkabels</w:t>
            </w:r>
          </w:p>
        </w:tc>
        <w:tc>
          <w:tcPr>
            <w:tcW w:w="851" w:type="dxa"/>
          </w:tcPr>
          <w:p w14:paraId="58142280" w14:textId="77777777" w:rsidR="000C4039" w:rsidRPr="00057099" w:rsidRDefault="000C4039" w:rsidP="002D3FE5">
            <w:pPr>
              <w:jc w:val="right"/>
            </w:pPr>
            <w:r w:rsidRPr="00057099">
              <w:t>mm</w:t>
            </w:r>
            <w:r w:rsidRPr="00057099">
              <w:rPr>
                <w:vertAlign w:val="superscript"/>
              </w:rPr>
              <w:t>2</w:t>
            </w:r>
          </w:p>
        </w:tc>
        <w:tc>
          <w:tcPr>
            <w:tcW w:w="284" w:type="dxa"/>
          </w:tcPr>
          <w:p w14:paraId="177C5E25" w14:textId="77777777" w:rsidR="000C4039" w:rsidRPr="00057099" w:rsidRDefault="000C4039" w:rsidP="002D3FE5">
            <w:r w:rsidRPr="00057099">
              <w:t>:</w:t>
            </w:r>
          </w:p>
        </w:tc>
        <w:tc>
          <w:tcPr>
            <w:tcW w:w="4536" w:type="dxa"/>
          </w:tcPr>
          <w:p w14:paraId="19347C86" w14:textId="77777777" w:rsidR="000C4039" w:rsidRPr="00057099" w:rsidRDefault="000C4039" w:rsidP="002D3FE5">
            <w:r w:rsidRPr="00057099">
              <w:t>2,5 (minimum)</w:t>
            </w:r>
          </w:p>
        </w:tc>
      </w:tr>
      <w:tr w:rsidR="000C4039" w:rsidRPr="00057099" w14:paraId="588F43D9" w14:textId="77777777" w:rsidTr="002D3FE5">
        <w:tc>
          <w:tcPr>
            <w:tcW w:w="2948" w:type="dxa"/>
          </w:tcPr>
          <w:p w14:paraId="617293F1" w14:textId="77777777" w:rsidR="000C4039" w:rsidRPr="00057099" w:rsidRDefault="000C4039" w:rsidP="002D3FE5">
            <w:r w:rsidRPr="00057099">
              <w:t>overige kabels</w:t>
            </w:r>
          </w:p>
        </w:tc>
        <w:tc>
          <w:tcPr>
            <w:tcW w:w="851" w:type="dxa"/>
          </w:tcPr>
          <w:p w14:paraId="03A27C11" w14:textId="77777777" w:rsidR="000C4039" w:rsidRPr="00057099" w:rsidRDefault="000C4039" w:rsidP="002D3FE5">
            <w:pPr>
              <w:jc w:val="right"/>
            </w:pPr>
            <w:r w:rsidRPr="00057099">
              <w:t>mm</w:t>
            </w:r>
            <w:r w:rsidRPr="00057099">
              <w:rPr>
                <w:vertAlign w:val="superscript"/>
              </w:rPr>
              <w:t>2</w:t>
            </w:r>
          </w:p>
        </w:tc>
        <w:tc>
          <w:tcPr>
            <w:tcW w:w="284" w:type="dxa"/>
          </w:tcPr>
          <w:p w14:paraId="0B7E40CA" w14:textId="77777777" w:rsidR="000C4039" w:rsidRPr="00057099" w:rsidRDefault="000C4039" w:rsidP="002D3FE5">
            <w:r w:rsidRPr="00057099">
              <w:t>:</w:t>
            </w:r>
          </w:p>
        </w:tc>
        <w:tc>
          <w:tcPr>
            <w:tcW w:w="4536" w:type="dxa"/>
          </w:tcPr>
          <w:p w14:paraId="05884A19" w14:textId="77777777" w:rsidR="000C4039" w:rsidRPr="00057099" w:rsidRDefault="000C4039" w:rsidP="002D3FE5">
            <w:r w:rsidRPr="00057099">
              <w:t>1,5 (minimum)</w:t>
            </w:r>
          </w:p>
        </w:tc>
      </w:tr>
      <w:tr w:rsidR="000C4039" w:rsidRPr="00057099" w14:paraId="53441042" w14:textId="77777777" w:rsidTr="002D3FE5">
        <w:tc>
          <w:tcPr>
            <w:tcW w:w="2948" w:type="dxa"/>
          </w:tcPr>
          <w:p w14:paraId="0B2AC077" w14:textId="77777777" w:rsidR="000C4039" w:rsidRPr="00057099" w:rsidRDefault="000C4039" w:rsidP="002D3FE5">
            <w:r w:rsidRPr="00057099">
              <w:t>soort kabels</w:t>
            </w:r>
          </w:p>
        </w:tc>
        <w:tc>
          <w:tcPr>
            <w:tcW w:w="851" w:type="dxa"/>
          </w:tcPr>
          <w:p w14:paraId="0226468A" w14:textId="77777777" w:rsidR="000C4039" w:rsidRPr="00057099" w:rsidRDefault="000C4039" w:rsidP="002D3FE5">
            <w:pPr>
              <w:jc w:val="right"/>
            </w:pPr>
          </w:p>
        </w:tc>
        <w:tc>
          <w:tcPr>
            <w:tcW w:w="284" w:type="dxa"/>
          </w:tcPr>
          <w:p w14:paraId="116CBD2E" w14:textId="77777777" w:rsidR="000C4039" w:rsidRPr="00057099" w:rsidRDefault="000C4039" w:rsidP="002D3FE5">
            <w:r w:rsidRPr="00057099">
              <w:t>:</w:t>
            </w:r>
          </w:p>
        </w:tc>
        <w:tc>
          <w:tcPr>
            <w:tcW w:w="4536" w:type="dxa"/>
          </w:tcPr>
          <w:p w14:paraId="13A2452A" w14:textId="77777777" w:rsidR="000C4039" w:rsidRPr="00057099" w:rsidRDefault="000C4039" w:rsidP="002D3FE5">
            <w:proofErr w:type="spellStart"/>
            <w:r w:rsidRPr="00057099">
              <w:t>VMvK</w:t>
            </w:r>
            <w:proofErr w:type="spellEnd"/>
            <w:r w:rsidRPr="00057099">
              <w:t xml:space="preserve"> of </w:t>
            </w:r>
            <w:proofErr w:type="spellStart"/>
            <w:r w:rsidRPr="00057099">
              <w:t>YMvK</w:t>
            </w:r>
            <w:proofErr w:type="spellEnd"/>
            <w:r w:rsidRPr="00057099">
              <w:t xml:space="preserve"> met KEMA</w:t>
            </w:r>
            <w:r w:rsidRPr="00057099">
              <w:noBreakHyphen/>
              <w:t xml:space="preserve">keur </w:t>
            </w:r>
          </w:p>
        </w:tc>
      </w:tr>
      <w:tr w:rsidR="000C4039" w:rsidRPr="00057099" w14:paraId="57806A66" w14:textId="77777777" w:rsidTr="002D3FE5">
        <w:tc>
          <w:tcPr>
            <w:tcW w:w="2948" w:type="dxa"/>
          </w:tcPr>
          <w:p w14:paraId="7530900F" w14:textId="77777777" w:rsidR="000C4039" w:rsidRPr="00057099" w:rsidRDefault="000C4039" w:rsidP="002D3FE5"/>
        </w:tc>
        <w:tc>
          <w:tcPr>
            <w:tcW w:w="851" w:type="dxa"/>
          </w:tcPr>
          <w:p w14:paraId="631398B7" w14:textId="77777777" w:rsidR="000C4039" w:rsidRPr="00057099" w:rsidRDefault="000C4039" w:rsidP="002D3FE5">
            <w:pPr>
              <w:jc w:val="right"/>
            </w:pPr>
          </w:p>
        </w:tc>
        <w:tc>
          <w:tcPr>
            <w:tcW w:w="284" w:type="dxa"/>
          </w:tcPr>
          <w:p w14:paraId="01D69BB2" w14:textId="77777777" w:rsidR="000C4039" w:rsidRPr="00057099" w:rsidRDefault="000C4039" w:rsidP="002D3FE5"/>
        </w:tc>
        <w:tc>
          <w:tcPr>
            <w:tcW w:w="4536" w:type="dxa"/>
          </w:tcPr>
          <w:p w14:paraId="211FAEC4" w14:textId="77777777" w:rsidR="000C4039" w:rsidRPr="00057099" w:rsidRDefault="000C4039" w:rsidP="002D3FE5">
            <w:r w:rsidRPr="00057099">
              <w:t>zie Bundels voorschriften</w:t>
            </w:r>
          </w:p>
        </w:tc>
      </w:tr>
      <w:tr w:rsidR="000C4039" w:rsidRPr="00057099" w14:paraId="3BF3BC0D" w14:textId="77777777" w:rsidTr="002D3FE5">
        <w:tc>
          <w:tcPr>
            <w:tcW w:w="2948" w:type="dxa"/>
          </w:tcPr>
          <w:p w14:paraId="747EA9B0" w14:textId="77777777" w:rsidR="000C4039" w:rsidRPr="00057099" w:rsidRDefault="000C4039" w:rsidP="002D3FE5">
            <w:r w:rsidRPr="00057099">
              <w:t>uitvoering installatie</w:t>
            </w:r>
          </w:p>
        </w:tc>
        <w:tc>
          <w:tcPr>
            <w:tcW w:w="851" w:type="dxa"/>
          </w:tcPr>
          <w:p w14:paraId="3A40AE96" w14:textId="77777777" w:rsidR="000C4039" w:rsidRPr="00057099" w:rsidRDefault="000C4039" w:rsidP="002D3FE5">
            <w:pPr>
              <w:jc w:val="right"/>
            </w:pPr>
          </w:p>
        </w:tc>
        <w:tc>
          <w:tcPr>
            <w:tcW w:w="284" w:type="dxa"/>
          </w:tcPr>
          <w:p w14:paraId="5E768ED3" w14:textId="77777777" w:rsidR="000C4039" w:rsidRPr="00057099" w:rsidRDefault="000C4039" w:rsidP="002D3FE5">
            <w:r w:rsidRPr="00057099">
              <w:t>:</w:t>
            </w:r>
          </w:p>
        </w:tc>
        <w:tc>
          <w:tcPr>
            <w:tcW w:w="4536" w:type="dxa"/>
          </w:tcPr>
          <w:p w14:paraId="055228CC" w14:textId="77777777" w:rsidR="000C4039" w:rsidRPr="00057099" w:rsidRDefault="000C4039" w:rsidP="002D3FE5">
            <w:r w:rsidRPr="00057099">
              <w:t>zie voorbeeld aansluitschema</w:t>
            </w:r>
          </w:p>
        </w:tc>
      </w:tr>
    </w:tbl>
    <w:p w14:paraId="1082236E" w14:textId="77777777" w:rsidR="000C4039" w:rsidRPr="00057099" w:rsidRDefault="000C4039" w:rsidP="000C4039"/>
    <w:p w14:paraId="6B95EB3B" w14:textId="6F0BD775" w:rsidR="000C4039" w:rsidRPr="00057099" w:rsidRDefault="000C4039" w:rsidP="005B35B1">
      <w:pPr>
        <w:pStyle w:val="Heading2"/>
        <w:numPr>
          <w:ilvl w:val="1"/>
          <w:numId w:val="19"/>
        </w:numPr>
      </w:pPr>
      <w:bookmarkStart w:id="163" w:name="_Toc54965520"/>
      <w:r w:rsidRPr="00057099">
        <w:lastRenderedPageBreak/>
        <w:t>Nevenbestanddelen</w:t>
      </w:r>
      <w:bookmarkEnd w:id="163"/>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1E2792" w:rsidRPr="00057099" w14:paraId="7C5D86DD" w14:textId="77777777" w:rsidTr="001E2792">
        <w:tc>
          <w:tcPr>
            <w:tcW w:w="3227" w:type="dxa"/>
          </w:tcPr>
          <w:p w14:paraId="6C127B5B" w14:textId="77777777" w:rsidR="001E2792" w:rsidRPr="00057099" w:rsidRDefault="001E2792" w:rsidP="00D62E73">
            <w:r w:rsidRPr="00057099">
              <w:t>Materiaal verbindingsmiddelen</w:t>
            </w:r>
          </w:p>
        </w:tc>
        <w:tc>
          <w:tcPr>
            <w:tcW w:w="567" w:type="dxa"/>
          </w:tcPr>
          <w:p w14:paraId="1C135556" w14:textId="77777777" w:rsidR="001E2792" w:rsidRPr="00057099" w:rsidRDefault="001E2792" w:rsidP="001E2792"/>
        </w:tc>
        <w:tc>
          <w:tcPr>
            <w:tcW w:w="284" w:type="dxa"/>
          </w:tcPr>
          <w:p w14:paraId="2CBD80B6" w14:textId="77777777" w:rsidR="001E2792" w:rsidRPr="00057099" w:rsidRDefault="001E2792" w:rsidP="001E2792">
            <w:r w:rsidRPr="00057099">
              <w:t>:</w:t>
            </w:r>
          </w:p>
        </w:tc>
        <w:tc>
          <w:tcPr>
            <w:tcW w:w="4990" w:type="dxa"/>
          </w:tcPr>
          <w:p w14:paraId="7CFF8FFE" w14:textId="60E62B3A" w:rsidR="001E2792" w:rsidRPr="00057099" w:rsidRDefault="001E2792" w:rsidP="001E2792">
            <w:r w:rsidRPr="00057099">
              <w:t xml:space="preserve">volgens </w:t>
            </w:r>
            <w:r w:rsidR="004D7395" w:rsidRPr="00057099">
              <w:t>Bundel AV 2018 WT</w:t>
            </w:r>
            <w:r w:rsidRPr="00057099">
              <w:t>, hoofdstuk 2</w:t>
            </w:r>
          </w:p>
        </w:tc>
      </w:tr>
      <w:tr w:rsidR="001E2792" w:rsidRPr="00057099" w14:paraId="6D123359" w14:textId="77777777" w:rsidTr="001E2792">
        <w:tc>
          <w:tcPr>
            <w:tcW w:w="3227" w:type="dxa"/>
          </w:tcPr>
          <w:p w14:paraId="13D5EA9B" w14:textId="77777777" w:rsidR="001E2792" w:rsidRPr="00057099" w:rsidRDefault="001E2792" w:rsidP="001E2792">
            <w:r w:rsidRPr="00057099">
              <w:t>Materiaal ondersteuningsconstructies</w:t>
            </w:r>
          </w:p>
        </w:tc>
        <w:tc>
          <w:tcPr>
            <w:tcW w:w="567" w:type="dxa"/>
          </w:tcPr>
          <w:p w14:paraId="1095E825" w14:textId="77777777" w:rsidR="001E2792" w:rsidRPr="00057099" w:rsidRDefault="001E2792" w:rsidP="001E2792"/>
        </w:tc>
        <w:tc>
          <w:tcPr>
            <w:tcW w:w="284" w:type="dxa"/>
          </w:tcPr>
          <w:p w14:paraId="61F790E2" w14:textId="77777777" w:rsidR="001E2792" w:rsidRPr="00057099" w:rsidRDefault="001E2792" w:rsidP="001E2792">
            <w:r w:rsidRPr="00057099">
              <w:t>:</w:t>
            </w:r>
          </w:p>
        </w:tc>
        <w:tc>
          <w:tcPr>
            <w:tcW w:w="4990" w:type="dxa"/>
          </w:tcPr>
          <w:p w14:paraId="717E05D7" w14:textId="77777777" w:rsidR="001E2792" w:rsidRPr="00057099" w:rsidRDefault="001E2792" w:rsidP="001E2792">
            <w:r w:rsidRPr="00057099">
              <w:t>roestvaststaal AISI 304, thermisch verzinkt staal</w:t>
            </w:r>
          </w:p>
          <w:p w14:paraId="0AB2FDD9" w14:textId="77777777" w:rsidR="001E2792" w:rsidRPr="00057099" w:rsidRDefault="001E2792" w:rsidP="001E2792"/>
        </w:tc>
      </w:tr>
    </w:tbl>
    <w:p w14:paraId="68DC782E" w14:textId="77777777" w:rsidR="000C4039" w:rsidRPr="00057099" w:rsidRDefault="000C4039" w:rsidP="000C4039"/>
    <w:p w14:paraId="6CFB63BC" w14:textId="77777777" w:rsidR="000C4039" w:rsidRPr="00057099" w:rsidRDefault="000C4039" w:rsidP="005B35B1">
      <w:pPr>
        <w:pStyle w:val="Heading2"/>
        <w:numPr>
          <w:ilvl w:val="1"/>
          <w:numId w:val="19"/>
        </w:numPr>
      </w:pPr>
      <w:bookmarkStart w:id="164" w:name="_Toc54965521"/>
      <w:r w:rsidRPr="00057099">
        <w:t>Conservering</w:t>
      </w:r>
      <w:bookmarkEnd w:id="164"/>
    </w:p>
    <w:p w14:paraId="032E1A23" w14:textId="77777777" w:rsidR="000C4039" w:rsidRPr="00057099" w:rsidRDefault="000C4039" w:rsidP="000C4039">
      <w:r w:rsidRPr="00057099">
        <w:t>Alle genoemde stalen onderdelen conserveren zoals genoemd in de technische voorschriften.</w:t>
      </w:r>
    </w:p>
    <w:p w14:paraId="1AAD677D" w14:textId="77777777" w:rsidR="000C4039" w:rsidRPr="00057099" w:rsidRDefault="000C4039" w:rsidP="000C4039"/>
    <w:p w14:paraId="0967F7CA" w14:textId="77777777" w:rsidR="000C4039" w:rsidRPr="00057099" w:rsidRDefault="000C4039" w:rsidP="005B35B1">
      <w:pPr>
        <w:pStyle w:val="Heading2"/>
        <w:numPr>
          <w:ilvl w:val="1"/>
          <w:numId w:val="19"/>
        </w:numPr>
      </w:pPr>
      <w:bookmarkStart w:id="165" w:name="_Toc54965522"/>
      <w:r w:rsidRPr="00057099">
        <w:t>Keuringen en beproevingen</w:t>
      </w:r>
      <w:bookmarkEnd w:id="165"/>
    </w:p>
    <w:p w14:paraId="7499AE89" w14:textId="77777777" w:rsidR="000C4039" w:rsidRPr="00057099" w:rsidRDefault="000C4039" w:rsidP="000C4039">
      <w:r w:rsidRPr="00057099">
        <w:t>Naast de algemeen gebruikelijke keuringen en beproevingen, zoals genoemd in de Algemene technische werken, dienen voor dit onderdeel door de aannemer de volgende beproevingen te worden uitgevoerd:</w:t>
      </w:r>
    </w:p>
    <w:p w14:paraId="46C9B9C7" w14:textId="77777777" w:rsidR="000C4039" w:rsidRPr="00057099" w:rsidRDefault="000C4039" w:rsidP="000C4039"/>
    <w:p w14:paraId="43E8D272" w14:textId="77777777" w:rsidR="000C4039" w:rsidRPr="00057099" w:rsidRDefault="000C4039" w:rsidP="000C4039">
      <w:r w:rsidRPr="00057099">
        <w:t>Voor de verzending naar de bouwplaats (FAT)</w:t>
      </w:r>
    </w:p>
    <w:p w14:paraId="55DE405F" w14:textId="77777777" w:rsidR="000C4039" w:rsidRPr="00057099" w:rsidRDefault="000C4039" w:rsidP="000C4039">
      <w:pPr>
        <w:pStyle w:val="Bullet1"/>
        <w:tabs>
          <w:tab w:val="clear" w:pos="1135"/>
          <w:tab w:val="num" w:pos="426"/>
        </w:tabs>
        <w:ind w:left="567" w:hanging="567"/>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Tussentijdse inspectie algemene uitvoering laswerk en conservering</w:t>
      </w:r>
    </w:p>
    <w:p w14:paraId="4A585800" w14:textId="77777777" w:rsidR="000C4039" w:rsidRPr="00057099" w:rsidRDefault="000C4039" w:rsidP="000C4039">
      <w:pPr>
        <w:pStyle w:val="Bullet1"/>
        <w:numPr>
          <w:ilvl w:val="0"/>
          <w:numId w:val="0"/>
        </w:numPr>
        <w:ind w:left="567" w:hanging="567"/>
        <w:rPr>
          <w:rFonts w:eastAsiaTheme="minorEastAsia" w:cstheme="minorBidi"/>
          <w:noProof w:val="0"/>
          <w:color w:val="00577E" w:themeColor="text1"/>
          <w:sz w:val="20"/>
          <w:lang w:val="nl-NL" w:eastAsia="en-GB"/>
        </w:rPr>
      </w:pPr>
    </w:p>
    <w:p w14:paraId="3A34C986" w14:textId="77777777" w:rsidR="000C4039" w:rsidRPr="00057099" w:rsidRDefault="000C4039" w:rsidP="000C4039">
      <w:pPr>
        <w:pStyle w:val="Bullet1"/>
        <w:numPr>
          <w:ilvl w:val="0"/>
          <w:numId w:val="0"/>
        </w:numPr>
        <w:ind w:left="567" w:hanging="567"/>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Na de montage ten behoeve van de oplevering (SAT)</w:t>
      </w:r>
    </w:p>
    <w:p w14:paraId="1623E523" w14:textId="00453C72" w:rsidR="000C4039" w:rsidRPr="00057099" w:rsidRDefault="000C4039" w:rsidP="000C4039">
      <w:pPr>
        <w:pStyle w:val="Bullet1"/>
        <w:tabs>
          <w:tab w:val="clear" w:pos="1135"/>
          <w:tab w:val="num" w:pos="426"/>
        </w:tabs>
        <w:ind w:left="567" w:hanging="567"/>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Veldtest instelwaarden momentbeveiliging ruimerbrug (aanbrengen gewichten)</w:t>
      </w:r>
    </w:p>
    <w:p w14:paraId="7B2C8DEB" w14:textId="774D6C87" w:rsidR="00D50C0B" w:rsidRPr="00057099" w:rsidRDefault="00D50C0B" w:rsidP="00D50C0B">
      <w:pPr>
        <w:pStyle w:val="Bullet1"/>
        <w:numPr>
          <w:ilvl w:val="0"/>
          <w:numId w:val="0"/>
        </w:numPr>
        <w:rPr>
          <w:rFonts w:eastAsiaTheme="minorEastAsia" w:cstheme="minorBidi"/>
          <w:noProof w:val="0"/>
          <w:color w:val="00577E" w:themeColor="text1"/>
          <w:sz w:val="20"/>
          <w:lang w:val="nl-NL" w:eastAsia="en-GB"/>
        </w:rPr>
      </w:pPr>
    </w:p>
    <w:p w14:paraId="70495E84" w14:textId="60D6F459" w:rsidR="00D50C0B" w:rsidRPr="00057099" w:rsidRDefault="00D50C0B">
      <w:r w:rsidRPr="00057099">
        <w:br w:type="page"/>
      </w:r>
    </w:p>
    <w:p w14:paraId="53787CC0" w14:textId="5E75A50B" w:rsidR="00BD41B6" w:rsidRPr="00057099" w:rsidRDefault="00BD41B6" w:rsidP="005B35B1">
      <w:pPr>
        <w:pStyle w:val="Heading1"/>
        <w:numPr>
          <w:ilvl w:val="0"/>
          <w:numId w:val="19"/>
        </w:numPr>
      </w:pPr>
      <w:bookmarkStart w:id="166" w:name="_Toc54965523"/>
      <w:r w:rsidRPr="00057099">
        <w:lastRenderedPageBreak/>
        <w:t>Retourslibpompen</w:t>
      </w:r>
      <w:r w:rsidR="00BC01DA" w:rsidRPr="00057099">
        <w:t xml:space="preserve"> nabezinktank 1</w:t>
      </w:r>
      <w:bookmarkEnd w:id="166"/>
    </w:p>
    <w:p w14:paraId="5EFEE40B" w14:textId="47F4A87E" w:rsidR="00BD41B6" w:rsidRPr="00057099" w:rsidRDefault="00BD41B6" w:rsidP="00BD41B6">
      <w:pPr>
        <w:pStyle w:val="BodyText"/>
      </w:pPr>
      <w:r w:rsidRPr="00057099">
        <w:t xml:space="preserve">De bestaande retourslibpompen inclusief leidingwerk en appendages, opgesteld in het pompgebouw, dienen te worden vervangen. De nieuwe pompen inclusief leidingwerk en appendages dienen, als 1+1 opstelling, te worden opgesteld. </w:t>
      </w:r>
    </w:p>
    <w:p w14:paraId="737F5209" w14:textId="4356F1DC" w:rsidR="00BD41B6" w:rsidRPr="00057099" w:rsidRDefault="00BD41B6" w:rsidP="00BD41B6">
      <w:pPr>
        <w:pStyle w:val="BodyText"/>
      </w:pPr>
      <w:r w:rsidRPr="00057099">
        <w:t>Het retourslib uit nabezinktank 1 dient via een nieuwe terreinleiding (59) te worden verpompt naar de nieuwe retourslibput in het ontvangwerk. De persleiding loopt door de pompenruimte van het ontvangwerk, daar dient een debietmeter te worden opgenomen.</w:t>
      </w:r>
    </w:p>
    <w:p w14:paraId="767B0D84" w14:textId="77777777" w:rsidR="00BD41B6" w:rsidRPr="00057099" w:rsidRDefault="00BD41B6" w:rsidP="00BD41B6">
      <w:pPr>
        <w:pStyle w:val="BodyText"/>
      </w:pPr>
    </w:p>
    <w:p w14:paraId="3D3004DA" w14:textId="77777777" w:rsidR="00BD41B6" w:rsidRPr="00057099" w:rsidRDefault="00BD41B6" w:rsidP="005B35B1">
      <w:pPr>
        <w:pStyle w:val="Heading2"/>
        <w:numPr>
          <w:ilvl w:val="1"/>
          <w:numId w:val="19"/>
        </w:numPr>
      </w:pPr>
      <w:bookmarkStart w:id="167" w:name="_Toc54965524"/>
      <w:r w:rsidRPr="00057099">
        <w:t>Leveringsomvang</w:t>
      </w:r>
      <w:bookmarkEnd w:id="167"/>
    </w:p>
    <w:p w14:paraId="7636E9F9" w14:textId="77777777" w:rsidR="00BD41B6" w:rsidRPr="00057099" w:rsidRDefault="00BD41B6" w:rsidP="00BD41B6">
      <w:r w:rsidRPr="00057099">
        <w:t>De leveringsomvang bestaat uit:</w:t>
      </w:r>
    </w:p>
    <w:p w14:paraId="33BAD9F0" w14:textId="5936CD55"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twee pomp</w:t>
      </w:r>
      <w:r w:rsidR="007C569A" w:rsidRPr="00057099">
        <w:rPr>
          <w:rFonts w:eastAsiaTheme="minorEastAsia" w:cstheme="minorBidi"/>
          <w:noProof w:val="0"/>
          <w:color w:val="00577E" w:themeColor="text1"/>
          <w:sz w:val="20"/>
          <w:lang w:val="nl-NL" w:eastAsia="en-GB"/>
        </w:rPr>
        <w:t>en</w:t>
      </w:r>
      <w:r w:rsidRPr="00057099">
        <w:rPr>
          <w:rFonts w:eastAsiaTheme="minorEastAsia" w:cstheme="minorBidi"/>
          <w:noProof w:val="0"/>
          <w:color w:val="00577E" w:themeColor="text1"/>
          <w:sz w:val="20"/>
          <w:lang w:val="nl-NL" w:eastAsia="en-GB"/>
        </w:rPr>
        <w:t>;</w:t>
      </w:r>
    </w:p>
    <w:p w14:paraId="224795FE"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leidingwerk met appendages;</w:t>
      </w:r>
    </w:p>
    <w:p w14:paraId="2F5207E4" w14:textId="77777777" w:rsidR="00BD41B6" w:rsidRPr="00057099" w:rsidRDefault="00BD41B6" w:rsidP="00BD41B6">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nevenbestanddelen</w:t>
      </w:r>
      <w:r w:rsidRPr="00057099">
        <w:rPr>
          <w:lang w:val="nl-NL"/>
        </w:rPr>
        <w:t>.</w:t>
      </w:r>
    </w:p>
    <w:p w14:paraId="79058EC4" w14:textId="77777777" w:rsidR="00BD41B6" w:rsidRPr="00057099" w:rsidRDefault="00BD41B6" w:rsidP="00BD41B6"/>
    <w:p w14:paraId="6542E658" w14:textId="77777777" w:rsidR="00BD41B6" w:rsidRPr="00057099" w:rsidRDefault="00BD41B6" w:rsidP="005B35B1">
      <w:pPr>
        <w:pStyle w:val="Heading2"/>
        <w:numPr>
          <w:ilvl w:val="1"/>
          <w:numId w:val="19"/>
        </w:numPr>
      </w:pPr>
      <w:bookmarkStart w:id="168" w:name="_Toc54965525"/>
      <w:r w:rsidRPr="00057099">
        <w:t>Algemeen</w:t>
      </w:r>
      <w:bookmarkEnd w:id="168"/>
    </w:p>
    <w:tbl>
      <w:tblPr>
        <w:tblW w:w="8613" w:type="dxa"/>
        <w:tblLayout w:type="fixed"/>
        <w:tblLook w:val="01E0" w:firstRow="1" w:lastRow="1" w:firstColumn="1" w:lastColumn="1" w:noHBand="0" w:noVBand="0"/>
      </w:tblPr>
      <w:tblGrid>
        <w:gridCol w:w="2948"/>
        <w:gridCol w:w="851"/>
        <w:gridCol w:w="284"/>
        <w:gridCol w:w="4530"/>
      </w:tblGrid>
      <w:tr w:rsidR="00BD41B6" w:rsidRPr="00057099" w14:paraId="3238ACD5" w14:textId="77777777" w:rsidTr="00BD41B6">
        <w:trPr>
          <w:cantSplit/>
        </w:trPr>
        <w:tc>
          <w:tcPr>
            <w:tcW w:w="2948" w:type="dxa"/>
          </w:tcPr>
          <w:p w14:paraId="528BA299" w14:textId="77777777" w:rsidR="00BD41B6" w:rsidRPr="00057099" w:rsidRDefault="00BD41B6" w:rsidP="00BD41B6">
            <w:pPr>
              <w:spacing w:line="240" w:lineRule="exact"/>
            </w:pPr>
            <w:r w:rsidRPr="00057099">
              <w:t>P&amp;ID-nummer</w:t>
            </w:r>
          </w:p>
        </w:tc>
        <w:tc>
          <w:tcPr>
            <w:tcW w:w="851" w:type="dxa"/>
          </w:tcPr>
          <w:p w14:paraId="51E99F3F" w14:textId="77777777" w:rsidR="00BD41B6" w:rsidRPr="00057099" w:rsidRDefault="00BD41B6" w:rsidP="00BD41B6">
            <w:pPr>
              <w:spacing w:line="240" w:lineRule="exact"/>
            </w:pPr>
          </w:p>
        </w:tc>
        <w:tc>
          <w:tcPr>
            <w:tcW w:w="284" w:type="dxa"/>
          </w:tcPr>
          <w:p w14:paraId="0A8F21A9" w14:textId="77777777" w:rsidR="00BD41B6" w:rsidRPr="00057099" w:rsidRDefault="00BD41B6" w:rsidP="00BD41B6">
            <w:pPr>
              <w:spacing w:line="240" w:lineRule="exact"/>
            </w:pPr>
            <w:r w:rsidRPr="00057099">
              <w:t>:</w:t>
            </w:r>
          </w:p>
        </w:tc>
        <w:tc>
          <w:tcPr>
            <w:tcW w:w="4530" w:type="dxa"/>
          </w:tcPr>
          <w:p w14:paraId="300B07D8" w14:textId="26702A3F" w:rsidR="00BD41B6" w:rsidRPr="00057099" w:rsidRDefault="00BD41B6" w:rsidP="00BD41B6">
            <w:pPr>
              <w:spacing w:line="240" w:lineRule="exact"/>
            </w:pPr>
            <w:r w:rsidRPr="00057099">
              <w:t>NW 3</w:t>
            </w:r>
            <w:r w:rsidRPr="00057099">
              <w:rPr>
                <w:vertAlign w:val="superscript"/>
              </w:rPr>
              <w:t>E</w:t>
            </w:r>
            <w:r w:rsidR="008F47B1" w:rsidRPr="00057099">
              <w:t>–</w:t>
            </w:r>
            <w:r w:rsidRPr="00057099">
              <w:t>740</w:t>
            </w:r>
          </w:p>
        </w:tc>
      </w:tr>
      <w:tr w:rsidR="00BD41B6" w:rsidRPr="00057099" w14:paraId="0232614A" w14:textId="77777777" w:rsidTr="00BD41B6">
        <w:trPr>
          <w:cantSplit/>
        </w:trPr>
        <w:tc>
          <w:tcPr>
            <w:tcW w:w="2948" w:type="dxa"/>
          </w:tcPr>
          <w:p w14:paraId="434B262B" w14:textId="77777777" w:rsidR="00BD41B6" w:rsidRPr="00057099" w:rsidRDefault="00BD41B6" w:rsidP="00BD41B6">
            <w:pPr>
              <w:spacing w:line="240" w:lineRule="exact"/>
            </w:pPr>
            <w:r w:rsidRPr="00057099">
              <w:t>positienummer</w:t>
            </w:r>
          </w:p>
        </w:tc>
        <w:tc>
          <w:tcPr>
            <w:tcW w:w="851" w:type="dxa"/>
          </w:tcPr>
          <w:p w14:paraId="350421B4" w14:textId="77777777" w:rsidR="00BD41B6" w:rsidRPr="00057099" w:rsidRDefault="00BD41B6" w:rsidP="00BD41B6">
            <w:pPr>
              <w:spacing w:line="240" w:lineRule="exact"/>
            </w:pPr>
          </w:p>
        </w:tc>
        <w:tc>
          <w:tcPr>
            <w:tcW w:w="284" w:type="dxa"/>
          </w:tcPr>
          <w:p w14:paraId="7A8DC74F" w14:textId="77777777" w:rsidR="00BD41B6" w:rsidRPr="00057099" w:rsidRDefault="00BD41B6" w:rsidP="00BD41B6">
            <w:pPr>
              <w:spacing w:line="240" w:lineRule="exact"/>
            </w:pPr>
            <w:r w:rsidRPr="00057099">
              <w:t>:</w:t>
            </w:r>
          </w:p>
        </w:tc>
        <w:tc>
          <w:tcPr>
            <w:tcW w:w="4530" w:type="dxa"/>
          </w:tcPr>
          <w:p w14:paraId="2C24287F" w14:textId="53823D0D" w:rsidR="00BD41B6" w:rsidRPr="00057099" w:rsidRDefault="00BD41B6" w:rsidP="00BD41B6">
            <w:pPr>
              <w:spacing w:line="240" w:lineRule="exact"/>
            </w:pPr>
            <w:r w:rsidRPr="00057099">
              <w:t>P_4040 / P_4050</w:t>
            </w:r>
          </w:p>
        </w:tc>
      </w:tr>
      <w:tr w:rsidR="00BD41B6" w:rsidRPr="00057099" w14:paraId="5DE254BC" w14:textId="77777777" w:rsidTr="00BD41B6">
        <w:trPr>
          <w:cantSplit/>
        </w:trPr>
        <w:tc>
          <w:tcPr>
            <w:tcW w:w="2948" w:type="dxa"/>
          </w:tcPr>
          <w:p w14:paraId="61CAFC7E" w14:textId="77777777" w:rsidR="00BD41B6" w:rsidRPr="00057099" w:rsidRDefault="00BD41B6" w:rsidP="00BD41B6">
            <w:pPr>
              <w:spacing w:line="240" w:lineRule="exact"/>
            </w:pPr>
            <w:r w:rsidRPr="00057099">
              <w:t>tekeningnummer</w:t>
            </w:r>
          </w:p>
        </w:tc>
        <w:tc>
          <w:tcPr>
            <w:tcW w:w="851" w:type="dxa"/>
          </w:tcPr>
          <w:p w14:paraId="434558D9" w14:textId="77777777" w:rsidR="00BD41B6" w:rsidRPr="00057099" w:rsidRDefault="00BD41B6" w:rsidP="00BD41B6">
            <w:pPr>
              <w:spacing w:line="240" w:lineRule="exact"/>
            </w:pPr>
          </w:p>
        </w:tc>
        <w:tc>
          <w:tcPr>
            <w:tcW w:w="284" w:type="dxa"/>
          </w:tcPr>
          <w:p w14:paraId="566E5CF7" w14:textId="77777777" w:rsidR="00BD41B6" w:rsidRPr="00057099" w:rsidRDefault="00BD41B6" w:rsidP="00BD41B6">
            <w:pPr>
              <w:spacing w:line="240" w:lineRule="exact"/>
            </w:pPr>
            <w:r w:rsidRPr="00057099">
              <w:t>:</w:t>
            </w:r>
          </w:p>
        </w:tc>
        <w:tc>
          <w:tcPr>
            <w:tcW w:w="4530" w:type="dxa"/>
          </w:tcPr>
          <w:p w14:paraId="62F14B4B" w14:textId="4332F504" w:rsidR="00BD41B6" w:rsidRPr="00057099" w:rsidRDefault="00BD41B6" w:rsidP="00BD41B6">
            <w:pPr>
              <w:spacing w:line="240" w:lineRule="exact"/>
            </w:pPr>
            <w:r w:rsidRPr="00057099">
              <w:t xml:space="preserve">NW-RHD-027-921_10-DR-C-1401 </w:t>
            </w:r>
          </w:p>
        </w:tc>
      </w:tr>
      <w:tr w:rsidR="00BD41B6" w:rsidRPr="00057099" w14:paraId="00E11B0F" w14:textId="77777777" w:rsidTr="00BD41B6">
        <w:trPr>
          <w:cantSplit/>
        </w:trPr>
        <w:tc>
          <w:tcPr>
            <w:tcW w:w="2948" w:type="dxa"/>
          </w:tcPr>
          <w:p w14:paraId="4ED99DFE" w14:textId="77777777" w:rsidR="00BD41B6" w:rsidRPr="00057099" w:rsidRDefault="00BD41B6" w:rsidP="00BD41B6">
            <w:pPr>
              <w:spacing w:line="240" w:lineRule="exact"/>
            </w:pPr>
            <w:r w:rsidRPr="00057099">
              <w:t>opstelling</w:t>
            </w:r>
          </w:p>
        </w:tc>
        <w:tc>
          <w:tcPr>
            <w:tcW w:w="851" w:type="dxa"/>
          </w:tcPr>
          <w:p w14:paraId="0D8EF01E" w14:textId="77777777" w:rsidR="00BD41B6" w:rsidRPr="00057099" w:rsidRDefault="00BD41B6" w:rsidP="00BD41B6">
            <w:pPr>
              <w:spacing w:line="240" w:lineRule="exact"/>
            </w:pPr>
          </w:p>
        </w:tc>
        <w:tc>
          <w:tcPr>
            <w:tcW w:w="284" w:type="dxa"/>
          </w:tcPr>
          <w:p w14:paraId="3F9E7661" w14:textId="77777777" w:rsidR="00BD41B6" w:rsidRPr="00057099" w:rsidRDefault="00BD41B6" w:rsidP="00BD41B6">
            <w:pPr>
              <w:spacing w:line="240" w:lineRule="exact"/>
            </w:pPr>
            <w:r w:rsidRPr="00057099">
              <w:t>:</w:t>
            </w:r>
          </w:p>
        </w:tc>
        <w:tc>
          <w:tcPr>
            <w:tcW w:w="4530" w:type="dxa"/>
          </w:tcPr>
          <w:p w14:paraId="3D304C04" w14:textId="2463E74B" w:rsidR="00BD41B6" w:rsidRPr="00057099" w:rsidRDefault="00BD41B6" w:rsidP="00BD41B6">
            <w:pPr>
              <w:spacing w:line="240" w:lineRule="exact"/>
            </w:pPr>
            <w:r w:rsidRPr="00057099">
              <w:t>Binnen in de pompen</w:t>
            </w:r>
            <w:r w:rsidR="00291AD3" w:rsidRPr="00057099">
              <w:t>ruimte</w:t>
            </w:r>
            <w:r w:rsidRPr="00057099">
              <w:t xml:space="preserve"> van het ontvangwerk</w:t>
            </w:r>
          </w:p>
        </w:tc>
      </w:tr>
      <w:tr w:rsidR="00BD41B6" w:rsidRPr="00057099" w14:paraId="33B88306" w14:textId="77777777" w:rsidTr="00BD41B6">
        <w:trPr>
          <w:cantSplit/>
        </w:trPr>
        <w:tc>
          <w:tcPr>
            <w:tcW w:w="2948" w:type="dxa"/>
          </w:tcPr>
          <w:p w14:paraId="56D7CD9D" w14:textId="77777777" w:rsidR="00BD41B6" w:rsidRPr="00057099" w:rsidRDefault="00BD41B6" w:rsidP="00BD41B6">
            <w:pPr>
              <w:spacing w:line="240" w:lineRule="exact"/>
            </w:pPr>
            <w:r w:rsidRPr="00057099">
              <w:t>medium</w:t>
            </w:r>
          </w:p>
        </w:tc>
        <w:tc>
          <w:tcPr>
            <w:tcW w:w="851" w:type="dxa"/>
          </w:tcPr>
          <w:p w14:paraId="2FF7DE99" w14:textId="77777777" w:rsidR="00BD41B6" w:rsidRPr="00057099" w:rsidRDefault="00BD41B6" w:rsidP="00BD41B6">
            <w:pPr>
              <w:spacing w:line="240" w:lineRule="exact"/>
            </w:pPr>
          </w:p>
        </w:tc>
        <w:tc>
          <w:tcPr>
            <w:tcW w:w="284" w:type="dxa"/>
          </w:tcPr>
          <w:p w14:paraId="53235B5D" w14:textId="77777777" w:rsidR="00BD41B6" w:rsidRPr="00057099" w:rsidRDefault="00BD41B6" w:rsidP="00BD41B6">
            <w:pPr>
              <w:spacing w:line="240" w:lineRule="exact"/>
            </w:pPr>
            <w:r w:rsidRPr="00057099">
              <w:t>:</w:t>
            </w:r>
          </w:p>
        </w:tc>
        <w:tc>
          <w:tcPr>
            <w:tcW w:w="4530" w:type="dxa"/>
          </w:tcPr>
          <w:p w14:paraId="0E74D914" w14:textId="77777777" w:rsidR="00BD41B6" w:rsidRPr="00057099" w:rsidRDefault="00BD41B6" w:rsidP="00BD41B6">
            <w:pPr>
              <w:spacing w:line="240" w:lineRule="exact"/>
            </w:pPr>
            <w:r w:rsidRPr="00057099">
              <w:t>surplusslib, drogestofgehalte 0,8 %</w:t>
            </w:r>
          </w:p>
        </w:tc>
      </w:tr>
    </w:tbl>
    <w:p w14:paraId="48873DD8" w14:textId="77777777" w:rsidR="00BD41B6" w:rsidRPr="00057099" w:rsidRDefault="00BD41B6" w:rsidP="00BD41B6"/>
    <w:p w14:paraId="075C57F2" w14:textId="77777777" w:rsidR="00BD41B6" w:rsidRPr="00057099" w:rsidRDefault="00BD41B6" w:rsidP="006028B5">
      <w:pPr>
        <w:pStyle w:val="Heading3"/>
      </w:pPr>
      <w:r w:rsidRPr="00057099">
        <w:t>Ontwerpgegevens</w:t>
      </w:r>
    </w:p>
    <w:tbl>
      <w:tblPr>
        <w:tblW w:w="8619" w:type="dxa"/>
        <w:tblLayout w:type="fixed"/>
        <w:tblLook w:val="01E0" w:firstRow="1" w:lastRow="1" w:firstColumn="1" w:lastColumn="1" w:noHBand="0" w:noVBand="0"/>
      </w:tblPr>
      <w:tblGrid>
        <w:gridCol w:w="2948"/>
        <w:gridCol w:w="851"/>
        <w:gridCol w:w="284"/>
        <w:gridCol w:w="4530"/>
        <w:gridCol w:w="6"/>
      </w:tblGrid>
      <w:tr w:rsidR="00BD41B6" w:rsidRPr="00057099" w14:paraId="5E1B63FC" w14:textId="77777777" w:rsidTr="00BD41B6">
        <w:trPr>
          <w:cantSplit/>
        </w:trPr>
        <w:tc>
          <w:tcPr>
            <w:tcW w:w="2948" w:type="dxa"/>
          </w:tcPr>
          <w:p w14:paraId="7CA69589" w14:textId="557E14BB" w:rsidR="00BD41B6" w:rsidRPr="00057099" w:rsidRDefault="00BD41B6" w:rsidP="00BD41B6">
            <w:r w:rsidRPr="00057099">
              <w:t>capaciteit (per pomp)</w:t>
            </w:r>
          </w:p>
        </w:tc>
        <w:tc>
          <w:tcPr>
            <w:tcW w:w="851" w:type="dxa"/>
          </w:tcPr>
          <w:p w14:paraId="1DC39292" w14:textId="77777777" w:rsidR="00BD41B6" w:rsidRPr="00057099" w:rsidRDefault="00BD41B6" w:rsidP="00BD41B6">
            <w:pPr>
              <w:jc w:val="right"/>
            </w:pPr>
            <w:r w:rsidRPr="00057099">
              <w:t>m</w:t>
            </w:r>
            <w:r w:rsidRPr="00057099">
              <w:rPr>
                <w:vertAlign w:val="superscript"/>
              </w:rPr>
              <w:t>3</w:t>
            </w:r>
            <w:r w:rsidRPr="00057099">
              <w:t>/h</w:t>
            </w:r>
          </w:p>
        </w:tc>
        <w:tc>
          <w:tcPr>
            <w:tcW w:w="284" w:type="dxa"/>
          </w:tcPr>
          <w:p w14:paraId="72DAB0CB" w14:textId="77777777" w:rsidR="00BD41B6" w:rsidRPr="00057099" w:rsidRDefault="00BD41B6" w:rsidP="00BD41B6">
            <w:r w:rsidRPr="00057099">
              <w:t>:</w:t>
            </w:r>
          </w:p>
        </w:tc>
        <w:tc>
          <w:tcPr>
            <w:tcW w:w="4536" w:type="dxa"/>
            <w:gridSpan w:val="2"/>
          </w:tcPr>
          <w:p w14:paraId="4ABD6012" w14:textId="381169BC" w:rsidR="00BD41B6" w:rsidRPr="00057099" w:rsidRDefault="00BC01DA" w:rsidP="00BD41B6">
            <w:pPr>
              <w:rPr>
                <w:highlight w:val="yellow"/>
              </w:rPr>
            </w:pPr>
            <w:r w:rsidRPr="00057099">
              <w:t xml:space="preserve">330 </w:t>
            </w:r>
            <w:r w:rsidR="008F47B1" w:rsidRPr="00057099">
              <w:t>–</w:t>
            </w:r>
            <w:r w:rsidRPr="00057099">
              <w:t xml:space="preserve"> </w:t>
            </w:r>
            <w:r w:rsidR="00BD41B6" w:rsidRPr="00057099">
              <w:t>405</w:t>
            </w:r>
          </w:p>
        </w:tc>
      </w:tr>
      <w:tr w:rsidR="00BD41B6" w:rsidRPr="00057099" w14:paraId="3E874149" w14:textId="77777777" w:rsidTr="00BD41B6">
        <w:trPr>
          <w:cantSplit/>
        </w:trPr>
        <w:tc>
          <w:tcPr>
            <w:tcW w:w="2948" w:type="dxa"/>
          </w:tcPr>
          <w:p w14:paraId="5BD7A565" w14:textId="77777777" w:rsidR="00BD41B6" w:rsidRPr="00057099" w:rsidRDefault="00BD41B6" w:rsidP="00BD41B6">
            <w:r w:rsidRPr="00057099">
              <w:t>statische opvoerdruk</w:t>
            </w:r>
          </w:p>
        </w:tc>
        <w:tc>
          <w:tcPr>
            <w:tcW w:w="851" w:type="dxa"/>
          </w:tcPr>
          <w:p w14:paraId="7AF0EE47" w14:textId="77777777" w:rsidR="00BD41B6" w:rsidRPr="00057099" w:rsidRDefault="00BD41B6" w:rsidP="00BD41B6">
            <w:pPr>
              <w:jc w:val="right"/>
            </w:pPr>
            <w:r w:rsidRPr="00057099">
              <w:t>kPa</w:t>
            </w:r>
          </w:p>
        </w:tc>
        <w:tc>
          <w:tcPr>
            <w:tcW w:w="284" w:type="dxa"/>
          </w:tcPr>
          <w:p w14:paraId="07F20ACA" w14:textId="77777777" w:rsidR="00BD41B6" w:rsidRPr="00057099" w:rsidRDefault="00BD41B6" w:rsidP="00BD41B6">
            <w:r w:rsidRPr="00057099">
              <w:t>:</w:t>
            </w:r>
          </w:p>
        </w:tc>
        <w:tc>
          <w:tcPr>
            <w:tcW w:w="4536" w:type="dxa"/>
            <w:gridSpan w:val="2"/>
          </w:tcPr>
          <w:p w14:paraId="6B94978F" w14:textId="5DC9D37F" w:rsidR="00BD41B6" w:rsidRPr="00057099" w:rsidRDefault="00BD41B6" w:rsidP="00BD41B6">
            <w:pPr>
              <w:rPr>
                <w:highlight w:val="yellow"/>
              </w:rPr>
            </w:pPr>
            <w:r w:rsidRPr="00057099">
              <w:t>14</w:t>
            </w:r>
          </w:p>
        </w:tc>
      </w:tr>
      <w:tr w:rsidR="00BD41B6" w:rsidRPr="00057099" w14:paraId="15286F8C" w14:textId="77777777" w:rsidTr="00BD41B6">
        <w:trPr>
          <w:cantSplit/>
        </w:trPr>
        <w:tc>
          <w:tcPr>
            <w:tcW w:w="2948" w:type="dxa"/>
          </w:tcPr>
          <w:p w14:paraId="65E05C91" w14:textId="77777777" w:rsidR="00BD41B6" w:rsidRPr="00057099" w:rsidRDefault="00BD41B6" w:rsidP="00BD41B6">
            <w:r w:rsidRPr="00057099">
              <w:t>manometrische opvoerdruk</w:t>
            </w:r>
          </w:p>
        </w:tc>
        <w:tc>
          <w:tcPr>
            <w:tcW w:w="851" w:type="dxa"/>
          </w:tcPr>
          <w:p w14:paraId="6B4C18B7" w14:textId="77777777" w:rsidR="00BD41B6" w:rsidRPr="00057099" w:rsidRDefault="00BD41B6" w:rsidP="00BD41B6">
            <w:pPr>
              <w:jc w:val="right"/>
            </w:pPr>
            <w:r w:rsidRPr="00057099">
              <w:t>kPa</w:t>
            </w:r>
          </w:p>
        </w:tc>
        <w:tc>
          <w:tcPr>
            <w:tcW w:w="284" w:type="dxa"/>
          </w:tcPr>
          <w:p w14:paraId="615D0FDA" w14:textId="77777777" w:rsidR="00BD41B6" w:rsidRPr="00057099" w:rsidRDefault="00BD41B6" w:rsidP="00BD41B6">
            <w:r w:rsidRPr="00057099">
              <w:t>:</w:t>
            </w:r>
          </w:p>
        </w:tc>
        <w:tc>
          <w:tcPr>
            <w:tcW w:w="4536" w:type="dxa"/>
            <w:gridSpan w:val="2"/>
          </w:tcPr>
          <w:p w14:paraId="4A360346" w14:textId="4E086E43" w:rsidR="00BD41B6" w:rsidRPr="00057099" w:rsidRDefault="00A44AD8" w:rsidP="00BD41B6">
            <w:r w:rsidRPr="00057099">
              <w:t xml:space="preserve">ca. </w:t>
            </w:r>
            <w:r w:rsidR="00BD41B6" w:rsidRPr="00057099">
              <w:t>31 (ontwerpgrondslag pomp)</w:t>
            </w:r>
          </w:p>
        </w:tc>
      </w:tr>
      <w:tr w:rsidR="00BD41B6" w:rsidRPr="00057099" w14:paraId="08979FB0" w14:textId="77777777" w:rsidTr="00BD41B6">
        <w:trPr>
          <w:gridAfter w:val="1"/>
          <w:wAfter w:w="6" w:type="dxa"/>
          <w:cantSplit/>
        </w:trPr>
        <w:tc>
          <w:tcPr>
            <w:tcW w:w="2948" w:type="dxa"/>
          </w:tcPr>
          <w:p w14:paraId="4B4BFC8A" w14:textId="53B94A80" w:rsidR="00BD41B6" w:rsidRPr="00057099" w:rsidRDefault="00BD41B6" w:rsidP="00BD41B6">
            <w:r w:rsidRPr="00057099">
              <w:t xml:space="preserve">geluidbronsterkte </w:t>
            </w:r>
            <w:proofErr w:type="spellStart"/>
            <w:r w:rsidRPr="00057099">
              <w:t>Lwr</w:t>
            </w:r>
            <w:proofErr w:type="spellEnd"/>
            <w:r w:rsidRPr="00057099">
              <w:t xml:space="preserve"> van </w:t>
            </w:r>
            <w:r w:rsidR="00670859" w:rsidRPr="00057099">
              <w:t>installatie</w:t>
            </w:r>
          </w:p>
          <w:p w14:paraId="3D241A31" w14:textId="77777777" w:rsidR="00BD41B6" w:rsidRPr="00057099" w:rsidRDefault="00BD41B6" w:rsidP="00BD41B6">
            <w:pPr>
              <w:spacing w:line="240" w:lineRule="exact"/>
            </w:pPr>
          </w:p>
        </w:tc>
        <w:tc>
          <w:tcPr>
            <w:tcW w:w="851" w:type="dxa"/>
          </w:tcPr>
          <w:p w14:paraId="2D0D9E65" w14:textId="77777777" w:rsidR="00BD41B6" w:rsidRPr="00057099" w:rsidRDefault="00BD41B6" w:rsidP="00BD41B6">
            <w:pPr>
              <w:spacing w:line="240" w:lineRule="exact"/>
              <w:jc w:val="right"/>
            </w:pPr>
            <w:r w:rsidRPr="00057099">
              <w:t>dB(A)</w:t>
            </w:r>
          </w:p>
        </w:tc>
        <w:tc>
          <w:tcPr>
            <w:tcW w:w="284" w:type="dxa"/>
          </w:tcPr>
          <w:p w14:paraId="7E82654D" w14:textId="77777777" w:rsidR="00BD41B6" w:rsidRPr="00057099" w:rsidRDefault="00BD41B6" w:rsidP="00BD41B6">
            <w:pPr>
              <w:spacing w:line="240" w:lineRule="exact"/>
            </w:pPr>
            <w:r w:rsidRPr="00057099">
              <w:t>:</w:t>
            </w:r>
          </w:p>
        </w:tc>
        <w:tc>
          <w:tcPr>
            <w:tcW w:w="4530" w:type="dxa"/>
          </w:tcPr>
          <w:p w14:paraId="6B75284A" w14:textId="77777777" w:rsidR="00BD41B6" w:rsidRPr="00057099" w:rsidRDefault="00BD41B6" w:rsidP="00BD41B6">
            <w:pPr>
              <w:spacing w:line="240" w:lineRule="exact"/>
            </w:pPr>
            <w:r w:rsidRPr="00057099">
              <w:t>&lt; 55, in afgemonteerde situatie, gemeten en berekend volgens de handleiding “Meten en rekenen industrielawaai” van 1999.</w:t>
            </w:r>
          </w:p>
        </w:tc>
      </w:tr>
      <w:tr w:rsidR="008F47B1" w:rsidRPr="00057099" w14:paraId="7051F73C" w14:textId="77777777" w:rsidTr="00BD41B6">
        <w:trPr>
          <w:gridAfter w:val="1"/>
          <w:wAfter w:w="6" w:type="dxa"/>
          <w:cantSplit/>
        </w:trPr>
        <w:tc>
          <w:tcPr>
            <w:tcW w:w="2948" w:type="dxa"/>
          </w:tcPr>
          <w:p w14:paraId="42A74D7B" w14:textId="1A2BAF6E" w:rsidR="008F47B1" w:rsidRPr="00057099" w:rsidRDefault="008F47B1" w:rsidP="00BD41B6">
            <w:r w:rsidRPr="00057099">
              <w:t xml:space="preserve">opmerking </w:t>
            </w:r>
          </w:p>
        </w:tc>
        <w:tc>
          <w:tcPr>
            <w:tcW w:w="851" w:type="dxa"/>
          </w:tcPr>
          <w:p w14:paraId="2754372F" w14:textId="77777777" w:rsidR="008F47B1" w:rsidRPr="00057099" w:rsidRDefault="008F47B1" w:rsidP="00BD41B6">
            <w:pPr>
              <w:spacing w:line="240" w:lineRule="exact"/>
              <w:jc w:val="right"/>
            </w:pPr>
          </w:p>
        </w:tc>
        <w:tc>
          <w:tcPr>
            <w:tcW w:w="284" w:type="dxa"/>
          </w:tcPr>
          <w:p w14:paraId="64D5D532" w14:textId="2F88F9B2" w:rsidR="008F47B1" w:rsidRPr="00057099" w:rsidRDefault="008F47B1" w:rsidP="00BD41B6">
            <w:pPr>
              <w:spacing w:line="240" w:lineRule="exact"/>
            </w:pPr>
            <w:r w:rsidRPr="00057099">
              <w:t>:</w:t>
            </w:r>
          </w:p>
        </w:tc>
        <w:tc>
          <w:tcPr>
            <w:tcW w:w="4530" w:type="dxa"/>
          </w:tcPr>
          <w:p w14:paraId="7A60D82C" w14:textId="079D7652" w:rsidR="008F47B1" w:rsidRPr="00057099" w:rsidRDefault="008F47B1" w:rsidP="008132D1">
            <w:pPr>
              <w:spacing w:line="240" w:lineRule="exact"/>
            </w:pPr>
            <w:r w:rsidRPr="00057099">
              <w:t>De opvoerhoogte</w:t>
            </w:r>
            <w:r w:rsidR="008132D1" w:rsidRPr="00057099">
              <w:t>n</w:t>
            </w:r>
            <w:r w:rsidRPr="00057099">
              <w:t xml:space="preserve"> zijn bepaald op basis van aannamen voor wat betreft leidingloop, leidinglengte, leidingdiameter, appendages, wandruwheden en weerstandscoëfficiënten e.d. Deze waarde zijn ter informatie bedoeld. De aannemer dient de definitieve vormgeving te bepalen. Aan de hand hiervan dient hij de definitieve opvoerhoogten te bepalen en waar nodig aan te passen t.o.v. de bestekgegevens.</w:t>
            </w:r>
          </w:p>
        </w:tc>
      </w:tr>
    </w:tbl>
    <w:p w14:paraId="5224F4D4" w14:textId="066BFC7A" w:rsidR="00ED5AAA" w:rsidRPr="00057099" w:rsidRDefault="00ED5AAA" w:rsidP="0074037F">
      <w:pPr>
        <w:pStyle w:val="BodyText"/>
      </w:pPr>
    </w:p>
    <w:p w14:paraId="16F3E225" w14:textId="77777777" w:rsidR="00BD41B6" w:rsidRPr="00057099" w:rsidRDefault="00BD41B6" w:rsidP="005B35B1">
      <w:pPr>
        <w:pStyle w:val="Heading2"/>
        <w:numPr>
          <w:ilvl w:val="1"/>
          <w:numId w:val="19"/>
        </w:numPr>
      </w:pPr>
      <w:bookmarkStart w:id="169" w:name="_Toc54965526"/>
      <w:r w:rsidRPr="00057099">
        <w:t>Pomp</w:t>
      </w:r>
      <w:bookmarkEnd w:id="169"/>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BD41B6" w:rsidRPr="00057099" w14:paraId="3D0A2BC0" w14:textId="77777777" w:rsidTr="00BD41B6">
        <w:trPr>
          <w:cantSplit/>
        </w:trPr>
        <w:tc>
          <w:tcPr>
            <w:tcW w:w="2948" w:type="dxa"/>
          </w:tcPr>
          <w:p w14:paraId="2537728B" w14:textId="77777777" w:rsidR="00BD41B6" w:rsidRPr="00057099" w:rsidRDefault="00BD41B6" w:rsidP="00BD41B6">
            <w:r w:rsidRPr="00057099">
              <w:t>Systeem</w:t>
            </w:r>
          </w:p>
        </w:tc>
        <w:tc>
          <w:tcPr>
            <w:tcW w:w="851" w:type="dxa"/>
          </w:tcPr>
          <w:p w14:paraId="5B3214D0" w14:textId="77777777" w:rsidR="00BD41B6" w:rsidRPr="00057099" w:rsidRDefault="00BD41B6" w:rsidP="00BD41B6">
            <w:pPr>
              <w:jc w:val="right"/>
            </w:pPr>
          </w:p>
        </w:tc>
        <w:tc>
          <w:tcPr>
            <w:tcW w:w="284" w:type="dxa"/>
          </w:tcPr>
          <w:p w14:paraId="2B5552FE" w14:textId="77777777" w:rsidR="00BD41B6" w:rsidRPr="00057099" w:rsidRDefault="00BD41B6" w:rsidP="00BD41B6">
            <w:r w:rsidRPr="00057099">
              <w:t>:</w:t>
            </w:r>
          </w:p>
        </w:tc>
        <w:tc>
          <w:tcPr>
            <w:tcW w:w="4536" w:type="dxa"/>
          </w:tcPr>
          <w:p w14:paraId="035DB58A" w14:textId="77777777" w:rsidR="00BD41B6" w:rsidRPr="00057099" w:rsidRDefault="00BD41B6" w:rsidP="00BD41B6">
            <w:r w:rsidRPr="00057099">
              <w:t>centrifugaalpomp</w:t>
            </w:r>
          </w:p>
        </w:tc>
      </w:tr>
      <w:tr w:rsidR="00BD41B6" w:rsidRPr="00057099" w14:paraId="73EC7202" w14:textId="77777777" w:rsidTr="00BD41B6">
        <w:trPr>
          <w:cantSplit/>
        </w:trPr>
        <w:tc>
          <w:tcPr>
            <w:tcW w:w="2948" w:type="dxa"/>
          </w:tcPr>
          <w:p w14:paraId="4A3D3C91" w14:textId="77777777" w:rsidR="00BD41B6" w:rsidRPr="00057099" w:rsidRDefault="00BD41B6" w:rsidP="00BD41B6">
            <w:r w:rsidRPr="00057099">
              <w:t>Fabricaat</w:t>
            </w:r>
          </w:p>
        </w:tc>
        <w:tc>
          <w:tcPr>
            <w:tcW w:w="851" w:type="dxa"/>
          </w:tcPr>
          <w:p w14:paraId="2A495C05" w14:textId="77777777" w:rsidR="00BD41B6" w:rsidRPr="00057099" w:rsidRDefault="00BD41B6" w:rsidP="00BD41B6">
            <w:pPr>
              <w:jc w:val="right"/>
            </w:pPr>
          </w:p>
        </w:tc>
        <w:tc>
          <w:tcPr>
            <w:tcW w:w="284" w:type="dxa"/>
          </w:tcPr>
          <w:p w14:paraId="5B5C0162" w14:textId="77777777" w:rsidR="00BD41B6" w:rsidRPr="00057099" w:rsidRDefault="00BD41B6" w:rsidP="00BD41B6">
            <w:r w:rsidRPr="00057099">
              <w:t>:</w:t>
            </w:r>
          </w:p>
        </w:tc>
        <w:tc>
          <w:tcPr>
            <w:tcW w:w="4536" w:type="dxa"/>
          </w:tcPr>
          <w:p w14:paraId="73ADF712" w14:textId="77777777" w:rsidR="00BD41B6" w:rsidRPr="00057099" w:rsidRDefault="00BD41B6" w:rsidP="00BD41B6">
            <w:r w:rsidRPr="00057099">
              <w:t>Hidrostal of gelijkwaardig</w:t>
            </w:r>
          </w:p>
        </w:tc>
      </w:tr>
      <w:tr w:rsidR="00BD41B6" w:rsidRPr="00057099" w14:paraId="470A4BC6" w14:textId="77777777" w:rsidTr="00BD41B6">
        <w:trPr>
          <w:cantSplit/>
        </w:trPr>
        <w:tc>
          <w:tcPr>
            <w:tcW w:w="2948" w:type="dxa"/>
          </w:tcPr>
          <w:p w14:paraId="50DEBC53" w14:textId="77777777" w:rsidR="00BD41B6" w:rsidRPr="00057099" w:rsidRDefault="00BD41B6" w:rsidP="00BD41B6">
            <w:r w:rsidRPr="00057099">
              <w:t>Type</w:t>
            </w:r>
          </w:p>
        </w:tc>
        <w:tc>
          <w:tcPr>
            <w:tcW w:w="851" w:type="dxa"/>
          </w:tcPr>
          <w:p w14:paraId="0BEB90E6" w14:textId="77777777" w:rsidR="00BD41B6" w:rsidRPr="00057099" w:rsidRDefault="00BD41B6" w:rsidP="00BD41B6">
            <w:pPr>
              <w:jc w:val="right"/>
            </w:pPr>
          </w:p>
        </w:tc>
        <w:tc>
          <w:tcPr>
            <w:tcW w:w="284" w:type="dxa"/>
          </w:tcPr>
          <w:p w14:paraId="67228BBD" w14:textId="77777777" w:rsidR="00BD41B6" w:rsidRPr="00057099" w:rsidRDefault="00BD41B6" w:rsidP="00BD41B6">
            <w:r w:rsidRPr="00057099">
              <w:t>:</w:t>
            </w:r>
          </w:p>
        </w:tc>
        <w:tc>
          <w:tcPr>
            <w:tcW w:w="4536" w:type="dxa"/>
          </w:tcPr>
          <w:p w14:paraId="3357B6BD" w14:textId="77777777" w:rsidR="00BD41B6" w:rsidRPr="00057099" w:rsidRDefault="00BD41B6" w:rsidP="00BD41B6"/>
        </w:tc>
      </w:tr>
      <w:tr w:rsidR="00BD41B6" w:rsidRPr="00057099" w14:paraId="7EF032B1" w14:textId="77777777" w:rsidTr="00BD41B6">
        <w:trPr>
          <w:cantSplit/>
        </w:trPr>
        <w:tc>
          <w:tcPr>
            <w:tcW w:w="2948" w:type="dxa"/>
          </w:tcPr>
          <w:p w14:paraId="7109BFF8" w14:textId="77777777" w:rsidR="00BD41B6" w:rsidRPr="00057099" w:rsidRDefault="00BD41B6" w:rsidP="00BD41B6">
            <w:r w:rsidRPr="00057099">
              <w:t>opstellingswijze</w:t>
            </w:r>
          </w:p>
        </w:tc>
        <w:tc>
          <w:tcPr>
            <w:tcW w:w="851" w:type="dxa"/>
          </w:tcPr>
          <w:p w14:paraId="1E169384" w14:textId="77777777" w:rsidR="00BD41B6" w:rsidRPr="00057099" w:rsidRDefault="00BD41B6" w:rsidP="00BD41B6">
            <w:pPr>
              <w:jc w:val="right"/>
            </w:pPr>
          </w:p>
        </w:tc>
        <w:tc>
          <w:tcPr>
            <w:tcW w:w="284" w:type="dxa"/>
          </w:tcPr>
          <w:p w14:paraId="632603B2" w14:textId="77777777" w:rsidR="00BD41B6" w:rsidRPr="00057099" w:rsidRDefault="00BD41B6" w:rsidP="00BD41B6">
            <w:r w:rsidRPr="00057099">
              <w:t>:</w:t>
            </w:r>
          </w:p>
        </w:tc>
        <w:tc>
          <w:tcPr>
            <w:tcW w:w="4536" w:type="dxa"/>
          </w:tcPr>
          <w:p w14:paraId="4468AE36" w14:textId="77777777" w:rsidR="00BD41B6" w:rsidRPr="00057099" w:rsidRDefault="00BD41B6" w:rsidP="00BD41B6">
            <w:r w:rsidRPr="00057099">
              <w:t>horizontaal op stalen frame</w:t>
            </w:r>
          </w:p>
        </w:tc>
      </w:tr>
      <w:tr w:rsidR="00BD41B6" w:rsidRPr="00057099" w14:paraId="311B9C4A" w14:textId="77777777" w:rsidTr="00BD41B6">
        <w:trPr>
          <w:cantSplit/>
        </w:trPr>
        <w:tc>
          <w:tcPr>
            <w:tcW w:w="2948" w:type="dxa"/>
          </w:tcPr>
          <w:p w14:paraId="5FD5B1C6" w14:textId="77777777" w:rsidR="00BD41B6" w:rsidRPr="00057099" w:rsidRDefault="00BD41B6" w:rsidP="00BD41B6">
            <w:r w:rsidRPr="00057099">
              <w:lastRenderedPageBreak/>
              <w:t>waaiertype</w:t>
            </w:r>
          </w:p>
        </w:tc>
        <w:tc>
          <w:tcPr>
            <w:tcW w:w="851" w:type="dxa"/>
          </w:tcPr>
          <w:p w14:paraId="2411F457" w14:textId="77777777" w:rsidR="00BD41B6" w:rsidRPr="00057099" w:rsidRDefault="00BD41B6" w:rsidP="00BD41B6">
            <w:pPr>
              <w:jc w:val="right"/>
            </w:pPr>
          </w:p>
        </w:tc>
        <w:tc>
          <w:tcPr>
            <w:tcW w:w="284" w:type="dxa"/>
          </w:tcPr>
          <w:p w14:paraId="5FD7674C" w14:textId="77777777" w:rsidR="00BD41B6" w:rsidRPr="00057099" w:rsidRDefault="00BD41B6" w:rsidP="00BD41B6">
            <w:r w:rsidRPr="00057099">
              <w:t>:</w:t>
            </w:r>
          </w:p>
        </w:tc>
        <w:tc>
          <w:tcPr>
            <w:tcW w:w="4536" w:type="dxa"/>
          </w:tcPr>
          <w:p w14:paraId="65A2C991" w14:textId="77777777" w:rsidR="00BD41B6" w:rsidRPr="00057099" w:rsidRDefault="00BD41B6" w:rsidP="00BD41B6">
            <w:pPr>
              <w:overflowPunct w:val="0"/>
              <w:autoSpaceDE w:val="0"/>
              <w:autoSpaceDN w:val="0"/>
              <w:adjustRightInd w:val="0"/>
              <w:spacing w:line="264" w:lineRule="exact"/>
              <w:textAlignment w:val="baseline"/>
            </w:pPr>
            <w:r w:rsidRPr="00057099">
              <w:t>schroefcentrifugaal</w:t>
            </w:r>
          </w:p>
        </w:tc>
      </w:tr>
      <w:tr w:rsidR="00BD41B6" w:rsidRPr="00057099" w14:paraId="6B25AFBE" w14:textId="77777777" w:rsidTr="00BD41B6">
        <w:trPr>
          <w:cantSplit/>
        </w:trPr>
        <w:tc>
          <w:tcPr>
            <w:tcW w:w="2948" w:type="dxa"/>
          </w:tcPr>
          <w:p w14:paraId="0B4789D8" w14:textId="77777777" w:rsidR="00BD41B6" w:rsidRPr="00057099" w:rsidRDefault="00BD41B6" w:rsidP="00BD41B6">
            <w:r w:rsidRPr="00057099">
              <w:t>waaierdiameter</w:t>
            </w:r>
          </w:p>
        </w:tc>
        <w:tc>
          <w:tcPr>
            <w:tcW w:w="851" w:type="dxa"/>
          </w:tcPr>
          <w:p w14:paraId="527FD778" w14:textId="77777777" w:rsidR="00BD41B6" w:rsidRPr="00057099" w:rsidRDefault="00BD41B6" w:rsidP="00BD41B6">
            <w:pPr>
              <w:jc w:val="right"/>
            </w:pPr>
            <w:r w:rsidRPr="00057099">
              <w:t>mm</w:t>
            </w:r>
          </w:p>
        </w:tc>
        <w:tc>
          <w:tcPr>
            <w:tcW w:w="284" w:type="dxa"/>
          </w:tcPr>
          <w:p w14:paraId="0D79F2AF" w14:textId="77777777" w:rsidR="00BD41B6" w:rsidRPr="00057099" w:rsidRDefault="00BD41B6" w:rsidP="00BD41B6">
            <w:r w:rsidRPr="00057099">
              <w:t>:</w:t>
            </w:r>
          </w:p>
        </w:tc>
        <w:tc>
          <w:tcPr>
            <w:tcW w:w="4536" w:type="dxa"/>
          </w:tcPr>
          <w:p w14:paraId="1A5FE01E" w14:textId="77777777" w:rsidR="00BD41B6" w:rsidRPr="00057099" w:rsidRDefault="00BD41B6" w:rsidP="00BD41B6">
            <w:pPr>
              <w:tabs>
                <w:tab w:val="left" w:pos="567"/>
              </w:tabs>
            </w:pPr>
          </w:p>
        </w:tc>
      </w:tr>
      <w:tr w:rsidR="00BD41B6" w:rsidRPr="00057099" w14:paraId="67120BAF" w14:textId="77777777" w:rsidTr="00BD41B6">
        <w:trPr>
          <w:cantSplit/>
        </w:trPr>
        <w:tc>
          <w:tcPr>
            <w:tcW w:w="2948" w:type="dxa"/>
          </w:tcPr>
          <w:p w14:paraId="1FD40BDA" w14:textId="77777777" w:rsidR="00BD41B6" w:rsidRPr="00057099" w:rsidRDefault="00BD41B6" w:rsidP="00BD41B6">
            <w:r w:rsidRPr="00057099">
              <w:t>kogeldoorlaat</w:t>
            </w:r>
          </w:p>
        </w:tc>
        <w:tc>
          <w:tcPr>
            <w:tcW w:w="851" w:type="dxa"/>
          </w:tcPr>
          <w:p w14:paraId="24D77F8A" w14:textId="77777777" w:rsidR="00BD41B6" w:rsidRPr="00057099" w:rsidRDefault="00BD41B6" w:rsidP="00BD41B6">
            <w:pPr>
              <w:jc w:val="right"/>
            </w:pPr>
            <w:r w:rsidRPr="00057099">
              <w:t>mm</w:t>
            </w:r>
          </w:p>
        </w:tc>
        <w:tc>
          <w:tcPr>
            <w:tcW w:w="284" w:type="dxa"/>
          </w:tcPr>
          <w:p w14:paraId="7A44A6B3" w14:textId="77777777" w:rsidR="00BD41B6" w:rsidRPr="00057099" w:rsidRDefault="00BD41B6" w:rsidP="00BD41B6">
            <w:r w:rsidRPr="00057099">
              <w:t>:</w:t>
            </w:r>
          </w:p>
        </w:tc>
        <w:tc>
          <w:tcPr>
            <w:tcW w:w="4536" w:type="dxa"/>
          </w:tcPr>
          <w:p w14:paraId="36BC0B80" w14:textId="260A5215" w:rsidR="00BD41B6" w:rsidRPr="00057099" w:rsidRDefault="00BD41B6" w:rsidP="00BD41B6">
            <w:pPr>
              <w:tabs>
                <w:tab w:val="left" w:pos="567"/>
              </w:tabs>
            </w:pPr>
            <w:r w:rsidRPr="00057099">
              <w:t xml:space="preserve">          (&gt; 100)</w:t>
            </w:r>
          </w:p>
        </w:tc>
      </w:tr>
      <w:tr w:rsidR="00BD41B6" w:rsidRPr="00057099" w14:paraId="01BDCD20" w14:textId="77777777" w:rsidTr="00BD41B6">
        <w:trPr>
          <w:cantSplit/>
        </w:trPr>
        <w:tc>
          <w:tcPr>
            <w:tcW w:w="2948" w:type="dxa"/>
          </w:tcPr>
          <w:p w14:paraId="3A571EC7" w14:textId="77777777" w:rsidR="00BD41B6" w:rsidRPr="00057099" w:rsidRDefault="00BD41B6" w:rsidP="00BD41B6">
            <w:r w:rsidRPr="00057099">
              <w:t xml:space="preserve">rendement </w:t>
            </w:r>
            <w:proofErr w:type="spellStart"/>
            <w:r w:rsidRPr="00057099">
              <w:t>ontwerpunt</w:t>
            </w:r>
            <w:proofErr w:type="spellEnd"/>
          </w:p>
        </w:tc>
        <w:tc>
          <w:tcPr>
            <w:tcW w:w="851" w:type="dxa"/>
          </w:tcPr>
          <w:p w14:paraId="3B4488D7" w14:textId="77777777" w:rsidR="00BD41B6" w:rsidRPr="00057099" w:rsidRDefault="00BD41B6" w:rsidP="00BD41B6">
            <w:pPr>
              <w:jc w:val="right"/>
            </w:pPr>
          </w:p>
        </w:tc>
        <w:tc>
          <w:tcPr>
            <w:tcW w:w="284" w:type="dxa"/>
          </w:tcPr>
          <w:p w14:paraId="4F42840F" w14:textId="77777777" w:rsidR="00BD41B6" w:rsidRPr="00057099" w:rsidRDefault="00BD41B6" w:rsidP="00BD41B6">
            <w:r w:rsidRPr="00057099">
              <w:t>:</w:t>
            </w:r>
          </w:p>
        </w:tc>
        <w:tc>
          <w:tcPr>
            <w:tcW w:w="4536" w:type="dxa"/>
          </w:tcPr>
          <w:p w14:paraId="45D11920" w14:textId="77777777" w:rsidR="00BD41B6" w:rsidRPr="00057099" w:rsidRDefault="00BD41B6" w:rsidP="00BD41B6">
            <w:pPr>
              <w:tabs>
                <w:tab w:val="left" w:pos="567"/>
              </w:tabs>
            </w:pPr>
            <w:r w:rsidRPr="00057099">
              <w:t xml:space="preserve">     (grafiek bijvoegen)</w:t>
            </w:r>
          </w:p>
        </w:tc>
      </w:tr>
      <w:tr w:rsidR="00BD41B6" w:rsidRPr="00057099" w14:paraId="6CBB094F" w14:textId="77777777" w:rsidTr="00BD41B6">
        <w:trPr>
          <w:cantSplit/>
        </w:trPr>
        <w:tc>
          <w:tcPr>
            <w:tcW w:w="2948" w:type="dxa"/>
          </w:tcPr>
          <w:p w14:paraId="6972F8B3" w14:textId="77777777" w:rsidR="00BD41B6" w:rsidRPr="00057099" w:rsidRDefault="00BD41B6" w:rsidP="00BD41B6">
            <w:r w:rsidRPr="00057099">
              <w:t>lagersmering</w:t>
            </w:r>
          </w:p>
        </w:tc>
        <w:tc>
          <w:tcPr>
            <w:tcW w:w="851" w:type="dxa"/>
          </w:tcPr>
          <w:p w14:paraId="7ABBCE15" w14:textId="77777777" w:rsidR="00BD41B6" w:rsidRPr="00057099" w:rsidRDefault="00BD41B6" w:rsidP="00BD41B6">
            <w:pPr>
              <w:jc w:val="right"/>
            </w:pPr>
          </w:p>
        </w:tc>
        <w:tc>
          <w:tcPr>
            <w:tcW w:w="284" w:type="dxa"/>
          </w:tcPr>
          <w:p w14:paraId="11DDF16B" w14:textId="77777777" w:rsidR="00BD41B6" w:rsidRPr="00057099" w:rsidRDefault="00BD41B6" w:rsidP="00BD41B6">
            <w:r w:rsidRPr="00057099">
              <w:t>:</w:t>
            </w:r>
          </w:p>
        </w:tc>
        <w:tc>
          <w:tcPr>
            <w:tcW w:w="4536" w:type="dxa"/>
          </w:tcPr>
          <w:p w14:paraId="0A835E08" w14:textId="77777777" w:rsidR="00BD41B6" w:rsidRPr="00057099" w:rsidRDefault="00BD41B6" w:rsidP="00BD41B6">
            <w:pPr>
              <w:tabs>
                <w:tab w:val="left" w:pos="567"/>
              </w:tabs>
            </w:pPr>
          </w:p>
        </w:tc>
      </w:tr>
      <w:tr w:rsidR="00BD41B6" w:rsidRPr="00057099" w14:paraId="1B25FCC6" w14:textId="77777777" w:rsidTr="00BD41B6">
        <w:trPr>
          <w:cantSplit/>
        </w:trPr>
        <w:tc>
          <w:tcPr>
            <w:tcW w:w="2948" w:type="dxa"/>
          </w:tcPr>
          <w:p w14:paraId="5E610293" w14:textId="77777777" w:rsidR="00BD41B6" w:rsidRPr="00057099" w:rsidRDefault="00BD41B6" w:rsidP="00BD41B6">
            <w:r w:rsidRPr="00057099">
              <w:t>L</w:t>
            </w:r>
            <w:r w:rsidRPr="00057099">
              <w:rPr>
                <w:vertAlign w:val="subscript"/>
              </w:rPr>
              <w:t>10h</w:t>
            </w:r>
            <w:r w:rsidRPr="00057099">
              <w:t xml:space="preserve"> levensduur lagers</w:t>
            </w:r>
          </w:p>
        </w:tc>
        <w:tc>
          <w:tcPr>
            <w:tcW w:w="851" w:type="dxa"/>
          </w:tcPr>
          <w:p w14:paraId="4AACAA60" w14:textId="77777777" w:rsidR="00BD41B6" w:rsidRPr="00057099" w:rsidRDefault="00BD41B6" w:rsidP="00BD41B6">
            <w:pPr>
              <w:jc w:val="right"/>
            </w:pPr>
            <w:r w:rsidRPr="00057099">
              <w:t>h</w:t>
            </w:r>
          </w:p>
        </w:tc>
        <w:tc>
          <w:tcPr>
            <w:tcW w:w="284" w:type="dxa"/>
          </w:tcPr>
          <w:p w14:paraId="5D111112" w14:textId="77777777" w:rsidR="00BD41B6" w:rsidRPr="00057099" w:rsidRDefault="00BD41B6" w:rsidP="00BD41B6">
            <w:r w:rsidRPr="00057099">
              <w:t>:</w:t>
            </w:r>
          </w:p>
        </w:tc>
        <w:tc>
          <w:tcPr>
            <w:tcW w:w="4536" w:type="dxa"/>
          </w:tcPr>
          <w:p w14:paraId="72C8C477" w14:textId="77777777" w:rsidR="00BD41B6" w:rsidRPr="00057099" w:rsidRDefault="00BD41B6" w:rsidP="00BD41B6">
            <w:pPr>
              <w:tabs>
                <w:tab w:val="left" w:pos="567"/>
              </w:tabs>
            </w:pPr>
            <w:r w:rsidRPr="00057099">
              <w:t>50.000</w:t>
            </w:r>
          </w:p>
        </w:tc>
      </w:tr>
      <w:tr w:rsidR="00BD41B6" w:rsidRPr="00057099" w14:paraId="48B1B851" w14:textId="77777777" w:rsidTr="00BD41B6">
        <w:trPr>
          <w:cantSplit/>
        </w:trPr>
        <w:tc>
          <w:tcPr>
            <w:tcW w:w="2948" w:type="dxa"/>
          </w:tcPr>
          <w:p w14:paraId="1B5EEF01" w14:textId="77777777" w:rsidR="00BD41B6" w:rsidRPr="00057099" w:rsidRDefault="00BD41B6" w:rsidP="00BD41B6">
            <w:r w:rsidRPr="00057099">
              <w:t>Asafdichting</w:t>
            </w:r>
          </w:p>
        </w:tc>
        <w:tc>
          <w:tcPr>
            <w:tcW w:w="851" w:type="dxa"/>
          </w:tcPr>
          <w:p w14:paraId="2403C03F" w14:textId="77777777" w:rsidR="00BD41B6" w:rsidRPr="00057099" w:rsidRDefault="00BD41B6" w:rsidP="00BD41B6">
            <w:pPr>
              <w:jc w:val="right"/>
            </w:pPr>
          </w:p>
        </w:tc>
        <w:tc>
          <w:tcPr>
            <w:tcW w:w="284" w:type="dxa"/>
          </w:tcPr>
          <w:p w14:paraId="3EF30448" w14:textId="77777777" w:rsidR="00BD41B6" w:rsidRPr="00057099" w:rsidRDefault="00BD41B6" w:rsidP="00BD41B6">
            <w:r w:rsidRPr="00057099">
              <w:t>:</w:t>
            </w:r>
          </w:p>
        </w:tc>
        <w:tc>
          <w:tcPr>
            <w:tcW w:w="4536" w:type="dxa"/>
          </w:tcPr>
          <w:p w14:paraId="0BF81E5E" w14:textId="77777777" w:rsidR="00BD41B6" w:rsidRPr="00057099" w:rsidRDefault="00BD41B6" w:rsidP="00BD41B6">
            <w:r w:rsidRPr="00057099">
              <w:t>Dubbele mechanical seal</w:t>
            </w:r>
          </w:p>
        </w:tc>
      </w:tr>
      <w:tr w:rsidR="00BD41B6" w:rsidRPr="00057099" w14:paraId="73EB5D46" w14:textId="77777777" w:rsidTr="00BD41B6">
        <w:trPr>
          <w:cantSplit/>
        </w:trPr>
        <w:tc>
          <w:tcPr>
            <w:tcW w:w="2948" w:type="dxa"/>
          </w:tcPr>
          <w:p w14:paraId="64F8CFCB" w14:textId="77777777" w:rsidR="00BD41B6" w:rsidRPr="00057099" w:rsidRDefault="00BD41B6" w:rsidP="00BD41B6">
            <w:r w:rsidRPr="00057099">
              <w:t>flensaansluitingen:</w:t>
            </w:r>
          </w:p>
        </w:tc>
        <w:tc>
          <w:tcPr>
            <w:tcW w:w="851" w:type="dxa"/>
          </w:tcPr>
          <w:p w14:paraId="38488CD1" w14:textId="77777777" w:rsidR="00BD41B6" w:rsidRPr="00057099" w:rsidRDefault="00BD41B6" w:rsidP="00BD41B6">
            <w:pPr>
              <w:jc w:val="right"/>
            </w:pPr>
          </w:p>
        </w:tc>
        <w:tc>
          <w:tcPr>
            <w:tcW w:w="284" w:type="dxa"/>
          </w:tcPr>
          <w:p w14:paraId="524F013F" w14:textId="77777777" w:rsidR="00BD41B6" w:rsidRPr="00057099" w:rsidRDefault="00BD41B6" w:rsidP="00BD41B6"/>
        </w:tc>
        <w:tc>
          <w:tcPr>
            <w:tcW w:w="4536" w:type="dxa"/>
          </w:tcPr>
          <w:p w14:paraId="3BEFA720" w14:textId="77777777" w:rsidR="00BD41B6" w:rsidRPr="00057099" w:rsidRDefault="00BD41B6" w:rsidP="00BD41B6"/>
        </w:tc>
      </w:tr>
      <w:tr w:rsidR="00BD41B6" w:rsidRPr="00057099" w14:paraId="44C9D860" w14:textId="77777777" w:rsidTr="00BD41B6">
        <w:trPr>
          <w:cantSplit/>
        </w:trPr>
        <w:tc>
          <w:tcPr>
            <w:tcW w:w="2948" w:type="dxa"/>
          </w:tcPr>
          <w:p w14:paraId="276640CA"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zuigzijde</w:t>
            </w:r>
          </w:p>
        </w:tc>
        <w:tc>
          <w:tcPr>
            <w:tcW w:w="851" w:type="dxa"/>
          </w:tcPr>
          <w:p w14:paraId="18D050B0" w14:textId="77777777" w:rsidR="00BD41B6" w:rsidRPr="00057099" w:rsidRDefault="00BD41B6" w:rsidP="00BD41B6">
            <w:pPr>
              <w:jc w:val="right"/>
            </w:pPr>
          </w:p>
        </w:tc>
        <w:tc>
          <w:tcPr>
            <w:tcW w:w="284" w:type="dxa"/>
          </w:tcPr>
          <w:p w14:paraId="0AB43879" w14:textId="77777777" w:rsidR="00BD41B6" w:rsidRPr="00057099" w:rsidRDefault="00BD41B6" w:rsidP="00BD41B6">
            <w:r w:rsidRPr="00057099">
              <w:t>:</w:t>
            </w:r>
          </w:p>
        </w:tc>
        <w:tc>
          <w:tcPr>
            <w:tcW w:w="4536" w:type="dxa"/>
          </w:tcPr>
          <w:p w14:paraId="3EE726D7" w14:textId="4CA0694F" w:rsidR="00BD41B6" w:rsidRPr="00057099" w:rsidRDefault="00BD41B6" w:rsidP="00BD41B6">
            <w:r w:rsidRPr="00057099">
              <w:t>DN 250</w:t>
            </w:r>
          </w:p>
        </w:tc>
      </w:tr>
      <w:tr w:rsidR="00BD41B6" w:rsidRPr="00057099" w14:paraId="64D99A7E" w14:textId="77777777" w:rsidTr="00BD41B6">
        <w:trPr>
          <w:cantSplit/>
        </w:trPr>
        <w:tc>
          <w:tcPr>
            <w:tcW w:w="2948" w:type="dxa"/>
          </w:tcPr>
          <w:p w14:paraId="0E7EC5A7"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perszijde</w:t>
            </w:r>
          </w:p>
        </w:tc>
        <w:tc>
          <w:tcPr>
            <w:tcW w:w="851" w:type="dxa"/>
          </w:tcPr>
          <w:p w14:paraId="307144ED" w14:textId="77777777" w:rsidR="00BD41B6" w:rsidRPr="00057099" w:rsidRDefault="00BD41B6" w:rsidP="00BD41B6">
            <w:pPr>
              <w:jc w:val="right"/>
            </w:pPr>
          </w:p>
        </w:tc>
        <w:tc>
          <w:tcPr>
            <w:tcW w:w="284" w:type="dxa"/>
          </w:tcPr>
          <w:p w14:paraId="046E06DA" w14:textId="77777777" w:rsidR="00BD41B6" w:rsidRPr="00057099" w:rsidRDefault="00BD41B6" w:rsidP="00BD41B6">
            <w:r w:rsidRPr="00057099">
              <w:t>:</w:t>
            </w:r>
          </w:p>
        </w:tc>
        <w:tc>
          <w:tcPr>
            <w:tcW w:w="4536" w:type="dxa"/>
          </w:tcPr>
          <w:p w14:paraId="0C098901" w14:textId="40FB06F4" w:rsidR="00BD41B6" w:rsidRPr="00057099" w:rsidRDefault="00BD41B6" w:rsidP="00BD41B6">
            <w:r w:rsidRPr="00057099">
              <w:t>DN 250</w:t>
            </w:r>
          </w:p>
        </w:tc>
      </w:tr>
      <w:tr w:rsidR="00BD41B6" w:rsidRPr="00057099" w14:paraId="3170BD7A" w14:textId="77777777" w:rsidTr="00BD41B6">
        <w:trPr>
          <w:cantSplit/>
        </w:trPr>
        <w:tc>
          <w:tcPr>
            <w:tcW w:w="2948" w:type="dxa"/>
          </w:tcPr>
          <w:p w14:paraId="0B08B748" w14:textId="77777777" w:rsidR="00BD41B6" w:rsidRPr="00057099" w:rsidRDefault="00BD41B6" w:rsidP="00BD41B6">
            <w:r w:rsidRPr="00057099">
              <w:t>materialen:</w:t>
            </w:r>
          </w:p>
        </w:tc>
        <w:tc>
          <w:tcPr>
            <w:tcW w:w="851" w:type="dxa"/>
          </w:tcPr>
          <w:p w14:paraId="686C0106" w14:textId="77777777" w:rsidR="00BD41B6" w:rsidRPr="00057099" w:rsidRDefault="00BD41B6" w:rsidP="00BD41B6">
            <w:pPr>
              <w:jc w:val="right"/>
            </w:pPr>
          </w:p>
        </w:tc>
        <w:tc>
          <w:tcPr>
            <w:tcW w:w="284" w:type="dxa"/>
          </w:tcPr>
          <w:p w14:paraId="1270220B" w14:textId="77777777" w:rsidR="00BD41B6" w:rsidRPr="00057099" w:rsidRDefault="00BD41B6" w:rsidP="00BD41B6"/>
        </w:tc>
        <w:tc>
          <w:tcPr>
            <w:tcW w:w="4536" w:type="dxa"/>
          </w:tcPr>
          <w:p w14:paraId="72D6B1D2" w14:textId="77777777" w:rsidR="00BD41B6" w:rsidRPr="00057099" w:rsidRDefault="00BD41B6" w:rsidP="00BD41B6"/>
        </w:tc>
      </w:tr>
      <w:tr w:rsidR="00BD41B6" w:rsidRPr="00057099" w14:paraId="6AB15BA9" w14:textId="77777777" w:rsidTr="00BD41B6">
        <w:trPr>
          <w:cantSplit/>
        </w:trPr>
        <w:tc>
          <w:tcPr>
            <w:tcW w:w="2948" w:type="dxa"/>
          </w:tcPr>
          <w:p w14:paraId="4D21B248"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pomphuis en deksel</w:t>
            </w:r>
          </w:p>
        </w:tc>
        <w:tc>
          <w:tcPr>
            <w:tcW w:w="851" w:type="dxa"/>
          </w:tcPr>
          <w:p w14:paraId="20C16081" w14:textId="77777777" w:rsidR="00BD41B6" w:rsidRPr="00057099" w:rsidRDefault="00BD41B6" w:rsidP="00BD41B6">
            <w:pPr>
              <w:jc w:val="right"/>
            </w:pPr>
          </w:p>
        </w:tc>
        <w:tc>
          <w:tcPr>
            <w:tcW w:w="284" w:type="dxa"/>
          </w:tcPr>
          <w:p w14:paraId="35A0015E" w14:textId="77777777" w:rsidR="00BD41B6" w:rsidRPr="00057099" w:rsidRDefault="00BD41B6" w:rsidP="00BD41B6">
            <w:r w:rsidRPr="00057099">
              <w:t>:</w:t>
            </w:r>
          </w:p>
        </w:tc>
        <w:tc>
          <w:tcPr>
            <w:tcW w:w="4536" w:type="dxa"/>
          </w:tcPr>
          <w:p w14:paraId="56613815" w14:textId="77777777" w:rsidR="00BD41B6" w:rsidRPr="00057099" w:rsidRDefault="00BD41B6" w:rsidP="00BD41B6">
            <w:r w:rsidRPr="00057099">
              <w:rPr>
                <w:szCs w:val="18"/>
              </w:rPr>
              <w:t>nodulair gietijzer</w:t>
            </w:r>
          </w:p>
        </w:tc>
      </w:tr>
      <w:tr w:rsidR="00BD41B6" w:rsidRPr="00057099" w14:paraId="21B4B1DC" w14:textId="77777777" w:rsidTr="00BD41B6">
        <w:trPr>
          <w:cantSplit/>
        </w:trPr>
        <w:tc>
          <w:tcPr>
            <w:tcW w:w="2948" w:type="dxa"/>
          </w:tcPr>
          <w:p w14:paraId="31166106"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waaier</w:t>
            </w:r>
          </w:p>
        </w:tc>
        <w:tc>
          <w:tcPr>
            <w:tcW w:w="851" w:type="dxa"/>
          </w:tcPr>
          <w:p w14:paraId="4294FBF8" w14:textId="77777777" w:rsidR="00BD41B6" w:rsidRPr="00057099" w:rsidRDefault="00BD41B6" w:rsidP="00BD41B6">
            <w:pPr>
              <w:jc w:val="right"/>
            </w:pPr>
          </w:p>
        </w:tc>
        <w:tc>
          <w:tcPr>
            <w:tcW w:w="284" w:type="dxa"/>
          </w:tcPr>
          <w:p w14:paraId="68933C4C" w14:textId="77777777" w:rsidR="00BD41B6" w:rsidRPr="00057099" w:rsidRDefault="00BD41B6" w:rsidP="00BD41B6">
            <w:r w:rsidRPr="00057099">
              <w:t>:</w:t>
            </w:r>
          </w:p>
        </w:tc>
        <w:tc>
          <w:tcPr>
            <w:tcW w:w="4536" w:type="dxa"/>
          </w:tcPr>
          <w:p w14:paraId="737D1C54" w14:textId="77777777" w:rsidR="00BD41B6" w:rsidRPr="00057099" w:rsidRDefault="00BD41B6" w:rsidP="00BD41B6">
            <w:r w:rsidRPr="00057099">
              <w:rPr>
                <w:szCs w:val="18"/>
              </w:rPr>
              <w:t>chroomstaal/roestvast staal of roestvast staal</w:t>
            </w:r>
          </w:p>
        </w:tc>
      </w:tr>
      <w:tr w:rsidR="00BD41B6" w:rsidRPr="00057099" w14:paraId="4D243A23" w14:textId="77777777" w:rsidTr="00BD41B6">
        <w:trPr>
          <w:cantSplit/>
        </w:trPr>
        <w:tc>
          <w:tcPr>
            <w:tcW w:w="2948" w:type="dxa"/>
          </w:tcPr>
          <w:p w14:paraId="2C181BC4"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slijtring of slijtconus</w:t>
            </w:r>
          </w:p>
        </w:tc>
        <w:tc>
          <w:tcPr>
            <w:tcW w:w="851" w:type="dxa"/>
          </w:tcPr>
          <w:p w14:paraId="33EDF5B0" w14:textId="77777777" w:rsidR="00BD41B6" w:rsidRPr="00057099" w:rsidRDefault="00BD41B6" w:rsidP="00BD41B6">
            <w:pPr>
              <w:jc w:val="right"/>
            </w:pPr>
          </w:p>
        </w:tc>
        <w:tc>
          <w:tcPr>
            <w:tcW w:w="284" w:type="dxa"/>
          </w:tcPr>
          <w:p w14:paraId="4AF71F5A" w14:textId="77777777" w:rsidR="00BD41B6" w:rsidRPr="00057099" w:rsidRDefault="00BD41B6" w:rsidP="00BD41B6">
            <w:r w:rsidRPr="00057099">
              <w:t>:</w:t>
            </w:r>
          </w:p>
        </w:tc>
        <w:tc>
          <w:tcPr>
            <w:tcW w:w="4536" w:type="dxa"/>
          </w:tcPr>
          <w:p w14:paraId="057AA54D" w14:textId="77777777" w:rsidR="00BD41B6" w:rsidRPr="00057099" w:rsidRDefault="00BD41B6" w:rsidP="00BD41B6">
            <w:r w:rsidRPr="00057099">
              <w:rPr>
                <w:szCs w:val="18"/>
              </w:rPr>
              <w:t>uitwendig nastelbare binnenconus, chroomstaal</w:t>
            </w:r>
          </w:p>
        </w:tc>
      </w:tr>
      <w:tr w:rsidR="00BD41B6" w:rsidRPr="00057099" w14:paraId="40E4A72C" w14:textId="77777777" w:rsidTr="00BD41B6">
        <w:trPr>
          <w:cantSplit/>
        </w:trPr>
        <w:tc>
          <w:tcPr>
            <w:tcW w:w="2948" w:type="dxa"/>
          </w:tcPr>
          <w:p w14:paraId="01D72F47"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pompzijde</w:t>
            </w:r>
          </w:p>
        </w:tc>
        <w:tc>
          <w:tcPr>
            <w:tcW w:w="851" w:type="dxa"/>
          </w:tcPr>
          <w:p w14:paraId="373D731C" w14:textId="77777777" w:rsidR="00BD41B6" w:rsidRPr="00057099" w:rsidRDefault="00BD41B6" w:rsidP="00BD41B6">
            <w:pPr>
              <w:jc w:val="right"/>
            </w:pPr>
          </w:p>
        </w:tc>
        <w:tc>
          <w:tcPr>
            <w:tcW w:w="284" w:type="dxa"/>
          </w:tcPr>
          <w:p w14:paraId="4B75DB7B" w14:textId="77777777" w:rsidR="00BD41B6" w:rsidRPr="00057099" w:rsidRDefault="00BD41B6" w:rsidP="00BD41B6">
            <w:r w:rsidRPr="00057099">
              <w:t>:</w:t>
            </w:r>
          </w:p>
        </w:tc>
        <w:tc>
          <w:tcPr>
            <w:tcW w:w="4536" w:type="dxa"/>
          </w:tcPr>
          <w:p w14:paraId="0371D428" w14:textId="77777777" w:rsidR="00BD41B6" w:rsidRPr="00057099" w:rsidRDefault="00BD41B6" w:rsidP="00BD41B6">
            <w:r w:rsidRPr="00057099">
              <w:rPr>
                <w:szCs w:val="18"/>
              </w:rPr>
              <w:t>siliciumcarbide / tungstencarbide</w:t>
            </w:r>
          </w:p>
        </w:tc>
      </w:tr>
      <w:tr w:rsidR="00BD41B6" w:rsidRPr="00057099" w14:paraId="1F062D62" w14:textId="77777777" w:rsidTr="00BD41B6">
        <w:trPr>
          <w:cantSplit/>
        </w:trPr>
        <w:tc>
          <w:tcPr>
            <w:tcW w:w="2948" w:type="dxa"/>
          </w:tcPr>
          <w:p w14:paraId="1EEE1602"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motorzijde</w:t>
            </w:r>
          </w:p>
        </w:tc>
        <w:tc>
          <w:tcPr>
            <w:tcW w:w="851" w:type="dxa"/>
          </w:tcPr>
          <w:p w14:paraId="2ECF0818" w14:textId="77777777" w:rsidR="00BD41B6" w:rsidRPr="00057099" w:rsidRDefault="00BD41B6" w:rsidP="00BD41B6">
            <w:pPr>
              <w:jc w:val="right"/>
            </w:pPr>
          </w:p>
        </w:tc>
        <w:tc>
          <w:tcPr>
            <w:tcW w:w="284" w:type="dxa"/>
          </w:tcPr>
          <w:p w14:paraId="5776517E" w14:textId="77777777" w:rsidR="00BD41B6" w:rsidRPr="00057099" w:rsidRDefault="00BD41B6" w:rsidP="00BD41B6">
            <w:r w:rsidRPr="00057099">
              <w:t>:</w:t>
            </w:r>
          </w:p>
        </w:tc>
        <w:tc>
          <w:tcPr>
            <w:tcW w:w="4536" w:type="dxa"/>
          </w:tcPr>
          <w:p w14:paraId="71212144" w14:textId="77777777" w:rsidR="00BD41B6" w:rsidRPr="00057099" w:rsidRDefault="00BD41B6" w:rsidP="00BD41B6">
            <w:r w:rsidRPr="00057099">
              <w:rPr>
                <w:szCs w:val="18"/>
              </w:rPr>
              <w:t>siliciumcarbide / siliciumcarbide</w:t>
            </w:r>
          </w:p>
        </w:tc>
      </w:tr>
      <w:tr w:rsidR="00BD41B6" w:rsidRPr="00057099" w14:paraId="40AF0071" w14:textId="77777777" w:rsidTr="00BD41B6">
        <w:trPr>
          <w:cantSplit/>
        </w:trPr>
        <w:tc>
          <w:tcPr>
            <w:tcW w:w="2948" w:type="dxa"/>
          </w:tcPr>
          <w:p w14:paraId="4B07CFDC"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fundatieframe</w:t>
            </w:r>
          </w:p>
        </w:tc>
        <w:tc>
          <w:tcPr>
            <w:tcW w:w="851" w:type="dxa"/>
          </w:tcPr>
          <w:p w14:paraId="05BDFACD" w14:textId="77777777" w:rsidR="00BD41B6" w:rsidRPr="00057099" w:rsidRDefault="00BD41B6" w:rsidP="00BD41B6">
            <w:pPr>
              <w:jc w:val="right"/>
            </w:pPr>
          </w:p>
        </w:tc>
        <w:tc>
          <w:tcPr>
            <w:tcW w:w="284" w:type="dxa"/>
          </w:tcPr>
          <w:p w14:paraId="644B2FB6" w14:textId="77777777" w:rsidR="00BD41B6" w:rsidRPr="00057099" w:rsidRDefault="00BD41B6" w:rsidP="00BD41B6">
            <w:r w:rsidRPr="00057099">
              <w:t>:</w:t>
            </w:r>
          </w:p>
        </w:tc>
        <w:tc>
          <w:tcPr>
            <w:tcW w:w="4536" w:type="dxa"/>
          </w:tcPr>
          <w:p w14:paraId="33723D86" w14:textId="77777777" w:rsidR="00BD41B6" w:rsidRPr="00057099" w:rsidRDefault="00BD41B6" w:rsidP="00BD41B6">
            <w:r w:rsidRPr="00057099">
              <w:t>thermisch verzinkt staal en geconserveerd</w:t>
            </w:r>
          </w:p>
        </w:tc>
      </w:tr>
      <w:tr w:rsidR="00BD41B6" w:rsidRPr="00057099" w14:paraId="7B17E7F2" w14:textId="77777777" w:rsidTr="00BD41B6">
        <w:trPr>
          <w:cantSplit/>
        </w:trPr>
        <w:tc>
          <w:tcPr>
            <w:tcW w:w="2948" w:type="dxa"/>
          </w:tcPr>
          <w:p w14:paraId="14B0C2D3" w14:textId="77777777" w:rsidR="00BD41B6" w:rsidRPr="00057099" w:rsidRDefault="00BD41B6" w:rsidP="00BD41B6">
            <w:r w:rsidRPr="00057099">
              <w:t>nevenbestanddelen</w:t>
            </w:r>
          </w:p>
        </w:tc>
        <w:tc>
          <w:tcPr>
            <w:tcW w:w="851" w:type="dxa"/>
          </w:tcPr>
          <w:p w14:paraId="5C2ECEF9" w14:textId="77777777" w:rsidR="00BD41B6" w:rsidRPr="00057099" w:rsidRDefault="00BD41B6" w:rsidP="00BD41B6">
            <w:pPr>
              <w:jc w:val="right"/>
            </w:pPr>
          </w:p>
        </w:tc>
        <w:tc>
          <w:tcPr>
            <w:tcW w:w="284" w:type="dxa"/>
          </w:tcPr>
          <w:p w14:paraId="0AC71AC0" w14:textId="77777777" w:rsidR="00BD41B6" w:rsidRPr="00057099" w:rsidRDefault="00BD41B6" w:rsidP="00BD41B6">
            <w:r w:rsidRPr="00057099">
              <w:t>:</w:t>
            </w:r>
          </w:p>
        </w:tc>
        <w:tc>
          <w:tcPr>
            <w:tcW w:w="4536" w:type="dxa"/>
          </w:tcPr>
          <w:p w14:paraId="1359E7A2" w14:textId="01C75795" w:rsidR="00BD41B6" w:rsidRPr="00057099" w:rsidRDefault="00740943" w:rsidP="00BD41B6">
            <w:pPr>
              <w:pStyle w:val="Bullet1"/>
              <w:numPr>
                <w:ilvl w:val="0"/>
                <w:numId w:val="0"/>
              </w:numPr>
              <w:rPr>
                <w:lang w:val="nl-NL"/>
              </w:rPr>
            </w:pPr>
            <w:r w:rsidRPr="00057099">
              <w:rPr>
                <w:rFonts w:eastAsiaTheme="minorEastAsia" w:cstheme="minorBidi"/>
                <w:noProof w:val="0"/>
                <w:color w:val="00577E" w:themeColor="text1"/>
                <w:sz w:val="20"/>
                <w:lang w:val="nl-NL" w:eastAsia="en-GB"/>
              </w:rPr>
              <w:t>F</w:t>
            </w:r>
            <w:r w:rsidR="00BD41B6" w:rsidRPr="00057099">
              <w:rPr>
                <w:rFonts w:eastAsiaTheme="minorEastAsia" w:cstheme="minorBidi"/>
                <w:noProof w:val="0"/>
                <w:color w:val="00577E" w:themeColor="text1"/>
                <w:sz w:val="20"/>
                <w:lang w:val="nl-NL" w:eastAsia="en-GB"/>
              </w:rPr>
              <w:t>undatieframe</w:t>
            </w:r>
            <w:r w:rsidRPr="00057099">
              <w:rPr>
                <w:rFonts w:eastAsiaTheme="minorEastAsia" w:cstheme="minorBidi"/>
                <w:noProof w:val="0"/>
                <w:color w:val="00577E" w:themeColor="text1"/>
                <w:sz w:val="20"/>
                <w:lang w:val="nl-NL" w:eastAsia="en-GB"/>
              </w:rPr>
              <w:t xml:space="preserve"> met </w:t>
            </w:r>
            <w:r w:rsidR="00831766" w:rsidRPr="00057099">
              <w:rPr>
                <w:rFonts w:eastAsiaTheme="minorEastAsia" w:cstheme="minorBidi"/>
                <w:noProof w:val="0"/>
                <w:color w:val="00577E" w:themeColor="text1"/>
                <w:sz w:val="20"/>
                <w:lang w:val="nl-NL" w:eastAsia="en-GB"/>
              </w:rPr>
              <w:t>sledeconstructie</w:t>
            </w:r>
          </w:p>
        </w:tc>
      </w:tr>
    </w:tbl>
    <w:p w14:paraId="5F2A34A9" w14:textId="77777777" w:rsidR="00BD41B6" w:rsidRPr="00057099" w:rsidRDefault="00BD41B6" w:rsidP="00BD41B6"/>
    <w:p w14:paraId="71331A13" w14:textId="77777777" w:rsidR="00BD41B6" w:rsidRPr="00057099" w:rsidRDefault="00BD41B6" w:rsidP="00BD41B6"/>
    <w:p w14:paraId="507C2D35" w14:textId="77777777" w:rsidR="00BD41B6" w:rsidRPr="00057099" w:rsidRDefault="00BD41B6" w:rsidP="00BD41B6"/>
    <w:p w14:paraId="46DF3015" w14:textId="77777777" w:rsidR="00BD41B6" w:rsidRPr="00057099" w:rsidRDefault="00BD41B6" w:rsidP="00BD41B6"/>
    <w:p w14:paraId="7B4469B2" w14:textId="77777777" w:rsidR="00BD41B6" w:rsidRPr="00057099" w:rsidRDefault="00BD41B6" w:rsidP="00BD41B6"/>
    <w:p w14:paraId="0A97CA3A" w14:textId="77777777" w:rsidR="00BD41B6" w:rsidRPr="00057099" w:rsidRDefault="00BD41B6" w:rsidP="00BD41B6"/>
    <w:p w14:paraId="7C35D095" w14:textId="77777777" w:rsidR="00BD41B6" w:rsidRPr="00057099" w:rsidRDefault="00BD41B6" w:rsidP="00BD41B6"/>
    <w:p w14:paraId="378FE934" w14:textId="77777777" w:rsidR="00BD41B6" w:rsidRPr="00057099" w:rsidRDefault="00BD41B6" w:rsidP="00BD41B6"/>
    <w:p w14:paraId="26F23A25" w14:textId="77777777" w:rsidR="00BD41B6" w:rsidRPr="00057099" w:rsidRDefault="00BD41B6" w:rsidP="00BD41B6"/>
    <w:p w14:paraId="35AD7782" w14:textId="77777777" w:rsidR="00BD41B6" w:rsidRPr="00057099" w:rsidRDefault="00BD41B6" w:rsidP="00BD41B6"/>
    <w:p w14:paraId="5ACE7670" w14:textId="77777777" w:rsidR="00BD41B6" w:rsidRPr="00057099" w:rsidRDefault="00BD41B6" w:rsidP="00BD41B6"/>
    <w:p w14:paraId="3DA29A14" w14:textId="77777777" w:rsidR="00BD41B6" w:rsidRPr="00057099" w:rsidRDefault="00BD41B6" w:rsidP="00BD41B6"/>
    <w:p w14:paraId="21FDC09E" w14:textId="77777777" w:rsidR="00BD41B6" w:rsidRPr="00057099" w:rsidRDefault="00BD41B6" w:rsidP="00BD41B6"/>
    <w:p w14:paraId="56293515" w14:textId="77777777" w:rsidR="00BD41B6" w:rsidRPr="00057099" w:rsidRDefault="00BD41B6" w:rsidP="00BD41B6"/>
    <w:p w14:paraId="009B9CB7" w14:textId="77777777" w:rsidR="00BD41B6" w:rsidRPr="00057099" w:rsidRDefault="00BD41B6" w:rsidP="006028B5">
      <w:pPr>
        <w:pStyle w:val="Heading3"/>
      </w:pPr>
      <w:r w:rsidRPr="00057099">
        <w:t>Aandrijving</w:t>
      </w:r>
    </w:p>
    <w:tbl>
      <w:tblPr>
        <w:tblW w:w="8613" w:type="dxa"/>
        <w:tblLayout w:type="fixed"/>
        <w:tblLook w:val="01E0" w:firstRow="1" w:lastRow="1" w:firstColumn="1" w:lastColumn="1" w:noHBand="0" w:noVBand="0"/>
      </w:tblPr>
      <w:tblGrid>
        <w:gridCol w:w="2948"/>
        <w:gridCol w:w="851"/>
        <w:gridCol w:w="284"/>
        <w:gridCol w:w="4530"/>
      </w:tblGrid>
      <w:tr w:rsidR="00BD41B6" w:rsidRPr="00057099" w14:paraId="09C06022" w14:textId="77777777" w:rsidTr="00BD41B6">
        <w:tc>
          <w:tcPr>
            <w:tcW w:w="2948" w:type="dxa"/>
          </w:tcPr>
          <w:p w14:paraId="6CD7B64D" w14:textId="77777777" w:rsidR="00BD41B6" w:rsidRPr="00057099" w:rsidRDefault="00BD41B6" w:rsidP="00BD41B6">
            <w:pPr>
              <w:spacing w:line="240" w:lineRule="exact"/>
            </w:pPr>
            <w:r w:rsidRPr="00057099">
              <w:t>systeem</w:t>
            </w:r>
          </w:p>
        </w:tc>
        <w:tc>
          <w:tcPr>
            <w:tcW w:w="851" w:type="dxa"/>
          </w:tcPr>
          <w:p w14:paraId="2A798D0E" w14:textId="77777777" w:rsidR="00BD41B6" w:rsidRPr="00057099" w:rsidRDefault="00BD41B6" w:rsidP="00BD41B6">
            <w:pPr>
              <w:spacing w:line="240" w:lineRule="exact"/>
              <w:jc w:val="right"/>
            </w:pPr>
          </w:p>
        </w:tc>
        <w:tc>
          <w:tcPr>
            <w:tcW w:w="284" w:type="dxa"/>
          </w:tcPr>
          <w:p w14:paraId="14251274" w14:textId="77777777" w:rsidR="00BD41B6" w:rsidRPr="00057099" w:rsidRDefault="00BD41B6" w:rsidP="00BD41B6">
            <w:pPr>
              <w:spacing w:line="240" w:lineRule="exact"/>
            </w:pPr>
            <w:r w:rsidRPr="00057099">
              <w:t>:</w:t>
            </w:r>
          </w:p>
        </w:tc>
        <w:tc>
          <w:tcPr>
            <w:tcW w:w="4530" w:type="dxa"/>
          </w:tcPr>
          <w:p w14:paraId="6D41A0BD" w14:textId="77777777" w:rsidR="00BD41B6" w:rsidRPr="00057099" w:rsidRDefault="00BD41B6" w:rsidP="00BD41B6">
            <w:pPr>
              <w:spacing w:line="240" w:lineRule="exact"/>
            </w:pPr>
            <w:proofErr w:type="spellStart"/>
            <w:r w:rsidRPr="00057099">
              <w:t>direkt</w:t>
            </w:r>
            <w:proofErr w:type="spellEnd"/>
            <w:r w:rsidRPr="00057099">
              <w:t xml:space="preserve"> gekoppelde elektromotor</w:t>
            </w:r>
          </w:p>
        </w:tc>
      </w:tr>
      <w:tr w:rsidR="00BD41B6" w:rsidRPr="00057099" w14:paraId="2329BCE1" w14:textId="77777777" w:rsidTr="00BD41B6">
        <w:tc>
          <w:tcPr>
            <w:tcW w:w="2948" w:type="dxa"/>
          </w:tcPr>
          <w:p w14:paraId="3434BA5D" w14:textId="77777777" w:rsidR="00BD41B6" w:rsidRPr="00057099" w:rsidRDefault="00BD41B6" w:rsidP="00BD41B6">
            <w:pPr>
              <w:spacing w:line="240" w:lineRule="exact"/>
            </w:pPr>
            <w:r w:rsidRPr="00057099">
              <w:t>bouwwijze</w:t>
            </w:r>
          </w:p>
        </w:tc>
        <w:tc>
          <w:tcPr>
            <w:tcW w:w="851" w:type="dxa"/>
          </w:tcPr>
          <w:p w14:paraId="65DE5C99" w14:textId="77777777" w:rsidR="00BD41B6" w:rsidRPr="00057099" w:rsidRDefault="00BD41B6" w:rsidP="00BD41B6">
            <w:pPr>
              <w:spacing w:line="240" w:lineRule="exact"/>
              <w:jc w:val="right"/>
            </w:pPr>
          </w:p>
        </w:tc>
        <w:tc>
          <w:tcPr>
            <w:tcW w:w="284" w:type="dxa"/>
          </w:tcPr>
          <w:p w14:paraId="1E93391E" w14:textId="77777777" w:rsidR="00BD41B6" w:rsidRPr="00057099" w:rsidRDefault="00BD41B6" w:rsidP="00BD41B6">
            <w:pPr>
              <w:spacing w:line="240" w:lineRule="exact"/>
            </w:pPr>
            <w:r w:rsidRPr="00057099">
              <w:t>:</w:t>
            </w:r>
          </w:p>
        </w:tc>
        <w:tc>
          <w:tcPr>
            <w:tcW w:w="4530" w:type="dxa"/>
          </w:tcPr>
          <w:p w14:paraId="1102FE15" w14:textId="77777777" w:rsidR="00BD41B6" w:rsidRPr="00057099" w:rsidRDefault="00BD41B6" w:rsidP="00BD41B6">
            <w:pPr>
              <w:pStyle w:val="Bullet1"/>
              <w:tabs>
                <w:tab w:val="clear" w:pos="1135"/>
                <w:tab w:val="num" w:pos="284"/>
              </w:tabs>
              <w:ind w:left="284"/>
              <w:rPr>
                <w:color w:val="00577E" w:themeColor="text1"/>
                <w:sz w:val="20"/>
                <w:lang w:val="nl-NL"/>
              </w:rPr>
            </w:pPr>
            <w:r w:rsidRPr="00057099">
              <w:rPr>
                <w:color w:val="00577E" w:themeColor="text1"/>
                <w:sz w:val="20"/>
                <w:lang w:val="nl-NL"/>
              </w:rPr>
              <w:t>compact</w:t>
            </w:r>
          </w:p>
          <w:p w14:paraId="3ADA185D" w14:textId="77777777" w:rsidR="00BD41B6" w:rsidRPr="00057099" w:rsidRDefault="00BD41B6" w:rsidP="00BD41B6">
            <w:pPr>
              <w:pStyle w:val="Bullet1"/>
              <w:tabs>
                <w:tab w:val="clear" w:pos="1135"/>
                <w:tab w:val="num" w:pos="284"/>
              </w:tabs>
              <w:ind w:left="284"/>
              <w:rPr>
                <w:color w:val="00577E" w:themeColor="text1"/>
                <w:sz w:val="20"/>
                <w:lang w:val="nl-NL"/>
              </w:rPr>
            </w:pPr>
            <w:r w:rsidRPr="00057099">
              <w:rPr>
                <w:color w:val="00577E" w:themeColor="text1"/>
                <w:sz w:val="20"/>
                <w:lang w:val="nl-NL"/>
              </w:rPr>
              <w:t>met ingebouwde flexibele koppeling</w:t>
            </w:r>
          </w:p>
          <w:p w14:paraId="5BE56C1E" w14:textId="77777777" w:rsidR="00BD41B6" w:rsidRPr="00057099" w:rsidRDefault="00BD41B6" w:rsidP="00BD41B6">
            <w:pPr>
              <w:pStyle w:val="Bullet1"/>
              <w:tabs>
                <w:tab w:val="clear" w:pos="1135"/>
                <w:tab w:val="num" w:pos="284"/>
              </w:tabs>
              <w:ind w:left="284"/>
              <w:rPr>
                <w:color w:val="00577E" w:themeColor="text1"/>
                <w:sz w:val="20"/>
                <w:lang w:val="nl-NL"/>
              </w:rPr>
            </w:pPr>
            <w:r w:rsidRPr="00057099">
              <w:rPr>
                <w:color w:val="00577E" w:themeColor="text1"/>
                <w:sz w:val="20"/>
                <w:lang w:val="nl-NL"/>
              </w:rPr>
              <w:t>samengebouw op een subframe van elektromotor, koppeling ,lagerhuis met pompas en waaier</w:t>
            </w:r>
          </w:p>
          <w:p w14:paraId="0B71ADEB" w14:textId="77777777" w:rsidR="00BD41B6" w:rsidRPr="00057099" w:rsidRDefault="00BD41B6" w:rsidP="00BD41B6">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het subframe is verschuifbaar op het fundatieframe </w:t>
            </w:r>
          </w:p>
        </w:tc>
      </w:tr>
      <w:tr w:rsidR="00BD41B6" w:rsidRPr="00057099" w14:paraId="0031529B" w14:textId="77777777" w:rsidTr="00BD41B6">
        <w:tc>
          <w:tcPr>
            <w:tcW w:w="2948" w:type="dxa"/>
          </w:tcPr>
          <w:p w14:paraId="133FD989" w14:textId="77777777" w:rsidR="00BD41B6" w:rsidRPr="00057099" w:rsidRDefault="00BD41B6" w:rsidP="00BD41B6">
            <w:pPr>
              <w:spacing w:line="240" w:lineRule="exact"/>
            </w:pPr>
            <w:r w:rsidRPr="00057099">
              <w:t>fabrikaat</w:t>
            </w:r>
          </w:p>
        </w:tc>
        <w:tc>
          <w:tcPr>
            <w:tcW w:w="851" w:type="dxa"/>
          </w:tcPr>
          <w:p w14:paraId="13890F6D" w14:textId="77777777" w:rsidR="00BD41B6" w:rsidRPr="00057099" w:rsidRDefault="00BD41B6" w:rsidP="00BD41B6">
            <w:pPr>
              <w:spacing w:line="240" w:lineRule="exact"/>
              <w:jc w:val="right"/>
            </w:pPr>
          </w:p>
        </w:tc>
        <w:tc>
          <w:tcPr>
            <w:tcW w:w="284" w:type="dxa"/>
          </w:tcPr>
          <w:p w14:paraId="0C2173FC" w14:textId="77777777" w:rsidR="00BD41B6" w:rsidRPr="00057099" w:rsidRDefault="00BD41B6" w:rsidP="00BD41B6">
            <w:pPr>
              <w:spacing w:line="240" w:lineRule="exact"/>
            </w:pPr>
            <w:r w:rsidRPr="00057099">
              <w:t>:</w:t>
            </w:r>
          </w:p>
        </w:tc>
        <w:tc>
          <w:tcPr>
            <w:tcW w:w="4530" w:type="dxa"/>
          </w:tcPr>
          <w:p w14:paraId="7A6B448A" w14:textId="77777777" w:rsidR="00BD41B6" w:rsidRPr="00057099" w:rsidRDefault="00BD41B6" w:rsidP="00BD41B6">
            <w:pPr>
              <w:spacing w:line="240" w:lineRule="exact"/>
            </w:pPr>
          </w:p>
        </w:tc>
      </w:tr>
      <w:tr w:rsidR="00BD41B6" w:rsidRPr="00057099" w14:paraId="534C86A5" w14:textId="77777777" w:rsidTr="00BD41B6">
        <w:tc>
          <w:tcPr>
            <w:tcW w:w="2948" w:type="dxa"/>
          </w:tcPr>
          <w:p w14:paraId="7F3AAA25" w14:textId="77777777" w:rsidR="00BD41B6" w:rsidRPr="00057099" w:rsidRDefault="00BD41B6" w:rsidP="00BD41B6">
            <w:pPr>
              <w:spacing w:line="240" w:lineRule="exact"/>
            </w:pPr>
            <w:r w:rsidRPr="00057099">
              <w:t>type</w:t>
            </w:r>
          </w:p>
        </w:tc>
        <w:tc>
          <w:tcPr>
            <w:tcW w:w="851" w:type="dxa"/>
          </w:tcPr>
          <w:p w14:paraId="089E433C" w14:textId="77777777" w:rsidR="00BD41B6" w:rsidRPr="00057099" w:rsidRDefault="00BD41B6" w:rsidP="00BD41B6">
            <w:pPr>
              <w:spacing w:line="240" w:lineRule="exact"/>
              <w:jc w:val="right"/>
            </w:pPr>
          </w:p>
        </w:tc>
        <w:tc>
          <w:tcPr>
            <w:tcW w:w="284" w:type="dxa"/>
          </w:tcPr>
          <w:p w14:paraId="3A8604FA" w14:textId="77777777" w:rsidR="00BD41B6" w:rsidRPr="00057099" w:rsidRDefault="00BD41B6" w:rsidP="00BD41B6">
            <w:pPr>
              <w:spacing w:line="240" w:lineRule="exact"/>
            </w:pPr>
            <w:r w:rsidRPr="00057099">
              <w:t>:</w:t>
            </w:r>
          </w:p>
        </w:tc>
        <w:tc>
          <w:tcPr>
            <w:tcW w:w="4530" w:type="dxa"/>
          </w:tcPr>
          <w:p w14:paraId="4279BCCB" w14:textId="77777777" w:rsidR="00BD41B6" w:rsidRPr="00057099" w:rsidRDefault="00BD41B6" w:rsidP="00BD41B6">
            <w:pPr>
              <w:spacing w:line="240" w:lineRule="exact"/>
            </w:pPr>
          </w:p>
        </w:tc>
      </w:tr>
      <w:tr w:rsidR="00BD41B6" w:rsidRPr="00057099" w14:paraId="75D07C58" w14:textId="77777777" w:rsidTr="00BD41B6">
        <w:tc>
          <w:tcPr>
            <w:tcW w:w="2948" w:type="dxa"/>
          </w:tcPr>
          <w:p w14:paraId="39D64C0C" w14:textId="77777777" w:rsidR="00BD41B6" w:rsidRPr="00057099" w:rsidRDefault="00BD41B6" w:rsidP="00BD41B6">
            <w:pPr>
              <w:spacing w:line="240" w:lineRule="exact"/>
            </w:pPr>
            <w:r w:rsidRPr="00057099">
              <w:t>regeling toerental</w:t>
            </w:r>
          </w:p>
        </w:tc>
        <w:tc>
          <w:tcPr>
            <w:tcW w:w="851" w:type="dxa"/>
          </w:tcPr>
          <w:p w14:paraId="6D30359C" w14:textId="77777777" w:rsidR="00BD41B6" w:rsidRPr="00057099" w:rsidRDefault="00BD41B6" w:rsidP="00BD41B6">
            <w:pPr>
              <w:spacing w:line="240" w:lineRule="exact"/>
              <w:jc w:val="right"/>
            </w:pPr>
          </w:p>
        </w:tc>
        <w:tc>
          <w:tcPr>
            <w:tcW w:w="284" w:type="dxa"/>
          </w:tcPr>
          <w:p w14:paraId="6D8585EC" w14:textId="77777777" w:rsidR="00BD41B6" w:rsidRPr="00057099" w:rsidRDefault="00BD41B6" w:rsidP="00BD41B6">
            <w:pPr>
              <w:spacing w:line="240" w:lineRule="exact"/>
            </w:pPr>
            <w:r w:rsidRPr="00057099">
              <w:t>:</w:t>
            </w:r>
          </w:p>
        </w:tc>
        <w:tc>
          <w:tcPr>
            <w:tcW w:w="4530" w:type="dxa"/>
          </w:tcPr>
          <w:p w14:paraId="366FB070" w14:textId="77777777" w:rsidR="00BD41B6" w:rsidRPr="00057099" w:rsidRDefault="00BD41B6" w:rsidP="00BD41B6">
            <w:pPr>
              <w:spacing w:line="240" w:lineRule="exact"/>
            </w:pPr>
            <w:r w:rsidRPr="00057099">
              <w:t>met frequentie omvormer</w:t>
            </w:r>
          </w:p>
        </w:tc>
      </w:tr>
      <w:tr w:rsidR="00BD41B6" w:rsidRPr="00057099" w14:paraId="4A2C0415" w14:textId="77777777" w:rsidTr="00BD41B6">
        <w:tc>
          <w:tcPr>
            <w:tcW w:w="2948" w:type="dxa"/>
          </w:tcPr>
          <w:p w14:paraId="5A3F3CFE" w14:textId="77777777" w:rsidR="00BD41B6" w:rsidRPr="00057099" w:rsidRDefault="00BD41B6" w:rsidP="00BD41B6">
            <w:pPr>
              <w:spacing w:line="240" w:lineRule="exact"/>
            </w:pPr>
            <w:r w:rsidRPr="00057099">
              <w:t>toerental motor</w:t>
            </w:r>
          </w:p>
        </w:tc>
        <w:tc>
          <w:tcPr>
            <w:tcW w:w="851" w:type="dxa"/>
          </w:tcPr>
          <w:p w14:paraId="4713D462" w14:textId="77777777" w:rsidR="00BD41B6" w:rsidRPr="00057099" w:rsidRDefault="00BD41B6" w:rsidP="00BD41B6">
            <w:pPr>
              <w:spacing w:line="240" w:lineRule="exact"/>
              <w:jc w:val="right"/>
            </w:pPr>
            <w:r w:rsidRPr="00057099">
              <w:t>min.</w:t>
            </w:r>
            <w:r w:rsidRPr="00057099">
              <w:rPr>
                <w:vertAlign w:val="superscript"/>
              </w:rPr>
              <w:noBreakHyphen/>
              <w:t>1</w:t>
            </w:r>
          </w:p>
        </w:tc>
        <w:tc>
          <w:tcPr>
            <w:tcW w:w="284" w:type="dxa"/>
          </w:tcPr>
          <w:p w14:paraId="5EC793F5" w14:textId="77777777" w:rsidR="00BD41B6" w:rsidRPr="00057099" w:rsidRDefault="00BD41B6" w:rsidP="00BD41B6">
            <w:pPr>
              <w:spacing w:line="240" w:lineRule="exact"/>
            </w:pPr>
            <w:r w:rsidRPr="00057099">
              <w:t>:</w:t>
            </w:r>
          </w:p>
        </w:tc>
        <w:tc>
          <w:tcPr>
            <w:tcW w:w="4530" w:type="dxa"/>
          </w:tcPr>
          <w:p w14:paraId="29840E79" w14:textId="77777777" w:rsidR="00BD41B6" w:rsidRPr="00057099" w:rsidRDefault="00BD41B6" w:rsidP="00BD41B6">
            <w:pPr>
              <w:spacing w:line="240" w:lineRule="exact"/>
            </w:pPr>
            <w:r w:rsidRPr="00057099">
              <w:tab/>
            </w:r>
            <w:r w:rsidRPr="00057099">
              <w:tab/>
              <w:t>(</w:t>
            </w:r>
            <w:r w:rsidRPr="00057099">
              <w:rPr>
                <w:rFonts w:cs="Arial"/>
              </w:rPr>
              <w:t>≤ 1500)</w:t>
            </w:r>
          </w:p>
        </w:tc>
      </w:tr>
      <w:tr w:rsidR="00BD41B6" w:rsidRPr="00057099" w14:paraId="08C86AFD" w14:textId="77777777" w:rsidTr="00BD41B6">
        <w:tc>
          <w:tcPr>
            <w:tcW w:w="2948" w:type="dxa"/>
          </w:tcPr>
          <w:p w14:paraId="15A58873" w14:textId="77777777" w:rsidR="00BD41B6" w:rsidRPr="00057099" w:rsidRDefault="00BD41B6" w:rsidP="00BD41B6">
            <w:pPr>
              <w:spacing w:line="240" w:lineRule="exact"/>
            </w:pPr>
            <w:r w:rsidRPr="00057099">
              <w:t>geïnstalleerd vermogen</w:t>
            </w:r>
          </w:p>
        </w:tc>
        <w:tc>
          <w:tcPr>
            <w:tcW w:w="851" w:type="dxa"/>
          </w:tcPr>
          <w:p w14:paraId="0A70700F" w14:textId="77777777" w:rsidR="00BD41B6" w:rsidRPr="00057099" w:rsidRDefault="00BD41B6" w:rsidP="00BD41B6">
            <w:pPr>
              <w:spacing w:line="240" w:lineRule="exact"/>
              <w:jc w:val="right"/>
            </w:pPr>
            <w:r w:rsidRPr="00057099">
              <w:t>kW</w:t>
            </w:r>
          </w:p>
        </w:tc>
        <w:tc>
          <w:tcPr>
            <w:tcW w:w="284" w:type="dxa"/>
          </w:tcPr>
          <w:p w14:paraId="16879F7B" w14:textId="77777777" w:rsidR="00BD41B6" w:rsidRPr="00057099" w:rsidRDefault="00BD41B6" w:rsidP="00BD41B6">
            <w:pPr>
              <w:spacing w:line="240" w:lineRule="exact"/>
            </w:pPr>
            <w:r w:rsidRPr="00057099">
              <w:t>:</w:t>
            </w:r>
          </w:p>
        </w:tc>
        <w:tc>
          <w:tcPr>
            <w:tcW w:w="4530" w:type="dxa"/>
          </w:tcPr>
          <w:p w14:paraId="6BFDF5B7" w14:textId="494482F6" w:rsidR="00BD41B6" w:rsidRPr="00057099" w:rsidRDefault="00BD41B6" w:rsidP="00BD41B6">
            <w:pPr>
              <w:spacing w:line="240" w:lineRule="exact"/>
            </w:pPr>
            <w:r w:rsidRPr="00057099">
              <w:t>ca. 11</w:t>
            </w:r>
          </w:p>
        </w:tc>
      </w:tr>
      <w:tr w:rsidR="00BD41B6" w:rsidRPr="00057099" w14:paraId="03AA52A1" w14:textId="77777777" w:rsidTr="00BD41B6">
        <w:tc>
          <w:tcPr>
            <w:tcW w:w="2948" w:type="dxa"/>
          </w:tcPr>
          <w:p w14:paraId="0BBD28FB" w14:textId="77777777" w:rsidR="00BD41B6" w:rsidRPr="00057099" w:rsidRDefault="00BD41B6" w:rsidP="00BD41B6">
            <w:pPr>
              <w:spacing w:line="240" w:lineRule="exact"/>
            </w:pPr>
            <w:r w:rsidRPr="00057099">
              <w:t>spanning</w:t>
            </w:r>
          </w:p>
        </w:tc>
        <w:tc>
          <w:tcPr>
            <w:tcW w:w="851" w:type="dxa"/>
          </w:tcPr>
          <w:p w14:paraId="72D9DA15" w14:textId="77777777" w:rsidR="00BD41B6" w:rsidRPr="00057099" w:rsidRDefault="00BD41B6" w:rsidP="00BD41B6">
            <w:pPr>
              <w:spacing w:line="240" w:lineRule="exact"/>
              <w:jc w:val="right"/>
            </w:pPr>
            <w:r w:rsidRPr="00057099">
              <w:t>V</w:t>
            </w:r>
          </w:p>
        </w:tc>
        <w:tc>
          <w:tcPr>
            <w:tcW w:w="284" w:type="dxa"/>
          </w:tcPr>
          <w:p w14:paraId="2A903A9C" w14:textId="77777777" w:rsidR="00BD41B6" w:rsidRPr="00057099" w:rsidRDefault="00BD41B6" w:rsidP="00BD41B6">
            <w:pPr>
              <w:spacing w:line="240" w:lineRule="exact"/>
            </w:pPr>
            <w:r w:rsidRPr="00057099">
              <w:t>:</w:t>
            </w:r>
          </w:p>
        </w:tc>
        <w:tc>
          <w:tcPr>
            <w:tcW w:w="4530" w:type="dxa"/>
          </w:tcPr>
          <w:p w14:paraId="7A254A8F" w14:textId="77777777" w:rsidR="00BD41B6" w:rsidRPr="00057099" w:rsidRDefault="00BD41B6" w:rsidP="00BD41B6">
            <w:pPr>
              <w:spacing w:line="240" w:lineRule="exact"/>
            </w:pPr>
          </w:p>
        </w:tc>
      </w:tr>
      <w:tr w:rsidR="00BD41B6" w:rsidRPr="00057099" w14:paraId="0B956D07" w14:textId="77777777" w:rsidTr="00BD41B6">
        <w:tc>
          <w:tcPr>
            <w:tcW w:w="2948" w:type="dxa"/>
          </w:tcPr>
          <w:p w14:paraId="38309593" w14:textId="77777777" w:rsidR="00BD41B6" w:rsidRPr="00057099" w:rsidRDefault="00BD41B6" w:rsidP="00BD41B6">
            <w:pPr>
              <w:spacing w:line="240" w:lineRule="exact"/>
            </w:pPr>
            <w:r w:rsidRPr="00057099">
              <w:t>nominaalstroom</w:t>
            </w:r>
          </w:p>
        </w:tc>
        <w:tc>
          <w:tcPr>
            <w:tcW w:w="851" w:type="dxa"/>
          </w:tcPr>
          <w:p w14:paraId="3AE6ECE3" w14:textId="77777777" w:rsidR="00BD41B6" w:rsidRPr="00057099" w:rsidRDefault="00BD41B6" w:rsidP="00BD41B6">
            <w:pPr>
              <w:spacing w:line="240" w:lineRule="exact"/>
              <w:jc w:val="right"/>
            </w:pPr>
            <w:r w:rsidRPr="00057099">
              <w:t>A</w:t>
            </w:r>
          </w:p>
        </w:tc>
        <w:tc>
          <w:tcPr>
            <w:tcW w:w="284" w:type="dxa"/>
          </w:tcPr>
          <w:p w14:paraId="481A9B0E" w14:textId="77777777" w:rsidR="00BD41B6" w:rsidRPr="00057099" w:rsidRDefault="00BD41B6" w:rsidP="00BD41B6">
            <w:pPr>
              <w:spacing w:line="240" w:lineRule="exact"/>
            </w:pPr>
            <w:r w:rsidRPr="00057099">
              <w:t>:</w:t>
            </w:r>
          </w:p>
        </w:tc>
        <w:tc>
          <w:tcPr>
            <w:tcW w:w="4530" w:type="dxa"/>
          </w:tcPr>
          <w:p w14:paraId="3FBB32B7" w14:textId="77777777" w:rsidR="00BD41B6" w:rsidRPr="00057099" w:rsidRDefault="00BD41B6" w:rsidP="00BD41B6">
            <w:pPr>
              <w:spacing w:line="240" w:lineRule="exact"/>
            </w:pPr>
            <w:r w:rsidRPr="00057099">
              <w:t>3x 400, 50 Hz</w:t>
            </w:r>
          </w:p>
        </w:tc>
      </w:tr>
      <w:tr w:rsidR="00BD41B6" w:rsidRPr="00057099" w14:paraId="7BA012EC" w14:textId="77777777" w:rsidTr="00BD41B6">
        <w:tc>
          <w:tcPr>
            <w:tcW w:w="2948" w:type="dxa"/>
          </w:tcPr>
          <w:p w14:paraId="7E845126" w14:textId="77777777" w:rsidR="00BD41B6" w:rsidRPr="00057099" w:rsidRDefault="00BD41B6" w:rsidP="00BD41B6">
            <w:pPr>
              <w:spacing w:line="240" w:lineRule="exact"/>
            </w:pPr>
            <w:r w:rsidRPr="00057099">
              <w:t>wijze van aanlopen</w:t>
            </w:r>
          </w:p>
        </w:tc>
        <w:tc>
          <w:tcPr>
            <w:tcW w:w="851" w:type="dxa"/>
          </w:tcPr>
          <w:p w14:paraId="352A1412" w14:textId="77777777" w:rsidR="00BD41B6" w:rsidRPr="00057099" w:rsidRDefault="00BD41B6" w:rsidP="00BD41B6">
            <w:pPr>
              <w:spacing w:line="240" w:lineRule="exact"/>
              <w:jc w:val="right"/>
            </w:pPr>
          </w:p>
        </w:tc>
        <w:tc>
          <w:tcPr>
            <w:tcW w:w="284" w:type="dxa"/>
          </w:tcPr>
          <w:p w14:paraId="2A50B45B" w14:textId="77777777" w:rsidR="00BD41B6" w:rsidRPr="00057099" w:rsidRDefault="00BD41B6" w:rsidP="00BD41B6">
            <w:pPr>
              <w:spacing w:line="240" w:lineRule="exact"/>
            </w:pPr>
            <w:r w:rsidRPr="00057099">
              <w:t>:</w:t>
            </w:r>
          </w:p>
        </w:tc>
        <w:tc>
          <w:tcPr>
            <w:tcW w:w="4530" w:type="dxa"/>
          </w:tcPr>
          <w:p w14:paraId="7523DB46" w14:textId="77777777" w:rsidR="00BD41B6" w:rsidRPr="00057099" w:rsidRDefault="00BD41B6" w:rsidP="00BD41B6">
            <w:pPr>
              <w:spacing w:line="240" w:lineRule="exact"/>
            </w:pPr>
            <w:r w:rsidRPr="00057099">
              <w:t>FO</w:t>
            </w:r>
          </w:p>
        </w:tc>
      </w:tr>
      <w:tr w:rsidR="00BD41B6" w:rsidRPr="00057099" w14:paraId="5D65BAB1" w14:textId="77777777" w:rsidTr="00BD41B6">
        <w:tc>
          <w:tcPr>
            <w:tcW w:w="2948" w:type="dxa"/>
          </w:tcPr>
          <w:p w14:paraId="4702E9BC" w14:textId="77777777" w:rsidR="00BD41B6" w:rsidRPr="00057099" w:rsidRDefault="00BD41B6" w:rsidP="00BD41B6">
            <w:pPr>
              <w:spacing w:line="240" w:lineRule="exact"/>
            </w:pPr>
            <w:r w:rsidRPr="00057099">
              <w:t>isolatieklasse</w:t>
            </w:r>
          </w:p>
        </w:tc>
        <w:tc>
          <w:tcPr>
            <w:tcW w:w="851" w:type="dxa"/>
          </w:tcPr>
          <w:p w14:paraId="55CDB0D4" w14:textId="77777777" w:rsidR="00BD41B6" w:rsidRPr="00057099" w:rsidRDefault="00BD41B6" w:rsidP="00BD41B6">
            <w:pPr>
              <w:spacing w:line="240" w:lineRule="exact"/>
              <w:jc w:val="right"/>
            </w:pPr>
          </w:p>
        </w:tc>
        <w:tc>
          <w:tcPr>
            <w:tcW w:w="284" w:type="dxa"/>
          </w:tcPr>
          <w:p w14:paraId="4F05A58F" w14:textId="77777777" w:rsidR="00BD41B6" w:rsidRPr="00057099" w:rsidRDefault="00BD41B6" w:rsidP="00BD41B6">
            <w:pPr>
              <w:spacing w:line="240" w:lineRule="exact"/>
            </w:pPr>
            <w:r w:rsidRPr="00057099">
              <w:t>:</w:t>
            </w:r>
          </w:p>
        </w:tc>
        <w:tc>
          <w:tcPr>
            <w:tcW w:w="4530" w:type="dxa"/>
          </w:tcPr>
          <w:p w14:paraId="26AD320C" w14:textId="77777777" w:rsidR="00BD41B6" w:rsidRPr="00057099" w:rsidRDefault="00BD41B6" w:rsidP="00BD41B6">
            <w:pPr>
              <w:spacing w:line="240" w:lineRule="exact"/>
            </w:pPr>
            <w:r w:rsidRPr="00057099">
              <w:t>F</w:t>
            </w:r>
          </w:p>
        </w:tc>
      </w:tr>
      <w:tr w:rsidR="00BD41B6" w:rsidRPr="00057099" w14:paraId="64882612" w14:textId="77777777" w:rsidTr="00BD41B6">
        <w:tc>
          <w:tcPr>
            <w:tcW w:w="2948" w:type="dxa"/>
          </w:tcPr>
          <w:p w14:paraId="22B80B51" w14:textId="77777777" w:rsidR="00BD41B6" w:rsidRPr="00057099" w:rsidRDefault="00BD41B6" w:rsidP="00BD41B6">
            <w:pPr>
              <w:spacing w:line="240" w:lineRule="exact"/>
            </w:pPr>
            <w:r w:rsidRPr="00057099">
              <w:t>beschermingsklasse</w:t>
            </w:r>
          </w:p>
        </w:tc>
        <w:tc>
          <w:tcPr>
            <w:tcW w:w="851" w:type="dxa"/>
          </w:tcPr>
          <w:p w14:paraId="0996F54D" w14:textId="77777777" w:rsidR="00BD41B6" w:rsidRPr="00057099" w:rsidRDefault="00BD41B6" w:rsidP="00BD41B6">
            <w:pPr>
              <w:spacing w:line="240" w:lineRule="exact"/>
              <w:jc w:val="right"/>
            </w:pPr>
          </w:p>
        </w:tc>
        <w:tc>
          <w:tcPr>
            <w:tcW w:w="284" w:type="dxa"/>
          </w:tcPr>
          <w:p w14:paraId="7F4D3A66" w14:textId="77777777" w:rsidR="00BD41B6" w:rsidRPr="00057099" w:rsidRDefault="00BD41B6" w:rsidP="00BD41B6">
            <w:pPr>
              <w:spacing w:line="240" w:lineRule="exact"/>
            </w:pPr>
            <w:r w:rsidRPr="00057099">
              <w:t>:</w:t>
            </w:r>
          </w:p>
        </w:tc>
        <w:tc>
          <w:tcPr>
            <w:tcW w:w="4530" w:type="dxa"/>
          </w:tcPr>
          <w:p w14:paraId="50C65A6F" w14:textId="77777777" w:rsidR="00BD41B6" w:rsidRPr="00057099" w:rsidRDefault="00BD41B6" w:rsidP="00BD41B6">
            <w:pPr>
              <w:spacing w:line="240" w:lineRule="exact"/>
            </w:pPr>
            <w:r w:rsidRPr="00057099">
              <w:t>IP55</w:t>
            </w:r>
          </w:p>
        </w:tc>
      </w:tr>
      <w:tr w:rsidR="00BD41B6" w:rsidRPr="00057099" w14:paraId="70BD4FFD" w14:textId="77777777" w:rsidTr="00BD41B6">
        <w:tc>
          <w:tcPr>
            <w:tcW w:w="2948" w:type="dxa"/>
          </w:tcPr>
          <w:p w14:paraId="562960E5" w14:textId="77777777" w:rsidR="00BD41B6" w:rsidRPr="00057099" w:rsidRDefault="00BD41B6" w:rsidP="00BD41B6">
            <w:pPr>
              <w:spacing w:line="240" w:lineRule="exact"/>
            </w:pPr>
            <w:r w:rsidRPr="00057099">
              <w:t>bedrijfstype</w:t>
            </w:r>
          </w:p>
        </w:tc>
        <w:tc>
          <w:tcPr>
            <w:tcW w:w="851" w:type="dxa"/>
          </w:tcPr>
          <w:p w14:paraId="0C7721AA" w14:textId="77777777" w:rsidR="00BD41B6" w:rsidRPr="00057099" w:rsidRDefault="00BD41B6" w:rsidP="00BD41B6">
            <w:pPr>
              <w:spacing w:line="240" w:lineRule="exact"/>
              <w:jc w:val="right"/>
            </w:pPr>
          </w:p>
        </w:tc>
        <w:tc>
          <w:tcPr>
            <w:tcW w:w="284" w:type="dxa"/>
          </w:tcPr>
          <w:p w14:paraId="51531C85" w14:textId="77777777" w:rsidR="00BD41B6" w:rsidRPr="00057099" w:rsidRDefault="00BD41B6" w:rsidP="00BD41B6">
            <w:pPr>
              <w:spacing w:line="240" w:lineRule="exact"/>
            </w:pPr>
            <w:r w:rsidRPr="00057099">
              <w:t>:</w:t>
            </w:r>
          </w:p>
        </w:tc>
        <w:tc>
          <w:tcPr>
            <w:tcW w:w="4530" w:type="dxa"/>
          </w:tcPr>
          <w:p w14:paraId="7C7A0922" w14:textId="64610343" w:rsidR="00BD41B6" w:rsidRPr="00057099" w:rsidRDefault="00BD41B6" w:rsidP="00BD41B6">
            <w:pPr>
              <w:spacing w:line="240" w:lineRule="exact"/>
            </w:pPr>
            <w:r w:rsidRPr="00057099">
              <w:t>S1</w:t>
            </w:r>
          </w:p>
        </w:tc>
      </w:tr>
      <w:tr w:rsidR="00BD41B6" w:rsidRPr="00057099" w14:paraId="52248A57" w14:textId="77777777" w:rsidTr="00BD41B6">
        <w:tc>
          <w:tcPr>
            <w:tcW w:w="2948" w:type="dxa"/>
          </w:tcPr>
          <w:p w14:paraId="29B299D1" w14:textId="77777777" w:rsidR="00BD41B6" w:rsidRPr="00057099" w:rsidRDefault="00BD41B6" w:rsidP="00BD41B6">
            <w:pPr>
              <w:spacing w:line="240" w:lineRule="exact"/>
            </w:pPr>
            <w:r w:rsidRPr="00057099">
              <w:t>type smering</w:t>
            </w:r>
          </w:p>
        </w:tc>
        <w:tc>
          <w:tcPr>
            <w:tcW w:w="851" w:type="dxa"/>
          </w:tcPr>
          <w:p w14:paraId="43C3B8F9" w14:textId="77777777" w:rsidR="00BD41B6" w:rsidRPr="00057099" w:rsidRDefault="00BD41B6" w:rsidP="00BD41B6">
            <w:pPr>
              <w:spacing w:line="240" w:lineRule="exact"/>
              <w:jc w:val="right"/>
            </w:pPr>
          </w:p>
        </w:tc>
        <w:tc>
          <w:tcPr>
            <w:tcW w:w="284" w:type="dxa"/>
          </w:tcPr>
          <w:p w14:paraId="469BFE53" w14:textId="77777777" w:rsidR="00BD41B6" w:rsidRPr="00057099" w:rsidRDefault="00BD41B6" w:rsidP="00BD41B6">
            <w:pPr>
              <w:spacing w:line="240" w:lineRule="exact"/>
            </w:pPr>
            <w:r w:rsidRPr="00057099">
              <w:t>:</w:t>
            </w:r>
          </w:p>
        </w:tc>
        <w:tc>
          <w:tcPr>
            <w:tcW w:w="4530" w:type="dxa"/>
          </w:tcPr>
          <w:p w14:paraId="69789622" w14:textId="77777777" w:rsidR="00BD41B6" w:rsidRPr="00057099" w:rsidRDefault="00BD41B6" w:rsidP="00BD41B6">
            <w:pPr>
              <w:spacing w:line="240" w:lineRule="exact"/>
            </w:pPr>
          </w:p>
        </w:tc>
      </w:tr>
      <w:tr w:rsidR="00BD41B6" w:rsidRPr="00057099" w14:paraId="113304B8" w14:textId="77777777" w:rsidTr="00BD41B6">
        <w:tc>
          <w:tcPr>
            <w:tcW w:w="2948" w:type="dxa"/>
          </w:tcPr>
          <w:p w14:paraId="5EDC0C56" w14:textId="77777777" w:rsidR="00BD41B6" w:rsidRPr="00057099" w:rsidRDefault="00BD41B6" w:rsidP="00BD41B6">
            <w:pPr>
              <w:spacing w:line="240" w:lineRule="exact"/>
            </w:pPr>
            <w:r w:rsidRPr="00057099">
              <w:t>L</w:t>
            </w:r>
            <w:r w:rsidRPr="00057099">
              <w:rPr>
                <w:vertAlign w:val="subscript"/>
              </w:rPr>
              <w:t>10h</w:t>
            </w:r>
            <w:r w:rsidRPr="00057099">
              <w:t xml:space="preserve"> levensduur lagers</w:t>
            </w:r>
          </w:p>
        </w:tc>
        <w:tc>
          <w:tcPr>
            <w:tcW w:w="851" w:type="dxa"/>
          </w:tcPr>
          <w:p w14:paraId="3AD22C30" w14:textId="77777777" w:rsidR="00BD41B6" w:rsidRPr="00057099" w:rsidRDefault="00BD41B6" w:rsidP="00BD41B6">
            <w:pPr>
              <w:spacing w:line="240" w:lineRule="exact"/>
              <w:jc w:val="right"/>
            </w:pPr>
            <w:r w:rsidRPr="00057099">
              <w:t>h</w:t>
            </w:r>
          </w:p>
        </w:tc>
        <w:tc>
          <w:tcPr>
            <w:tcW w:w="284" w:type="dxa"/>
          </w:tcPr>
          <w:p w14:paraId="2BF60B53" w14:textId="77777777" w:rsidR="00BD41B6" w:rsidRPr="00057099" w:rsidRDefault="00BD41B6" w:rsidP="00BD41B6">
            <w:pPr>
              <w:spacing w:line="240" w:lineRule="exact"/>
            </w:pPr>
            <w:r w:rsidRPr="00057099">
              <w:t>:</w:t>
            </w:r>
          </w:p>
        </w:tc>
        <w:tc>
          <w:tcPr>
            <w:tcW w:w="4530" w:type="dxa"/>
          </w:tcPr>
          <w:p w14:paraId="191D397C" w14:textId="77777777" w:rsidR="00BD41B6" w:rsidRPr="00057099" w:rsidRDefault="00BD41B6" w:rsidP="00BD41B6">
            <w:pPr>
              <w:spacing w:line="240" w:lineRule="exact"/>
            </w:pPr>
            <w:r w:rsidRPr="00057099">
              <w:t>50.000</w:t>
            </w:r>
          </w:p>
        </w:tc>
      </w:tr>
      <w:tr w:rsidR="00BD41B6" w:rsidRPr="00057099" w14:paraId="277292F8" w14:textId="77777777" w:rsidTr="00BD41B6">
        <w:tc>
          <w:tcPr>
            <w:tcW w:w="2948" w:type="dxa"/>
          </w:tcPr>
          <w:p w14:paraId="6D48C2EF" w14:textId="77777777" w:rsidR="00BD41B6" w:rsidRPr="00057099" w:rsidRDefault="00BD41B6" w:rsidP="00BD41B6">
            <w:pPr>
              <w:spacing w:line="240" w:lineRule="exact"/>
            </w:pPr>
            <w:r w:rsidRPr="00057099">
              <w:t>beveiligingen</w:t>
            </w:r>
          </w:p>
        </w:tc>
        <w:tc>
          <w:tcPr>
            <w:tcW w:w="851" w:type="dxa"/>
          </w:tcPr>
          <w:p w14:paraId="1B6B3E97" w14:textId="77777777" w:rsidR="00BD41B6" w:rsidRPr="00057099" w:rsidRDefault="00BD41B6" w:rsidP="00BD41B6">
            <w:pPr>
              <w:spacing w:line="240" w:lineRule="exact"/>
              <w:jc w:val="right"/>
            </w:pPr>
          </w:p>
        </w:tc>
        <w:tc>
          <w:tcPr>
            <w:tcW w:w="284" w:type="dxa"/>
          </w:tcPr>
          <w:p w14:paraId="7C4CF2C1" w14:textId="77777777" w:rsidR="00BD41B6" w:rsidRPr="00057099" w:rsidRDefault="00BD41B6" w:rsidP="00BD41B6">
            <w:pPr>
              <w:spacing w:line="240" w:lineRule="exact"/>
            </w:pPr>
            <w:r w:rsidRPr="00057099">
              <w:t>:</w:t>
            </w:r>
          </w:p>
        </w:tc>
        <w:tc>
          <w:tcPr>
            <w:tcW w:w="4530" w:type="dxa"/>
          </w:tcPr>
          <w:p w14:paraId="2F09D664" w14:textId="77777777" w:rsidR="00BD41B6" w:rsidRPr="00057099" w:rsidRDefault="00BD41B6" w:rsidP="00BD41B6">
            <w:pPr>
              <w:spacing w:line="240" w:lineRule="exact"/>
            </w:pPr>
            <w:r w:rsidRPr="00057099">
              <w:t xml:space="preserve">motor voorzien van thermische beveiliging, zie instrumentatielijst. </w:t>
            </w:r>
            <w:proofErr w:type="gramStart"/>
            <w:r w:rsidRPr="00057099">
              <w:t>Indien</w:t>
            </w:r>
            <w:proofErr w:type="gramEnd"/>
            <w:r w:rsidRPr="00057099">
              <w:t xml:space="preserve"> het een thermistor betreft, relais bijleveren.</w:t>
            </w:r>
          </w:p>
        </w:tc>
      </w:tr>
    </w:tbl>
    <w:p w14:paraId="717D095C" w14:textId="77777777" w:rsidR="00BD41B6" w:rsidRPr="00057099" w:rsidRDefault="00BD41B6" w:rsidP="00BD41B6">
      <w:pPr>
        <w:pStyle w:val="BodyText"/>
      </w:pPr>
    </w:p>
    <w:p w14:paraId="64DD0362" w14:textId="77777777" w:rsidR="00BD41B6" w:rsidRPr="00057099" w:rsidRDefault="00BD41B6" w:rsidP="005B35B1">
      <w:pPr>
        <w:pStyle w:val="Heading2"/>
        <w:numPr>
          <w:ilvl w:val="1"/>
          <w:numId w:val="19"/>
        </w:numPr>
      </w:pPr>
      <w:bookmarkStart w:id="170" w:name="_Toc54965527"/>
      <w:r w:rsidRPr="00057099">
        <w:t>Leidingwerk en appendages</w:t>
      </w:r>
      <w:bookmarkEnd w:id="170"/>
    </w:p>
    <w:p w14:paraId="0DD7B546" w14:textId="77777777" w:rsidR="00BD41B6" w:rsidRPr="00057099" w:rsidRDefault="00BD41B6" w:rsidP="006028B5">
      <w:pPr>
        <w:pStyle w:val="Heading3"/>
      </w:pPr>
      <w:r w:rsidRPr="00057099">
        <w:t>Hoofdgegevens</w:t>
      </w:r>
    </w:p>
    <w:tbl>
      <w:tblPr>
        <w:tblW w:w="8619" w:type="dxa"/>
        <w:tblLayout w:type="fixed"/>
        <w:tblLook w:val="01E0" w:firstRow="1" w:lastRow="1" w:firstColumn="1" w:lastColumn="1" w:noHBand="0" w:noVBand="0"/>
      </w:tblPr>
      <w:tblGrid>
        <w:gridCol w:w="2948"/>
        <w:gridCol w:w="851"/>
        <w:gridCol w:w="284"/>
        <w:gridCol w:w="4536"/>
      </w:tblGrid>
      <w:tr w:rsidR="00BD41B6" w:rsidRPr="00057099" w14:paraId="64A9219B" w14:textId="77777777" w:rsidTr="00BD41B6">
        <w:trPr>
          <w:cantSplit/>
        </w:trPr>
        <w:tc>
          <w:tcPr>
            <w:tcW w:w="2948" w:type="dxa"/>
          </w:tcPr>
          <w:p w14:paraId="2751FCC6" w14:textId="77777777" w:rsidR="00BD41B6" w:rsidRPr="00057099" w:rsidRDefault="00BD41B6" w:rsidP="00BD41B6">
            <w:r w:rsidRPr="00057099">
              <w:t>materiaal leiding</w:t>
            </w:r>
          </w:p>
        </w:tc>
        <w:tc>
          <w:tcPr>
            <w:tcW w:w="851" w:type="dxa"/>
          </w:tcPr>
          <w:p w14:paraId="0F5AF034" w14:textId="77777777" w:rsidR="00BD41B6" w:rsidRPr="00057099" w:rsidRDefault="00BD41B6" w:rsidP="00BD41B6">
            <w:pPr>
              <w:jc w:val="right"/>
            </w:pPr>
          </w:p>
        </w:tc>
        <w:tc>
          <w:tcPr>
            <w:tcW w:w="284" w:type="dxa"/>
          </w:tcPr>
          <w:p w14:paraId="2EBDBE2D" w14:textId="77777777" w:rsidR="00BD41B6" w:rsidRPr="00057099" w:rsidRDefault="00BD41B6" w:rsidP="00BD41B6">
            <w:r w:rsidRPr="00057099">
              <w:t>:</w:t>
            </w:r>
          </w:p>
        </w:tc>
        <w:tc>
          <w:tcPr>
            <w:tcW w:w="4536" w:type="dxa"/>
          </w:tcPr>
          <w:p w14:paraId="4035A288" w14:textId="77777777" w:rsidR="00BD41B6" w:rsidRPr="00057099" w:rsidRDefault="00BD41B6" w:rsidP="00BD41B6">
            <w:r w:rsidRPr="00057099">
              <w:t xml:space="preserve">thermisch verzinkt staal, gietijzer, rvs AISI304L </w:t>
            </w:r>
          </w:p>
        </w:tc>
      </w:tr>
      <w:tr w:rsidR="00BD41B6" w:rsidRPr="00057099" w14:paraId="533A03E4" w14:textId="77777777" w:rsidTr="00BD41B6">
        <w:trPr>
          <w:cantSplit/>
        </w:trPr>
        <w:tc>
          <w:tcPr>
            <w:tcW w:w="2948" w:type="dxa"/>
          </w:tcPr>
          <w:p w14:paraId="477B2E38" w14:textId="77777777" w:rsidR="00BD41B6" w:rsidRPr="00057099" w:rsidRDefault="00BD41B6" w:rsidP="00BD41B6">
            <w:r w:rsidRPr="00057099">
              <w:lastRenderedPageBreak/>
              <w:t>materiaal in te storten delen</w:t>
            </w:r>
          </w:p>
        </w:tc>
        <w:tc>
          <w:tcPr>
            <w:tcW w:w="851" w:type="dxa"/>
          </w:tcPr>
          <w:p w14:paraId="5BA8FE4C" w14:textId="77777777" w:rsidR="00BD41B6" w:rsidRPr="00057099" w:rsidRDefault="00BD41B6" w:rsidP="00BD41B6">
            <w:pPr>
              <w:jc w:val="right"/>
            </w:pPr>
          </w:p>
        </w:tc>
        <w:tc>
          <w:tcPr>
            <w:tcW w:w="284" w:type="dxa"/>
          </w:tcPr>
          <w:p w14:paraId="7D308F49" w14:textId="77777777" w:rsidR="00BD41B6" w:rsidRPr="00057099" w:rsidRDefault="00BD41B6" w:rsidP="00BD41B6">
            <w:r w:rsidRPr="00057099">
              <w:t>:</w:t>
            </w:r>
          </w:p>
        </w:tc>
        <w:tc>
          <w:tcPr>
            <w:tcW w:w="4536" w:type="dxa"/>
          </w:tcPr>
          <w:p w14:paraId="4AF5D004" w14:textId="77777777" w:rsidR="00BD41B6" w:rsidRPr="00057099" w:rsidRDefault="00BD41B6" w:rsidP="00BD41B6">
            <w:r w:rsidRPr="00057099">
              <w:t>nodulair gietijzer</w:t>
            </w:r>
          </w:p>
        </w:tc>
      </w:tr>
      <w:tr w:rsidR="00BD41B6" w:rsidRPr="00057099" w14:paraId="7DEE9694" w14:textId="77777777" w:rsidTr="00BD41B6">
        <w:trPr>
          <w:cantSplit/>
        </w:trPr>
        <w:tc>
          <w:tcPr>
            <w:tcW w:w="2948" w:type="dxa"/>
          </w:tcPr>
          <w:p w14:paraId="73B424E1" w14:textId="77777777" w:rsidR="00BD41B6" w:rsidRPr="00057099" w:rsidRDefault="00BD41B6" w:rsidP="00BD41B6">
            <w:r w:rsidRPr="00057099">
              <w:t>leveringsomvang</w:t>
            </w:r>
          </w:p>
        </w:tc>
        <w:tc>
          <w:tcPr>
            <w:tcW w:w="851" w:type="dxa"/>
          </w:tcPr>
          <w:p w14:paraId="60F7D0E2" w14:textId="77777777" w:rsidR="00BD41B6" w:rsidRPr="00057099" w:rsidRDefault="00BD41B6" w:rsidP="00BD41B6">
            <w:pPr>
              <w:jc w:val="right"/>
            </w:pPr>
          </w:p>
        </w:tc>
        <w:tc>
          <w:tcPr>
            <w:tcW w:w="284" w:type="dxa"/>
          </w:tcPr>
          <w:p w14:paraId="1E1565C4" w14:textId="77777777" w:rsidR="00BD41B6" w:rsidRPr="00057099" w:rsidRDefault="00BD41B6" w:rsidP="00BD41B6">
            <w:r w:rsidRPr="00057099">
              <w:t>:</w:t>
            </w:r>
          </w:p>
        </w:tc>
        <w:tc>
          <w:tcPr>
            <w:tcW w:w="4536" w:type="dxa"/>
          </w:tcPr>
          <w:p w14:paraId="35EDC6C0" w14:textId="77777777" w:rsidR="00BD41B6" w:rsidRPr="00057099" w:rsidRDefault="00BD41B6" w:rsidP="00BD41B6">
            <w:r w:rsidRPr="00057099">
              <w:t>zoals aangegeven op de P&amp;ID’s en tekeningen en zoals hierna vermeld</w:t>
            </w:r>
          </w:p>
        </w:tc>
      </w:tr>
    </w:tbl>
    <w:p w14:paraId="45139C02" w14:textId="77777777" w:rsidR="00BD41B6" w:rsidRPr="00057099" w:rsidRDefault="00BD41B6" w:rsidP="00BD41B6"/>
    <w:p w14:paraId="1C54D677" w14:textId="77777777" w:rsidR="00BD41B6" w:rsidRPr="00057099" w:rsidRDefault="00BD41B6" w:rsidP="006028B5">
      <w:pPr>
        <w:pStyle w:val="Heading3"/>
      </w:pPr>
      <w:r w:rsidRPr="00057099">
        <w:t>Zuigleiding pomp</w:t>
      </w:r>
    </w:p>
    <w:tbl>
      <w:tblPr>
        <w:tblW w:w="0" w:type="auto"/>
        <w:tblLayout w:type="fixed"/>
        <w:tblLook w:val="01E0" w:firstRow="1" w:lastRow="1" w:firstColumn="1" w:lastColumn="1" w:noHBand="0" w:noVBand="0"/>
      </w:tblPr>
      <w:tblGrid>
        <w:gridCol w:w="2948"/>
        <w:gridCol w:w="851"/>
        <w:gridCol w:w="284"/>
        <w:gridCol w:w="4536"/>
      </w:tblGrid>
      <w:tr w:rsidR="00BD41B6" w:rsidRPr="00057099" w14:paraId="751F6244" w14:textId="77777777" w:rsidTr="00BD41B6">
        <w:trPr>
          <w:cantSplit/>
        </w:trPr>
        <w:tc>
          <w:tcPr>
            <w:tcW w:w="2948" w:type="dxa"/>
          </w:tcPr>
          <w:p w14:paraId="7DB44F9F" w14:textId="77777777" w:rsidR="00BD41B6" w:rsidRPr="00057099" w:rsidRDefault="00BD41B6" w:rsidP="00BD41B6">
            <w:r w:rsidRPr="00057099">
              <w:t>Tracé</w:t>
            </w:r>
          </w:p>
        </w:tc>
        <w:tc>
          <w:tcPr>
            <w:tcW w:w="851" w:type="dxa"/>
          </w:tcPr>
          <w:p w14:paraId="095F700A" w14:textId="77777777" w:rsidR="00BD41B6" w:rsidRPr="00057099" w:rsidRDefault="00BD41B6" w:rsidP="00BD41B6">
            <w:pPr>
              <w:jc w:val="right"/>
            </w:pPr>
          </w:p>
        </w:tc>
        <w:tc>
          <w:tcPr>
            <w:tcW w:w="284" w:type="dxa"/>
          </w:tcPr>
          <w:p w14:paraId="2D59EB0D" w14:textId="77777777" w:rsidR="00BD41B6" w:rsidRPr="00057099" w:rsidRDefault="00BD41B6" w:rsidP="00BD41B6">
            <w:r w:rsidRPr="00057099">
              <w:t>:</w:t>
            </w:r>
          </w:p>
        </w:tc>
        <w:tc>
          <w:tcPr>
            <w:tcW w:w="4536" w:type="dxa"/>
          </w:tcPr>
          <w:p w14:paraId="6D9B2D22" w14:textId="771D3251" w:rsidR="00BD41B6" w:rsidRPr="00057099" w:rsidRDefault="00BD41B6" w:rsidP="00BD41B6">
            <w:r w:rsidRPr="00057099">
              <w:t>vanaf bestaande muurdoorvoerstuk DN300 t/m aansluiting op pomp</w:t>
            </w:r>
          </w:p>
        </w:tc>
      </w:tr>
      <w:tr w:rsidR="00BD41B6" w:rsidRPr="00057099" w14:paraId="77D0341F" w14:textId="77777777" w:rsidTr="00BD41B6">
        <w:trPr>
          <w:cantSplit/>
        </w:trPr>
        <w:tc>
          <w:tcPr>
            <w:tcW w:w="2948" w:type="dxa"/>
          </w:tcPr>
          <w:p w14:paraId="5009C0B7" w14:textId="77777777" w:rsidR="00BD41B6" w:rsidRPr="00057099" w:rsidRDefault="00BD41B6" w:rsidP="00BD41B6">
            <w:r w:rsidRPr="00057099">
              <w:t>Aantal</w:t>
            </w:r>
          </w:p>
        </w:tc>
        <w:tc>
          <w:tcPr>
            <w:tcW w:w="851" w:type="dxa"/>
          </w:tcPr>
          <w:p w14:paraId="2133099E" w14:textId="77777777" w:rsidR="00BD41B6" w:rsidRPr="00057099" w:rsidRDefault="00BD41B6" w:rsidP="00BD41B6">
            <w:pPr>
              <w:jc w:val="right"/>
            </w:pPr>
          </w:p>
        </w:tc>
        <w:tc>
          <w:tcPr>
            <w:tcW w:w="284" w:type="dxa"/>
          </w:tcPr>
          <w:p w14:paraId="3E04C3C5" w14:textId="77777777" w:rsidR="00BD41B6" w:rsidRPr="00057099" w:rsidRDefault="00BD41B6" w:rsidP="00BD41B6">
            <w:r w:rsidRPr="00057099">
              <w:t>:</w:t>
            </w:r>
          </w:p>
        </w:tc>
        <w:tc>
          <w:tcPr>
            <w:tcW w:w="4536" w:type="dxa"/>
          </w:tcPr>
          <w:p w14:paraId="57D74072" w14:textId="11D5D9A6" w:rsidR="00BD41B6" w:rsidRPr="00057099" w:rsidRDefault="00BD41B6" w:rsidP="00BD41B6">
            <w:r w:rsidRPr="00057099">
              <w:t>2</w:t>
            </w:r>
          </w:p>
        </w:tc>
      </w:tr>
      <w:tr w:rsidR="00BD41B6" w:rsidRPr="00057099" w14:paraId="303CBD4E" w14:textId="77777777" w:rsidTr="00BD41B6">
        <w:trPr>
          <w:cantSplit/>
        </w:trPr>
        <w:tc>
          <w:tcPr>
            <w:tcW w:w="2948" w:type="dxa"/>
          </w:tcPr>
          <w:p w14:paraId="096C79E2" w14:textId="77777777" w:rsidR="00BD41B6" w:rsidRPr="00057099" w:rsidRDefault="00BD41B6" w:rsidP="00BD41B6">
            <w:r w:rsidRPr="00057099">
              <w:t>diameter</w:t>
            </w:r>
          </w:p>
        </w:tc>
        <w:tc>
          <w:tcPr>
            <w:tcW w:w="851" w:type="dxa"/>
          </w:tcPr>
          <w:p w14:paraId="218C86E1" w14:textId="77777777" w:rsidR="00BD41B6" w:rsidRPr="00057099" w:rsidRDefault="00BD41B6" w:rsidP="00BD41B6">
            <w:pPr>
              <w:jc w:val="right"/>
            </w:pPr>
            <w:r w:rsidRPr="00057099">
              <w:t>mm</w:t>
            </w:r>
          </w:p>
        </w:tc>
        <w:tc>
          <w:tcPr>
            <w:tcW w:w="284" w:type="dxa"/>
          </w:tcPr>
          <w:p w14:paraId="271F2CEC" w14:textId="77777777" w:rsidR="00BD41B6" w:rsidRPr="00057099" w:rsidRDefault="00BD41B6" w:rsidP="00BD41B6">
            <w:r w:rsidRPr="00057099">
              <w:t>:</w:t>
            </w:r>
          </w:p>
        </w:tc>
        <w:tc>
          <w:tcPr>
            <w:tcW w:w="4536" w:type="dxa"/>
          </w:tcPr>
          <w:p w14:paraId="720B22A3" w14:textId="2EF5EBCB" w:rsidR="00BD41B6" w:rsidRPr="00057099" w:rsidRDefault="00BD41B6" w:rsidP="00BD41B6">
            <w:r w:rsidRPr="00057099">
              <w:t>DN 300</w:t>
            </w:r>
          </w:p>
        </w:tc>
      </w:tr>
      <w:tr w:rsidR="00BD41B6" w:rsidRPr="00057099" w14:paraId="2FDFDEB2" w14:textId="77777777" w:rsidTr="00BD41B6">
        <w:trPr>
          <w:cantSplit/>
        </w:trPr>
        <w:tc>
          <w:tcPr>
            <w:tcW w:w="2948" w:type="dxa"/>
          </w:tcPr>
          <w:p w14:paraId="25371701" w14:textId="77777777" w:rsidR="00BD41B6" w:rsidRPr="00057099" w:rsidRDefault="00BD41B6" w:rsidP="00BD41B6">
            <w:r w:rsidRPr="00057099">
              <w:t>appendages</w:t>
            </w:r>
          </w:p>
        </w:tc>
        <w:tc>
          <w:tcPr>
            <w:tcW w:w="851" w:type="dxa"/>
          </w:tcPr>
          <w:p w14:paraId="4D7A47A5" w14:textId="77777777" w:rsidR="00BD41B6" w:rsidRPr="00057099" w:rsidRDefault="00BD41B6" w:rsidP="00BD41B6">
            <w:pPr>
              <w:jc w:val="right"/>
            </w:pPr>
          </w:p>
        </w:tc>
        <w:tc>
          <w:tcPr>
            <w:tcW w:w="284" w:type="dxa"/>
          </w:tcPr>
          <w:p w14:paraId="671B6D51" w14:textId="77777777" w:rsidR="00BD41B6" w:rsidRPr="00057099" w:rsidRDefault="00BD41B6" w:rsidP="00BD41B6">
            <w:r w:rsidRPr="00057099">
              <w:t>:</w:t>
            </w:r>
          </w:p>
        </w:tc>
        <w:tc>
          <w:tcPr>
            <w:tcW w:w="4536" w:type="dxa"/>
          </w:tcPr>
          <w:p w14:paraId="223D973E" w14:textId="46D431F9" w:rsidR="00BD41B6" w:rsidRPr="00057099" w:rsidRDefault="00BD41B6" w:rsidP="00691FC3">
            <w:pPr>
              <w:pStyle w:val="Bullet1"/>
              <w:numPr>
                <w:ilvl w:val="0"/>
                <w:numId w:val="0"/>
              </w:numPr>
              <w:rPr>
                <w:rFonts w:eastAsiaTheme="minorEastAsia" w:cstheme="minorBidi"/>
                <w:noProof w:val="0"/>
                <w:color w:val="00577E" w:themeColor="text1"/>
                <w:sz w:val="20"/>
                <w:lang w:val="nl-NL" w:eastAsia="en-GB"/>
              </w:rPr>
            </w:pPr>
          </w:p>
        </w:tc>
      </w:tr>
      <w:tr w:rsidR="00BD41B6" w:rsidRPr="00057099" w14:paraId="0F4FB6F9" w14:textId="77777777" w:rsidTr="00BD41B6">
        <w:trPr>
          <w:cantSplit/>
        </w:trPr>
        <w:tc>
          <w:tcPr>
            <w:tcW w:w="2948" w:type="dxa"/>
          </w:tcPr>
          <w:p w14:paraId="3A6F1CD8" w14:textId="77777777" w:rsidR="00BD41B6" w:rsidRPr="00057099" w:rsidRDefault="00BD41B6" w:rsidP="00BD41B6"/>
        </w:tc>
        <w:tc>
          <w:tcPr>
            <w:tcW w:w="851" w:type="dxa"/>
          </w:tcPr>
          <w:p w14:paraId="53B25D90" w14:textId="77777777" w:rsidR="00BD41B6" w:rsidRPr="00057099" w:rsidRDefault="00BD41B6" w:rsidP="00BD41B6">
            <w:pPr>
              <w:jc w:val="right"/>
            </w:pPr>
          </w:p>
        </w:tc>
        <w:tc>
          <w:tcPr>
            <w:tcW w:w="284" w:type="dxa"/>
          </w:tcPr>
          <w:p w14:paraId="7CBC4802" w14:textId="77777777" w:rsidR="00BD41B6" w:rsidRPr="00057099" w:rsidRDefault="00BD41B6" w:rsidP="00BD41B6"/>
        </w:tc>
        <w:tc>
          <w:tcPr>
            <w:tcW w:w="4536" w:type="dxa"/>
          </w:tcPr>
          <w:p w14:paraId="5E2367BD"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schuifafsluiters</w:t>
            </w:r>
          </w:p>
        </w:tc>
      </w:tr>
      <w:tr w:rsidR="00BD41B6" w:rsidRPr="00057099" w14:paraId="403A2A69" w14:textId="77777777" w:rsidTr="00BD41B6">
        <w:trPr>
          <w:cantSplit/>
        </w:trPr>
        <w:tc>
          <w:tcPr>
            <w:tcW w:w="2948" w:type="dxa"/>
          </w:tcPr>
          <w:p w14:paraId="002B24DC" w14:textId="77777777" w:rsidR="00BD41B6" w:rsidRPr="00057099" w:rsidRDefault="00BD41B6" w:rsidP="00BD41B6"/>
        </w:tc>
        <w:tc>
          <w:tcPr>
            <w:tcW w:w="851" w:type="dxa"/>
          </w:tcPr>
          <w:p w14:paraId="1231BA75" w14:textId="77777777" w:rsidR="00BD41B6" w:rsidRPr="00057099" w:rsidRDefault="00BD41B6" w:rsidP="00BD41B6">
            <w:pPr>
              <w:jc w:val="right"/>
            </w:pPr>
          </w:p>
        </w:tc>
        <w:tc>
          <w:tcPr>
            <w:tcW w:w="284" w:type="dxa"/>
          </w:tcPr>
          <w:p w14:paraId="18CAC644" w14:textId="77777777" w:rsidR="00BD41B6" w:rsidRPr="00057099" w:rsidRDefault="00BD41B6" w:rsidP="00BD41B6"/>
        </w:tc>
        <w:tc>
          <w:tcPr>
            <w:tcW w:w="4536" w:type="dxa"/>
          </w:tcPr>
          <w:p w14:paraId="3624E38B"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BD41B6" w:rsidRPr="00057099" w14:paraId="67C81860" w14:textId="77777777" w:rsidTr="00BD41B6">
        <w:trPr>
          <w:cantSplit/>
        </w:trPr>
        <w:tc>
          <w:tcPr>
            <w:tcW w:w="2948" w:type="dxa"/>
          </w:tcPr>
          <w:p w14:paraId="1279E52D" w14:textId="77777777" w:rsidR="00BD41B6" w:rsidRPr="00057099" w:rsidRDefault="00BD41B6" w:rsidP="00BD41B6"/>
        </w:tc>
        <w:tc>
          <w:tcPr>
            <w:tcW w:w="851" w:type="dxa"/>
          </w:tcPr>
          <w:p w14:paraId="69599975" w14:textId="77777777" w:rsidR="00BD41B6" w:rsidRPr="00057099" w:rsidRDefault="00BD41B6" w:rsidP="00BD41B6">
            <w:pPr>
              <w:jc w:val="right"/>
            </w:pPr>
          </w:p>
        </w:tc>
        <w:tc>
          <w:tcPr>
            <w:tcW w:w="284" w:type="dxa"/>
          </w:tcPr>
          <w:p w14:paraId="2D60FA7E" w14:textId="77777777" w:rsidR="00BD41B6" w:rsidRPr="00057099" w:rsidRDefault="00BD41B6" w:rsidP="00BD41B6"/>
        </w:tc>
        <w:tc>
          <w:tcPr>
            <w:tcW w:w="4536" w:type="dxa"/>
          </w:tcPr>
          <w:p w14:paraId="14C7253C"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p w14:paraId="7C767735" w14:textId="534EF711" w:rsidR="001760CF" w:rsidRPr="00057099" w:rsidRDefault="001760CF"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manometer</w:t>
            </w:r>
          </w:p>
        </w:tc>
      </w:tr>
      <w:tr w:rsidR="00BD41B6" w:rsidRPr="00057099" w14:paraId="1DDE4E10" w14:textId="77777777" w:rsidTr="00BD41B6">
        <w:trPr>
          <w:cantSplit/>
        </w:trPr>
        <w:tc>
          <w:tcPr>
            <w:tcW w:w="2948" w:type="dxa"/>
          </w:tcPr>
          <w:p w14:paraId="025BF8EA" w14:textId="77777777" w:rsidR="00BD41B6" w:rsidRPr="00057099" w:rsidRDefault="00BD41B6" w:rsidP="00BD41B6"/>
        </w:tc>
        <w:tc>
          <w:tcPr>
            <w:tcW w:w="851" w:type="dxa"/>
          </w:tcPr>
          <w:p w14:paraId="1D68DAEA" w14:textId="77777777" w:rsidR="00BD41B6" w:rsidRPr="00057099" w:rsidRDefault="00BD41B6" w:rsidP="00BD41B6">
            <w:pPr>
              <w:jc w:val="right"/>
            </w:pPr>
          </w:p>
        </w:tc>
        <w:tc>
          <w:tcPr>
            <w:tcW w:w="284" w:type="dxa"/>
          </w:tcPr>
          <w:p w14:paraId="5AA2F570" w14:textId="77777777" w:rsidR="00BD41B6" w:rsidRPr="00057099" w:rsidRDefault="00BD41B6" w:rsidP="00BD41B6"/>
        </w:tc>
        <w:tc>
          <w:tcPr>
            <w:tcW w:w="4536" w:type="dxa"/>
          </w:tcPr>
          <w:p w14:paraId="38AE9D88"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r w:rsidR="00BD41B6" w:rsidRPr="00057099" w14:paraId="2C688405" w14:textId="77777777" w:rsidTr="00BD41B6">
        <w:trPr>
          <w:cantSplit/>
        </w:trPr>
        <w:tc>
          <w:tcPr>
            <w:tcW w:w="2948" w:type="dxa"/>
          </w:tcPr>
          <w:p w14:paraId="7465859D" w14:textId="77777777" w:rsidR="00BD41B6" w:rsidRPr="00057099" w:rsidRDefault="00BD41B6" w:rsidP="00BD41B6"/>
        </w:tc>
        <w:tc>
          <w:tcPr>
            <w:tcW w:w="851" w:type="dxa"/>
          </w:tcPr>
          <w:p w14:paraId="75C3D503" w14:textId="77777777" w:rsidR="00BD41B6" w:rsidRPr="00057099" w:rsidRDefault="00BD41B6" w:rsidP="00BD41B6">
            <w:pPr>
              <w:jc w:val="right"/>
            </w:pPr>
          </w:p>
        </w:tc>
        <w:tc>
          <w:tcPr>
            <w:tcW w:w="284" w:type="dxa"/>
          </w:tcPr>
          <w:p w14:paraId="74CFD364" w14:textId="77777777" w:rsidR="00BD41B6" w:rsidRPr="00057099" w:rsidRDefault="00BD41B6" w:rsidP="00BD41B6"/>
        </w:tc>
        <w:tc>
          <w:tcPr>
            <w:tcW w:w="4536" w:type="dxa"/>
          </w:tcPr>
          <w:p w14:paraId="63ED948B"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bl>
    <w:p w14:paraId="409D8065" w14:textId="77777777" w:rsidR="00BD41B6" w:rsidRPr="00057099" w:rsidRDefault="00BD41B6" w:rsidP="00BD41B6"/>
    <w:p w14:paraId="75536E97" w14:textId="77777777" w:rsidR="00BD41B6" w:rsidRPr="00057099" w:rsidRDefault="00BD41B6" w:rsidP="006028B5">
      <w:pPr>
        <w:pStyle w:val="Heading3"/>
      </w:pPr>
      <w:r w:rsidRPr="00057099">
        <w:t>Persleiding pomp</w:t>
      </w:r>
    </w:p>
    <w:tbl>
      <w:tblPr>
        <w:tblW w:w="0" w:type="auto"/>
        <w:tblLayout w:type="fixed"/>
        <w:tblLook w:val="01E0" w:firstRow="1" w:lastRow="1" w:firstColumn="1" w:lastColumn="1" w:noHBand="0" w:noVBand="0"/>
      </w:tblPr>
      <w:tblGrid>
        <w:gridCol w:w="2948"/>
        <w:gridCol w:w="851"/>
        <w:gridCol w:w="284"/>
        <w:gridCol w:w="4536"/>
      </w:tblGrid>
      <w:tr w:rsidR="00BD41B6" w:rsidRPr="00057099" w14:paraId="5D3D8263" w14:textId="77777777" w:rsidTr="00BD41B6">
        <w:trPr>
          <w:cantSplit/>
        </w:trPr>
        <w:tc>
          <w:tcPr>
            <w:tcW w:w="2948" w:type="dxa"/>
          </w:tcPr>
          <w:p w14:paraId="1CC69723" w14:textId="77777777" w:rsidR="00BD41B6" w:rsidRPr="00057099" w:rsidRDefault="00BD41B6" w:rsidP="00BD41B6">
            <w:r w:rsidRPr="00057099">
              <w:t>Tracé</w:t>
            </w:r>
          </w:p>
        </w:tc>
        <w:tc>
          <w:tcPr>
            <w:tcW w:w="851" w:type="dxa"/>
          </w:tcPr>
          <w:p w14:paraId="09A0CBFF" w14:textId="77777777" w:rsidR="00BD41B6" w:rsidRPr="00057099" w:rsidRDefault="00BD41B6" w:rsidP="00BD41B6">
            <w:pPr>
              <w:jc w:val="right"/>
            </w:pPr>
          </w:p>
        </w:tc>
        <w:tc>
          <w:tcPr>
            <w:tcW w:w="284" w:type="dxa"/>
          </w:tcPr>
          <w:p w14:paraId="78BEA48A" w14:textId="77777777" w:rsidR="00BD41B6" w:rsidRPr="00057099" w:rsidRDefault="00BD41B6" w:rsidP="00BD41B6">
            <w:r w:rsidRPr="00057099">
              <w:t>:</w:t>
            </w:r>
          </w:p>
        </w:tc>
        <w:tc>
          <w:tcPr>
            <w:tcW w:w="4536" w:type="dxa"/>
          </w:tcPr>
          <w:p w14:paraId="44BB3719" w14:textId="5F503E45" w:rsidR="00BD41B6" w:rsidRPr="00057099" w:rsidRDefault="00BD41B6" w:rsidP="00BD41B6">
            <w:r w:rsidRPr="00057099">
              <w:t>vanaf aansluiting pomp tot en met aansluiting op nieuw muurdoorvoerstuk DN300</w:t>
            </w:r>
          </w:p>
        </w:tc>
      </w:tr>
      <w:tr w:rsidR="00BD41B6" w:rsidRPr="00057099" w14:paraId="30EE0E62" w14:textId="77777777" w:rsidTr="00BD41B6">
        <w:trPr>
          <w:cantSplit/>
        </w:trPr>
        <w:tc>
          <w:tcPr>
            <w:tcW w:w="2948" w:type="dxa"/>
          </w:tcPr>
          <w:p w14:paraId="1BBFF4AC" w14:textId="77777777" w:rsidR="00BD41B6" w:rsidRPr="00057099" w:rsidRDefault="00BD41B6" w:rsidP="00BD41B6">
            <w:r w:rsidRPr="00057099">
              <w:t>Aantal</w:t>
            </w:r>
          </w:p>
        </w:tc>
        <w:tc>
          <w:tcPr>
            <w:tcW w:w="851" w:type="dxa"/>
          </w:tcPr>
          <w:p w14:paraId="2E1A22C2" w14:textId="77777777" w:rsidR="00BD41B6" w:rsidRPr="00057099" w:rsidRDefault="00BD41B6" w:rsidP="00BD41B6">
            <w:pPr>
              <w:jc w:val="right"/>
            </w:pPr>
          </w:p>
        </w:tc>
        <w:tc>
          <w:tcPr>
            <w:tcW w:w="284" w:type="dxa"/>
          </w:tcPr>
          <w:p w14:paraId="3BB42FC3" w14:textId="77777777" w:rsidR="00BD41B6" w:rsidRPr="00057099" w:rsidRDefault="00BD41B6" w:rsidP="00BD41B6">
            <w:r w:rsidRPr="00057099">
              <w:t>:</w:t>
            </w:r>
          </w:p>
        </w:tc>
        <w:tc>
          <w:tcPr>
            <w:tcW w:w="4536" w:type="dxa"/>
          </w:tcPr>
          <w:p w14:paraId="0A992A07" w14:textId="77777777" w:rsidR="00BD41B6" w:rsidRPr="00057099" w:rsidRDefault="00BD41B6" w:rsidP="00BD41B6">
            <w:r w:rsidRPr="00057099">
              <w:t>1</w:t>
            </w:r>
          </w:p>
        </w:tc>
      </w:tr>
      <w:tr w:rsidR="00BD41B6" w:rsidRPr="00057099" w14:paraId="417E9F32" w14:textId="77777777" w:rsidTr="00BD41B6">
        <w:trPr>
          <w:cantSplit/>
        </w:trPr>
        <w:tc>
          <w:tcPr>
            <w:tcW w:w="2948" w:type="dxa"/>
          </w:tcPr>
          <w:p w14:paraId="37AA9626" w14:textId="77777777" w:rsidR="00BD41B6" w:rsidRPr="00057099" w:rsidRDefault="00BD41B6" w:rsidP="00BD41B6">
            <w:r w:rsidRPr="00057099">
              <w:t>diameter</w:t>
            </w:r>
          </w:p>
        </w:tc>
        <w:tc>
          <w:tcPr>
            <w:tcW w:w="851" w:type="dxa"/>
          </w:tcPr>
          <w:p w14:paraId="264F13C3" w14:textId="77777777" w:rsidR="00BD41B6" w:rsidRPr="00057099" w:rsidRDefault="00BD41B6" w:rsidP="00BD41B6">
            <w:pPr>
              <w:jc w:val="right"/>
            </w:pPr>
            <w:r w:rsidRPr="00057099">
              <w:t>mm</w:t>
            </w:r>
          </w:p>
        </w:tc>
        <w:tc>
          <w:tcPr>
            <w:tcW w:w="284" w:type="dxa"/>
          </w:tcPr>
          <w:p w14:paraId="42B5DF28" w14:textId="77777777" w:rsidR="00BD41B6" w:rsidRPr="00057099" w:rsidRDefault="00BD41B6" w:rsidP="00BD41B6">
            <w:r w:rsidRPr="00057099">
              <w:t>:</w:t>
            </w:r>
          </w:p>
        </w:tc>
        <w:tc>
          <w:tcPr>
            <w:tcW w:w="4536" w:type="dxa"/>
          </w:tcPr>
          <w:p w14:paraId="563EC7AA" w14:textId="71BA7EE0" w:rsidR="00BD41B6" w:rsidRPr="00057099" w:rsidRDefault="00BD41B6" w:rsidP="00BD41B6">
            <w:r w:rsidRPr="00057099">
              <w:t>DN 250 / DN300</w:t>
            </w:r>
          </w:p>
        </w:tc>
      </w:tr>
      <w:tr w:rsidR="00BD41B6" w:rsidRPr="00057099" w14:paraId="643D4766" w14:textId="77777777" w:rsidTr="00BD41B6">
        <w:trPr>
          <w:cantSplit/>
        </w:trPr>
        <w:tc>
          <w:tcPr>
            <w:tcW w:w="2948" w:type="dxa"/>
          </w:tcPr>
          <w:p w14:paraId="31AE2438" w14:textId="77777777" w:rsidR="00BD41B6" w:rsidRPr="00057099" w:rsidRDefault="00BD41B6" w:rsidP="00BD41B6">
            <w:r w:rsidRPr="00057099">
              <w:t>appendages</w:t>
            </w:r>
          </w:p>
        </w:tc>
        <w:tc>
          <w:tcPr>
            <w:tcW w:w="851" w:type="dxa"/>
          </w:tcPr>
          <w:p w14:paraId="00B05722" w14:textId="77777777" w:rsidR="00BD41B6" w:rsidRPr="00057099" w:rsidRDefault="00BD41B6" w:rsidP="00BD41B6">
            <w:pPr>
              <w:jc w:val="right"/>
            </w:pPr>
          </w:p>
        </w:tc>
        <w:tc>
          <w:tcPr>
            <w:tcW w:w="284" w:type="dxa"/>
          </w:tcPr>
          <w:p w14:paraId="080B5E37" w14:textId="77777777" w:rsidR="00BD41B6" w:rsidRPr="00057099" w:rsidRDefault="00BD41B6" w:rsidP="00BD41B6">
            <w:r w:rsidRPr="00057099">
              <w:t>:</w:t>
            </w:r>
          </w:p>
        </w:tc>
        <w:tc>
          <w:tcPr>
            <w:tcW w:w="4536" w:type="dxa"/>
          </w:tcPr>
          <w:p w14:paraId="372A1390"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muurdoorvoerstuk </w:t>
            </w:r>
          </w:p>
        </w:tc>
      </w:tr>
      <w:tr w:rsidR="00BD41B6" w:rsidRPr="00057099" w14:paraId="13910D19" w14:textId="77777777" w:rsidTr="00BD41B6">
        <w:trPr>
          <w:cantSplit/>
        </w:trPr>
        <w:tc>
          <w:tcPr>
            <w:tcW w:w="2948" w:type="dxa"/>
          </w:tcPr>
          <w:p w14:paraId="1DE91289" w14:textId="77777777" w:rsidR="00BD41B6" w:rsidRPr="00057099" w:rsidRDefault="00BD41B6" w:rsidP="00BD41B6"/>
        </w:tc>
        <w:tc>
          <w:tcPr>
            <w:tcW w:w="851" w:type="dxa"/>
          </w:tcPr>
          <w:p w14:paraId="1178DCA0" w14:textId="77777777" w:rsidR="00BD41B6" w:rsidRPr="00057099" w:rsidRDefault="00BD41B6" w:rsidP="00BD41B6">
            <w:pPr>
              <w:jc w:val="right"/>
            </w:pPr>
          </w:p>
        </w:tc>
        <w:tc>
          <w:tcPr>
            <w:tcW w:w="284" w:type="dxa"/>
          </w:tcPr>
          <w:p w14:paraId="64B4AB35" w14:textId="77777777" w:rsidR="00BD41B6" w:rsidRPr="00057099" w:rsidRDefault="00BD41B6" w:rsidP="00BD41B6"/>
        </w:tc>
        <w:tc>
          <w:tcPr>
            <w:tcW w:w="4536" w:type="dxa"/>
          </w:tcPr>
          <w:p w14:paraId="0218FC3B"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r w:rsidR="00BD41B6" w:rsidRPr="00057099" w14:paraId="2B0F3838" w14:textId="77777777" w:rsidTr="00BD41B6">
        <w:trPr>
          <w:cantSplit/>
        </w:trPr>
        <w:tc>
          <w:tcPr>
            <w:tcW w:w="2948" w:type="dxa"/>
          </w:tcPr>
          <w:p w14:paraId="3EB02B43" w14:textId="77777777" w:rsidR="00BD41B6" w:rsidRPr="00057099" w:rsidRDefault="00BD41B6" w:rsidP="00BD41B6"/>
        </w:tc>
        <w:tc>
          <w:tcPr>
            <w:tcW w:w="851" w:type="dxa"/>
          </w:tcPr>
          <w:p w14:paraId="07787625" w14:textId="77777777" w:rsidR="00BD41B6" w:rsidRPr="00057099" w:rsidRDefault="00BD41B6" w:rsidP="00BD41B6">
            <w:pPr>
              <w:jc w:val="right"/>
            </w:pPr>
          </w:p>
        </w:tc>
        <w:tc>
          <w:tcPr>
            <w:tcW w:w="284" w:type="dxa"/>
          </w:tcPr>
          <w:p w14:paraId="335923E3" w14:textId="77777777" w:rsidR="00BD41B6" w:rsidRPr="00057099" w:rsidRDefault="00BD41B6" w:rsidP="00BD41B6"/>
        </w:tc>
        <w:tc>
          <w:tcPr>
            <w:tcW w:w="4536" w:type="dxa"/>
          </w:tcPr>
          <w:p w14:paraId="7DC28903"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terugslagklep</w:t>
            </w:r>
          </w:p>
        </w:tc>
      </w:tr>
      <w:tr w:rsidR="00BD41B6" w:rsidRPr="00057099" w14:paraId="7E120A90" w14:textId="77777777" w:rsidTr="00BD41B6">
        <w:trPr>
          <w:cantSplit/>
        </w:trPr>
        <w:tc>
          <w:tcPr>
            <w:tcW w:w="2948" w:type="dxa"/>
          </w:tcPr>
          <w:p w14:paraId="01EC8734" w14:textId="77777777" w:rsidR="00BD41B6" w:rsidRPr="00057099" w:rsidRDefault="00BD41B6" w:rsidP="00BD41B6"/>
        </w:tc>
        <w:tc>
          <w:tcPr>
            <w:tcW w:w="851" w:type="dxa"/>
          </w:tcPr>
          <w:p w14:paraId="6A0B749C" w14:textId="77777777" w:rsidR="00BD41B6" w:rsidRPr="00057099" w:rsidRDefault="00BD41B6" w:rsidP="00BD41B6">
            <w:pPr>
              <w:jc w:val="right"/>
            </w:pPr>
          </w:p>
        </w:tc>
        <w:tc>
          <w:tcPr>
            <w:tcW w:w="284" w:type="dxa"/>
          </w:tcPr>
          <w:p w14:paraId="548570A5" w14:textId="77777777" w:rsidR="00BD41B6" w:rsidRPr="00057099" w:rsidRDefault="00BD41B6" w:rsidP="00BD41B6"/>
        </w:tc>
        <w:tc>
          <w:tcPr>
            <w:tcW w:w="4536" w:type="dxa"/>
          </w:tcPr>
          <w:p w14:paraId="0CB14EE5"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p w14:paraId="1E3F50F8" w14:textId="30F7D9E3" w:rsidR="001760CF" w:rsidRPr="00057099" w:rsidRDefault="001760CF"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manometer</w:t>
            </w:r>
          </w:p>
        </w:tc>
      </w:tr>
      <w:tr w:rsidR="00BD41B6" w:rsidRPr="00057099" w14:paraId="3F8B923D" w14:textId="77777777" w:rsidTr="00BD41B6">
        <w:trPr>
          <w:cantSplit/>
        </w:trPr>
        <w:tc>
          <w:tcPr>
            <w:tcW w:w="2948" w:type="dxa"/>
          </w:tcPr>
          <w:p w14:paraId="152C39AA" w14:textId="77777777" w:rsidR="00BD41B6" w:rsidRPr="00057099" w:rsidRDefault="00BD41B6" w:rsidP="00BD41B6"/>
        </w:tc>
        <w:tc>
          <w:tcPr>
            <w:tcW w:w="851" w:type="dxa"/>
          </w:tcPr>
          <w:p w14:paraId="5CACF244" w14:textId="77777777" w:rsidR="00BD41B6" w:rsidRPr="00057099" w:rsidRDefault="00BD41B6" w:rsidP="00BD41B6">
            <w:pPr>
              <w:jc w:val="right"/>
            </w:pPr>
          </w:p>
        </w:tc>
        <w:tc>
          <w:tcPr>
            <w:tcW w:w="284" w:type="dxa"/>
          </w:tcPr>
          <w:p w14:paraId="71D70DCA" w14:textId="77777777" w:rsidR="00BD41B6" w:rsidRPr="00057099" w:rsidRDefault="00BD41B6" w:rsidP="00BD41B6"/>
        </w:tc>
        <w:tc>
          <w:tcPr>
            <w:tcW w:w="4536" w:type="dxa"/>
          </w:tcPr>
          <w:p w14:paraId="6238FE95"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BC01DA" w:rsidRPr="00057099" w14:paraId="252939E5" w14:textId="77777777" w:rsidTr="005E2878">
        <w:trPr>
          <w:cantSplit/>
        </w:trPr>
        <w:tc>
          <w:tcPr>
            <w:tcW w:w="2948" w:type="dxa"/>
          </w:tcPr>
          <w:p w14:paraId="783BB7C6" w14:textId="77777777" w:rsidR="00BC01DA" w:rsidRPr="00057099" w:rsidRDefault="00BC01DA" w:rsidP="005E2878"/>
        </w:tc>
        <w:tc>
          <w:tcPr>
            <w:tcW w:w="851" w:type="dxa"/>
          </w:tcPr>
          <w:p w14:paraId="26060FC2" w14:textId="77777777" w:rsidR="00BC01DA" w:rsidRPr="00057099" w:rsidRDefault="00BC01DA" w:rsidP="005E2878">
            <w:pPr>
              <w:jc w:val="right"/>
            </w:pPr>
          </w:p>
        </w:tc>
        <w:tc>
          <w:tcPr>
            <w:tcW w:w="284" w:type="dxa"/>
          </w:tcPr>
          <w:p w14:paraId="51973D72" w14:textId="77777777" w:rsidR="00BC01DA" w:rsidRPr="00057099" w:rsidRDefault="00BC01DA" w:rsidP="005E2878"/>
        </w:tc>
        <w:tc>
          <w:tcPr>
            <w:tcW w:w="4536" w:type="dxa"/>
          </w:tcPr>
          <w:p w14:paraId="321D328E" w14:textId="10E7D6D1"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standmelding op terugslagklep GS4042 en GS4052 (zie Technische werkomschrijving E)</w:t>
            </w:r>
          </w:p>
        </w:tc>
      </w:tr>
      <w:tr w:rsidR="00BD41B6" w:rsidRPr="00057099" w14:paraId="269207E1" w14:textId="77777777" w:rsidTr="00BD41B6">
        <w:trPr>
          <w:cantSplit/>
        </w:trPr>
        <w:tc>
          <w:tcPr>
            <w:tcW w:w="2948" w:type="dxa"/>
          </w:tcPr>
          <w:p w14:paraId="68760E84" w14:textId="77777777" w:rsidR="00BD41B6" w:rsidRPr="00057099" w:rsidRDefault="00BD41B6" w:rsidP="00BD41B6"/>
        </w:tc>
        <w:tc>
          <w:tcPr>
            <w:tcW w:w="851" w:type="dxa"/>
          </w:tcPr>
          <w:p w14:paraId="1417CE6C" w14:textId="77777777" w:rsidR="00BD41B6" w:rsidRPr="00057099" w:rsidRDefault="00BD41B6" w:rsidP="00BD41B6">
            <w:pPr>
              <w:jc w:val="right"/>
            </w:pPr>
          </w:p>
        </w:tc>
        <w:tc>
          <w:tcPr>
            <w:tcW w:w="284" w:type="dxa"/>
          </w:tcPr>
          <w:p w14:paraId="7056D15C" w14:textId="77777777" w:rsidR="00BD41B6" w:rsidRPr="00057099" w:rsidRDefault="00BD41B6" w:rsidP="00BD41B6"/>
        </w:tc>
        <w:tc>
          <w:tcPr>
            <w:tcW w:w="4536" w:type="dxa"/>
          </w:tcPr>
          <w:p w14:paraId="4DAAA53E" w14:textId="12913490"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debietmeter FT40</w:t>
            </w:r>
            <w:r w:rsidR="00BC01DA" w:rsidRPr="00057099">
              <w:rPr>
                <w:rFonts w:eastAsiaTheme="minorEastAsia" w:cstheme="minorBidi"/>
                <w:noProof w:val="0"/>
                <w:color w:val="00577E" w:themeColor="text1"/>
                <w:sz w:val="20"/>
                <w:lang w:val="nl-NL" w:eastAsia="en-GB"/>
              </w:rPr>
              <w:t>83</w:t>
            </w:r>
            <w:r w:rsidRPr="00057099">
              <w:rPr>
                <w:rFonts w:eastAsiaTheme="minorEastAsia" w:cstheme="minorBidi"/>
                <w:noProof w:val="0"/>
                <w:color w:val="00577E" w:themeColor="text1"/>
                <w:sz w:val="20"/>
                <w:lang w:val="nl-NL" w:eastAsia="en-GB"/>
              </w:rPr>
              <w:t xml:space="preserve"> (zie Technische werkomschrijving E)</w:t>
            </w:r>
          </w:p>
        </w:tc>
      </w:tr>
      <w:tr w:rsidR="00BD41B6" w:rsidRPr="00057099" w14:paraId="72F2BFE0" w14:textId="77777777" w:rsidTr="00BD41B6">
        <w:trPr>
          <w:cantSplit/>
        </w:trPr>
        <w:tc>
          <w:tcPr>
            <w:tcW w:w="2948" w:type="dxa"/>
          </w:tcPr>
          <w:p w14:paraId="4C2C9286" w14:textId="77777777" w:rsidR="00BD41B6" w:rsidRPr="00057099" w:rsidRDefault="00BD41B6" w:rsidP="00BD41B6"/>
        </w:tc>
        <w:tc>
          <w:tcPr>
            <w:tcW w:w="851" w:type="dxa"/>
          </w:tcPr>
          <w:p w14:paraId="64FE0AE0" w14:textId="77777777" w:rsidR="00BD41B6" w:rsidRPr="00057099" w:rsidRDefault="00BD41B6" w:rsidP="00BD41B6">
            <w:pPr>
              <w:jc w:val="right"/>
            </w:pPr>
          </w:p>
        </w:tc>
        <w:tc>
          <w:tcPr>
            <w:tcW w:w="284" w:type="dxa"/>
          </w:tcPr>
          <w:p w14:paraId="00F4184F" w14:textId="77777777" w:rsidR="00BD41B6" w:rsidRPr="00057099" w:rsidRDefault="00BD41B6" w:rsidP="00BD41B6"/>
        </w:tc>
        <w:tc>
          <w:tcPr>
            <w:tcW w:w="4536" w:type="dxa"/>
          </w:tcPr>
          <w:p w14:paraId="2F553583"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BD41B6" w:rsidRPr="00057099" w14:paraId="3622DFEB" w14:textId="77777777" w:rsidTr="00BD41B6">
        <w:trPr>
          <w:cantSplit/>
        </w:trPr>
        <w:tc>
          <w:tcPr>
            <w:tcW w:w="2948" w:type="dxa"/>
          </w:tcPr>
          <w:p w14:paraId="65B7DF2F" w14:textId="77777777" w:rsidR="00BD41B6" w:rsidRPr="00057099" w:rsidRDefault="00BD41B6" w:rsidP="00BD41B6"/>
          <w:p w14:paraId="59F9F865" w14:textId="77777777" w:rsidR="00BD41B6" w:rsidRPr="00057099" w:rsidRDefault="00BD41B6" w:rsidP="00BD41B6"/>
        </w:tc>
        <w:tc>
          <w:tcPr>
            <w:tcW w:w="851" w:type="dxa"/>
          </w:tcPr>
          <w:p w14:paraId="65BB313A" w14:textId="77777777" w:rsidR="00BD41B6" w:rsidRPr="00057099" w:rsidRDefault="00BD41B6" w:rsidP="00BD41B6">
            <w:pPr>
              <w:jc w:val="right"/>
            </w:pPr>
          </w:p>
        </w:tc>
        <w:tc>
          <w:tcPr>
            <w:tcW w:w="284" w:type="dxa"/>
          </w:tcPr>
          <w:p w14:paraId="595C658C" w14:textId="77777777" w:rsidR="00BD41B6" w:rsidRPr="00057099" w:rsidRDefault="00BD41B6" w:rsidP="00BD41B6"/>
        </w:tc>
        <w:tc>
          <w:tcPr>
            <w:tcW w:w="4536" w:type="dxa"/>
          </w:tcPr>
          <w:p w14:paraId="48B07FC7" w14:textId="77777777" w:rsidR="00BD41B6" w:rsidRPr="00057099" w:rsidRDefault="00BD41B6" w:rsidP="00BD41B6">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bl>
    <w:p w14:paraId="72F5000D" w14:textId="642B34D0" w:rsidR="00BD41B6" w:rsidRPr="00057099" w:rsidRDefault="00BD41B6" w:rsidP="005B35B1">
      <w:pPr>
        <w:pStyle w:val="Heading2"/>
        <w:numPr>
          <w:ilvl w:val="1"/>
          <w:numId w:val="19"/>
        </w:numPr>
      </w:pPr>
      <w:bookmarkStart w:id="171" w:name="_Toc54965528"/>
      <w:r w:rsidRPr="00057099">
        <w:t>Nevenbestanddelen</w:t>
      </w:r>
      <w:bookmarkEnd w:id="171"/>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1E2792" w:rsidRPr="00057099" w14:paraId="654DBE60" w14:textId="77777777" w:rsidTr="00D62E73">
        <w:trPr>
          <w:cantSplit/>
        </w:trPr>
        <w:tc>
          <w:tcPr>
            <w:tcW w:w="3227" w:type="dxa"/>
          </w:tcPr>
          <w:p w14:paraId="3BD47C27" w14:textId="77777777" w:rsidR="001E2792" w:rsidRPr="00057099" w:rsidRDefault="001E2792" w:rsidP="00D62E73">
            <w:r w:rsidRPr="00057099">
              <w:t>Materiaal verbindingsmiddelen</w:t>
            </w:r>
          </w:p>
        </w:tc>
        <w:tc>
          <w:tcPr>
            <w:tcW w:w="567" w:type="dxa"/>
          </w:tcPr>
          <w:p w14:paraId="61ABB6E3" w14:textId="77777777" w:rsidR="001E2792" w:rsidRPr="00057099" w:rsidRDefault="001E2792" w:rsidP="00D62E73">
            <w:pPr>
              <w:spacing w:line="240" w:lineRule="exact"/>
              <w:jc w:val="right"/>
            </w:pPr>
          </w:p>
        </w:tc>
        <w:tc>
          <w:tcPr>
            <w:tcW w:w="284" w:type="dxa"/>
          </w:tcPr>
          <w:p w14:paraId="139410B0" w14:textId="77777777" w:rsidR="001E2792" w:rsidRPr="00057099" w:rsidRDefault="001E2792" w:rsidP="00D62E73">
            <w:pPr>
              <w:spacing w:line="240" w:lineRule="exact"/>
            </w:pPr>
            <w:r w:rsidRPr="00057099">
              <w:t>:</w:t>
            </w:r>
          </w:p>
        </w:tc>
        <w:tc>
          <w:tcPr>
            <w:tcW w:w="4990" w:type="dxa"/>
          </w:tcPr>
          <w:p w14:paraId="3250EAD5" w14:textId="3E9922ED" w:rsidR="001E2792" w:rsidRPr="00057099" w:rsidRDefault="001E2792" w:rsidP="00D62E73">
            <w:pPr>
              <w:spacing w:line="240" w:lineRule="exact"/>
            </w:pPr>
            <w:r w:rsidRPr="00057099">
              <w:t xml:space="preserve">volgens </w:t>
            </w:r>
            <w:r w:rsidR="004D7395" w:rsidRPr="00057099">
              <w:t>Bundel AV 2018 WT</w:t>
            </w:r>
            <w:r w:rsidRPr="00057099">
              <w:t>, hoofdstuk 2</w:t>
            </w:r>
          </w:p>
        </w:tc>
      </w:tr>
      <w:tr w:rsidR="001E2792" w:rsidRPr="00057099" w14:paraId="2A1CBAB1" w14:textId="77777777" w:rsidTr="00D62E73">
        <w:trPr>
          <w:cantSplit/>
        </w:trPr>
        <w:tc>
          <w:tcPr>
            <w:tcW w:w="3227" w:type="dxa"/>
          </w:tcPr>
          <w:p w14:paraId="728D5046" w14:textId="77777777" w:rsidR="001E2792" w:rsidRPr="00057099" w:rsidRDefault="001E2792" w:rsidP="00D62E73">
            <w:pPr>
              <w:spacing w:line="240" w:lineRule="exact"/>
            </w:pPr>
            <w:r w:rsidRPr="00057099">
              <w:t>Materiaal ondersteuningsconstructies</w:t>
            </w:r>
          </w:p>
        </w:tc>
        <w:tc>
          <w:tcPr>
            <w:tcW w:w="567" w:type="dxa"/>
          </w:tcPr>
          <w:p w14:paraId="324D80BF" w14:textId="77777777" w:rsidR="001E2792" w:rsidRPr="00057099" w:rsidRDefault="001E2792" w:rsidP="00D62E73">
            <w:pPr>
              <w:spacing w:line="240" w:lineRule="exact"/>
              <w:jc w:val="right"/>
            </w:pPr>
          </w:p>
        </w:tc>
        <w:tc>
          <w:tcPr>
            <w:tcW w:w="284" w:type="dxa"/>
          </w:tcPr>
          <w:p w14:paraId="6250E7D7" w14:textId="77777777" w:rsidR="001E2792" w:rsidRPr="00057099" w:rsidRDefault="001E2792" w:rsidP="00D62E73">
            <w:pPr>
              <w:spacing w:line="240" w:lineRule="exact"/>
            </w:pPr>
            <w:r w:rsidRPr="00057099">
              <w:t>:</w:t>
            </w:r>
          </w:p>
        </w:tc>
        <w:tc>
          <w:tcPr>
            <w:tcW w:w="4990" w:type="dxa"/>
          </w:tcPr>
          <w:p w14:paraId="54DB15BF" w14:textId="77777777" w:rsidR="001E2792" w:rsidRPr="00057099" w:rsidRDefault="001E2792" w:rsidP="00D62E73">
            <w:pPr>
              <w:spacing w:line="240" w:lineRule="exact"/>
            </w:pPr>
            <w:r w:rsidRPr="00057099">
              <w:t>roestvaststaal AISI 304, thermisch verzinkt staal</w:t>
            </w:r>
          </w:p>
          <w:p w14:paraId="73DE16C7" w14:textId="77777777" w:rsidR="001E2792" w:rsidRPr="00057099" w:rsidRDefault="001E2792" w:rsidP="00D62E73">
            <w:pPr>
              <w:spacing w:line="240" w:lineRule="exact"/>
            </w:pPr>
          </w:p>
        </w:tc>
      </w:tr>
    </w:tbl>
    <w:p w14:paraId="68960127" w14:textId="5DB71D18" w:rsidR="001E2792" w:rsidRPr="00057099" w:rsidRDefault="001E2792" w:rsidP="001E2792">
      <w:pPr>
        <w:pStyle w:val="BodyText"/>
      </w:pPr>
    </w:p>
    <w:p w14:paraId="54E3F916" w14:textId="77777777" w:rsidR="001E2792" w:rsidRPr="00057099" w:rsidRDefault="001E2792" w:rsidP="0074037F">
      <w:pPr>
        <w:pStyle w:val="BodyText"/>
      </w:pPr>
    </w:p>
    <w:p w14:paraId="3BB2DB0B" w14:textId="77777777" w:rsidR="00BD41B6" w:rsidRPr="00057099" w:rsidRDefault="00BD41B6" w:rsidP="00BD41B6"/>
    <w:p w14:paraId="578A0E62" w14:textId="77777777" w:rsidR="00BD41B6" w:rsidRPr="00057099" w:rsidRDefault="00BD41B6" w:rsidP="005B35B1">
      <w:pPr>
        <w:pStyle w:val="Heading2"/>
        <w:numPr>
          <w:ilvl w:val="1"/>
          <w:numId w:val="19"/>
        </w:numPr>
      </w:pPr>
      <w:bookmarkStart w:id="172" w:name="_Toc54965529"/>
      <w:r w:rsidRPr="00057099">
        <w:lastRenderedPageBreak/>
        <w:t>Conservering</w:t>
      </w:r>
      <w:bookmarkEnd w:id="172"/>
    </w:p>
    <w:p w14:paraId="6656BA30" w14:textId="77777777" w:rsidR="00BD41B6" w:rsidRPr="00057099" w:rsidRDefault="00BD41B6" w:rsidP="00BD41B6">
      <w:r w:rsidRPr="00057099">
        <w:t>Alle genoemde stalen onderdelen conserveren zoals genoemd in de voorschriften:</w:t>
      </w:r>
    </w:p>
    <w:p w14:paraId="2831B58E" w14:textId="77777777" w:rsidR="00BD41B6" w:rsidRPr="00057099" w:rsidRDefault="00BD41B6" w:rsidP="00BD41B6"/>
    <w:p w14:paraId="160ED491" w14:textId="77777777" w:rsidR="00BD41B6" w:rsidRPr="00057099" w:rsidRDefault="00BD41B6" w:rsidP="005B35B1">
      <w:pPr>
        <w:pStyle w:val="Heading2"/>
        <w:numPr>
          <w:ilvl w:val="1"/>
          <w:numId w:val="19"/>
        </w:numPr>
      </w:pPr>
      <w:bookmarkStart w:id="173" w:name="_Toc54965530"/>
      <w:r w:rsidRPr="00057099">
        <w:t>Keuringen en beproevingen</w:t>
      </w:r>
      <w:bookmarkEnd w:id="173"/>
    </w:p>
    <w:p w14:paraId="51FD7932" w14:textId="77777777" w:rsidR="00BD41B6" w:rsidRPr="00057099" w:rsidRDefault="00BD41B6" w:rsidP="00BD41B6">
      <w:r w:rsidRPr="00057099">
        <w:t>Naast de algemeen gebruikelijke keuringen en beproevingen, zoals genoemd in de algemene technische werken, dienen voor dit onderdeel door de aannemer de volgende beproevingen te worden uitgevoerd:</w:t>
      </w:r>
    </w:p>
    <w:p w14:paraId="041F47B0" w14:textId="77777777" w:rsidR="00BD41B6" w:rsidRPr="00057099" w:rsidRDefault="00BD41B6" w:rsidP="00BD41B6"/>
    <w:p w14:paraId="3F0DDA38" w14:textId="77777777" w:rsidR="00BD41B6" w:rsidRPr="00057099" w:rsidRDefault="00BD41B6" w:rsidP="00BD41B6">
      <w:r w:rsidRPr="00057099">
        <w:t>Voor de verzending naar de bouwplaats (FAT):</w:t>
      </w:r>
    </w:p>
    <w:p w14:paraId="1179616D" w14:textId="77777777" w:rsidR="00BD41B6" w:rsidRPr="00057099" w:rsidRDefault="00BD41B6" w:rsidP="00BD41B6">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w:t>
      </w:r>
    </w:p>
    <w:p w14:paraId="789B4638" w14:textId="77777777" w:rsidR="00BD41B6" w:rsidRPr="00057099" w:rsidRDefault="00BD41B6" w:rsidP="00BD41B6"/>
    <w:p w14:paraId="77E1D850" w14:textId="77777777" w:rsidR="00BD41B6" w:rsidRPr="00057099" w:rsidRDefault="00BD41B6" w:rsidP="00BD41B6">
      <w:r w:rsidRPr="00057099">
        <w:t>Na de montage ten behoeve van de oplevering (SAT):</w:t>
      </w:r>
    </w:p>
    <w:p w14:paraId="2E346C93" w14:textId="77777777" w:rsidR="00BD41B6" w:rsidRPr="00057099" w:rsidRDefault="00BD41B6" w:rsidP="00BD41B6">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 conservering.</w:t>
      </w:r>
    </w:p>
    <w:p w14:paraId="2C361274" w14:textId="77777777" w:rsidR="00BD41B6" w:rsidRPr="00057099" w:rsidRDefault="00BD41B6" w:rsidP="00BD41B6">
      <w:pPr>
        <w:pStyle w:val="Bullet1"/>
        <w:tabs>
          <w:tab w:val="clear" w:pos="1135"/>
          <w:tab w:val="num" w:pos="426"/>
          <w:tab w:val="num" w:pos="657"/>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Lekdichtheidtest</w:t>
      </w:r>
      <w:proofErr w:type="spellEnd"/>
      <w:r w:rsidRPr="00057099">
        <w:rPr>
          <w:rFonts w:eastAsiaTheme="minorEastAsia" w:cstheme="minorBidi"/>
          <w:noProof w:val="0"/>
          <w:color w:val="00577E" w:themeColor="text1"/>
          <w:sz w:val="20"/>
          <w:lang w:val="nl-NL" w:eastAsia="en-GB"/>
        </w:rPr>
        <w:t xml:space="preserve"> leidingwerk en appendages.</w:t>
      </w:r>
    </w:p>
    <w:p w14:paraId="316EB7D2" w14:textId="77777777" w:rsidR="00BD41B6" w:rsidRPr="00057099" w:rsidRDefault="00BD41B6" w:rsidP="00BD41B6">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Capaciteitstest.</w:t>
      </w:r>
    </w:p>
    <w:p w14:paraId="7F8EB84B" w14:textId="77777777" w:rsidR="00BD41B6" w:rsidRPr="00057099" w:rsidRDefault="00BD41B6" w:rsidP="00BD41B6">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Trillingsmeting.</w:t>
      </w:r>
    </w:p>
    <w:p w14:paraId="2141209D" w14:textId="2F60F91A" w:rsidR="00A44AD8" w:rsidRPr="00057099" w:rsidRDefault="00A44AD8">
      <w:pPr>
        <w:rPr>
          <w:rFonts w:cs="Arial"/>
          <w:highlight w:val="magenta"/>
        </w:rPr>
      </w:pPr>
      <w:r w:rsidRPr="00057099">
        <w:rPr>
          <w:highlight w:val="magenta"/>
        </w:rPr>
        <w:br w:type="page"/>
      </w:r>
    </w:p>
    <w:p w14:paraId="2850433A" w14:textId="70A51E0E" w:rsidR="00BC01DA" w:rsidRPr="00057099" w:rsidRDefault="00BC01DA" w:rsidP="005B35B1">
      <w:pPr>
        <w:pStyle w:val="Heading1"/>
        <w:numPr>
          <w:ilvl w:val="0"/>
          <w:numId w:val="19"/>
        </w:numPr>
      </w:pPr>
      <w:bookmarkStart w:id="174" w:name="_Toc54965531"/>
      <w:r w:rsidRPr="00057099">
        <w:lastRenderedPageBreak/>
        <w:t xml:space="preserve">Retourslibpompen nabezinktank </w:t>
      </w:r>
      <w:r w:rsidR="00F041BF" w:rsidRPr="00057099">
        <w:t>2</w:t>
      </w:r>
      <w:bookmarkEnd w:id="174"/>
    </w:p>
    <w:p w14:paraId="437A6B9A" w14:textId="798335D5" w:rsidR="00F041BF" w:rsidRPr="00057099" w:rsidRDefault="00F041BF" w:rsidP="00F041BF">
      <w:pPr>
        <w:pStyle w:val="BodyText"/>
      </w:pPr>
      <w:r w:rsidRPr="00057099">
        <w:t xml:space="preserve">In de pompenruimte van het ontvangwerk dienen twee nieuwe retourslibpompen, 1+1 opstelling, inclusief leidingwerk en appendages opgesteld te worden. Retourslib wordt onttrokken uit nabezinktank 2 en dient te worden verpompt naar de retourslibput in het ontvangwerk. </w:t>
      </w:r>
    </w:p>
    <w:p w14:paraId="3D42B72F" w14:textId="77777777" w:rsidR="00F041BF" w:rsidRPr="00057099" w:rsidRDefault="00F041BF" w:rsidP="00BC01DA">
      <w:pPr>
        <w:pStyle w:val="BodyText"/>
      </w:pPr>
    </w:p>
    <w:p w14:paraId="7C371B3B" w14:textId="77777777" w:rsidR="00BC01DA" w:rsidRPr="00057099" w:rsidRDefault="00BC01DA" w:rsidP="005B35B1">
      <w:pPr>
        <w:pStyle w:val="Heading2"/>
        <w:numPr>
          <w:ilvl w:val="1"/>
          <w:numId w:val="19"/>
        </w:numPr>
      </w:pPr>
      <w:bookmarkStart w:id="175" w:name="_Toc54965532"/>
      <w:r w:rsidRPr="00057099">
        <w:t>Leveringsomvang</w:t>
      </w:r>
      <w:bookmarkEnd w:id="175"/>
    </w:p>
    <w:p w14:paraId="691C9BD8" w14:textId="77777777" w:rsidR="00BC01DA" w:rsidRPr="00057099" w:rsidRDefault="00BC01DA" w:rsidP="00BC01DA">
      <w:r w:rsidRPr="00057099">
        <w:t>De leveringsomvang bestaat uit:</w:t>
      </w:r>
    </w:p>
    <w:p w14:paraId="09939F97" w14:textId="517A2541" w:rsidR="00BC01DA" w:rsidRPr="00057099" w:rsidRDefault="00BC01DA" w:rsidP="00BC01DA">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twee schroefcentrifugaalpomp</w:t>
      </w:r>
      <w:r w:rsidR="007C569A" w:rsidRPr="00057099">
        <w:rPr>
          <w:rFonts w:eastAsiaTheme="minorEastAsia" w:cstheme="minorBidi"/>
          <w:noProof w:val="0"/>
          <w:color w:val="00577E" w:themeColor="text1"/>
          <w:sz w:val="20"/>
          <w:lang w:val="nl-NL" w:eastAsia="en-GB"/>
        </w:rPr>
        <w:t>en</w:t>
      </w:r>
      <w:r w:rsidRPr="00057099">
        <w:rPr>
          <w:rFonts w:eastAsiaTheme="minorEastAsia" w:cstheme="minorBidi"/>
          <w:noProof w:val="0"/>
          <w:color w:val="00577E" w:themeColor="text1"/>
          <w:sz w:val="20"/>
          <w:lang w:val="nl-NL" w:eastAsia="en-GB"/>
        </w:rPr>
        <w:t>;</w:t>
      </w:r>
    </w:p>
    <w:p w14:paraId="7F5E0977" w14:textId="77777777" w:rsidR="00BC01DA" w:rsidRPr="00057099" w:rsidRDefault="00BC01DA" w:rsidP="00BC01DA">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leidingwerk met appendages;</w:t>
      </w:r>
    </w:p>
    <w:p w14:paraId="559E217A" w14:textId="77777777" w:rsidR="00BC01DA" w:rsidRPr="00057099" w:rsidRDefault="00BC01DA" w:rsidP="00BC01DA">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nevenbestanddelen</w:t>
      </w:r>
      <w:r w:rsidRPr="00057099">
        <w:rPr>
          <w:lang w:val="nl-NL"/>
        </w:rPr>
        <w:t>.</w:t>
      </w:r>
    </w:p>
    <w:p w14:paraId="2E7719EA" w14:textId="77777777" w:rsidR="00BC01DA" w:rsidRPr="00057099" w:rsidRDefault="00BC01DA" w:rsidP="00BC01DA"/>
    <w:p w14:paraId="2A2A029F" w14:textId="77777777" w:rsidR="00BC01DA" w:rsidRPr="00057099" w:rsidRDefault="00BC01DA" w:rsidP="005B35B1">
      <w:pPr>
        <w:pStyle w:val="Heading2"/>
        <w:numPr>
          <w:ilvl w:val="1"/>
          <w:numId w:val="19"/>
        </w:numPr>
      </w:pPr>
      <w:bookmarkStart w:id="176" w:name="_Toc54965533"/>
      <w:r w:rsidRPr="00057099">
        <w:t>Algemeen</w:t>
      </w:r>
      <w:bookmarkEnd w:id="176"/>
    </w:p>
    <w:tbl>
      <w:tblPr>
        <w:tblW w:w="8613" w:type="dxa"/>
        <w:tblLayout w:type="fixed"/>
        <w:tblLook w:val="01E0" w:firstRow="1" w:lastRow="1" w:firstColumn="1" w:lastColumn="1" w:noHBand="0" w:noVBand="0"/>
      </w:tblPr>
      <w:tblGrid>
        <w:gridCol w:w="2948"/>
        <w:gridCol w:w="851"/>
        <w:gridCol w:w="284"/>
        <w:gridCol w:w="4530"/>
      </w:tblGrid>
      <w:tr w:rsidR="00BC01DA" w:rsidRPr="00057099" w14:paraId="3366EF84" w14:textId="77777777" w:rsidTr="005E2878">
        <w:trPr>
          <w:cantSplit/>
        </w:trPr>
        <w:tc>
          <w:tcPr>
            <w:tcW w:w="2948" w:type="dxa"/>
          </w:tcPr>
          <w:p w14:paraId="28B354B8" w14:textId="77777777" w:rsidR="00BC01DA" w:rsidRPr="00057099" w:rsidRDefault="00BC01DA" w:rsidP="005E2878">
            <w:pPr>
              <w:spacing w:line="240" w:lineRule="exact"/>
            </w:pPr>
            <w:r w:rsidRPr="00057099">
              <w:t>P&amp;ID-nummer</w:t>
            </w:r>
          </w:p>
        </w:tc>
        <w:tc>
          <w:tcPr>
            <w:tcW w:w="851" w:type="dxa"/>
          </w:tcPr>
          <w:p w14:paraId="02C5F136" w14:textId="77777777" w:rsidR="00BC01DA" w:rsidRPr="00057099" w:rsidRDefault="00BC01DA" w:rsidP="005E2878">
            <w:pPr>
              <w:spacing w:line="240" w:lineRule="exact"/>
            </w:pPr>
          </w:p>
        </w:tc>
        <w:tc>
          <w:tcPr>
            <w:tcW w:w="284" w:type="dxa"/>
          </w:tcPr>
          <w:p w14:paraId="7EC35A56" w14:textId="77777777" w:rsidR="00BC01DA" w:rsidRPr="00057099" w:rsidRDefault="00BC01DA" w:rsidP="005E2878">
            <w:pPr>
              <w:spacing w:line="240" w:lineRule="exact"/>
            </w:pPr>
            <w:r w:rsidRPr="00057099">
              <w:t>:</w:t>
            </w:r>
          </w:p>
        </w:tc>
        <w:tc>
          <w:tcPr>
            <w:tcW w:w="4530" w:type="dxa"/>
          </w:tcPr>
          <w:p w14:paraId="276D9E84" w14:textId="77777777" w:rsidR="00BC01DA" w:rsidRPr="00057099" w:rsidRDefault="00BC01DA" w:rsidP="005E2878">
            <w:pPr>
              <w:spacing w:line="240" w:lineRule="exact"/>
            </w:pPr>
            <w:r w:rsidRPr="00057099">
              <w:t>NW 3E--740</w:t>
            </w:r>
          </w:p>
        </w:tc>
      </w:tr>
      <w:tr w:rsidR="00BC01DA" w:rsidRPr="00057099" w14:paraId="53049240" w14:textId="77777777" w:rsidTr="005E2878">
        <w:trPr>
          <w:cantSplit/>
        </w:trPr>
        <w:tc>
          <w:tcPr>
            <w:tcW w:w="2948" w:type="dxa"/>
          </w:tcPr>
          <w:p w14:paraId="0EFF7253" w14:textId="77777777" w:rsidR="00BC01DA" w:rsidRPr="00057099" w:rsidRDefault="00BC01DA" w:rsidP="005E2878">
            <w:pPr>
              <w:spacing w:line="240" w:lineRule="exact"/>
            </w:pPr>
            <w:r w:rsidRPr="00057099">
              <w:t>positienummer</w:t>
            </w:r>
          </w:p>
        </w:tc>
        <w:tc>
          <w:tcPr>
            <w:tcW w:w="851" w:type="dxa"/>
          </w:tcPr>
          <w:p w14:paraId="78D185AF" w14:textId="77777777" w:rsidR="00BC01DA" w:rsidRPr="00057099" w:rsidRDefault="00BC01DA" w:rsidP="005E2878">
            <w:pPr>
              <w:spacing w:line="240" w:lineRule="exact"/>
            </w:pPr>
          </w:p>
        </w:tc>
        <w:tc>
          <w:tcPr>
            <w:tcW w:w="284" w:type="dxa"/>
          </w:tcPr>
          <w:p w14:paraId="190278DF" w14:textId="77777777" w:rsidR="00BC01DA" w:rsidRPr="00057099" w:rsidRDefault="00BC01DA" w:rsidP="005E2878">
            <w:pPr>
              <w:spacing w:line="240" w:lineRule="exact"/>
            </w:pPr>
            <w:r w:rsidRPr="00057099">
              <w:t>:</w:t>
            </w:r>
          </w:p>
        </w:tc>
        <w:tc>
          <w:tcPr>
            <w:tcW w:w="4530" w:type="dxa"/>
          </w:tcPr>
          <w:p w14:paraId="0EE3C4E1" w14:textId="589E57D3" w:rsidR="00BC01DA" w:rsidRPr="00057099" w:rsidRDefault="00BC01DA" w:rsidP="005E2878">
            <w:pPr>
              <w:spacing w:line="240" w:lineRule="exact"/>
            </w:pPr>
            <w:r w:rsidRPr="00057099">
              <w:t>P_40</w:t>
            </w:r>
            <w:r w:rsidR="00F041BF" w:rsidRPr="00057099">
              <w:t>70</w:t>
            </w:r>
            <w:r w:rsidRPr="00057099">
              <w:t xml:space="preserve"> / P_40</w:t>
            </w:r>
            <w:r w:rsidR="00F041BF" w:rsidRPr="00057099">
              <w:t>80</w:t>
            </w:r>
          </w:p>
        </w:tc>
      </w:tr>
      <w:tr w:rsidR="00BC01DA" w:rsidRPr="00057099" w14:paraId="673069F8" w14:textId="77777777" w:rsidTr="005E2878">
        <w:trPr>
          <w:cantSplit/>
        </w:trPr>
        <w:tc>
          <w:tcPr>
            <w:tcW w:w="2948" w:type="dxa"/>
          </w:tcPr>
          <w:p w14:paraId="716B8906" w14:textId="77777777" w:rsidR="00BC01DA" w:rsidRPr="00057099" w:rsidRDefault="00BC01DA" w:rsidP="005E2878">
            <w:pPr>
              <w:spacing w:line="240" w:lineRule="exact"/>
            </w:pPr>
            <w:r w:rsidRPr="00057099">
              <w:t>tekeningnummer</w:t>
            </w:r>
          </w:p>
        </w:tc>
        <w:tc>
          <w:tcPr>
            <w:tcW w:w="851" w:type="dxa"/>
          </w:tcPr>
          <w:p w14:paraId="45749AF9" w14:textId="77777777" w:rsidR="00BC01DA" w:rsidRPr="00057099" w:rsidRDefault="00BC01DA" w:rsidP="005E2878">
            <w:pPr>
              <w:spacing w:line="240" w:lineRule="exact"/>
            </w:pPr>
          </w:p>
        </w:tc>
        <w:tc>
          <w:tcPr>
            <w:tcW w:w="284" w:type="dxa"/>
          </w:tcPr>
          <w:p w14:paraId="256A1C99" w14:textId="77777777" w:rsidR="00BC01DA" w:rsidRPr="00057099" w:rsidRDefault="00BC01DA" w:rsidP="005E2878">
            <w:pPr>
              <w:spacing w:line="240" w:lineRule="exact"/>
            </w:pPr>
            <w:r w:rsidRPr="00057099">
              <w:t>:</w:t>
            </w:r>
          </w:p>
        </w:tc>
        <w:tc>
          <w:tcPr>
            <w:tcW w:w="4530" w:type="dxa"/>
          </w:tcPr>
          <w:p w14:paraId="5ED6881B" w14:textId="34842531" w:rsidR="00BC01DA" w:rsidRPr="00057099" w:rsidRDefault="00BC01DA" w:rsidP="005E2878">
            <w:pPr>
              <w:spacing w:line="240" w:lineRule="exact"/>
            </w:pPr>
            <w:r w:rsidRPr="00057099">
              <w:t xml:space="preserve">NW-RHD-027-921_11-DR-C-1101/1102/1103 </w:t>
            </w:r>
          </w:p>
        </w:tc>
      </w:tr>
      <w:tr w:rsidR="00BC01DA" w:rsidRPr="00057099" w14:paraId="31EC8A52" w14:textId="77777777" w:rsidTr="005E2878">
        <w:trPr>
          <w:cantSplit/>
        </w:trPr>
        <w:tc>
          <w:tcPr>
            <w:tcW w:w="2948" w:type="dxa"/>
          </w:tcPr>
          <w:p w14:paraId="475E3A17" w14:textId="77777777" w:rsidR="00BC01DA" w:rsidRPr="00057099" w:rsidRDefault="00BC01DA" w:rsidP="005E2878">
            <w:pPr>
              <w:spacing w:line="240" w:lineRule="exact"/>
            </w:pPr>
            <w:r w:rsidRPr="00057099">
              <w:t>opstelling</w:t>
            </w:r>
          </w:p>
        </w:tc>
        <w:tc>
          <w:tcPr>
            <w:tcW w:w="851" w:type="dxa"/>
          </w:tcPr>
          <w:p w14:paraId="04E76CE2" w14:textId="77777777" w:rsidR="00BC01DA" w:rsidRPr="00057099" w:rsidRDefault="00BC01DA" w:rsidP="005E2878">
            <w:pPr>
              <w:spacing w:line="240" w:lineRule="exact"/>
            </w:pPr>
          </w:p>
        </w:tc>
        <w:tc>
          <w:tcPr>
            <w:tcW w:w="284" w:type="dxa"/>
          </w:tcPr>
          <w:p w14:paraId="3D48DC7D" w14:textId="77777777" w:rsidR="00BC01DA" w:rsidRPr="00057099" w:rsidRDefault="00BC01DA" w:rsidP="005E2878">
            <w:pPr>
              <w:spacing w:line="240" w:lineRule="exact"/>
            </w:pPr>
            <w:r w:rsidRPr="00057099">
              <w:t>:</w:t>
            </w:r>
          </w:p>
        </w:tc>
        <w:tc>
          <w:tcPr>
            <w:tcW w:w="4530" w:type="dxa"/>
          </w:tcPr>
          <w:p w14:paraId="2F3F7EB4" w14:textId="0E9B661E" w:rsidR="00BC01DA" w:rsidRPr="00057099" w:rsidRDefault="00BC01DA" w:rsidP="005E2878">
            <w:pPr>
              <w:spacing w:line="240" w:lineRule="exact"/>
            </w:pPr>
            <w:r w:rsidRPr="00057099">
              <w:t>Binnen in de pompen</w:t>
            </w:r>
            <w:r w:rsidR="00291AD3" w:rsidRPr="00057099">
              <w:t>ruimte</w:t>
            </w:r>
            <w:r w:rsidRPr="00057099">
              <w:t xml:space="preserve"> van het ontvangwerk</w:t>
            </w:r>
          </w:p>
        </w:tc>
      </w:tr>
      <w:tr w:rsidR="00BC01DA" w:rsidRPr="00057099" w14:paraId="2F8C021E" w14:textId="77777777" w:rsidTr="005E2878">
        <w:trPr>
          <w:cantSplit/>
        </w:trPr>
        <w:tc>
          <w:tcPr>
            <w:tcW w:w="2948" w:type="dxa"/>
          </w:tcPr>
          <w:p w14:paraId="5A8337D7" w14:textId="77777777" w:rsidR="00BC01DA" w:rsidRPr="00057099" w:rsidRDefault="00BC01DA" w:rsidP="005E2878">
            <w:pPr>
              <w:spacing w:line="240" w:lineRule="exact"/>
            </w:pPr>
            <w:r w:rsidRPr="00057099">
              <w:t>medium</w:t>
            </w:r>
          </w:p>
        </w:tc>
        <w:tc>
          <w:tcPr>
            <w:tcW w:w="851" w:type="dxa"/>
          </w:tcPr>
          <w:p w14:paraId="77021AF4" w14:textId="77777777" w:rsidR="00BC01DA" w:rsidRPr="00057099" w:rsidRDefault="00BC01DA" w:rsidP="005E2878">
            <w:pPr>
              <w:spacing w:line="240" w:lineRule="exact"/>
            </w:pPr>
          </w:p>
        </w:tc>
        <w:tc>
          <w:tcPr>
            <w:tcW w:w="284" w:type="dxa"/>
          </w:tcPr>
          <w:p w14:paraId="26D0F967" w14:textId="77777777" w:rsidR="00BC01DA" w:rsidRPr="00057099" w:rsidRDefault="00BC01DA" w:rsidP="005E2878">
            <w:pPr>
              <w:spacing w:line="240" w:lineRule="exact"/>
            </w:pPr>
            <w:r w:rsidRPr="00057099">
              <w:t>:</w:t>
            </w:r>
          </w:p>
        </w:tc>
        <w:tc>
          <w:tcPr>
            <w:tcW w:w="4530" w:type="dxa"/>
          </w:tcPr>
          <w:p w14:paraId="39FCBA83" w14:textId="77777777" w:rsidR="00BC01DA" w:rsidRPr="00057099" w:rsidRDefault="00BC01DA" w:rsidP="005E2878">
            <w:pPr>
              <w:spacing w:line="240" w:lineRule="exact"/>
            </w:pPr>
            <w:r w:rsidRPr="00057099">
              <w:t>surplusslib, drogestofgehalte 0,8 %</w:t>
            </w:r>
          </w:p>
        </w:tc>
      </w:tr>
    </w:tbl>
    <w:p w14:paraId="2939FA2A" w14:textId="77777777" w:rsidR="00BC01DA" w:rsidRPr="00057099" w:rsidRDefault="00BC01DA" w:rsidP="00BC01DA"/>
    <w:p w14:paraId="303ED8C1" w14:textId="77777777" w:rsidR="00BC01DA" w:rsidRPr="00057099" w:rsidRDefault="00BC01DA" w:rsidP="006028B5">
      <w:pPr>
        <w:pStyle w:val="Heading3"/>
      </w:pPr>
      <w:r w:rsidRPr="00057099">
        <w:t>Ontwerpgegevens</w:t>
      </w:r>
    </w:p>
    <w:tbl>
      <w:tblPr>
        <w:tblW w:w="8619" w:type="dxa"/>
        <w:tblLayout w:type="fixed"/>
        <w:tblLook w:val="01E0" w:firstRow="1" w:lastRow="1" w:firstColumn="1" w:lastColumn="1" w:noHBand="0" w:noVBand="0"/>
      </w:tblPr>
      <w:tblGrid>
        <w:gridCol w:w="2948"/>
        <w:gridCol w:w="851"/>
        <w:gridCol w:w="284"/>
        <w:gridCol w:w="4530"/>
        <w:gridCol w:w="6"/>
      </w:tblGrid>
      <w:tr w:rsidR="00BC01DA" w:rsidRPr="00057099" w14:paraId="07533A0B" w14:textId="77777777" w:rsidTr="005E2878">
        <w:trPr>
          <w:cantSplit/>
        </w:trPr>
        <w:tc>
          <w:tcPr>
            <w:tcW w:w="2948" w:type="dxa"/>
          </w:tcPr>
          <w:p w14:paraId="760E2021" w14:textId="77777777" w:rsidR="00BC01DA" w:rsidRPr="00057099" w:rsidRDefault="00BC01DA" w:rsidP="005E2878">
            <w:r w:rsidRPr="00057099">
              <w:t>capaciteit (per pomp)</w:t>
            </w:r>
          </w:p>
        </w:tc>
        <w:tc>
          <w:tcPr>
            <w:tcW w:w="851" w:type="dxa"/>
          </w:tcPr>
          <w:p w14:paraId="16F37EC9" w14:textId="77777777" w:rsidR="00BC01DA" w:rsidRPr="00057099" w:rsidRDefault="00BC01DA" w:rsidP="005E2878">
            <w:pPr>
              <w:jc w:val="right"/>
            </w:pPr>
            <w:r w:rsidRPr="00057099">
              <w:t>m</w:t>
            </w:r>
            <w:r w:rsidRPr="00057099">
              <w:rPr>
                <w:vertAlign w:val="superscript"/>
              </w:rPr>
              <w:t>3</w:t>
            </w:r>
            <w:r w:rsidRPr="00057099">
              <w:t>/h</w:t>
            </w:r>
          </w:p>
        </w:tc>
        <w:tc>
          <w:tcPr>
            <w:tcW w:w="284" w:type="dxa"/>
          </w:tcPr>
          <w:p w14:paraId="1653B4F9" w14:textId="77777777" w:rsidR="00BC01DA" w:rsidRPr="00057099" w:rsidRDefault="00BC01DA" w:rsidP="005E2878">
            <w:r w:rsidRPr="00057099">
              <w:t>:</w:t>
            </w:r>
          </w:p>
        </w:tc>
        <w:tc>
          <w:tcPr>
            <w:tcW w:w="4536" w:type="dxa"/>
            <w:gridSpan w:val="2"/>
          </w:tcPr>
          <w:p w14:paraId="245260AB" w14:textId="77777777" w:rsidR="00BC01DA" w:rsidRPr="00057099" w:rsidRDefault="00BC01DA" w:rsidP="005E2878">
            <w:pPr>
              <w:rPr>
                <w:highlight w:val="yellow"/>
              </w:rPr>
            </w:pPr>
            <w:r w:rsidRPr="00057099">
              <w:t>330 - 405</w:t>
            </w:r>
          </w:p>
        </w:tc>
      </w:tr>
      <w:tr w:rsidR="00BC01DA" w:rsidRPr="00057099" w14:paraId="7C9F8F9A" w14:textId="77777777" w:rsidTr="005E2878">
        <w:trPr>
          <w:cantSplit/>
        </w:trPr>
        <w:tc>
          <w:tcPr>
            <w:tcW w:w="2948" w:type="dxa"/>
          </w:tcPr>
          <w:p w14:paraId="1EE67B22" w14:textId="77777777" w:rsidR="00BC01DA" w:rsidRPr="00057099" w:rsidRDefault="00BC01DA" w:rsidP="005E2878">
            <w:r w:rsidRPr="00057099">
              <w:t>statische opvoerdruk</w:t>
            </w:r>
          </w:p>
        </w:tc>
        <w:tc>
          <w:tcPr>
            <w:tcW w:w="851" w:type="dxa"/>
          </w:tcPr>
          <w:p w14:paraId="0B0E979A" w14:textId="77777777" w:rsidR="00BC01DA" w:rsidRPr="00057099" w:rsidRDefault="00BC01DA" w:rsidP="005E2878">
            <w:pPr>
              <w:jc w:val="right"/>
            </w:pPr>
            <w:r w:rsidRPr="00057099">
              <w:t>kPa</w:t>
            </w:r>
          </w:p>
        </w:tc>
        <w:tc>
          <w:tcPr>
            <w:tcW w:w="284" w:type="dxa"/>
          </w:tcPr>
          <w:p w14:paraId="49DAB707" w14:textId="77777777" w:rsidR="00BC01DA" w:rsidRPr="00057099" w:rsidRDefault="00BC01DA" w:rsidP="005E2878">
            <w:r w:rsidRPr="00057099">
              <w:t>:</w:t>
            </w:r>
          </w:p>
        </w:tc>
        <w:tc>
          <w:tcPr>
            <w:tcW w:w="4536" w:type="dxa"/>
            <w:gridSpan w:val="2"/>
          </w:tcPr>
          <w:p w14:paraId="66AC5757" w14:textId="77777777" w:rsidR="00BC01DA" w:rsidRPr="00057099" w:rsidRDefault="00BC01DA" w:rsidP="005E2878">
            <w:pPr>
              <w:rPr>
                <w:highlight w:val="yellow"/>
              </w:rPr>
            </w:pPr>
            <w:r w:rsidRPr="00057099">
              <w:t>14</w:t>
            </w:r>
          </w:p>
        </w:tc>
      </w:tr>
      <w:tr w:rsidR="00BC01DA" w:rsidRPr="00057099" w14:paraId="0821E653" w14:textId="77777777" w:rsidTr="005E2878">
        <w:trPr>
          <w:cantSplit/>
        </w:trPr>
        <w:tc>
          <w:tcPr>
            <w:tcW w:w="2948" w:type="dxa"/>
          </w:tcPr>
          <w:p w14:paraId="1054EF79" w14:textId="77777777" w:rsidR="00BC01DA" w:rsidRPr="00057099" w:rsidRDefault="00BC01DA" w:rsidP="005E2878">
            <w:r w:rsidRPr="00057099">
              <w:t>manometrische opvoerdruk</w:t>
            </w:r>
          </w:p>
        </w:tc>
        <w:tc>
          <w:tcPr>
            <w:tcW w:w="851" w:type="dxa"/>
          </w:tcPr>
          <w:p w14:paraId="2573B76C" w14:textId="77777777" w:rsidR="00BC01DA" w:rsidRPr="00057099" w:rsidRDefault="00BC01DA" w:rsidP="005E2878">
            <w:pPr>
              <w:jc w:val="right"/>
            </w:pPr>
            <w:r w:rsidRPr="00057099">
              <w:t>kPa</w:t>
            </w:r>
          </w:p>
        </w:tc>
        <w:tc>
          <w:tcPr>
            <w:tcW w:w="284" w:type="dxa"/>
          </w:tcPr>
          <w:p w14:paraId="63506221" w14:textId="77777777" w:rsidR="00BC01DA" w:rsidRPr="00057099" w:rsidRDefault="00BC01DA" w:rsidP="005E2878">
            <w:r w:rsidRPr="00057099">
              <w:t>:</w:t>
            </w:r>
          </w:p>
        </w:tc>
        <w:tc>
          <w:tcPr>
            <w:tcW w:w="4536" w:type="dxa"/>
            <w:gridSpan w:val="2"/>
          </w:tcPr>
          <w:p w14:paraId="1DD17929" w14:textId="77777777" w:rsidR="00BC01DA" w:rsidRPr="00057099" w:rsidRDefault="00BC01DA" w:rsidP="005E2878">
            <w:r w:rsidRPr="00057099">
              <w:t>31 (ontwerpgrondslag pomp)</w:t>
            </w:r>
          </w:p>
        </w:tc>
      </w:tr>
      <w:tr w:rsidR="00BC01DA" w:rsidRPr="00057099" w14:paraId="6E5639F4" w14:textId="77777777" w:rsidTr="005E2878">
        <w:trPr>
          <w:gridAfter w:val="1"/>
          <w:wAfter w:w="6" w:type="dxa"/>
          <w:cantSplit/>
        </w:trPr>
        <w:tc>
          <w:tcPr>
            <w:tcW w:w="2948" w:type="dxa"/>
          </w:tcPr>
          <w:p w14:paraId="178DBC1F" w14:textId="0ADF37D3" w:rsidR="00BC01DA" w:rsidRPr="00057099" w:rsidRDefault="00BC01DA" w:rsidP="005E2878">
            <w:r w:rsidRPr="00057099">
              <w:t xml:space="preserve">geluidbronsterkte </w:t>
            </w:r>
            <w:proofErr w:type="spellStart"/>
            <w:r w:rsidRPr="00057099">
              <w:t>Lwr</w:t>
            </w:r>
            <w:proofErr w:type="spellEnd"/>
            <w:r w:rsidRPr="00057099">
              <w:t xml:space="preserve"> van </w:t>
            </w:r>
            <w:r w:rsidR="00670859" w:rsidRPr="00057099">
              <w:t>installatie</w:t>
            </w:r>
          </w:p>
          <w:p w14:paraId="3376AD0E" w14:textId="77777777" w:rsidR="00BC01DA" w:rsidRPr="00057099" w:rsidRDefault="00BC01DA" w:rsidP="005E2878">
            <w:pPr>
              <w:spacing w:line="240" w:lineRule="exact"/>
            </w:pPr>
          </w:p>
        </w:tc>
        <w:tc>
          <w:tcPr>
            <w:tcW w:w="851" w:type="dxa"/>
          </w:tcPr>
          <w:p w14:paraId="6AD9C9F9" w14:textId="77777777" w:rsidR="00BC01DA" w:rsidRPr="00057099" w:rsidRDefault="00BC01DA" w:rsidP="005E2878">
            <w:pPr>
              <w:spacing w:line="240" w:lineRule="exact"/>
              <w:jc w:val="right"/>
            </w:pPr>
            <w:r w:rsidRPr="00057099">
              <w:t>dB(A)</w:t>
            </w:r>
          </w:p>
        </w:tc>
        <w:tc>
          <w:tcPr>
            <w:tcW w:w="284" w:type="dxa"/>
          </w:tcPr>
          <w:p w14:paraId="40265822" w14:textId="77777777" w:rsidR="00BC01DA" w:rsidRPr="00057099" w:rsidRDefault="00BC01DA" w:rsidP="005E2878">
            <w:pPr>
              <w:spacing w:line="240" w:lineRule="exact"/>
            </w:pPr>
            <w:r w:rsidRPr="00057099">
              <w:t>:</w:t>
            </w:r>
          </w:p>
        </w:tc>
        <w:tc>
          <w:tcPr>
            <w:tcW w:w="4530" w:type="dxa"/>
          </w:tcPr>
          <w:p w14:paraId="1A0FE1CD" w14:textId="77777777" w:rsidR="00BC01DA" w:rsidRPr="00057099" w:rsidRDefault="00BC01DA" w:rsidP="005E2878">
            <w:pPr>
              <w:spacing w:line="240" w:lineRule="exact"/>
            </w:pPr>
            <w:r w:rsidRPr="00057099">
              <w:t>&lt; 55, in afgemonteerde situatie, gemeten en berekend volgens de handleiding “Meten en rekenen industrielawaai” van 1999.</w:t>
            </w:r>
          </w:p>
        </w:tc>
      </w:tr>
      <w:tr w:rsidR="008132D1" w:rsidRPr="00057099" w14:paraId="01FC81FA" w14:textId="77777777" w:rsidTr="00831766">
        <w:trPr>
          <w:gridAfter w:val="1"/>
          <w:wAfter w:w="6" w:type="dxa"/>
          <w:cantSplit/>
        </w:trPr>
        <w:tc>
          <w:tcPr>
            <w:tcW w:w="2948" w:type="dxa"/>
          </w:tcPr>
          <w:p w14:paraId="0DA2421E" w14:textId="77777777" w:rsidR="008132D1" w:rsidRPr="00057099" w:rsidRDefault="008132D1" w:rsidP="00831766">
            <w:r w:rsidRPr="00057099">
              <w:t xml:space="preserve">opmerking </w:t>
            </w:r>
          </w:p>
        </w:tc>
        <w:tc>
          <w:tcPr>
            <w:tcW w:w="851" w:type="dxa"/>
          </w:tcPr>
          <w:p w14:paraId="24CF299B" w14:textId="77777777" w:rsidR="008132D1" w:rsidRPr="00057099" w:rsidRDefault="008132D1" w:rsidP="00831766">
            <w:pPr>
              <w:spacing w:line="240" w:lineRule="exact"/>
              <w:jc w:val="right"/>
            </w:pPr>
          </w:p>
        </w:tc>
        <w:tc>
          <w:tcPr>
            <w:tcW w:w="284" w:type="dxa"/>
          </w:tcPr>
          <w:p w14:paraId="3A7BD555" w14:textId="77777777" w:rsidR="008132D1" w:rsidRPr="00057099" w:rsidRDefault="008132D1" w:rsidP="00831766">
            <w:pPr>
              <w:spacing w:line="240" w:lineRule="exact"/>
            </w:pPr>
            <w:r w:rsidRPr="00057099">
              <w:t>:</w:t>
            </w:r>
          </w:p>
        </w:tc>
        <w:tc>
          <w:tcPr>
            <w:tcW w:w="4530" w:type="dxa"/>
          </w:tcPr>
          <w:p w14:paraId="3BB3F64B" w14:textId="77777777" w:rsidR="008132D1" w:rsidRPr="00057099" w:rsidRDefault="008132D1" w:rsidP="00831766">
            <w:pPr>
              <w:spacing w:line="240" w:lineRule="exact"/>
            </w:pPr>
            <w:r w:rsidRPr="00057099">
              <w:t>De opvoerhoogten zijn bepaald op basis van aannamen voor wat betreft leidingloop, leidinglengte, leidingdiameter, appendages, wandruwheden en weerstandscoëfficiënten e.d. Deze waarde zijn ter informatie bedoeld. De aannemer dient de definitieve vormgeving te bepalen. Aan de hand hiervan dient hij de definitieve opvoerhoogten te bepalen en waar nodig aan te passen t.o.v. de bestekgegevens.</w:t>
            </w:r>
          </w:p>
        </w:tc>
      </w:tr>
    </w:tbl>
    <w:p w14:paraId="7CFA4697" w14:textId="77777777" w:rsidR="00BC01DA" w:rsidRPr="00057099" w:rsidRDefault="00BC01DA" w:rsidP="00BC01DA"/>
    <w:p w14:paraId="2872FFED" w14:textId="77777777" w:rsidR="00BC01DA" w:rsidRPr="00057099" w:rsidRDefault="00BC01DA" w:rsidP="005B35B1">
      <w:pPr>
        <w:pStyle w:val="Heading2"/>
        <w:numPr>
          <w:ilvl w:val="1"/>
          <w:numId w:val="19"/>
        </w:numPr>
      </w:pPr>
      <w:bookmarkStart w:id="177" w:name="_Toc54965534"/>
      <w:r w:rsidRPr="00057099">
        <w:t>Pomp</w:t>
      </w:r>
      <w:bookmarkEnd w:id="177"/>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BC01DA" w:rsidRPr="00057099" w14:paraId="4011F64F" w14:textId="77777777" w:rsidTr="005E2878">
        <w:trPr>
          <w:cantSplit/>
        </w:trPr>
        <w:tc>
          <w:tcPr>
            <w:tcW w:w="2948" w:type="dxa"/>
          </w:tcPr>
          <w:p w14:paraId="5ED0DE51" w14:textId="77777777" w:rsidR="00BC01DA" w:rsidRPr="00057099" w:rsidRDefault="00BC01DA" w:rsidP="005E2878">
            <w:r w:rsidRPr="00057099">
              <w:t>Systeem</w:t>
            </w:r>
          </w:p>
        </w:tc>
        <w:tc>
          <w:tcPr>
            <w:tcW w:w="851" w:type="dxa"/>
          </w:tcPr>
          <w:p w14:paraId="0DEDC49C" w14:textId="77777777" w:rsidR="00BC01DA" w:rsidRPr="00057099" w:rsidRDefault="00BC01DA" w:rsidP="005E2878">
            <w:pPr>
              <w:jc w:val="right"/>
            </w:pPr>
          </w:p>
        </w:tc>
        <w:tc>
          <w:tcPr>
            <w:tcW w:w="284" w:type="dxa"/>
          </w:tcPr>
          <w:p w14:paraId="759C5FD2" w14:textId="77777777" w:rsidR="00BC01DA" w:rsidRPr="00057099" w:rsidRDefault="00BC01DA" w:rsidP="005E2878">
            <w:r w:rsidRPr="00057099">
              <w:t>:</w:t>
            </w:r>
          </w:p>
        </w:tc>
        <w:tc>
          <w:tcPr>
            <w:tcW w:w="4536" w:type="dxa"/>
          </w:tcPr>
          <w:p w14:paraId="0B15029D" w14:textId="77777777" w:rsidR="00BC01DA" w:rsidRPr="00057099" w:rsidRDefault="00BC01DA" w:rsidP="005E2878">
            <w:r w:rsidRPr="00057099">
              <w:t>centrifugaalpomp</w:t>
            </w:r>
          </w:p>
        </w:tc>
      </w:tr>
      <w:tr w:rsidR="00BC01DA" w:rsidRPr="00057099" w14:paraId="1B2BCC0A" w14:textId="77777777" w:rsidTr="005E2878">
        <w:trPr>
          <w:cantSplit/>
        </w:trPr>
        <w:tc>
          <w:tcPr>
            <w:tcW w:w="2948" w:type="dxa"/>
          </w:tcPr>
          <w:p w14:paraId="0C231429" w14:textId="77777777" w:rsidR="00BC01DA" w:rsidRPr="00057099" w:rsidRDefault="00BC01DA" w:rsidP="005E2878">
            <w:r w:rsidRPr="00057099">
              <w:t>Fabricaat</w:t>
            </w:r>
          </w:p>
        </w:tc>
        <w:tc>
          <w:tcPr>
            <w:tcW w:w="851" w:type="dxa"/>
          </w:tcPr>
          <w:p w14:paraId="38C92C1B" w14:textId="77777777" w:rsidR="00BC01DA" w:rsidRPr="00057099" w:rsidRDefault="00BC01DA" w:rsidP="005E2878">
            <w:pPr>
              <w:jc w:val="right"/>
            </w:pPr>
          </w:p>
        </w:tc>
        <w:tc>
          <w:tcPr>
            <w:tcW w:w="284" w:type="dxa"/>
          </w:tcPr>
          <w:p w14:paraId="18ADDF07" w14:textId="77777777" w:rsidR="00BC01DA" w:rsidRPr="00057099" w:rsidRDefault="00BC01DA" w:rsidP="005E2878">
            <w:r w:rsidRPr="00057099">
              <w:t>:</w:t>
            </w:r>
          </w:p>
        </w:tc>
        <w:tc>
          <w:tcPr>
            <w:tcW w:w="4536" w:type="dxa"/>
          </w:tcPr>
          <w:p w14:paraId="6151D380" w14:textId="77777777" w:rsidR="00BC01DA" w:rsidRPr="00057099" w:rsidRDefault="00BC01DA" w:rsidP="005E2878">
            <w:r w:rsidRPr="00057099">
              <w:t>Hidrostal of gelijkwaardig</w:t>
            </w:r>
          </w:p>
        </w:tc>
      </w:tr>
      <w:tr w:rsidR="00BC01DA" w:rsidRPr="00057099" w14:paraId="2EB42596" w14:textId="77777777" w:rsidTr="005E2878">
        <w:trPr>
          <w:cantSplit/>
        </w:trPr>
        <w:tc>
          <w:tcPr>
            <w:tcW w:w="2948" w:type="dxa"/>
          </w:tcPr>
          <w:p w14:paraId="7A3F5CBE" w14:textId="77777777" w:rsidR="00BC01DA" w:rsidRPr="00057099" w:rsidRDefault="00BC01DA" w:rsidP="005E2878">
            <w:r w:rsidRPr="00057099">
              <w:t>Type</w:t>
            </w:r>
          </w:p>
        </w:tc>
        <w:tc>
          <w:tcPr>
            <w:tcW w:w="851" w:type="dxa"/>
          </w:tcPr>
          <w:p w14:paraId="6BD5DF4E" w14:textId="77777777" w:rsidR="00BC01DA" w:rsidRPr="00057099" w:rsidRDefault="00BC01DA" w:rsidP="005E2878">
            <w:pPr>
              <w:jc w:val="right"/>
            </w:pPr>
          </w:p>
        </w:tc>
        <w:tc>
          <w:tcPr>
            <w:tcW w:w="284" w:type="dxa"/>
          </w:tcPr>
          <w:p w14:paraId="06E49DF6" w14:textId="77777777" w:rsidR="00BC01DA" w:rsidRPr="00057099" w:rsidRDefault="00BC01DA" w:rsidP="005E2878">
            <w:r w:rsidRPr="00057099">
              <w:t>:</w:t>
            </w:r>
          </w:p>
        </w:tc>
        <w:tc>
          <w:tcPr>
            <w:tcW w:w="4536" w:type="dxa"/>
          </w:tcPr>
          <w:p w14:paraId="0B8CAC21" w14:textId="77777777" w:rsidR="00BC01DA" w:rsidRPr="00057099" w:rsidRDefault="00BC01DA" w:rsidP="005E2878"/>
        </w:tc>
      </w:tr>
      <w:tr w:rsidR="00BC01DA" w:rsidRPr="00057099" w14:paraId="668F93E5" w14:textId="77777777" w:rsidTr="005E2878">
        <w:trPr>
          <w:cantSplit/>
        </w:trPr>
        <w:tc>
          <w:tcPr>
            <w:tcW w:w="2948" w:type="dxa"/>
          </w:tcPr>
          <w:p w14:paraId="5012BCCA" w14:textId="77777777" w:rsidR="00BC01DA" w:rsidRPr="00057099" w:rsidRDefault="00BC01DA" w:rsidP="005E2878">
            <w:r w:rsidRPr="00057099">
              <w:t>opstellingswijze</w:t>
            </w:r>
          </w:p>
        </w:tc>
        <w:tc>
          <w:tcPr>
            <w:tcW w:w="851" w:type="dxa"/>
          </w:tcPr>
          <w:p w14:paraId="79E16E4A" w14:textId="77777777" w:rsidR="00BC01DA" w:rsidRPr="00057099" w:rsidRDefault="00BC01DA" w:rsidP="005E2878">
            <w:pPr>
              <w:jc w:val="right"/>
            </w:pPr>
          </w:p>
        </w:tc>
        <w:tc>
          <w:tcPr>
            <w:tcW w:w="284" w:type="dxa"/>
          </w:tcPr>
          <w:p w14:paraId="58511613" w14:textId="77777777" w:rsidR="00BC01DA" w:rsidRPr="00057099" w:rsidRDefault="00BC01DA" w:rsidP="005E2878">
            <w:r w:rsidRPr="00057099">
              <w:t>:</w:t>
            </w:r>
          </w:p>
        </w:tc>
        <w:tc>
          <w:tcPr>
            <w:tcW w:w="4536" w:type="dxa"/>
          </w:tcPr>
          <w:p w14:paraId="39C8C738" w14:textId="77777777" w:rsidR="00BC01DA" w:rsidRPr="00057099" w:rsidRDefault="00BC01DA" w:rsidP="005E2878">
            <w:r w:rsidRPr="00057099">
              <w:t>horizontaal op stalen frame</w:t>
            </w:r>
          </w:p>
        </w:tc>
      </w:tr>
      <w:tr w:rsidR="00BC01DA" w:rsidRPr="00057099" w14:paraId="570DD923" w14:textId="77777777" w:rsidTr="005E2878">
        <w:trPr>
          <w:cantSplit/>
        </w:trPr>
        <w:tc>
          <w:tcPr>
            <w:tcW w:w="2948" w:type="dxa"/>
          </w:tcPr>
          <w:p w14:paraId="2D29AF41" w14:textId="77777777" w:rsidR="00BC01DA" w:rsidRPr="00057099" w:rsidRDefault="00BC01DA" w:rsidP="005E2878">
            <w:r w:rsidRPr="00057099">
              <w:t>waaiertype</w:t>
            </w:r>
          </w:p>
        </w:tc>
        <w:tc>
          <w:tcPr>
            <w:tcW w:w="851" w:type="dxa"/>
          </w:tcPr>
          <w:p w14:paraId="33351C24" w14:textId="77777777" w:rsidR="00BC01DA" w:rsidRPr="00057099" w:rsidRDefault="00BC01DA" w:rsidP="005E2878">
            <w:pPr>
              <w:jc w:val="right"/>
            </w:pPr>
          </w:p>
        </w:tc>
        <w:tc>
          <w:tcPr>
            <w:tcW w:w="284" w:type="dxa"/>
          </w:tcPr>
          <w:p w14:paraId="17856E84" w14:textId="77777777" w:rsidR="00BC01DA" w:rsidRPr="00057099" w:rsidRDefault="00BC01DA" w:rsidP="005E2878">
            <w:r w:rsidRPr="00057099">
              <w:t>:</w:t>
            </w:r>
          </w:p>
        </w:tc>
        <w:tc>
          <w:tcPr>
            <w:tcW w:w="4536" w:type="dxa"/>
          </w:tcPr>
          <w:p w14:paraId="74ED84D5" w14:textId="77777777" w:rsidR="00BC01DA" w:rsidRPr="00057099" w:rsidRDefault="00BC01DA" w:rsidP="005E2878">
            <w:pPr>
              <w:overflowPunct w:val="0"/>
              <w:autoSpaceDE w:val="0"/>
              <w:autoSpaceDN w:val="0"/>
              <w:adjustRightInd w:val="0"/>
              <w:spacing w:line="264" w:lineRule="exact"/>
              <w:textAlignment w:val="baseline"/>
            </w:pPr>
            <w:r w:rsidRPr="00057099">
              <w:t>schroefcentrifugaal</w:t>
            </w:r>
          </w:p>
        </w:tc>
      </w:tr>
      <w:tr w:rsidR="00BC01DA" w:rsidRPr="00057099" w14:paraId="25F1BB83" w14:textId="77777777" w:rsidTr="005E2878">
        <w:trPr>
          <w:cantSplit/>
        </w:trPr>
        <w:tc>
          <w:tcPr>
            <w:tcW w:w="2948" w:type="dxa"/>
          </w:tcPr>
          <w:p w14:paraId="494FF3FF" w14:textId="77777777" w:rsidR="00BC01DA" w:rsidRPr="00057099" w:rsidRDefault="00BC01DA" w:rsidP="005E2878">
            <w:r w:rsidRPr="00057099">
              <w:t>waaierdiameter</w:t>
            </w:r>
          </w:p>
        </w:tc>
        <w:tc>
          <w:tcPr>
            <w:tcW w:w="851" w:type="dxa"/>
          </w:tcPr>
          <w:p w14:paraId="1B506723" w14:textId="77777777" w:rsidR="00BC01DA" w:rsidRPr="00057099" w:rsidRDefault="00BC01DA" w:rsidP="005E2878">
            <w:pPr>
              <w:jc w:val="right"/>
            </w:pPr>
            <w:r w:rsidRPr="00057099">
              <w:t>mm</w:t>
            </w:r>
          </w:p>
        </w:tc>
        <w:tc>
          <w:tcPr>
            <w:tcW w:w="284" w:type="dxa"/>
          </w:tcPr>
          <w:p w14:paraId="769179F6" w14:textId="77777777" w:rsidR="00BC01DA" w:rsidRPr="00057099" w:rsidRDefault="00BC01DA" w:rsidP="005E2878">
            <w:r w:rsidRPr="00057099">
              <w:t>:</w:t>
            </w:r>
          </w:p>
        </w:tc>
        <w:tc>
          <w:tcPr>
            <w:tcW w:w="4536" w:type="dxa"/>
          </w:tcPr>
          <w:p w14:paraId="4600C0D0" w14:textId="77777777" w:rsidR="00BC01DA" w:rsidRPr="00057099" w:rsidRDefault="00BC01DA" w:rsidP="005E2878">
            <w:pPr>
              <w:tabs>
                <w:tab w:val="left" w:pos="567"/>
              </w:tabs>
            </w:pPr>
          </w:p>
        </w:tc>
      </w:tr>
      <w:tr w:rsidR="00BC01DA" w:rsidRPr="00057099" w14:paraId="096ED9B7" w14:textId="77777777" w:rsidTr="005E2878">
        <w:trPr>
          <w:cantSplit/>
        </w:trPr>
        <w:tc>
          <w:tcPr>
            <w:tcW w:w="2948" w:type="dxa"/>
          </w:tcPr>
          <w:p w14:paraId="45B36329" w14:textId="77777777" w:rsidR="00BC01DA" w:rsidRPr="00057099" w:rsidRDefault="00BC01DA" w:rsidP="005E2878">
            <w:r w:rsidRPr="00057099">
              <w:t>kogeldoorlaat</w:t>
            </w:r>
          </w:p>
        </w:tc>
        <w:tc>
          <w:tcPr>
            <w:tcW w:w="851" w:type="dxa"/>
          </w:tcPr>
          <w:p w14:paraId="0DEFFC2E" w14:textId="77777777" w:rsidR="00BC01DA" w:rsidRPr="00057099" w:rsidRDefault="00BC01DA" w:rsidP="005E2878">
            <w:pPr>
              <w:jc w:val="right"/>
            </w:pPr>
            <w:r w:rsidRPr="00057099">
              <w:t>mm</w:t>
            </w:r>
          </w:p>
        </w:tc>
        <w:tc>
          <w:tcPr>
            <w:tcW w:w="284" w:type="dxa"/>
          </w:tcPr>
          <w:p w14:paraId="4AAA33D9" w14:textId="77777777" w:rsidR="00BC01DA" w:rsidRPr="00057099" w:rsidRDefault="00BC01DA" w:rsidP="005E2878">
            <w:r w:rsidRPr="00057099">
              <w:t>:</w:t>
            </w:r>
          </w:p>
        </w:tc>
        <w:tc>
          <w:tcPr>
            <w:tcW w:w="4536" w:type="dxa"/>
          </w:tcPr>
          <w:p w14:paraId="7E93DC14" w14:textId="77777777" w:rsidR="00BC01DA" w:rsidRPr="00057099" w:rsidRDefault="00BC01DA" w:rsidP="005E2878">
            <w:pPr>
              <w:tabs>
                <w:tab w:val="left" w:pos="567"/>
              </w:tabs>
            </w:pPr>
            <w:r w:rsidRPr="00057099">
              <w:t xml:space="preserve">          (&gt; 100)</w:t>
            </w:r>
          </w:p>
        </w:tc>
      </w:tr>
      <w:tr w:rsidR="00BC01DA" w:rsidRPr="00057099" w14:paraId="74AAA4CA" w14:textId="77777777" w:rsidTr="005E2878">
        <w:trPr>
          <w:cantSplit/>
        </w:trPr>
        <w:tc>
          <w:tcPr>
            <w:tcW w:w="2948" w:type="dxa"/>
          </w:tcPr>
          <w:p w14:paraId="7CA2EB10" w14:textId="77777777" w:rsidR="00BC01DA" w:rsidRPr="00057099" w:rsidRDefault="00BC01DA" w:rsidP="005E2878">
            <w:r w:rsidRPr="00057099">
              <w:lastRenderedPageBreak/>
              <w:t xml:space="preserve">rendement </w:t>
            </w:r>
            <w:proofErr w:type="spellStart"/>
            <w:r w:rsidRPr="00057099">
              <w:t>ontwerpunt</w:t>
            </w:r>
            <w:proofErr w:type="spellEnd"/>
          </w:p>
        </w:tc>
        <w:tc>
          <w:tcPr>
            <w:tcW w:w="851" w:type="dxa"/>
          </w:tcPr>
          <w:p w14:paraId="1120BDC0" w14:textId="77777777" w:rsidR="00BC01DA" w:rsidRPr="00057099" w:rsidRDefault="00BC01DA" w:rsidP="005E2878">
            <w:pPr>
              <w:jc w:val="right"/>
            </w:pPr>
          </w:p>
        </w:tc>
        <w:tc>
          <w:tcPr>
            <w:tcW w:w="284" w:type="dxa"/>
          </w:tcPr>
          <w:p w14:paraId="301C28D2" w14:textId="77777777" w:rsidR="00BC01DA" w:rsidRPr="00057099" w:rsidRDefault="00BC01DA" w:rsidP="005E2878">
            <w:r w:rsidRPr="00057099">
              <w:t>:</w:t>
            </w:r>
          </w:p>
        </w:tc>
        <w:tc>
          <w:tcPr>
            <w:tcW w:w="4536" w:type="dxa"/>
          </w:tcPr>
          <w:p w14:paraId="4356D15D" w14:textId="77777777" w:rsidR="00BC01DA" w:rsidRPr="00057099" w:rsidRDefault="00BC01DA" w:rsidP="005E2878">
            <w:pPr>
              <w:tabs>
                <w:tab w:val="left" w:pos="567"/>
              </w:tabs>
            </w:pPr>
            <w:r w:rsidRPr="00057099">
              <w:t xml:space="preserve">     (grafiek bijvoegen)</w:t>
            </w:r>
          </w:p>
        </w:tc>
      </w:tr>
      <w:tr w:rsidR="00BC01DA" w:rsidRPr="00057099" w14:paraId="2F325379" w14:textId="77777777" w:rsidTr="005E2878">
        <w:trPr>
          <w:cantSplit/>
        </w:trPr>
        <w:tc>
          <w:tcPr>
            <w:tcW w:w="2948" w:type="dxa"/>
          </w:tcPr>
          <w:p w14:paraId="5180C893" w14:textId="77777777" w:rsidR="00BC01DA" w:rsidRPr="00057099" w:rsidRDefault="00BC01DA" w:rsidP="005E2878">
            <w:r w:rsidRPr="00057099">
              <w:t>lagersmering</w:t>
            </w:r>
          </w:p>
        </w:tc>
        <w:tc>
          <w:tcPr>
            <w:tcW w:w="851" w:type="dxa"/>
          </w:tcPr>
          <w:p w14:paraId="549B9E85" w14:textId="77777777" w:rsidR="00BC01DA" w:rsidRPr="00057099" w:rsidRDefault="00BC01DA" w:rsidP="005E2878">
            <w:pPr>
              <w:jc w:val="right"/>
            </w:pPr>
          </w:p>
        </w:tc>
        <w:tc>
          <w:tcPr>
            <w:tcW w:w="284" w:type="dxa"/>
          </w:tcPr>
          <w:p w14:paraId="711D3C77" w14:textId="77777777" w:rsidR="00BC01DA" w:rsidRPr="00057099" w:rsidRDefault="00BC01DA" w:rsidP="005E2878">
            <w:r w:rsidRPr="00057099">
              <w:t>:</w:t>
            </w:r>
          </w:p>
        </w:tc>
        <w:tc>
          <w:tcPr>
            <w:tcW w:w="4536" w:type="dxa"/>
          </w:tcPr>
          <w:p w14:paraId="09A58D81" w14:textId="77777777" w:rsidR="00BC01DA" w:rsidRPr="00057099" w:rsidRDefault="00BC01DA" w:rsidP="005E2878">
            <w:pPr>
              <w:tabs>
                <w:tab w:val="left" w:pos="567"/>
              </w:tabs>
            </w:pPr>
          </w:p>
        </w:tc>
      </w:tr>
      <w:tr w:rsidR="00BC01DA" w:rsidRPr="00057099" w14:paraId="67AB95E7" w14:textId="77777777" w:rsidTr="005E2878">
        <w:trPr>
          <w:cantSplit/>
        </w:trPr>
        <w:tc>
          <w:tcPr>
            <w:tcW w:w="2948" w:type="dxa"/>
          </w:tcPr>
          <w:p w14:paraId="38B918FB" w14:textId="77777777" w:rsidR="00BC01DA" w:rsidRPr="00057099" w:rsidRDefault="00BC01DA" w:rsidP="005E2878">
            <w:r w:rsidRPr="00057099">
              <w:t>L</w:t>
            </w:r>
            <w:r w:rsidRPr="00057099">
              <w:rPr>
                <w:vertAlign w:val="subscript"/>
              </w:rPr>
              <w:t>10h</w:t>
            </w:r>
            <w:r w:rsidRPr="00057099">
              <w:t xml:space="preserve"> levensduur lagers</w:t>
            </w:r>
          </w:p>
        </w:tc>
        <w:tc>
          <w:tcPr>
            <w:tcW w:w="851" w:type="dxa"/>
          </w:tcPr>
          <w:p w14:paraId="30002EB9" w14:textId="77777777" w:rsidR="00BC01DA" w:rsidRPr="00057099" w:rsidRDefault="00BC01DA" w:rsidP="005E2878">
            <w:pPr>
              <w:jc w:val="right"/>
            </w:pPr>
            <w:r w:rsidRPr="00057099">
              <w:t>h</w:t>
            </w:r>
          </w:p>
        </w:tc>
        <w:tc>
          <w:tcPr>
            <w:tcW w:w="284" w:type="dxa"/>
          </w:tcPr>
          <w:p w14:paraId="120D4B5F" w14:textId="77777777" w:rsidR="00BC01DA" w:rsidRPr="00057099" w:rsidRDefault="00BC01DA" w:rsidP="005E2878">
            <w:r w:rsidRPr="00057099">
              <w:t>:</w:t>
            </w:r>
          </w:p>
        </w:tc>
        <w:tc>
          <w:tcPr>
            <w:tcW w:w="4536" w:type="dxa"/>
          </w:tcPr>
          <w:p w14:paraId="23113F06" w14:textId="77777777" w:rsidR="00BC01DA" w:rsidRPr="00057099" w:rsidRDefault="00BC01DA" w:rsidP="005E2878">
            <w:pPr>
              <w:tabs>
                <w:tab w:val="left" w:pos="567"/>
              </w:tabs>
            </w:pPr>
            <w:r w:rsidRPr="00057099">
              <w:t>50.000</w:t>
            </w:r>
          </w:p>
        </w:tc>
      </w:tr>
      <w:tr w:rsidR="00BC01DA" w:rsidRPr="00057099" w14:paraId="7777D001" w14:textId="77777777" w:rsidTr="005E2878">
        <w:trPr>
          <w:cantSplit/>
        </w:trPr>
        <w:tc>
          <w:tcPr>
            <w:tcW w:w="2948" w:type="dxa"/>
          </w:tcPr>
          <w:p w14:paraId="3CA2BF1F" w14:textId="77777777" w:rsidR="00BC01DA" w:rsidRPr="00057099" w:rsidRDefault="00BC01DA" w:rsidP="005E2878">
            <w:r w:rsidRPr="00057099">
              <w:t>Asafdichting</w:t>
            </w:r>
          </w:p>
        </w:tc>
        <w:tc>
          <w:tcPr>
            <w:tcW w:w="851" w:type="dxa"/>
          </w:tcPr>
          <w:p w14:paraId="4A8AD9EF" w14:textId="77777777" w:rsidR="00BC01DA" w:rsidRPr="00057099" w:rsidRDefault="00BC01DA" w:rsidP="005E2878">
            <w:pPr>
              <w:jc w:val="right"/>
            </w:pPr>
          </w:p>
        </w:tc>
        <w:tc>
          <w:tcPr>
            <w:tcW w:w="284" w:type="dxa"/>
          </w:tcPr>
          <w:p w14:paraId="4BD77F37" w14:textId="77777777" w:rsidR="00BC01DA" w:rsidRPr="00057099" w:rsidRDefault="00BC01DA" w:rsidP="005E2878">
            <w:r w:rsidRPr="00057099">
              <w:t>:</w:t>
            </w:r>
          </w:p>
        </w:tc>
        <w:tc>
          <w:tcPr>
            <w:tcW w:w="4536" w:type="dxa"/>
          </w:tcPr>
          <w:p w14:paraId="25382F35" w14:textId="77777777" w:rsidR="00BC01DA" w:rsidRPr="00057099" w:rsidRDefault="00BC01DA" w:rsidP="005E2878">
            <w:r w:rsidRPr="00057099">
              <w:t>Dubbele mechanical seal</w:t>
            </w:r>
          </w:p>
        </w:tc>
      </w:tr>
      <w:tr w:rsidR="00BC01DA" w:rsidRPr="00057099" w14:paraId="663DAF37" w14:textId="77777777" w:rsidTr="005E2878">
        <w:trPr>
          <w:cantSplit/>
        </w:trPr>
        <w:tc>
          <w:tcPr>
            <w:tcW w:w="2948" w:type="dxa"/>
          </w:tcPr>
          <w:p w14:paraId="4A73A8B4" w14:textId="77777777" w:rsidR="00BC01DA" w:rsidRPr="00057099" w:rsidRDefault="00BC01DA" w:rsidP="005E2878">
            <w:r w:rsidRPr="00057099">
              <w:t>flensaansluitingen:</w:t>
            </w:r>
          </w:p>
        </w:tc>
        <w:tc>
          <w:tcPr>
            <w:tcW w:w="851" w:type="dxa"/>
          </w:tcPr>
          <w:p w14:paraId="521BE26C" w14:textId="77777777" w:rsidR="00BC01DA" w:rsidRPr="00057099" w:rsidRDefault="00BC01DA" w:rsidP="005E2878">
            <w:pPr>
              <w:jc w:val="right"/>
            </w:pPr>
          </w:p>
        </w:tc>
        <w:tc>
          <w:tcPr>
            <w:tcW w:w="284" w:type="dxa"/>
          </w:tcPr>
          <w:p w14:paraId="12CA2BB1" w14:textId="77777777" w:rsidR="00BC01DA" w:rsidRPr="00057099" w:rsidRDefault="00BC01DA" w:rsidP="005E2878"/>
        </w:tc>
        <w:tc>
          <w:tcPr>
            <w:tcW w:w="4536" w:type="dxa"/>
          </w:tcPr>
          <w:p w14:paraId="70FAF2B3" w14:textId="77777777" w:rsidR="00BC01DA" w:rsidRPr="00057099" w:rsidRDefault="00BC01DA" w:rsidP="005E2878"/>
        </w:tc>
      </w:tr>
      <w:tr w:rsidR="00BC01DA" w:rsidRPr="00057099" w14:paraId="11E578FF" w14:textId="77777777" w:rsidTr="005E2878">
        <w:trPr>
          <w:cantSplit/>
        </w:trPr>
        <w:tc>
          <w:tcPr>
            <w:tcW w:w="2948" w:type="dxa"/>
          </w:tcPr>
          <w:p w14:paraId="6777CA4A"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zuigzijde</w:t>
            </w:r>
          </w:p>
        </w:tc>
        <w:tc>
          <w:tcPr>
            <w:tcW w:w="851" w:type="dxa"/>
          </w:tcPr>
          <w:p w14:paraId="799855A4" w14:textId="77777777" w:rsidR="00BC01DA" w:rsidRPr="00057099" w:rsidRDefault="00BC01DA" w:rsidP="005E2878">
            <w:pPr>
              <w:jc w:val="right"/>
            </w:pPr>
          </w:p>
        </w:tc>
        <w:tc>
          <w:tcPr>
            <w:tcW w:w="284" w:type="dxa"/>
          </w:tcPr>
          <w:p w14:paraId="641A6FD5" w14:textId="77777777" w:rsidR="00BC01DA" w:rsidRPr="00057099" w:rsidRDefault="00BC01DA" w:rsidP="005E2878">
            <w:r w:rsidRPr="00057099">
              <w:t>:</w:t>
            </w:r>
          </w:p>
        </w:tc>
        <w:tc>
          <w:tcPr>
            <w:tcW w:w="4536" w:type="dxa"/>
          </w:tcPr>
          <w:p w14:paraId="654136F0" w14:textId="77777777" w:rsidR="00BC01DA" w:rsidRPr="00057099" w:rsidRDefault="00BC01DA" w:rsidP="005E2878">
            <w:r w:rsidRPr="00057099">
              <w:t>DN 250</w:t>
            </w:r>
          </w:p>
        </w:tc>
      </w:tr>
      <w:tr w:rsidR="00BC01DA" w:rsidRPr="00057099" w14:paraId="472FA50B" w14:textId="77777777" w:rsidTr="005E2878">
        <w:trPr>
          <w:cantSplit/>
        </w:trPr>
        <w:tc>
          <w:tcPr>
            <w:tcW w:w="2948" w:type="dxa"/>
          </w:tcPr>
          <w:p w14:paraId="2B5F8004"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perszijde</w:t>
            </w:r>
          </w:p>
        </w:tc>
        <w:tc>
          <w:tcPr>
            <w:tcW w:w="851" w:type="dxa"/>
          </w:tcPr>
          <w:p w14:paraId="09BEE7D5" w14:textId="77777777" w:rsidR="00BC01DA" w:rsidRPr="00057099" w:rsidRDefault="00BC01DA" w:rsidP="005E2878">
            <w:pPr>
              <w:jc w:val="right"/>
            </w:pPr>
          </w:p>
        </w:tc>
        <w:tc>
          <w:tcPr>
            <w:tcW w:w="284" w:type="dxa"/>
          </w:tcPr>
          <w:p w14:paraId="7BD089B4" w14:textId="77777777" w:rsidR="00BC01DA" w:rsidRPr="00057099" w:rsidRDefault="00BC01DA" w:rsidP="005E2878">
            <w:r w:rsidRPr="00057099">
              <w:t>:</w:t>
            </w:r>
          </w:p>
        </w:tc>
        <w:tc>
          <w:tcPr>
            <w:tcW w:w="4536" w:type="dxa"/>
          </w:tcPr>
          <w:p w14:paraId="0A3FA87E" w14:textId="77777777" w:rsidR="00BC01DA" w:rsidRPr="00057099" w:rsidRDefault="00BC01DA" w:rsidP="005E2878">
            <w:r w:rsidRPr="00057099">
              <w:t>DN 250</w:t>
            </w:r>
          </w:p>
        </w:tc>
      </w:tr>
      <w:tr w:rsidR="00BC01DA" w:rsidRPr="00057099" w14:paraId="46F6B786" w14:textId="77777777" w:rsidTr="005E2878">
        <w:trPr>
          <w:cantSplit/>
        </w:trPr>
        <w:tc>
          <w:tcPr>
            <w:tcW w:w="2948" w:type="dxa"/>
          </w:tcPr>
          <w:p w14:paraId="09DB647A" w14:textId="77777777" w:rsidR="00BC01DA" w:rsidRPr="00057099" w:rsidRDefault="00BC01DA" w:rsidP="005E2878">
            <w:r w:rsidRPr="00057099">
              <w:t>materialen:</w:t>
            </w:r>
          </w:p>
        </w:tc>
        <w:tc>
          <w:tcPr>
            <w:tcW w:w="851" w:type="dxa"/>
          </w:tcPr>
          <w:p w14:paraId="40AA48C1" w14:textId="77777777" w:rsidR="00BC01DA" w:rsidRPr="00057099" w:rsidRDefault="00BC01DA" w:rsidP="005E2878">
            <w:pPr>
              <w:jc w:val="right"/>
            </w:pPr>
          </w:p>
        </w:tc>
        <w:tc>
          <w:tcPr>
            <w:tcW w:w="284" w:type="dxa"/>
          </w:tcPr>
          <w:p w14:paraId="5FB5E2F0" w14:textId="77777777" w:rsidR="00BC01DA" w:rsidRPr="00057099" w:rsidRDefault="00BC01DA" w:rsidP="005E2878"/>
        </w:tc>
        <w:tc>
          <w:tcPr>
            <w:tcW w:w="4536" w:type="dxa"/>
          </w:tcPr>
          <w:p w14:paraId="5FCFEE52" w14:textId="77777777" w:rsidR="00BC01DA" w:rsidRPr="00057099" w:rsidRDefault="00BC01DA" w:rsidP="005E2878"/>
        </w:tc>
      </w:tr>
      <w:tr w:rsidR="00BC01DA" w:rsidRPr="00057099" w14:paraId="4FBD2B06" w14:textId="77777777" w:rsidTr="005E2878">
        <w:trPr>
          <w:cantSplit/>
        </w:trPr>
        <w:tc>
          <w:tcPr>
            <w:tcW w:w="2948" w:type="dxa"/>
          </w:tcPr>
          <w:p w14:paraId="01EB7390"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pomphuis en deksel</w:t>
            </w:r>
          </w:p>
        </w:tc>
        <w:tc>
          <w:tcPr>
            <w:tcW w:w="851" w:type="dxa"/>
          </w:tcPr>
          <w:p w14:paraId="40BD13A9" w14:textId="77777777" w:rsidR="00BC01DA" w:rsidRPr="00057099" w:rsidRDefault="00BC01DA" w:rsidP="005E2878">
            <w:pPr>
              <w:jc w:val="right"/>
            </w:pPr>
          </w:p>
        </w:tc>
        <w:tc>
          <w:tcPr>
            <w:tcW w:w="284" w:type="dxa"/>
          </w:tcPr>
          <w:p w14:paraId="30A804A7" w14:textId="77777777" w:rsidR="00BC01DA" w:rsidRPr="00057099" w:rsidRDefault="00BC01DA" w:rsidP="005E2878">
            <w:r w:rsidRPr="00057099">
              <w:t>:</w:t>
            </w:r>
          </w:p>
        </w:tc>
        <w:tc>
          <w:tcPr>
            <w:tcW w:w="4536" w:type="dxa"/>
          </w:tcPr>
          <w:p w14:paraId="38C7455F" w14:textId="77777777" w:rsidR="00BC01DA" w:rsidRPr="00057099" w:rsidRDefault="00BC01DA" w:rsidP="005E2878">
            <w:r w:rsidRPr="00057099">
              <w:rPr>
                <w:szCs w:val="18"/>
              </w:rPr>
              <w:t>nodulair gietijzer</w:t>
            </w:r>
          </w:p>
        </w:tc>
      </w:tr>
      <w:tr w:rsidR="00BC01DA" w:rsidRPr="00057099" w14:paraId="0D1E49BE" w14:textId="77777777" w:rsidTr="005E2878">
        <w:trPr>
          <w:cantSplit/>
        </w:trPr>
        <w:tc>
          <w:tcPr>
            <w:tcW w:w="2948" w:type="dxa"/>
          </w:tcPr>
          <w:p w14:paraId="27285308"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waaier</w:t>
            </w:r>
          </w:p>
        </w:tc>
        <w:tc>
          <w:tcPr>
            <w:tcW w:w="851" w:type="dxa"/>
          </w:tcPr>
          <w:p w14:paraId="5106292E" w14:textId="77777777" w:rsidR="00BC01DA" w:rsidRPr="00057099" w:rsidRDefault="00BC01DA" w:rsidP="005E2878">
            <w:pPr>
              <w:jc w:val="right"/>
            </w:pPr>
          </w:p>
        </w:tc>
        <w:tc>
          <w:tcPr>
            <w:tcW w:w="284" w:type="dxa"/>
          </w:tcPr>
          <w:p w14:paraId="7466AA4A" w14:textId="77777777" w:rsidR="00BC01DA" w:rsidRPr="00057099" w:rsidRDefault="00BC01DA" w:rsidP="005E2878">
            <w:r w:rsidRPr="00057099">
              <w:t>:</w:t>
            </w:r>
          </w:p>
        </w:tc>
        <w:tc>
          <w:tcPr>
            <w:tcW w:w="4536" w:type="dxa"/>
          </w:tcPr>
          <w:p w14:paraId="219FDE42" w14:textId="77777777" w:rsidR="00BC01DA" w:rsidRPr="00057099" w:rsidRDefault="00BC01DA" w:rsidP="005E2878">
            <w:r w:rsidRPr="00057099">
              <w:rPr>
                <w:szCs w:val="18"/>
              </w:rPr>
              <w:t>chroomstaal/roestvast staal of roestvast staal</w:t>
            </w:r>
          </w:p>
        </w:tc>
      </w:tr>
      <w:tr w:rsidR="00BC01DA" w:rsidRPr="00057099" w14:paraId="51D6E620" w14:textId="77777777" w:rsidTr="005E2878">
        <w:trPr>
          <w:cantSplit/>
        </w:trPr>
        <w:tc>
          <w:tcPr>
            <w:tcW w:w="2948" w:type="dxa"/>
          </w:tcPr>
          <w:p w14:paraId="5DFFC79A"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slijtring of slijtconus</w:t>
            </w:r>
          </w:p>
        </w:tc>
        <w:tc>
          <w:tcPr>
            <w:tcW w:w="851" w:type="dxa"/>
          </w:tcPr>
          <w:p w14:paraId="38994706" w14:textId="77777777" w:rsidR="00BC01DA" w:rsidRPr="00057099" w:rsidRDefault="00BC01DA" w:rsidP="005E2878">
            <w:pPr>
              <w:jc w:val="right"/>
            </w:pPr>
          </w:p>
        </w:tc>
        <w:tc>
          <w:tcPr>
            <w:tcW w:w="284" w:type="dxa"/>
          </w:tcPr>
          <w:p w14:paraId="6B46701E" w14:textId="77777777" w:rsidR="00BC01DA" w:rsidRPr="00057099" w:rsidRDefault="00BC01DA" w:rsidP="005E2878">
            <w:r w:rsidRPr="00057099">
              <w:t>:</w:t>
            </w:r>
          </w:p>
        </w:tc>
        <w:tc>
          <w:tcPr>
            <w:tcW w:w="4536" w:type="dxa"/>
          </w:tcPr>
          <w:p w14:paraId="08481EEC" w14:textId="77777777" w:rsidR="00BC01DA" w:rsidRPr="00057099" w:rsidRDefault="00BC01DA" w:rsidP="005E2878">
            <w:r w:rsidRPr="00057099">
              <w:rPr>
                <w:szCs w:val="18"/>
              </w:rPr>
              <w:t>uitwendig nastelbare binnenconus, chroomstaal</w:t>
            </w:r>
          </w:p>
        </w:tc>
      </w:tr>
      <w:tr w:rsidR="00BC01DA" w:rsidRPr="00057099" w14:paraId="408AE354" w14:textId="77777777" w:rsidTr="005E2878">
        <w:trPr>
          <w:cantSplit/>
        </w:trPr>
        <w:tc>
          <w:tcPr>
            <w:tcW w:w="2948" w:type="dxa"/>
          </w:tcPr>
          <w:p w14:paraId="3C4741C7"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pompzijde</w:t>
            </w:r>
          </w:p>
        </w:tc>
        <w:tc>
          <w:tcPr>
            <w:tcW w:w="851" w:type="dxa"/>
          </w:tcPr>
          <w:p w14:paraId="14B33534" w14:textId="77777777" w:rsidR="00BC01DA" w:rsidRPr="00057099" w:rsidRDefault="00BC01DA" w:rsidP="005E2878">
            <w:pPr>
              <w:jc w:val="right"/>
            </w:pPr>
          </w:p>
        </w:tc>
        <w:tc>
          <w:tcPr>
            <w:tcW w:w="284" w:type="dxa"/>
          </w:tcPr>
          <w:p w14:paraId="3A0CD16D" w14:textId="77777777" w:rsidR="00BC01DA" w:rsidRPr="00057099" w:rsidRDefault="00BC01DA" w:rsidP="005E2878">
            <w:r w:rsidRPr="00057099">
              <w:t>:</w:t>
            </w:r>
          </w:p>
        </w:tc>
        <w:tc>
          <w:tcPr>
            <w:tcW w:w="4536" w:type="dxa"/>
          </w:tcPr>
          <w:p w14:paraId="18CB0BA8" w14:textId="77777777" w:rsidR="00BC01DA" w:rsidRPr="00057099" w:rsidRDefault="00BC01DA" w:rsidP="005E2878">
            <w:r w:rsidRPr="00057099">
              <w:rPr>
                <w:szCs w:val="18"/>
              </w:rPr>
              <w:t>siliciumcarbide / tungstencarbide</w:t>
            </w:r>
          </w:p>
        </w:tc>
      </w:tr>
      <w:tr w:rsidR="00BC01DA" w:rsidRPr="00057099" w14:paraId="72CBAC95" w14:textId="77777777" w:rsidTr="005E2878">
        <w:trPr>
          <w:cantSplit/>
        </w:trPr>
        <w:tc>
          <w:tcPr>
            <w:tcW w:w="2948" w:type="dxa"/>
          </w:tcPr>
          <w:p w14:paraId="2B3FE94E"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motorzijde</w:t>
            </w:r>
          </w:p>
        </w:tc>
        <w:tc>
          <w:tcPr>
            <w:tcW w:w="851" w:type="dxa"/>
          </w:tcPr>
          <w:p w14:paraId="4DE61C5E" w14:textId="77777777" w:rsidR="00BC01DA" w:rsidRPr="00057099" w:rsidRDefault="00BC01DA" w:rsidP="005E2878">
            <w:pPr>
              <w:jc w:val="right"/>
            </w:pPr>
          </w:p>
        </w:tc>
        <w:tc>
          <w:tcPr>
            <w:tcW w:w="284" w:type="dxa"/>
          </w:tcPr>
          <w:p w14:paraId="0FDB237C" w14:textId="77777777" w:rsidR="00BC01DA" w:rsidRPr="00057099" w:rsidRDefault="00BC01DA" w:rsidP="005E2878">
            <w:r w:rsidRPr="00057099">
              <w:t>:</w:t>
            </w:r>
          </w:p>
        </w:tc>
        <w:tc>
          <w:tcPr>
            <w:tcW w:w="4536" w:type="dxa"/>
          </w:tcPr>
          <w:p w14:paraId="64ECFDA6" w14:textId="77777777" w:rsidR="00BC01DA" w:rsidRPr="00057099" w:rsidRDefault="00BC01DA" w:rsidP="005E2878">
            <w:r w:rsidRPr="00057099">
              <w:rPr>
                <w:szCs w:val="18"/>
              </w:rPr>
              <w:t>siliciumcarbide / siliciumcarbide</w:t>
            </w:r>
          </w:p>
        </w:tc>
      </w:tr>
      <w:tr w:rsidR="00BC01DA" w:rsidRPr="00057099" w14:paraId="1A2C188C" w14:textId="77777777" w:rsidTr="005E2878">
        <w:trPr>
          <w:cantSplit/>
        </w:trPr>
        <w:tc>
          <w:tcPr>
            <w:tcW w:w="2948" w:type="dxa"/>
          </w:tcPr>
          <w:p w14:paraId="0AA8C3D2"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fundatieframe</w:t>
            </w:r>
          </w:p>
        </w:tc>
        <w:tc>
          <w:tcPr>
            <w:tcW w:w="851" w:type="dxa"/>
          </w:tcPr>
          <w:p w14:paraId="076D1427" w14:textId="77777777" w:rsidR="00BC01DA" w:rsidRPr="00057099" w:rsidRDefault="00BC01DA" w:rsidP="005E2878">
            <w:pPr>
              <w:jc w:val="right"/>
            </w:pPr>
          </w:p>
        </w:tc>
        <w:tc>
          <w:tcPr>
            <w:tcW w:w="284" w:type="dxa"/>
          </w:tcPr>
          <w:p w14:paraId="7EAACCDE" w14:textId="77777777" w:rsidR="00BC01DA" w:rsidRPr="00057099" w:rsidRDefault="00BC01DA" w:rsidP="005E2878">
            <w:r w:rsidRPr="00057099">
              <w:t>:</w:t>
            </w:r>
          </w:p>
        </w:tc>
        <w:tc>
          <w:tcPr>
            <w:tcW w:w="4536" w:type="dxa"/>
          </w:tcPr>
          <w:p w14:paraId="79826365" w14:textId="77777777" w:rsidR="00BC01DA" w:rsidRPr="00057099" w:rsidRDefault="00BC01DA" w:rsidP="005E2878">
            <w:r w:rsidRPr="00057099">
              <w:t>thermisch verzinkt staal en geconserveerd</w:t>
            </w:r>
          </w:p>
        </w:tc>
      </w:tr>
      <w:tr w:rsidR="00BC01DA" w:rsidRPr="00057099" w14:paraId="294D1CEF" w14:textId="77777777" w:rsidTr="005E2878">
        <w:trPr>
          <w:cantSplit/>
        </w:trPr>
        <w:tc>
          <w:tcPr>
            <w:tcW w:w="2948" w:type="dxa"/>
          </w:tcPr>
          <w:p w14:paraId="28B67A45" w14:textId="77777777" w:rsidR="00BC01DA" w:rsidRPr="00057099" w:rsidRDefault="00BC01DA" w:rsidP="005E2878">
            <w:r w:rsidRPr="00057099">
              <w:t>nevenbestanddelen</w:t>
            </w:r>
          </w:p>
        </w:tc>
        <w:tc>
          <w:tcPr>
            <w:tcW w:w="851" w:type="dxa"/>
          </w:tcPr>
          <w:p w14:paraId="7B7D6083" w14:textId="77777777" w:rsidR="00BC01DA" w:rsidRPr="00057099" w:rsidRDefault="00BC01DA" w:rsidP="005E2878">
            <w:pPr>
              <w:jc w:val="right"/>
            </w:pPr>
          </w:p>
        </w:tc>
        <w:tc>
          <w:tcPr>
            <w:tcW w:w="284" w:type="dxa"/>
          </w:tcPr>
          <w:p w14:paraId="13EC6B51" w14:textId="77777777" w:rsidR="00BC01DA" w:rsidRPr="00057099" w:rsidRDefault="00BC01DA" w:rsidP="005E2878">
            <w:r w:rsidRPr="00057099">
              <w:t>:</w:t>
            </w:r>
          </w:p>
        </w:tc>
        <w:tc>
          <w:tcPr>
            <w:tcW w:w="4536" w:type="dxa"/>
          </w:tcPr>
          <w:p w14:paraId="6FDDC14A" w14:textId="0698F6B4" w:rsidR="00BC01DA" w:rsidRPr="00057099" w:rsidRDefault="00831766" w:rsidP="005E2878">
            <w:pPr>
              <w:pStyle w:val="Bullet1"/>
              <w:numPr>
                <w:ilvl w:val="0"/>
                <w:numId w:val="0"/>
              </w:numPr>
              <w:rPr>
                <w:lang w:val="nl-NL"/>
              </w:rPr>
            </w:pPr>
            <w:r w:rsidRPr="00057099">
              <w:rPr>
                <w:rFonts w:eastAsiaTheme="minorEastAsia" w:cstheme="minorBidi"/>
                <w:noProof w:val="0"/>
                <w:color w:val="00577E" w:themeColor="text1"/>
                <w:sz w:val="20"/>
                <w:lang w:val="nl-NL" w:eastAsia="en-GB"/>
              </w:rPr>
              <w:t>F</w:t>
            </w:r>
            <w:r w:rsidR="00BC01DA" w:rsidRPr="00057099">
              <w:rPr>
                <w:rFonts w:eastAsiaTheme="minorEastAsia" w:cstheme="minorBidi"/>
                <w:noProof w:val="0"/>
                <w:color w:val="00577E" w:themeColor="text1"/>
                <w:sz w:val="20"/>
                <w:lang w:val="nl-NL" w:eastAsia="en-GB"/>
              </w:rPr>
              <w:t>undatieframe</w:t>
            </w:r>
            <w:r w:rsidRPr="00057099">
              <w:rPr>
                <w:rFonts w:eastAsiaTheme="minorEastAsia" w:cstheme="minorBidi"/>
                <w:noProof w:val="0"/>
                <w:color w:val="00577E" w:themeColor="text1"/>
                <w:sz w:val="20"/>
                <w:lang w:val="nl-NL" w:eastAsia="en-GB"/>
              </w:rPr>
              <w:t xml:space="preserve"> met sledeconstructie</w:t>
            </w:r>
          </w:p>
        </w:tc>
      </w:tr>
    </w:tbl>
    <w:p w14:paraId="0E5BC9C7" w14:textId="77777777" w:rsidR="00BC01DA" w:rsidRPr="00057099" w:rsidRDefault="00BC01DA" w:rsidP="00BC01DA"/>
    <w:p w14:paraId="72589FAC" w14:textId="77777777" w:rsidR="00BC01DA" w:rsidRPr="00057099" w:rsidRDefault="00BC01DA" w:rsidP="00BC01DA"/>
    <w:p w14:paraId="4CF27528" w14:textId="77777777" w:rsidR="00BC01DA" w:rsidRPr="00057099" w:rsidRDefault="00BC01DA" w:rsidP="00BC01DA"/>
    <w:p w14:paraId="0C855A1F" w14:textId="77777777" w:rsidR="00BC01DA" w:rsidRPr="00057099" w:rsidRDefault="00BC01DA" w:rsidP="00BC01DA"/>
    <w:p w14:paraId="72DF21E3" w14:textId="77777777" w:rsidR="00BC01DA" w:rsidRPr="00057099" w:rsidRDefault="00BC01DA" w:rsidP="00BC01DA"/>
    <w:p w14:paraId="7523FE5E" w14:textId="77777777" w:rsidR="00BC01DA" w:rsidRPr="00057099" w:rsidRDefault="00BC01DA" w:rsidP="00BC01DA"/>
    <w:p w14:paraId="00E25490" w14:textId="77777777" w:rsidR="00BC01DA" w:rsidRPr="00057099" w:rsidRDefault="00BC01DA" w:rsidP="00BC01DA"/>
    <w:p w14:paraId="05D2C7E5" w14:textId="77777777" w:rsidR="00BC01DA" w:rsidRPr="00057099" w:rsidRDefault="00BC01DA" w:rsidP="00BC01DA"/>
    <w:p w14:paraId="024B5CC9" w14:textId="77777777" w:rsidR="00BC01DA" w:rsidRPr="00057099" w:rsidRDefault="00BC01DA" w:rsidP="00BC01DA"/>
    <w:p w14:paraId="203339A9" w14:textId="77777777" w:rsidR="00BC01DA" w:rsidRPr="00057099" w:rsidRDefault="00BC01DA" w:rsidP="00BC01DA"/>
    <w:p w14:paraId="14387CD4" w14:textId="77777777" w:rsidR="00BC01DA" w:rsidRPr="00057099" w:rsidRDefault="00BC01DA" w:rsidP="00BC01DA"/>
    <w:p w14:paraId="5619919A" w14:textId="77777777" w:rsidR="00BC01DA" w:rsidRPr="00057099" w:rsidRDefault="00BC01DA" w:rsidP="006028B5">
      <w:pPr>
        <w:pStyle w:val="Heading3"/>
      </w:pPr>
      <w:r w:rsidRPr="00057099">
        <w:t>Aandrijving</w:t>
      </w:r>
    </w:p>
    <w:tbl>
      <w:tblPr>
        <w:tblW w:w="8613" w:type="dxa"/>
        <w:tblLayout w:type="fixed"/>
        <w:tblLook w:val="01E0" w:firstRow="1" w:lastRow="1" w:firstColumn="1" w:lastColumn="1" w:noHBand="0" w:noVBand="0"/>
      </w:tblPr>
      <w:tblGrid>
        <w:gridCol w:w="2948"/>
        <w:gridCol w:w="851"/>
        <w:gridCol w:w="284"/>
        <w:gridCol w:w="4530"/>
      </w:tblGrid>
      <w:tr w:rsidR="00BC01DA" w:rsidRPr="00057099" w14:paraId="59D6C226" w14:textId="77777777" w:rsidTr="005E2878">
        <w:tc>
          <w:tcPr>
            <w:tcW w:w="2948" w:type="dxa"/>
          </w:tcPr>
          <w:p w14:paraId="2DF3B0D1" w14:textId="77777777" w:rsidR="00BC01DA" w:rsidRPr="00057099" w:rsidRDefault="00BC01DA" w:rsidP="005E2878">
            <w:pPr>
              <w:spacing w:line="240" w:lineRule="exact"/>
            </w:pPr>
            <w:r w:rsidRPr="00057099">
              <w:t>systeem</w:t>
            </w:r>
          </w:p>
        </w:tc>
        <w:tc>
          <w:tcPr>
            <w:tcW w:w="851" w:type="dxa"/>
          </w:tcPr>
          <w:p w14:paraId="78D2FCAB" w14:textId="77777777" w:rsidR="00BC01DA" w:rsidRPr="00057099" w:rsidRDefault="00BC01DA" w:rsidP="005E2878">
            <w:pPr>
              <w:spacing w:line="240" w:lineRule="exact"/>
              <w:jc w:val="right"/>
            </w:pPr>
          </w:p>
        </w:tc>
        <w:tc>
          <w:tcPr>
            <w:tcW w:w="284" w:type="dxa"/>
          </w:tcPr>
          <w:p w14:paraId="5134158B" w14:textId="77777777" w:rsidR="00BC01DA" w:rsidRPr="00057099" w:rsidRDefault="00BC01DA" w:rsidP="005E2878">
            <w:pPr>
              <w:spacing w:line="240" w:lineRule="exact"/>
            </w:pPr>
            <w:r w:rsidRPr="00057099">
              <w:t>:</w:t>
            </w:r>
          </w:p>
        </w:tc>
        <w:tc>
          <w:tcPr>
            <w:tcW w:w="4530" w:type="dxa"/>
          </w:tcPr>
          <w:p w14:paraId="562B6537" w14:textId="77777777" w:rsidR="00BC01DA" w:rsidRPr="00057099" w:rsidRDefault="00BC01DA" w:rsidP="005E2878">
            <w:pPr>
              <w:spacing w:line="240" w:lineRule="exact"/>
            </w:pPr>
            <w:proofErr w:type="spellStart"/>
            <w:r w:rsidRPr="00057099">
              <w:t>direkt</w:t>
            </w:r>
            <w:proofErr w:type="spellEnd"/>
            <w:r w:rsidRPr="00057099">
              <w:t xml:space="preserve"> gekoppelde elektromotor</w:t>
            </w:r>
          </w:p>
        </w:tc>
      </w:tr>
      <w:tr w:rsidR="00BC01DA" w:rsidRPr="00057099" w14:paraId="6E465C7C" w14:textId="77777777" w:rsidTr="005E2878">
        <w:tc>
          <w:tcPr>
            <w:tcW w:w="2948" w:type="dxa"/>
          </w:tcPr>
          <w:p w14:paraId="1EE31D79" w14:textId="77777777" w:rsidR="00BC01DA" w:rsidRPr="00057099" w:rsidRDefault="00BC01DA" w:rsidP="005E2878">
            <w:pPr>
              <w:spacing w:line="240" w:lineRule="exact"/>
            </w:pPr>
            <w:r w:rsidRPr="00057099">
              <w:t>bouwwijze</w:t>
            </w:r>
          </w:p>
        </w:tc>
        <w:tc>
          <w:tcPr>
            <w:tcW w:w="851" w:type="dxa"/>
          </w:tcPr>
          <w:p w14:paraId="09EE737E" w14:textId="77777777" w:rsidR="00BC01DA" w:rsidRPr="00057099" w:rsidRDefault="00BC01DA" w:rsidP="005E2878">
            <w:pPr>
              <w:spacing w:line="240" w:lineRule="exact"/>
              <w:jc w:val="right"/>
            </w:pPr>
          </w:p>
        </w:tc>
        <w:tc>
          <w:tcPr>
            <w:tcW w:w="284" w:type="dxa"/>
          </w:tcPr>
          <w:p w14:paraId="1BD155A8" w14:textId="77777777" w:rsidR="00BC01DA" w:rsidRPr="00057099" w:rsidRDefault="00BC01DA" w:rsidP="005E2878">
            <w:pPr>
              <w:spacing w:line="240" w:lineRule="exact"/>
            </w:pPr>
            <w:r w:rsidRPr="00057099">
              <w:t>:</w:t>
            </w:r>
          </w:p>
        </w:tc>
        <w:tc>
          <w:tcPr>
            <w:tcW w:w="4530" w:type="dxa"/>
          </w:tcPr>
          <w:p w14:paraId="48CFE04D" w14:textId="77777777" w:rsidR="00BC01DA" w:rsidRPr="00057099" w:rsidRDefault="00BC01DA" w:rsidP="005E2878">
            <w:pPr>
              <w:pStyle w:val="Bullet1"/>
              <w:tabs>
                <w:tab w:val="clear" w:pos="1135"/>
                <w:tab w:val="num" w:pos="284"/>
              </w:tabs>
              <w:ind w:left="284"/>
              <w:rPr>
                <w:color w:val="00577E" w:themeColor="text1"/>
                <w:sz w:val="20"/>
                <w:lang w:val="nl-NL"/>
              </w:rPr>
            </w:pPr>
            <w:r w:rsidRPr="00057099">
              <w:rPr>
                <w:color w:val="00577E" w:themeColor="text1"/>
                <w:sz w:val="20"/>
                <w:lang w:val="nl-NL"/>
              </w:rPr>
              <w:t>compact</w:t>
            </w:r>
          </w:p>
          <w:p w14:paraId="69DCD4BE" w14:textId="77777777" w:rsidR="00BC01DA" w:rsidRPr="00057099" w:rsidRDefault="00BC01DA" w:rsidP="005E2878">
            <w:pPr>
              <w:pStyle w:val="Bullet1"/>
              <w:tabs>
                <w:tab w:val="clear" w:pos="1135"/>
                <w:tab w:val="num" w:pos="284"/>
              </w:tabs>
              <w:ind w:left="284"/>
              <w:rPr>
                <w:color w:val="00577E" w:themeColor="text1"/>
                <w:sz w:val="20"/>
                <w:lang w:val="nl-NL"/>
              </w:rPr>
            </w:pPr>
            <w:r w:rsidRPr="00057099">
              <w:rPr>
                <w:color w:val="00577E" w:themeColor="text1"/>
                <w:sz w:val="20"/>
                <w:lang w:val="nl-NL"/>
              </w:rPr>
              <w:t>met ingebouwde flexibele koppeling</w:t>
            </w:r>
          </w:p>
          <w:p w14:paraId="57DA7701" w14:textId="77777777" w:rsidR="00BC01DA" w:rsidRPr="00057099" w:rsidRDefault="00BC01DA" w:rsidP="005E2878">
            <w:pPr>
              <w:pStyle w:val="Bullet1"/>
              <w:tabs>
                <w:tab w:val="clear" w:pos="1135"/>
                <w:tab w:val="num" w:pos="284"/>
              </w:tabs>
              <w:ind w:left="284"/>
              <w:rPr>
                <w:color w:val="00577E" w:themeColor="text1"/>
                <w:sz w:val="20"/>
                <w:lang w:val="nl-NL"/>
              </w:rPr>
            </w:pPr>
            <w:r w:rsidRPr="00057099">
              <w:rPr>
                <w:color w:val="00577E" w:themeColor="text1"/>
                <w:sz w:val="20"/>
                <w:lang w:val="nl-NL"/>
              </w:rPr>
              <w:t>samengebouw op een subframe van elektromotor, koppeling ,lagerhuis met pompas en waaier</w:t>
            </w:r>
          </w:p>
          <w:p w14:paraId="73145679" w14:textId="77777777" w:rsidR="00BC01DA" w:rsidRPr="00057099" w:rsidRDefault="00BC01DA" w:rsidP="005E2878">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het subframe is verschuifbaar op het fundatieframe </w:t>
            </w:r>
          </w:p>
        </w:tc>
      </w:tr>
      <w:tr w:rsidR="00BC01DA" w:rsidRPr="00057099" w14:paraId="1CFA477D" w14:textId="77777777" w:rsidTr="005E2878">
        <w:tc>
          <w:tcPr>
            <w:tcW w:w="2948" w:type="dxa"/>
          </w:tcPr>
          <w:p w14:paraId="1C56FD0E" w14:textId="77777777" w:rsidR="00BC01DA" w:rsidRPr="00057099" w:rsidRDefault="00BC01DA" w:rsidP="005E2878">
            <w:pPr>
              <w:spacing w:line="240" w:lineRule="exact"/>
            </w:pPr>
            <w:r w:rsidRPr="00057099">
              <w:t>fabrikaat</w:t>
            </w:r>
          </w:p>
        </w:tc>
        <w:tc>
          <w:tcPr>
            <w:tcW w:w="851" w:type="dxa"/>
          </w:tcPr>
          <w:p w14:paraId="5036CD3D" w14:textId="77777777" w:rsidR="00BC01DA" w:rsidRPr="00057099" w:rsidRDefault="00BC01DA" w:rsidP="005E2878">
            <w:pPr>
              <w:spacing w:line="240" w:lineRule="exact"/>
              <w:jc w:val="right"/>
            </w:pPr>
          </w:p>
        </w:tc>
        <w:tc>
          <w:tcPr>
            <w:tcW w:w="284" w:type="dxa"/>
          </w:tcPr>
          <w:p w14:paraId="616C7E1E" w14:textId="77777777" w:rsidR="00BC01DA" w:rsidRPr="00057099" w:rsidRDefault="00BC01DA" w:rsidP="005E2878">
            <w:pPr>
              <w:spacing w:line="240" w:lineRule="exact"/>
            </w:pPr>
            <w:r w:rsidRPr="00057099">
              <w:t>:</w:t>
            </w:r>
          </w:p>
        </w:tc>
        <w:tc>
          <w:tcPr>
            <w:tcW w:w="4530" w:type="dxa"/>
          </w:tcPr>
          <w:p w14:paraId="1A2F2063" w14:textId="77777777" w:rsidR="00BC01DA" w:rsidRPr="00057099" w:rsidRDefault="00BC01DA" w:rsidP="005E2878">
            <w:pPr>
              <w:spacing w:line="240" w:lineRule="exact"/>
            </w:pPr>
          </w:p>
        </w:tc>
      </w:tr>
      <w:tr w:rsidR="00BC01DA" w:rsidRPr="00057099" w14:paraId="2B601C1A" w14:textId="77777777" w:rsidTr="005E2878">
        <w:tc>
          <w:tcPr>
            <w:tcW w:w="2948" w:type="dxa"/>
          </w:tcPr>
          <w:p w14:paraId="489551DD" w14:textId="77777777" w:rsidR="00BC01DA" w:rsidRPr="00057099" w:rsidRDefault="00BC01DA" w:rsidP="005E2878">
            <w:pPr>
              <w:spacing w:line="240" w:lineRule="exact"/>
            </w:pPr>
            <w:r w:rsidRPr="00057099">
              <w:t>type</w:t>
            </w:r>
          </w:p>
        </w:tc>
        <w:tc>
          <w:tcPr>
            <w:tcW w:w="851" w:type="dxa"/>
          </w:tcPr>
          <w:p w14:paraId="237261C1" w14:textId="77777777" w:rsidR="00BC01DA" w:rsidRPr="00057099" w:rsidRDefault="00BC01DA" w:rsidP="005E2878">
            <w:pPr>
              <w:spacing w:line="240" w:lineRule="exact"/>
              <w:jc w:val="right"/>
            </w:pPr>
          </w:p>
        </w:tc>
        <w:tc>
          <w:tcPr>
            <w:tcW w:w="284" w:type="dxa"/>
          </w:tcPr>
          <w:p w14:paraId="761CF41D" w14:textId="77777777" w:rsidR="00BC01DA" w:rsidRPr="00057099" w:rsidRDefault="00BC01DA" w:rsidP="005E2878">
            <w:pPr>
              <w:spacing w:line="240" w:lineRule="exact"/>
            </w:pPr>
            <w:r w:rsidRPr="00057099">
              <w:t>:</w:t>
            </w:r>
          </w:p>
        </w:tc>
        <w:tc>
          <w:tcPr>
            <w:tcW w:w="4530" w:type="dxa"/>
          </w:tcPr>
          <w:p w14:paraId="4FCDF5EB" w14:textId="77777777" w:rsidR="00BC01DA" w:rsidRPr="00057099" w:rsidRDefault="00BC01DA" w:rsidP="005E2878">
            <w:pPr>
              <w:spacing w:line="240" w:lineRule="exact"/>
            </w:pPr>
          </w:p>
        </w:tc>
      </w:tr>
      <w:tr w:rsidR="00BC01DA" w:rsidRPr="00057099" w14:paraId="7E1AF8B8" w14:textId="77777777" w:rsidTr="005E2878">
        <w:tc>
          <w:tcPr>
            <w:tcW w:w="2948" w:type="dxa"/>
          </w:tcPr>
          <w:p w14:paraId="2122E238" w14:textId="77777777" w:rsidR="00BC01DA" w:rsidRPr="00057099" w:rsidRDefault="00BC01DA" w:rsidP="005E2878">
            <w:pPr>
              <w:spacing w:line="240" w:lineRule="exact"/>
            </w:pPr>
            <w:r w:rsidRPr="00057099">
              <w:t>regeling toerental</w:t>
            </w:r>
          </w:p>
        </w:tc>
        <w:tc>
          <w:tcPr>
            <w:tcW w:w="851" w:type="dxa"/>
          </w:tcPr>
          <w:p w14:paraId="524D50D7" w14:textId="77777777" w:rsidR="00BC01DA" w:rsidRPr="00057099" w:rsidRDefault="00BC01DA" w:rsidP="005E2878">
            <w:pPr>
              <w:spacing w:line="240" w:lineRule="exact"/>
              <w:jc w:val="right"/>
            </w:pPr>
          </w:p>
        </w:tc>
        <w:tc>
          <w:tcPr>
            <w:tcW w:w="284" w:type="dxa"/>
          </w:tcPr>
          <w:p w14:paraId="7B23216B" w14:textId="77777777" w:rsidR="00BC01DA" w:rsidRPr="00057099" w:rsidRDefault="00BC01DA" w:rsidP="005E2878">
            <w:pPr>
              <w:spacing w:line="240" w:lineRule="exact"/>
            </w:pPr>
            <w:r w:rsidRPr="00057099">
              <w:t>:</w:t>
            </w:r>
          </w:p>
        </w:tc>
        <w:tc>
          <w:tcPr>
            <w:tcW w:w="4530" w:type="dxa"/>
          </w:tcPr>
          <w:p w14:paraId="0DC5F37F" w14:textId="77777777" w:rsidR="00BC01DA" w:rsidRPr="00057099" w:rsidRDefault="00BC01DA" w:rsidP="005E2878">
            <w:pPr>
              <w:spacing w:line="240" w:lineRule="exact"/>
            </w:pPr>
            <w:r w:rsidRPr="00057099">
              <w:t>met frequentie omvormer</w:t>
            </w:r>
          </w:p>
        </w:tc>
      </w:tr>
      <w:tr w:rsidR="00BC01DA" w:rsidRPr="00057099" w14:paraId="362616DF" w14:textId="77777777" w:rsidTr="005E2878">
        <w:tc>
          <w:tcPr>
            <w:tcW w:w="2948" w:type="dxa"/>
          </w:tcPr>
          <w:p w14:paraId="6BC4A3C7" w14:textId="77777777" w:rsidR="00BC01DA" w:rsidRPr="00057099" w:rsidRDefault="00BC01DA" w:rsidP="005E2878">
            <w:pPr>
              <w:spacing w:line="240" w:lineRule="exact"/>
            </w:pPr>
            <w:r w:rsidRPr="00057099">
              <w:t>toerental motor</w:t>
            </w:r>
          </w:p>
        </w:tc>
        <w:tc>
          <w:tcPr>
            <w:tcW w:w="851" w:type="dxa"/>
          </w:tcPr>
          <w:p w14:paraId="71CBE9B9" w14:textId="77777777" w:rsidR="00BC01DA" w:rsidRPr="00057099" w:rsidRDefault="00BC01DA" w:rsidP="005E2878">
            <w:pPr>
              <w:spacing w:line="240" w:lineRule="exact"/>
              <w:jc w:val="right"/>
            </w:pPr>
            <w:r w:rsidRPr="00057099">
              <w:t>min.</w:t>
            </w:r>
            <w:r w:rsidRPr="00057099">
              <w:rPr>
                <w:vertAlign w:val="superscript"/>
              </w:rPr>
              <w:noBreakHyphen/>
              <w:t>1</w:t>
            </w:r>
          </w:p>
        </w:tc>
        <w:tc>
          <w:tcPr>
            <w:tcW w:w="284" w:type="dxa"/>
          </w:tcPr>
          <w:p w14:paraId="36D255B8" w14:textId="77777777" w:rsidR="00BC01DA" w:rsidRPr="00057099" w:rsidRDefault="00BC01DA" w:rsidP="005E2878">
            <w:pPr>
              <w:spacing w:line="240" w:lineRule="exact"/>
            </w:pPr>
            <w:r w:rsidRPr="00057099">
              <w:t>:</w:t>
            </w:r>
          </w:p>
        </w:tc>
        <w:tc>
          <w:tcPr>
            <w:tcW w:w="4530" w:type="dxa"/>
          </w:tcPr>
          <w:p w14:paraId="3E2F42E5" w14:textId="77777777" w:rsidR="00BC01DA" w:rsidRPr="00057099" w:rsidRDefault="00BC01DA" w:rsidP="005E2878">
            <w:pPr>
              <w:spacing w:line="240" w:lineRule="exact"/>
            </w:pPr>
            <w:r w:rsidRPr="00057099">
              <w:tab/>
            </w:r>
            <w:r w:rsidRPr="00057099">
              <w:tab/>
              <w:t>(</w:t>
            </w:r>
            <w:r w:rsidRPr="00057099">
              <w:rPr>
                <w:rFonts w:cs="Arial"/>
              </w:rPr>
              <w:t>≤ 1500)</w:t>
            </w:r>
          </w:p>
        </w:tc>
      </w:tr>
      <w:tr w:rsidR="00BC01DA" w:rsidRPr="00057099" w14:paraId="41CEB818" w14:textId="77777777" w:rsidTr="005E2878">
        <w:tc>
          <w:tcPr>
            <w:tcW w:w="2948" w:type="dxa"/>
          </w:tcPr>
          <w:p w14:paraId="6E482E05" w14:textId="77777777" w:rsidR="00BC01DA" w:rsidRPr="00057099" w:rsidRDefault="00BC01DA" w:rsidP="005E2878">
            <w:pPr>
              <w:spacing w:line="240" w:lineRule="exact"/>
            </w:pPr>
            <w:r w:rsidRPr="00057099">
              <w:t>geïnstalleerd vermogen</w:t>
            </w:r>
          </w:p>
        </w:tc>
        <w:tc>
          <w:tcPr>
            <w:tcW w:w="851" w:type="dxa"/>
          </w:tcPr>
          <w:p w14:paraId="621A5AD1" w14:textId="77777777" w:rsidR="00BC01DA" w:rsidRPr="00057099" w:rsidRDefault="00BC01DA" w:rsidP="005E2878">
            <w:pPr>
              <w:spacing w:line="240" w:lineRule="exact"/>
              <w:jc w:val="right"/>
            </w:pPr>
            <w:r w:rsidRPr="00057099">
              <w:t>kW</w:t>
            </w:r>
          </w:p>
        </w:tc>
        <w:tc>
          <w:tcPr>
            <w:tcW w:w="284" w:type="dxa"/>
          </w:tcPr>
          <w:p w14:paraId="281AFE6F" w14:textId="77777777" w:rsidR="00BC01DA" w:rsidRPr="00057099" w:rsidRDefault="00BC01DA" w:rsidP="005E2878">
            <w:pPr>
              <w:spacing w:line="240" w:lineRule="exact"/>
            </w:pPr>
            <w:r w:rsidRPr="00057099">
              <w:t>:</w:t>
            </w:r>
          </w:p>
        </w:tc>
        <w:tc>
          <w:tcPr>
            <w:tcW w:w="4530" w:type="dxa"/>
          </w:tcPr>
          <w:p w14:paraId="2E9FC17E" w14:textId="77777777" w:rsidR="00BC01DA" w:rsidRPr="00057099" w:rsidRDefault="00BC01DA" w:rsidP="005E2878">
            <w:pPr>
              <w:spacing w:line="240" w:lineRule="exact"/>
            </w:pPr>
            <w:r w:rsidRPr="00057099">
              <w:t>ca. 11</w:t>
            </w:r>
          </w:p>
        </w:tc>
      </w:tr>
      <w:tr w:rsidR="00BC01DA" w:rsidRPr="00057099" w14:paraId="0B4C1CB4" w14:textId="77777777" w:rsidTr="005E2878">
        <w:tc>
          <w:tcPr>
            <w:tcW w:w="2948" w:type="dxa"/>
          </w:tcPr>
          <w:p w14:paraId="327948D6" w14:textId="77777777" w:rsidR="00BC01DA" w:rsidRPr="00057099" w:rsidRDefault="00BC01DA" w:rsidP="005E2878">
            <w:pPr>
              <w:spacing w:line="240" w:lineRule="exact"/>
            </w:pPr>
            <w:r w:rsidRPr="00057099">
              <w:t>spanning</w:t>
            </w:r>
          </w:p>
        </w:tc>
        <w:tc>
          <w:tcPr>
            <w:tcW w:w="851" w:type="dxa"/>
          </w:tcPr>
          <w:p w14:paraId="71EC0498" w14:textId="77777777" w:rsidR="00BC01DA" w:rsidRPr="00057099" w:rsidRDefault="00BC01DA" w:rsidP="005E2878">
            <w:pPr>
              <w:spacing w:line="240" w:lineRule="exact"/>
              <w:jc w:val="right"/>
            </w:pPr>
            <w:r w:rsidRPr="00057099">
              <w:t>V</w:t>
            </w:r>
          </w:p>
        </w:tc>
        <w:tc>
          <w:tcPr>
            <w:tcW w:w="284" w:type="dxa"/>
          </w:tcPr>
          <w:p w14:paraId="067926AB" w14:textId="77777777" w:rsidR="00BC01DA" w:rsidRPr="00057099" w:rsidRDefault="00BC01DA" w:rsidP="005E2878">
            <w:pPr>
              <w:spacing w:line="240" w:lineRule="exact"/>
            </w:pPr>
            <w:r w:rsidRPr="00057099">
              <w:t>:</w:t>
            </w:r>
          </w:p>
        </w:tc>
        <w:tc>
          <w:tcPr>
            <w:tcW w:w="4530" w:type="dxa"/>
          </w:tcPr>
          <w:p w14:paraId="70CD33E0" w14:textId="77777777" w:rsidR="00BC01DA" w:rsidRPr="00057099" w:rsidRDefault="00BC01DA" w:rsidP="005E2878">
            <w:pPr>
              <w:spacing w:line="240" w:lineRule="exact"/>
            </w:pPr>
          </w:p>
        </w:tc>
      </w:tr>
      <w:tr w:rsidR="00BC01DA" w:rsidRPr="00057099" w14:paraId="1C1FECE9" w14:textId="77777777" w:rsidTr="005E2878">
        <w:tc>
          <w:tcPr>
            <w:tcW w:w="2948" w:type="dxa"/>
          </w:tcPr>
          <w:p w14:paraId="01F5D07A" w14:textId="77777777" w:rsidR="00BC01DA" w:rsidRPr="00057099" w:rsidRDefault="00BC01DA" w:rsidP="005E2878">
            <w:pPr>
              <w:spacing w:line="240" w:lineRule="exact"/>
            </w:pPr>
            <w:r w:rsidRPr="00057099">
              <w:t>nominaalstroom</w:t>
            </w:r>
          </w:p>
        </w:tc>
        <w:tc>
          <w:tcPr>
            <w:tcW w:w="851" w:type="dxa"/>
          </w:tcPr>
          <w:p w14:paraId="4E4B9CCE" w14:textId="77777777" w:rsidR="00BC01DA" w:rsidRPr="00057099" w:rsidRDefault="00BC01DA" w:rsidP="005E2878">
            <w:pPr>
              <w:spacing w:line="240" w:lineRule="exact"/>
              <w:jc w:val="right"/>
            </w:pPr>
            <w:r w:rsidRPr="00057099">
              <w:t>A</w:t>
            </w:r>
          </w:p>
        </w:tc>
        <w:tc>
          <w:tcPr>
            <w:tcW w:w="284" w:type="dxa"/>
          </w:tcPr>
          <w:p w14:paraId="45CB656D" w14:textId="77777777" w:rsidR="00BC01DA" w:rsidRPr="00057099" w:rsidRDefault="00BC01DA" w:rsidP="005E2878">
            <w:pPr>
              <w:spacing w:line="240" w:lineRule="exact"/>
            </w:pPr>
            <w:r w:rsidRPr="00057099">
              <w:t>:</w:t>
            </w:r>
          </w:p>
        </w:tc>
        <w:tc>
          <w:tcPr>
            <w:tcW w:w="4530" w:type="dxa"/>
          </w:tcPr>
          <w:p w14:paraId="26FEE83B" w14:textId="77777777" w:rsidR="00BC01DA" w:rsidRPr="00057099" w:rsidRDefault="00BC01DA" w:rsidP="005E2878">
            <w:pPr>
              <w:spacing w:line="240" w:lineRule="exact"/>
            </w:pPr>
            <w:r w:rsidRPr="00057099">
              <w:t>3x 400, 50 Hz</w:t>
            </w:r>
          </w:p>
        </w:tc>
      </w:tr>
      <w:tr w:rsidR="00BC01DA" w:rsidRPr="00057099" w14:paraId="6BB00365" w14:textId="77777777" w:rsidTr="005E2878">
        <w:tc>
          <w:tcPr>
            <w:tcW w:w="2948" w:type="dxa"/>
          </w:tcPr>
          <w:p w14:paraId="0FD07972" w14:textId="77777777" w:rsidR="00BC01DA" w:rsidRPr="00057099" w:rsidRDefault="00BC01DA" w:rsidP="005E2878">
            <w:pPr>
              <w:spacing w:line="240" w:lineRule="exact"/>
            </w:pPr>
            <w:r w:rsidRPr="00057099">
              <w:t>wijze van aanlopen</w:t>
            </w:r>
          </w:p>
        </w:tc>
        <w:tc>
          <w:tcPr>
            <w:tcW w:w="851" w:type="dxa"/>
          </w:tcPr>
          <w:p w14:paraId="4BCFB2E0" w14:textId="77777777" w:rsidR="00BC01DA" w:rsidRPr="00057099" w:rsidRDefault="00BC01DA" w:rsidP="005E2878">
            <w:pPr>
              <w:spacing w:line="240" w:lineRule="exact"/>
              <w:jc w:val="right"/>
            </w:pPr>
          </w:p>
        </w:tc>
        <w:tc>
          <w:tcPr>
            <w:tcW w:w="284" w:type="dxa"/>
          </w:tcPr>
          <w:p w14:paraId="7A0E1882" w14:textId="77777777" w:rsidR="00BC01DA" w:rsidRPr="00057099" w:rsidRDefault="00BC01DA" w:rsidP="005E2878">
            <w:pPr>
              <w:spacing w:line="240" w:lineRule="exact"/>
            </w:pPr>
            <w:r w:rsidRPr="00057099">
              <w:t>:</w:t>
            </w:r>
          </w:p>
        </w:tc>
        <w:tc>
          <w:tcPr>
            <w:tcW w:w="4530" w:type="dxa"/>
          </w:tcPr>
          <w:p w14:paraId="09CF2AF7" w14:textId="77777777" w:rsidR="00BC01DA" w:rsidRPr="00057099" w:rsidRDefault="00BC01DA" w:rsidP="005E2878">
            <w:pPr>
              <w:spacing w:line="240" w:lineRule="exact"/>
            </w:pPr>
            <w:r w:rsidRPr="00057099">
              <w:t>FO</w:t>
            </w:r>
          </w:p>
        </w:tc>
      </w:tr>
      <w:tr w:rsidR="00BC01DA" w:rsidRPr="00057099" w14:paraId="1E3AC2C1" w14:textId="77777777" w:rsidTr="005E2878">
        <w:tc>
          <w:tcPr>
            <w:tcW w:w="2948" w:type="dxa"/>
          </w:tcPr>
          <w:p w14:paraId="5A7F2656" w14:textId="77777777" w:rsidR="00BC01DA" w:rsidRPr="00057099" w:rsidRDefault="00BC01DA" w:rsidP="005E2878">
            <w:pPr>
              <w:spacing w:line="240" w:lineRule="exact"/>
            </w:pPr>
            <w:r w:rsidRPr="00057099">
              <w:t>isolatieklasse</w:t>
            </w:r>
          </w:p>
        </w:tc>
        <w:tc>
          <w:tcPr>
            <w:tcW w:w="851" w:type="dxa"/>
          </w:tcPr>
          <w:p w14:paraId="5AEE99C4" w14:textId="77777777" w:rsidR="00BC01DA" w:rsidRPr="00057099" w:rsidRDefault="00BC01DA" w:rsidP="005E2878">
            <w:pPr>
              <w:spacing w:line="240" w:lineRule="exact"/>
              <w:jc w:val="right"/>
            </w:pPr>
          </w:p>
        </w:tc>
        <w:tc>
          <w:tcPr>
            <w:tcW w:w="284" w:type="dxa"/>
          </w:tcPr>
          <w:p w14:paraId="0E8DDCF5" w14:textId="77777777" w:rsidR="00BC01DA" w:rsidRPr="00057099" w:rsidRDefault="00BC01DA" w:rsidP="005E2878">
            <w:pPr>
              <w:spacing w:line="240" w:lineRule="exact"/>
            </w:pPr>
            <w:r w:rsidRPr="00057099">
              <w:t>:</w:t>
            </w:r>
          </w:p>
        </w:tc>
        <w:tc>
          <w:tcPr>
            <w:tcW w:w="4530" w:type="dxa"/>
          </w:tcPr>
          <w:p w14:paraId="736253EE" w14:textId="77777777" w:rsidR="00BC01DA" w:rsidRPr="00057099" w:rsidRDefault="00BC01DA" w:rsidP="005E2878">
            <w:pPr>
              <w:spacing w:line="240" w:lineRule="exact"/>
            </w:pPr>
            <w:r w:rsidRPr="00057099">
              <w:t>F</w:t>
            </w:r>
          </w:p>
        </w:tc>
      </w:tr>
      <w:tr w:rsidR="00BC01DA" w:rsidRPr="00057099" w14:paraId="6FD6E501" w14:textId="77777777" w:rsidTr="005E2878">
        <w:tc>
          <w:tcPr>
            <w:tcW w:w="2948" w:type="dxa"/>
          </w:tcPr>
          <w:p w14:paraId="4F4E322A" w14:textId="77777777" w:rsidR="00BC01DA" w:rsidRPr="00057099" w:rsidRDefault="00BC01DA" w:rsidP="005E2878">
            <w:pPr>
              <w:spacing w:line="240" w:lineRule="exact"/>
            </w:pPr>
            <w:r w:rsidRPr="00057099">
              <w:t>beschermingsklasse</w:t>
            </w:r>
          </w:p>
        </w:tc>
        <w:tc>
          <w:tcPr>
            <w:tcW w:w="851" w:type="dxa"/>
          </w:tcPr>
          <w:p w14:paraId="05E75D1D" w14:textId="77777777" w:rsidR="00BC01DA" w:rsidRPr="00057099" w:rsidRDefault="00BC01DA" w:rsidP="005E2878">
            <w:pPr>
              <w:spacing w:line="240" w:lineRule="exact"/>
              <w:jc w:val="right"/>
            </w:pPr>
          </w:p>
        </w:tc>
        <w:tc>
          <w:tcPr>
            <w:tcW w:w="284" w:type="dxa"/>
          </w:tcPr>
          <w:p w14:paraId="17EBCB93" w14:textId="77777777" w:rsidR="00BC01DA" w:rsidRPr="00057099" w:rsidRDefault="00BC01DA" w:rsidP="005E2878">
            <w:pPr>
              <w:spacing w:line="240" w:lineRule="exact"/>
            </w:pPr>
            <w:r w:rsidRPr="00057099">
              <w:t>:</w:t>
            </w:r>
          </w:p>
        </w:tc>
        <w:tc>
          <w:tcPr>
            <w:tcW w:w="4530" w:type="dxa"/>
          </w:tcPr>
          <w:p w14:paraId="4BED760E" w14:textId="77777777" w:rsidR="00BC01DA" w:rsidRPr="00057099" w:rsidRDefault="00BC01DA" w:rsidP="005E2878">
            <w:pPr>
              <w:spacing w:line="240" w:lineRule="exact"/>
            </w:pPr>
            <w:r w:rsidRPr="00057099">
              <w:t>IP55</w:t>
            </w:r>
          </w:p>
        </w:tc>
      </w:tr>
      <w:tr w:rsidR="00BC01DA" w:rsidRPr="00057099" w14:paraId="286617C0" w14:textId="77777777" w:rsidTr="005E2878">
        <w:tc>
          <w:tcPr>
            <w:tcW w:w="2948" w:type="dxa"/>
          </w:tcPr>
          <w:p w14:paraId="221C431D" w14:textId="77777777" w:rsidR="00BC01DA" w:rsidRPr="00057099" w:rsidRDefault="00BC01DA" w:rsidP="005E2878">
            <w:pPr>
              <w:spacing w:line="240" w:lineRule="exact"/>
            </w:pPr>
            <w:r w:rsidRPr="00057099">
              <w:t>bedrijfstype</w:t>
            </w:r>
          </w:p>
        </w:tc>
        <w:tc>
          <w:tcPr>
            <w:tcW w:w="851" w:type="dxa"/>
          </w:tcPr>
          <w:p w14:paraId="31476ACE" w14:textId="77777777" w:rsidR="00BC01DA" w:rsidRPr="00057099" w:rsidRDefault="00BC01DA" w:rsidP="005E2878">
            <w:pPr>
              <w:spacing w:line="240" w:lineRule="exact"/>
              <w:jc w:val="right"/>
            </w:pPr>
          </w:p>
        </w:tc>
        <w:tc>
          <w:tcPr>
            <w:tcW w:w="284" w:type="dxa"/>
          </w:tcPr>
          <w:p w14:paraId="1BD92E50" w14:textId="77777777" w:rsidR="00BC01DA" w:rsidRPr="00057099" w:rsidRDefault="00BC01DA" w:rsidP="005E2878">
            <w:pPr>
              <w:spacing w:line="240" w:lineRule="exact"/>
            </w:pPr>
            <w:r w:rsidRPr="00057099">
              <w:t>:</w:t>
            </w:r>
          </w:p>
        </w:tc>
        <w:tc>
          <w:tcPr>
            <w:tcW w:w="4530" w:type="dxa"/>
          </w:tcPr>
          <w:p w14:paraId="75D285DB" w14:textId="77777777" w:rsidR="00BC01DA" w:rsidRPr="00057099" w:rsidRDefault="00BC01DA" w:rsidP="005E2878">
            <w:pPr>
              <w:spacing w:line="240" w:lineRule="exact"/>
            </w:pPr>
            <w:r w:rsidRPr="00057099">
              <w:t>S1</w:t>
            </w:r>
          </w:p>
        </w:tc>
      </w:tr>
      <w:tr w:rsidR="00BC01DA" w:rsidRPr="00057099" w14:paraId="32CFC011" w14:textId="77777777" w:rsidTr="005E2878">
        <w:tc>
          <w:tcPr>
            <w:tcW w:w="2948" w:type="dxa"/>
          </w:tcPr>
          <w:p w14:paraId="6FA9D785" w14:textId="77777777" w:rsidR="00BC01DA" w:rsidRPr="00057099" w:rsidRDefault="00BC01DA" w:rsidP="005E2878">
            <w:pPr>
              <w:spacing w:line="240" w:lineRule="exact"/>
            </w:pPr>
            <w:r w:rsidRPr="00057099">
              <w:t>type smering</w:t>
            </w:r>
          </w:p>
        </w:tc>
        <w:tc>
          <w:tcPr>
            <w:tcW w:w="851" w:type="dxa"/>
          </w:tcPr>
          <w:p w14:paraId="61BE010D" w14:textId="77777777" w:rsidR="00BC01DA" w:rsidRPr="00057099" w:rsidRDefault="00BC01DA" w:rsidP="005E2878">
            <w:pPr>
              <w:spacing w:line="240" w:lineRule="exact"/>
              <w:jc w:val="right"/>
            </w:pPr>
          </w:p>
        </w:tc>
        <w:tc>
          <w:tcPr>
            <w:tcW w:w="284" w:type="dxa"/>
          </w:tcPr>
          <w:p w14:paraId="513B33C0" w14:textId="77777777" w:rsidR="00BC01DA" w:rsidRPr="00057099" w:rsidRDefault="00BC01DA" w:rsidP="005E2878">
            <w:pPr>
              <w:spacing w:line="240" w:lineRule="exact"/>
            </w:pPr>
            <w:r w:rsidRPr="00057099">
              <w:t>:</w:t>
            </w:r>
          </w:p>
        </w:tc>
        <w:tc>
          <w:tcPr>
            <w:tcW w:w="4530" w:type="dxa"/>
          </w:tcPr>
          <w:p w14:paraId="673D3965" w14:textId="77777777" w:rsidR="00BC01DA" w:rsidRPr="00057099" w:rsidRDefault="00BC01DA" w:rsidP="005E2878">
            <w:pPr>
              <w:spacing w:line="240" w:lineRule="exact"/>
            </w:pPr>
          </w:p>
        </w:tc>
      </w:tr>
      <w:tr w:rsidR="00BC01DA" w:rsidRPr="00057099" w14:paraId="7DF1E3C2" w14:textId="77777777" w:rsidTr="005E2878">
        <w:tc>
          <w:tcPr>
            <w:tcW w:w="2948" w:type="dxa"/>
          </w:tcPr>
          <w:p w14:paraId="670826FD" w14:textId="77777777" w:rsidR="00BC01DA" w:rsidRPr="00057099" w:rsidRDefault="00BC01DA" w:rsidP="005E2878">
            <w:pPr>
              <w:spacing w:line="240" w:lineRule="exact"/>
            </w:pPr>
            <w:r w:rsidRPr="00057099">
              <w:t>L</w:t>
            </w:r>
            <w:r w:rsidRPr="00057099">
              <w:rPr>
                <w:vertAlign w:val="subscript"/>
              </w:rPr>
              <w:t>10h</w:t>
            </w:r>
            <w:r w:rsidRPr="00057099">
              <w:t xml:space="preserve"> levensduur lagers</w:t>
            </w:r>
          </w:p>
        </w:tc>
        <w:tc>
          <w:tcPr>
            <w:tcW w:w="851" w:type="dxa"/>
          </w:tcPr>
          <w:p w14:paraId="3ECC9772" w14:textId="77777777" w:rsidR="00BC01DA" w:rsidRPr="00057099" w:rsidRDefault="00BC01DA" w:rsidP="005E2878">
            <w:pPr>
              <w:spacing w:line="240" w:lineRule="exact"/>
              <w:jc w:val="right"/>
            </w:pPr>
            <w:r w:rsidRPr="00057099">
              <w:t>h</w:t>
            </w:r>
          </w:p>
        </w:tc>
        <w:tc>
          <w:tcPr>
            <w:tcW w:w="284" w:type="dxa"/>
          </w:tcPr>
          <w:p w14:paraId="49DABA98" w14:textId="77777777" w:rsidR="00BC01DA" w:rsidRPr="00057099" w:rsidRDefault="00BC01DA" w:rsidP="005E2878">
            <w:pPr>
              <w:spacing w:line="240" w:lineRule="exact"/>
            </w:pPr>
            <w:r w:rsidRPr="00057099">
              <w:t>:</w:t>
            </w:r>
          </w:p>
        </w:tc>
        <w:tc>
          <w:tcPr>
            <w:tcW w:w="4530" w:type="dxa"/>
          </w:tcPr>
          <w:p w14:paraId="67352C50" w14:textId="77777777" w:rsidR="00BC01DA" w:rsidRPr="00057099" w:rsidRDefault="00BC01DA" w:rsidP="005E2878">
            <w:pPr>
              <w:spacing w:line="240" w:lineRule="exact"/>
            </w:pPr>
            <w:r w:rsidRPr="00057099">
              <w:t>50.000</w:t>
            </w:r>
          </w:p>
        </w:tc>
      </w:tr>
      <w:tr w:rsidR="00BC01DA" w:rsidRPr="00057099" w14:paraId="324CF703" w14:textId="77777777" w:rsidTr="005E2878">
        <w:tc>
          <w:tcPr>
            <w:tcW w:w="2948" w:type="dxa"/>
          </w:tcPr>
          <w:p w14:paraId="43BB7C7E" w14:textId="77777777" w:rsidR="00BC01DA" w:rsidRPr="00057099" w:rsidRDefault="00BC01DA" w:rsidP="005E2878">
            <w:pPr>
              <w:spacing w:line="240" w:lineRule="exact"/>
            </w:pPr>
            <w:r w:rsidRPr="00057099">
              <w:t>beveiligingen</w:t>
            </w:r>
          </w:p>
        </w:tc>
        <w:tc>
          <w:tcPr>
            <w:tcW w:w="851" w:type="dxa"/>
          </w:tcPr>
          <w:p w14:paraId="0AA3C0B9" w14:textId="77777777" w:rsidR="00BC01DA" w:rsidRPr="00057099" w:rsidRDefault="00BC01DA" w:rsidP="005E2878">
            <w:pPr>
              <w:spacing w:line="240" w:lineRule="exact"/>
              <w:jc w:val="right"/>
            </w:pPr>
          </w:p>
        </w:tc>
        <w:tc>
          <w:tcPr>
            <w:tcW w:w="284" w:type="dxa"/>
          </w:tcPr>
          <w:p w14:paraId="47252F9B" w14:textId="77777777" w:rsidR="00BC01DA" w:rsidRPr="00057099" w:rsidRDefault="00BC01DA" w:rsidP="005E2878">
            <w:pPr>
              <w:spacing w:line="240" w:lineRule="exact"/>
            </w:pPr>
            <w:r w:rsidRPr="00057099">
              <w:t>:</w:t>
            </w:r>
          </w:p>
        </w:tc>
        <w:tc>
          <w:tcPr>
            <w:tcW w:w="4530" w:type="dxa"/>
          </w:tcPr>
          <w:p w14:paraId="78A02233" w14:textId="77777777" w:rsidR="00BC01DA" w:rsidRPr="00057099" w:rsidRDefault="00BC01DA" w:rsidP="005E2878">
            <w:pPr>
              <w:spacing w:line="240" w:lineRule="exact"/>
            </w:pPr>
            <w:r w:rsidRPr="00057099">
              <w:t xml:space="preserve">motor voorzien van thermische beveiliging, zie instrumentatielijst. </w:t>
            </w:r>
            <w:proofErr w:type="gramStart"/>
            <w:r w:rsidRPr="00057099">
              <w:t>Indien</w:t>
            </w:r>
            <w:proofErr w:type="gramEnd"/>
            <w:r w:rsidRPr="00057099">
              <w:t xml:space="preserve"> het een thermistor betreft, relais bijleveren.</w:t>
            </w:r>
          </w:p>
        </w:tc>
      </w:tr>
    </w:tbl>
    <w:p w14:paraId="4DAD0AED" w14:textId="77777777" w:rsidR="00BC01DA" w:rsidRPr="00057099" w:rsidRDefault="00BC01DA" w:rsidP="00BC01DA">
      <w:pPr>
        <w:pStyle w:val="BodyText"/>
      </w:pPr>
    </w:p>
    <w:p w14:paraId="028901F7" w14:textId="77777777" w:rsidR="00BC01DA" w:rsidRPr="00057099" w:rsidRDefault="00BC01DA" w:rsidP="005B35B1">
      <w:pPr>
        <w:pStyle w:val="Heading2"/>
        <w:numPr>
          <w:ilvl w:val="1"/>
          <w:numId w:val="19"/>
        </w:numPr>
      </w:pPr>
      <w:bookmarkStart w:id="178" w:name="_Toc54965535"/>
      <w:r w:rsidRPr="00057099">
        <w:t>Leidingwerk en appendages</w:t>
      </w:r>
      <w:bookmarkEnd w:id="178"/>
    </w:p>
    <w:p w14:paraId="5D1D085E" w14:textId="77777777" w:rsidR="00BC01DA" w:rsidRPr="00057099" w:rsidRDefault="00BC01DA" w:rsidP="006028B5">
      <w:pPr>
        <w:pStyle w:val="Heading3"/>
      </w:pPr>
      <w:r w:rsidRPr="00057099">
        <w:t>Hoofdgegevens</w:t>
      </w:r>
    </w:p>
    <w:tbl>
      <w:tblPr>
        <w:tblW w:w="8619" w:type="dxa"/>
        <w:tblLayout w:type="fixed"/>
        <w:tblLook w:val="01E0" w:firstRow="1" w:lastRow="1" w:firstColumn="1" w:lastColumn="1" w:noHBand="0" w:noVBand="0"/>
      </w:tblPr>
      <w:tblGrid>
        <w:gridCol w:w="2948"/>
        <w:gridCol w:w="851"/>
        <w:gridCol w:w="284"/>
        <w:gridCol w:w="4536"/>
      </w:tblGrid>
      <w:tr w:rsidR="00BC01DA" w:rsidRPr="00057099" w14:paraId="628E590C" w14:textId="77777777" w:rsidTr="005E2878">
        <w:trPr>
          <w:cantSplit/>
        </w:trPr>
        <w:tc>
          <w:tcPr>
            <w:tcW w:w="2948" w:type="dxa"/>
          </w:tcPr>
          <w:p w14:paraId="3DD6DB5D" w14:textId="77777777" w:rsidR="00BC01DA" w:rsidRPr="00057099" w:rsidRDefault="00BC01DA" w:rsidP="005E2878">
            <w:r w:rsidRPr="00057099">
              <w:t>materiaal leiding</w:t>
            </w:r>
          </w:p>
        </w:tc>
        <w:tc>
          <w:tcPr>
            <w:tcW w:w="851" w:type="dxa"/>
          </w:tcPr>
          <w:p w14:paraId="76AA47C3" w14:textId="77777777" w:rsidR="00BC01DA" w:rsidRPr="00057099" w:rsidRDefault="00BC01DA" w:rsidP="005E2878">
            <w:pPr>
              <w:jc w:val="right"/>
            </w:pPr>
          </w:p>
        </w:tc>
        <w:tc>
          <w:tcPr>
            <w:tcW w:w="284" w:type="dxa"/>
          </w:tcPr>
          <w:p w14:paraId="7D9000E4" w14:textId="77777777" w:rsidR="00BC01DA" w:rsidRPr="00057099" w:rsidRDefault="00BC01DA" w:rsidP="005E2878">
            <w:r w:rsidRPr="00057099">
              <w:t>:</w:t>
            </w:r>
          </w:p>
        </w:tc>
        <w:tc>
          <w:tcPr>
            <w:tcW w:w="4536" w:type="dxa"/>
          </w:tcPr>
          <w:p w14:paraId="187F312D" w14:textId="77777777" w:rsidR="00BC01DA" w:rsidRPr="00057099" w:rsidRDefault="00BC01DA" w:rsidP="005E2878">
            <w:r w:rsidRPr="00057099">
              <w:t xml:space="preserve">thermisch verzinkt staal, gietijzer, rvs AISI304L </w:t>
            </w:r>
          </w:p>
        </w:tc>
      </w:tr>
      <w:tr w:rsidR="00BC01DA" w:rsidRPr="00057099" w14:paraId="536E4B57" w14:textId="77777777" w:rsidTr="005E2878">
        <w:trPr>
          <w:cantSplit/>
        </w:trPr>
        <w:tc>
          <w:tcPr>
            <w:tcW w:w="2948" w:type="dxa"/>
          </w:tcPr>
          <w:p w14:paraId="09FB0910" w14:textId="77777777" w:rsidR="00BC01DA" w:rsidRPr="00057099" w:rsidRDefault="00BC01DA" w:rsidP="005E2878">
            <w:r w:rsidRPr="00057099">
              <w:t>materiaal in te storten delen</w:t>
            </w:r>
          </w:p>
        </w:tc>
        <w:tc>
          <w:tcPr>
            <w:tcW w:w="851" w:type="dxa"/>
          </w:tcPr>
          <w:p w14:paraId="7E976D45" w14:textId="77777777" w:rsidR="00BC01DA" w:rsidRPr="00057099" w:rsidRDefault="00BC01DA" w:rsidP="005E2878">
            <w:pPr>
              <w:jc w:val="right"/>
            </w:pPr>
          </w:p>
        </w:tc>
        <w:tc>
          <w:tcPr>
            <w:tcW w:w="284" w:type="dxa"/>
          </w:tcPr>
          <w:p w14:paraId="1247F4B1" w14:textId="77777777" w:rsidR="00BC01DA" w:rsidRPr="00057099" w:rsidRDefault="00BC01DA" w:rsidP="005E2878">
            <w:r w:rsidRPr="00057099">
              <w:t>:</w:t>
            </w:r>
          </w:p>
        </w:tc>
        <w:tc>
          <w:tcPr>
            <w:tcW w:w="4536" w:type="dxa"/>
          </w:tcPr>
          <w:p w14:paraId="6D82F141" w14:textId="77777777" w:rsidR="00BC01DA" w:rsidRPr="00057099" w:rsidRDefault="00BC01DA" w:rsidP="005E2878">
            <w:r w:rsidRPr="00057099">
              <w:t>nodulair gietijzer</w:t>
            </w:r>
          </w:p>
        </w:tc>
      </w:tr>
      <w:tr w:rsidR="00BC01DA" w:rsidRPr="00057099" w14:paraId="0C843794" w14:textId="77777777" w:rsidTr="005E2878">
        <w:trPr>
          <w:cantSplit/>
        </w:trPr>
        <w:tc>
          <w:tcPr>
            <w:tcW w:w="2948" w:type="dxa"/>
          </w:tcPr>
          <w:p w14:paraId="494D24D8" w14:textId="77777777" w:rsidR="00BC01DA" w:rsidRPr="00057099" w:rsidRDefault="00BC01DA" w:rsidP="005E2878">
            <w:r w:rsidRPr="00057099">
              <w:t>leveringsomvang</w:t>
            </w:r>
          </w:p>
        </w:tc>
        <w:tc>
          <w:tcPr>
            <w:tcW w:w="851" w:type="dxa"/>
          </w:tcPr>
          <w:p w14:paraId="2F8B3CF3" w14:textId="77777777" w:rsidR="00BC01DA" w:rsidRPr="00057099" w:rsidRDefault="00BC01DA" w:rsidP="005E2878">
            <w:pPr>
              <w:jc w:val="right"/>
            </w:pPr>
          </w:p>
        </w:tc>
        <w:tc>
          <w:tcPr>
            <w:tcW w:w="284" w:type="dxa"/>
          </w:tcPr>
          <w:p w14:paraId="0BADFEE3" w14:textId="77777777" w:rsidR="00BC01DA" w:rsidRPr="00057099" w:rsidRDefault="00BC01DA" w:rsidP="005E2878">
            <w:r w:rsidRPr="00057099">
              <w:t>:</w:t>
            </w:r>
          </w:p>
        </w:tc>
        <w:tc>
          <w:tcPr>
            <w:tcW w:w="4536" w:type="dxa"/>
          </w:tcPr>
          <w:p w14:paraId="2D17FE51" w14:textId="77777777" w:rsidR="00BC01DA" w:rsidRPr="00057099" w:rsidRDefault="00BC01DA" w:rsidP="005E2878">
            <w:r w:rsidRPr="00057099">
              <w:t>zoals aangegeven op de P&amp;ID’s en tekeningen en zoals hierna vermeld</w:t>
            </w:r>
          </w:p>
        </w:tc>
      </w:tr>
    </w:tbl>
    <w:p w14:paraId="4754ED8D" w14:textId="77777777" w:rsidR="00BC01DA" w:rsidRPr="00057099" w:rsidRDefault="00BC01DA" w:rsidP="00BC01DA"/>
    <w:p w14:paraId="202A0A53" w14:textId="77777777" w:rsidR="00BC01DA" w:rsidRPr="00057099" w:rsidRDefault="00BC01DA" w:rsidP="006028B5">
      <w:pPr>
        <w:pStyle w:val="Heading3"/>
      </w:pPr>
      <w:r w:rsidRPr="00057099">
        <w:t>Zuigleiding pomp</w:t>
      </w:r>
    </w:p>
    <w:tbl>
      <w:tblPr>
        <w:tblW w:w="0" w:type="auto"/>
        <w:tblLayout w:type="fixed"/>
        <w:tblLook w:val="01E0" w:firstRow="1" w:lastRow="1" w:firstColumn="1" w:lastColumn="1" w:noHBand="0" w:noVBand="0"/>
      </w:tblPr>
      <w:tblGrid>
        <w:gridCol w:w="2948"/>
        <w:gridCol w:w="851"/>
        <w:gridCol w:w="284"/>
        <w:gridCol w:w="4536"/>
      </w:tblGrid>
      <w:tr w:rsidR="00BC01DA" w:rsidRPr="00057099" w14:paraId="7A040DCB" w14:textId="77777777" w:rsidTr="005E2878">
        <w:trPr>
          <w:cantSplit/>
        </w:trPr>
        <w:tc>
          <w:tcPr>
            <w:tcW w:w="2948" w:type="dxa"/>
          </w:tcPr>
          <w:p w14:paraId="07DACC4D" w14:textId="77777777" w:rsidR="00BC01DA" w:rsidRPr="00057099" w:rsidRDefault="00BC01DA" w:rsidP="005E2878">
            <w:r w:rsidRPr="00057099">
              <w:t>Tracé</w:t>
            </w:r>
          </w:p>
        </w:tc>
        <w:tc>
          <w:tcPr>
            <w:tcW w:w="851" w:type="dxa"/>
          </w:tcPr>
          <w:p w14:paraId="6FDC57A6" w14:textId="77777777" w:rsidR="00BC01DA" w:rsidRPr="00057099" w:rsidRDefault="00BC01DA" w:rsidP="005E2878">
            <w:pPr>
              <w:jc w:val="right"/>
            </w:pPr>
          </w:p>
        </w:tc>
        <w:tc>
          <w:tcPr>
            <w:tcW w:w="284" w:type="dxa"/>
          </w:tcPr>
          <w:p w14:paraId="731B658D" w14:textId="77777777" w:rsidR="00BC01DA" w:rsidRPr="00057099" w:rsidRDefault="00BC01DA" w:rsidP="005E2878">
            <w:r w:rsidRPr="00057099">
              <w:t>:</w:t>
            </w:r>
          </w:p>
        </w:tc>
        <w:tc>
          <w:tcPr>
            <w:tcW w:w="4536" w:type="dxa"/>
          </w:tcPr>
          <w:p w14:paraId="7D13C1F0" w14:textId="77777777" w:rsidR="00BC01DA" w:rsidRPr="00057099" w:rsidRDefault="00BC01DA" w:rsidP="005E2878">
            <w:r w:rsidRPr="00057099">
              <w:t>vanaf bestaande muurdoorvoerstuk DN300 t/m aansluiting op pomp</w:t>
            </w:r>
          </w:p>
        </w:tc>
      </w:tr>
      <w:tr w:rsidR="00BC01DA" w:rsidRPr="00057099" w14:paraId="38DA6D63" w14:textId="77777777" w:rsidTr="005E2878">
        <w:trPr>
          <w:cantSplit/>
        </w:trPr>
        <w:tc>
          <w:tcPr>
            <w:tcW w:w="2948" w:type="dxa"/>
          </w:tcPr>
          <w:p w14:paraId="08921D76" w14:textId="77777777" w:rsidR="00BC01DA" w:rsidRPr="00057099" w:rsidRDefault="00BC01DA" w:rsidP="005E2878">
            <w:r w:rsidRPr="00057099">
              <w:t>Aantal</w:t>
            </w:r>
          </w:p>
        </w:tc>
        <w:tc>
          <w:tcPr>
            <w:tcW w:w="851" w:type="dxa"/>
          </w:tcPr>
          <w:p w14:paraId="6880DCF4" w14:textId="77777777" w:rsidR="00BC01DA" w:rsidRPr="00057099" w:rsidRDefault="00BC01DA" w:rsidP="005E2878">
            <w:pPr>
              <w:jc w:val="right"/>
            </w:pPr>
          </w:p>
        </w:tc>
        <w:tc>
          <w:tcPr>
            <w:tcW w:w="284" w:type="dxa"/>
          </w:tcPr>
          <w:p w14:paraId="32A97979" w14:textId="77777777" w:rsidR="00BC01DA" w:rsidRPr="00057099" w:rsidRDefault="00BC01DA" w:rsidP="005E2878">
            <w:r w:rsidRPr="00057099">
              <w:t>:</w:t>
            </w:r>
          </w:p>
        </w:tc>
        <w:tc>
          <w:tcPr>
            <w:tcW w:w="4536" w:type="dxa"/>
          </w:tcPr>
          <w:p w14:paraId="2AA5E1F6" w14:textId="77777777" w:rsidR="00BC01DA" w:rsidRPr="00057099" w:rsidRDefault="00BC01DA" w:rsidP="005E2878">
            <w:r w:rsidRPr="00057099">
              <w:t>2</w:t>
            </w:r>
          </w:p>
        </w:tc>
      </w:tr>
      <w:tr w:rsidR="00BC01DA" w:rsidRPr="00057099" w14:paraId="219CAD96" w14:textId="77777777" w:rsidTr="005E2878">
        <w:trPr>
          <w:cantSplit/>
        </w:trPr>
        <w:tc>
          <w:tcPr>
            <w:tcW w:w="2948" w:type="dxa"/>
          </w:tcPr>
          <w:p w14:paraId="2EA352B2" w14:textId="77777777" w:rsidR="00BC01DA" w:rsidRPr="00057099" w:rsidRDefault="00BC01DA" w:rsidP="005E2878">
            <w:r w:rsidRPr="00057099">
              <w:t>diameter</w:t>
            </w:r>
          </w:p>
        </w:tc>
        <w:tc>
          <w:tcPr>
            <w:tcW w:w="851" w:type="dxa"/>
          </w:tcPr>
          <w:p w14:paraId="4AA84770" w14:textId="77777777" w:rsidR="00BC01DA" w:rsidRPr="00057099" w:rsidRDefault="00BC01DA" w:rsidP="005E2878">
            <w:pPr>
              <w:jc w:val="right"/>
            </w:pPr>
            <w:r w:rsidRPr="00057099">
              <w:t>mm</w:t>
            </w:r>
          </w:p>
        </w:tc>
        <w:tc>
          <w:tcPr>
            <w:tcW w:w="284" w:type="dxa"/>
          </w:tcPr>
          <w:p w14:paraId="34C9662F" w14:textId="77777777" w:rsidR="00BC01DA" w:rsidRPr="00057099" w:rsidRDefault="00BC01DA" w:rsidP="005E2878">
            <w:r w:rsidRPr="00057099">
              <w:t>:</w:t>
            </w:r>
          </w:p>
        </w:tc>
        <w:tc>
          <w:tcPr>
            <w:tcW w:w="4536" w:type="dxa"/>
          </w:tcPr>
          <w:p w14:paraId="2D61F264" w14:textId="77777777" w:rsidR="00BC01DA" w:rsidRPr="00057099" w:rsidRDefault="00BC01DA" w:rsidP="005E2878">
            <w:r w:rsidRPr="00057099">
              <w:t>DN 300</w:t>
            </w:r>
          </w:p>
        </w:tc>
      </w:tr>
      <w:tr w:rsidR="00BC01DA" w:rsidRPr="00057099" w14:paraId="7DC2A003" w14:textId="77777777" w:rsidTr="005E2878">
        <w:trPr>
          <w:cantSplit/>
        </w:trPr>
        <w:tc>
          <w:tcPr>
            <w:tcW w:w="2948" w:type="dxa"/>
          </w:tcPr>
          <w:p w14:paraId="12BC235E" w14:textId="77777777" w:rsidR="00BC01DA" w:rsidRPr="00057099" w:rsidRDefault="00BC01DA" w:rsidP="005E2878">
            <w:r w:rsidRPr="00057099">
              <w:t>appendages</w:t>
            </w:r>
          </w:p>
        </w:tc>
        <w:tc>
          <w:tcPr>
            <w:tcW w:w="851" w:type="dxa"/>
          </w:tcPr>
          <w:p w14:paraId="56A598C0" w14:textId="77777777" w:rsidR="00BC01DA" w:rsidRPr="00057099" w:rsidRDefault="00BC01DA" w:rsidP="005E2878">
            <w:pPr>
              <w:jc w:val="right"/>
            </w:pPr>
          </w:p>
        </w:tc>
        <w:tc>
          <w:tcPr>
            <w:tcW w:w="284" w:type="dxa"/>
          </w:tcPr>
          <w:p w14:paraId="29E1E228" w14:textId="77777777" w:rsidR="00BC01DA" w:rsidRPr="00057099" w:rsidRDefault="00BC01DA" w:rsidP="005E2878">
            <w:r w:rsidRPr="00057099">
              <w:t>:</w:t>
            </w:r>
          </w:p>
        </w:tc>
        <w:tc>
          <w:tcPr>
            <w:tcW w:w="4536" w:type="dxa"/>
          </w:tcPr>
          <w:p w14:paraId="59ADDB4B"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muurdoorvoerstuk</w:t>
            </w:r>
          </w:p>
        </w:tc>
      </w:tr>
      <w:tr w:rsidR="00BC01DA" w:rsidRPr="00057099" w14:paraId="506D0427" w14:textId="77777777" w:rsidTr="005E2878">
        <w:trPr>
          <w:cantSplit/>
        </w:trPr>
        <w:tc>
          <w:tcPr>
            <w:tcW w:w="2948" w:type="dxa"/>
          </w:tcPr>
          <w:p w14:paraId="2E819624" w14:textId="77777777" w:rsidR="00BC01DA" w:rsidRPr="00057099" w:rsidRDefault="00BC01DA" w:rsidP="005E2878"/>
        </w:tc>
        <w:tc>
          <w:tcPr>
            <w:tcW w:w="851" w:type="dxa"/>
          </w:tcPr>
          <w:p w14:paraId="3C69B114" w14:textId="77777777" w:rsidR="00BC01DA" w:rsidRPr="00057099" w:rsidRDefault="00BC01DA" w:rsidP="005E2878">
            <w:pPr>
              <w:jc w:val="right"/>
            </w:pPr>
          </w:p>
        </w:tc>
        <w:tc>
          <w:tcPr>
            <w:tcW w:w="284" w:type="dxa"/>
          </w:tcPr>
          <w:p w14:paraId="3DBB297A" w14:textId="77777777" w:rsidR="00BC01DA" w:rsidRPr="00057099" w:rsidRDefault="00BC01DA" w:rsidP="005E2878"/>
        </w:tc>
        <w:tc>
          <w:tcPr>
            <w:tcW w:w="4536" w:type="dxa"/>
          </w:tcPr>
          <w:p w14:paraId="503305A9"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schuifafsluiters</w:t>
            </w:r>
          </w:p>
        </w:tc>
      </w:tr>
      <w:tr w:rsidR="00BC01DA" w:rsidRPr="00057099" w14:paraId="3F05D473" w14:textId="77777777" w:rsidTr="005E2878">
        <w:trPr>
          <w:cantSplit/>
        </w:trPr>
        <w:tc>
          <w:tcPr>
            <w:tcW w:w="2948" w:type="dxa"/>
          </w:tcPr>
          <w:p w14:paraId="01452B42" w14:textId="77777777" w:rsidR="00BC01DA" w:rsidRPr="00057099" w:rsidRDefault="00BC01DA" w:rsidP="005E2878"/>
        </w:tc>
        <w:tc>
          <w:tcPr>
            <w:tcW w:w="851" w:type="dxa"/>
          </w:tcPr>
          <w:p w14:paraId="55992358" w14:textId="77777777" w:rsidR="00BC01DA" w:rsidRPr="00057099" w:rsidRDefault="00BC01DA" w:rsidP="005E2878">
            <w:pPr>
              <w:jc w:val="right"/>
            </w:pPr>
          </w:p>
        </w:tc>
        <w:tc>
          <w:tcPr>
            <w:tcW w:w="284" w:type="dxa"/>
          </w:tcPr>
          <w:p w14:paraId="6EEDD2CA" w14:textId="77777777" w:rsidR="00BC01DA" w:rsidRPr="00057099" w:rsidRDefault="00BC01DA" w:rsidP="005E2878"/>
        </w:tc>
        <w:tc>
          <w:tcPr>
            <w:tcW w:w="4536" w:type="dxa"/>
          </w:tcPr>
          <w:p w14:paraId="34BC834C"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BC01DA" w:rsidRPr="00057099" w14:paraId="16F01779" w14:textId="77777777" w:rsidTr="005E2878">
        <w:trPr>
          <w:cantSplit/>
        </w:trPr>
        <w:tc>
          <w:tcPr>
            <w:tcW w:w="2948" w:type="dxa"/>
          </w:tcPr>
          <w:p w14:paraId="5DB41173" w14:textId="77777777" w:rsidR="00BC01DA" w:rsidRPr="00057099" w:rsidRDefault="00BC01DA" w:rsidP="005E2878"/>
        </w:tc>
        <w:tc>
          <w:tcPr>
            <w:tcW w:w="851" w:type="dxa"/>
          </w:tcPr>
          <w:p w14:paraId="600E422A" w14:textId="77777777" w:rsidR="00BC01DA" w:rsidRPr="00057099" w:rsidRDefault="00BC01DA" w:rsidP="005E2878">
            <w:pPr>
              <w:jc w:val="right"/>
            </w:pPr>
          </w:p>
        </w:tc>
        <w:tc>
          <w:tcPr>
            <w:tcW w:w="284" w:type="dxa"/>
          </w:tcPr>
          <w:p w14:paraId="1E0D39D9" w14:textId="77777777" w:rsidR="00BC01DA" w:rsidRPr="00057099" w:rsidRDefault="00BC01DA" w:rsidP="005E2878"/>
        </w:tc>
        <w:tc>
          <w:tcPr>
            <w:tcW w:w="4536" w:type="dxa"/>
          </w:tcPr>
          <w:p w14:paraId="24FD8073"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p w14:paraId="7C710595" w14:textId="0E676DE9" w:rsidR="001760CF" w:rsidRPr="00057099" w:rsidRDefault="001760CF"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manometer</w:t>
            </w:r>
          </w:p>
        </w:tc>
      </w:tr>
      <w:tr w:rsidR="00BC01DA" w:rsidRPr="00057099" w14:paraId="253D259D" w14:textId="77777777" w:rsidTr="005E2878">
        <w:trPr>
          <w:cantSplit/>
        </w:trPr>
        <w:tc>
          <w:tcPr>
            <w:tcW w:w="2948" w:type="dxa"/>
          </w:tcPr>
          <w:p w14:paraId="13C137A1" w14:textId="77777777" w:rsidR="00BC01DA" w:rsidRPr="00057099" w:rsidRDefault="00BC01DA" w:rsidP="005E2878"/>
        </w:tc>
        <w:tc>
          <w:tcPr>
            <w:tcW w:w="851" w:type="dxa"/>
          </w:tcPr>
          <w:p w14:paraId="767FD794" w14:textId="77777777" w:rsidR="00BC01DA" w:rsidRPr="00057099" w:rsidRDefault="00BC01DA" w:rsidP="005E2878">
            <w:pPr>
              <w:jc w:val="right"/>
            </w:pPr>
          </w:p>
        </w:tc>
        <w:tc>
          <w:tcPr>
            <w:tcW w:w="284" w:type="dxa"/>
          </w:tcPr>
          <w:p w14:paraId="217E3C88" w14:textId="77777777" w:rsidR="00BC01DA" w:rsidRPr="00057099" w:rsidRDefault="00BC01DA" w:rsidP="005E2878"/>
        </w:tc>
        <w:tc>
          <w:tcPr>
            <w:tcW w:w="4536" w:type="dxa"/>
          </w:tcPr>
          <w:p w14:paraId="02E4F950"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r w:rsidR="00BC01DA" w:rsidRPr="00057099" w14:paraId="093F7EEC" w14:textId="77777777" w:rsidTr="005E2878">
        <w:trPr>
          <w:cantSplit/>
        </w:trPr>
        <w:tc>
          <w:tcPr>
            <w:tcW w:w="2948" w:type="dxa"/>
          </w:tcPr>
          <w:p w14:paraId="35D8D0AE" w14:textId="77777777" w:rsidR="00BC01DA" w:rsidRPr="00057099" w:rsidRDefault="00BC01DA" w:rsidP="005E2878"/>
        </w:tc>
        <w:tc>
          <w:tcPr>
            <w:tcW w:w="851" w:type="dxa"/>
          </w:tcPr>
          <w:p w14:paraId="59CA691E" w14:textId="77777777" w:rsidR="00BC01DA" w:rsidRPr="00057099" w:rsidRDefault="00BC01DA" w:rsidP="005E2878">
            <w:pPr>
              <w:jc w:val="right"/>
            </w:pPr>
          </w:p>
        </w:tc>
        <w:tc>
          <w:tcPr>
            <w:tcW w:w="284" w:type="dxa"/>
          </w:tcPr>
          <w:p w14:paraId="452F8FCC" w14:textId="77777777" w:rsidR="00BC01DA" w:rsidRPr="00057099" w:rsidRDefault="00BC01DA" w:rsidP="005E2878"/>
        </w:tc>
        <w:tc>
          <w:tcPr>
            <w:tcW w:w="4536" w:type="dxa"/>
          </w:tcPr>
          <w:p w14:paraId="4CAC4E2A"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bl>
    <w:p w14:paraId="63F4D928" w14:textId="77777777" w:rsidR="00BC01DA" w:rsidRPr="00057099" w:rsidRDefault="00BC01DA" w:rsidP="00BC01DA"/>
    <w:p w14:paraId="433BC0ED" w14:textId="77777777" w:rsidR="00BC01DA" w:rsidRPr="00057099" w:rsidRDefault="00BC01DA" w:rsidP="006028B5">
      <w:pPr>
        <w:pStyle w:val="Heading3"/>
      </w:pPr>
      <w:r w:rsidRPr="00057099">
        <w:t>Persleiding pomp</w:t>
      </w:r>
    </w:p>
    <w:tbl>
      <w:tblPr>
        <w:tblW w:w="0" w:type="auto"/>
        <w:tblLayout w:type="fixed"/>
        <w:tblLook w:val="01E0" w:firstRow="1" w:lastRow="1" w:firstColumn="1" w:lastColumn="1" w:noHBand="0" w:noVBand="0"/>
      </w:tblPr>
      <w:tblGrid>
        <w:gridCol w:w="2948"/>
        <w:gridCol w:w="851"/>
        <w:gridCol w:w="284"/>
        <w:gridCol w:w="4536"/>
      </w:tblGrid>
      <w:tr w:rsidR="00BC01DA" w:rsidRPr="00057099" w14:paraId="34C17089" w14:textId="77777777" w:rsidTr="005E2878">
        <w:trPr>
          <w:cantSplit/>
        </w:trPr>
        <w:tc>
          <w:tcPr>
            <w:tcW w:w="2948" w:type="dxa"/>
          </w:tcPr>
          <w:p w14:paraId="6665256D" w14:textId="77777777" w:rsidR="00BC01DA" w:rsidRPr="00057099" w:rsidRDefault="00BC01DA" w:rsidP="005E2878">
            <w:r w:rsidRPr="00057099">
              <w:t>Tracé</w:t>
            </w:r>
          </w:p>
        </w:tc>
        <w:tc>
          <w:tcPr>
            <w:tcW w:w="851" w:type="dxa"/>
          </w:tcPr>
          <w:p w14:paraId="5159C4ED" w14:textId="77777777" w:rsidR="00BC01DA" w:rsidRPr="00057099" w:rsidRDefault="00BC01DA" w:rsidP="005E2878">
            <w:pPr>
              <w:jc w:val="right"/>
            </w:pPr>
          </w:p>
        </w:tc>
        <w:tc>
          <w:tcPr>
            <w:tcW w:w="284" w:type="dxa"/>
          </w:tcPr>
          <w:p w14:paraId="7BE49B60" w14:textId="77777777" w:rsidR="00BC01DA" w:rsidRPr="00057099" w:rsidRDefault="00BC01DA" w:rsidP="005E2878">
            <w:r w:rsidRPr="00057099">
              <w:t>:</w:t>
            </w:r>
          </w:p>
        </w:tc>
        <w:tc>
          <w:tcPr>
            <w:tcW w:w="4536" w:type="dxa"/>
          </w:tcPr>
          <w:p w14:paraId="0C29A591" w14:textId="77777777" w:rsidR="00BC01DA" w:rsidRPr="00057099" w:rsidRDefault="00BC01DA" w:rsidP="005E2878">
            <w:r w:rsidRPr="00057099">
              <w:t>vanaf aansluiting pomp tot en met aansluiting op nieuw muurdoorvoerstuk DN300</w:t>
            </w:r>
          </w:p>
        </w:tc>
      </w:tr>
      <w:tr w:rsidR="00BC01DA" w:rsidRPr="00057099" w14:paraId="54B6BC4B" w14:textId="77777777" w:rsidTr="005E2878">
        <w:trPr>
          <w:cantSplit/>
        </w:trPr>
        <w:tc>
          <w:tcPr>
            <w:tcW w:w="2948" w:type="dxa"/>
          </w:tcPr>
          <w:p w14:paraId="7C070ED5" w14:textId="77777777" w:rsidR="00BC01DA" w:rsidRPr="00057099" w:rsidRDefault="00BC01DA" w:rsidP="005E2878">
            <w:r w:rsidRPr="00057099">
              <w:t>Aantal</w:t>
            </w:r>
          </w:p>
        </w:tc>
        <w:tc>
          <w:tcPr>
            <w:tcW w:w="851" w:type="dxa"/>
          </w:tcPr>
          <w:p w14:paraId="35D10421" w14:textId="77777777" w:rsidR="00BC01DA" w:rsidRPr="00057099" w:rsidRDefault="00BC01DA" w:rsidP="005E2878">
            <w:pPr>
              <w:jc w:val="right"/>
            </w:pPr>
          </w:p>
        </w:tc>
        <w:tc>
          <w:tcPr>
            <w:tcW w:w="284" w:type="dxa"/>
          </w:tcPr>
          <w:p w14:paraId="2E983E7B" w14:textId="77777777" w:rsidR="00BC01DA" w:rsidRPr="00057099" w:rsidRDefault="00BC01DA" w:rsidP="005E2878">
            <w:r w:rsidRPr="00057099">
              <w:t>:</w:t>
            </w:r>
          </w:p>
        </w:tc>
        <w:tc>
          <w:tcPr>
            <w:tcW w:w="4536" w:type="dxa"/>
          </w:tcPr>
          <w:p w14:paraId="21A1BC04" w14:textId="77777777" w:rsidR="00BC01DA" w:rsidRPr="00057099" w:rsidRDefault="00BC01DA" w:rsidP="005E2878">
            <w:r w:rsidRPr="00057099">
              <w:t>1</w:t>
            </w:r>
          </w:p>
        </w:tc>
      </w:tr>
      <w:tr w:rsidR="00BC01DA" w:rsidRPr="00057099" w14:paraId="40BD7965" w14:textId="77777777" w:rsidTr="005E2878">
        <w:trPr>
          <w:cantSplit/>
        </w:trPr>
        <w:tc>
          <w:tcPr>
            <w:tcW w:w="2948" w:type="dxa"/>
          </w:tcPr>
          <w:p w14:paraId="01627718" w14:textId="77777777" w:rsidR="00BC01DA" w:rsidRPr="00057099" w:rsidRDefault="00BC01DA" w:rsidP="005E2878">
            <w:r w:rsidRPr="00057099">
              <w:t>diameter</w:t>
            </w:r>
          </w:p>
        </w:tc>
        <w:tc>
          <w:tcPr>
            <w:tcW w:w="851" w:type="dxa"/>
          </w:tcPr>
          <w:p w14:paraId="397F9222" w14:textId="77777777" w:rsidR="00BC01DA" w:rsidRPr="00057099" w:rsidRDefault="00BC01DA" w:rsidP="005E2878">
            <w:pPr>
              <w:jc w:val="right"/>
            </w:pPr>
            <w:r w:rsidRPr="00057099">
              <w:t>mm</w:t>
            </w:r>
          </w:p>
        </w:tc>
        <w:tc>
          <w:tcPr>
            <w:tcW w:w="284" w:type="dxa"/>
          </w:tcPr>
          <w:p w14:paraId="6E1607F4" w14:textId="77777777" w:rsidR="00BC01DA" w:rsidRPr="00057099" w:rsidRDefault="00BC01DA" w:rsidP="005E2878">
            <w:r w:rsidRPr="00057099">
              <w:t>:</w:t>
            </w:r>
          </w:p>
        </w:tc>
        <w:tc>
          <w:tcPr>
            <w:tcW w:w="4536" w:type="dxa"/>
          </w:tcPr>
          <w:p w14:paraId="5E3C0CA2" w14:textId="77777777" w:rsidR="00BC01DA" w:rsidRPr="00057099" w:rsidRDefault="00BC01DA" w:rsidP="005E2878">
            <w:r w:rsidRPr="00057099">
              <w:t>DN 250 / DN300</w:t>
            </w:r>
          </w:p>
        </w:tc>
      </w:tr>
      <w:tr w:rsidR="00BC01DA" w:rsidRPr="00057099" w14:paraId="3414E0FC" w14:textId="77777777" w:rsidTr="005E2878">
        <w:trPr>
          <w:cantSplit/>
        </w:trPr>
        <w:tc>
          <w:tcPr>
            <w:tcW w:w="2948" w:type="dxa"/>
          </w:tcPr>
          <w:p w14:paraId="3FE6E9AA" w14:textId="77777777" w:rsidR="00BC01DA" w:rsidRPr="00057099" w:rsidRDefault="00BC01DA" w:rsidP="005E2878">
            <w:r w:rsidRPr="00057099">
              <w:t>appendages</w:t>
            </w:r>
          </w:p>
        </w:tc>
        <w:tc>
          <w:tcPr>
            <w:tcW w:w="851" w:type="dxa"/>
          </w:tcPr>
          <w:p w14:paraId="189EEDA9" w14:textId="77777777" w:rsidR="00BC01DA" w:rsidRPr="00057099" w:rsidRDefault="00BC01DA" w:rsidP="005E2878">
            <w:pPr>
              <w:jc w:val="right"/>
            </w:pPr>
          </w:p>
        </w:tc>
        <w:tc>
          <w:tcPr>
            <w:tcW w:w="284" w:type="dxa"/>
          </w:tcPr>
          <w:p w14:paraId="24102A23" w14:textId="77777777" w:rsidR="00BC01DA" w:rsidRPr="00057099" w:rsidRDefault="00BC01DA" w:rsidP="005E2878">
            <w:r w:rsidRPr="00057099">
              <w:t>:</w:t>
            </w:r>
          </w:p>
        </w:tc>
        <w:tc>
          <w:tcPr>
            <w:tcW w:w="4536" w:type="dxa"/>
          </w:tcPr>
          <w:p w14:paraId="1B2D4DF8"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muurdoorvoerstuk </w:t>
            </w:r>
          </w:p>
        </w:tc>
      </w:tr>
      <w:tr w:rsidR="00BC01DA" w:rsidRPr="00057099" w14:paraId="1AFF060A" w14:textId="77777777" w:rsidTr="005E2878">
        <w:trPr>
          <w:cantSplit/>
        </w:trPr>
        <w:tc>
          <w:tcPr>
            <w:tcW w:w="2948" w:type="dxa"/>
          </w:tcPr>
          <w:p w14:paraId="2007FEBD" w14:textId="77777777" w:rsidR="00BC01DA" w:rsidRPr="00057099" w:rsidRDefault="00BC01DA" w:rsidP="005E2878"/>
        </w:tc>
        <w:tc>
          <w:tcPr>
            <w:tcW w:w="851" w:type="dxa"/>
          </w:tcPr>
          <w:p w14:paraId="6DC44E4E" w14:textId="77777777" w:rsidR="00BC01DA" w:rsidRPr="00057099" w:rsidRDefault="00BC01DA" w:rsidP="005E2878">
            <w:pPr>
              <w:jc w:val="right"/>
            </w:pPr>
          </w:p>
        </w:tc>
        <w:tc>
          <w:tcPr>
            <w:tcW w:w="284" w:type="dxa"/>
          </w:tcPr>
          <w:p w14:paraId="1EFD08A3" w14:textId="77777777" w:rsidR="00BC01DA" w:rsidRPr="00057099" w:rsidRDefault="00BC01DA" w:rsidP="005E2878"/>
        </w:tc>
        <w:tc>
          <w:tcPr>
            <w:tcW w:w="4536" w:type="dxa"/>
          </w:tcPr>
          <w:p w14:paraId="6C412A42"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r w:rsidR="00BC01DA" w:rsidRPr="00057099" w14:paraId="16C68557" w14:textId="77777777" w:rsidTr="005E2878">
        <w:trPr>
          <w:cantSplit/>
        </w:trPr>
        <w:tc>
          <w:tcPr>
            <w:tcW w:w="2948" w:type="dxa"/>
          </w:tcPr>
          <w:p w14:paraId="44975C03" w14:textId="77777777" w:rsidR="00BC01DA" w:rsidRPr="00057099" w:rsidRDefault="00BC01DA" w:rsidP="005E2878"/>
        </w:tc>
        <w:tc>
          <w:tcPr>
            <w:tcW w:w="851" w:type="dxa"/>
          </w:tcPr>
          <w:p w14:paraId="7DB1C9A2" w14:textId="77777777" w:rsidR="00BC01DA" w:rsidRPr="00057099" w:rsidRDefault="00BC01DA" w:rsidP="005E2878">
            <w:pPr>
              <w:jc w:val="right"/>
            </w:pPr>
          </w:p>
        </w:tc>
        <w:tc>
          <w:tcPr>
            <w:tcW w:w="284" w:type="dxa"/>
          </w:tcPr>
          <w:p w14:paraId="2891574B" w14:textId="77777777" w:rsidR="00BC01DA" w:rsidRPr="00057099" w:rsidRDefault="00BC01DA" w:rsidP="005E2878"/>
        </w:tc>
        <w:tc>
          <w:tcPr>
            <w:tcW w:w="4536" w:type="dxa"/>
          </w:tcPr>
          <w:p w14:paraId="6ACEB36E"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terugslagklep</w:t>
            </w:r>
          </w:p>
        </w:tc>
      </w:tr>
      <w:tr w:rsidR="00BC01DA" w:rsidRPr="00057099" w14:paraId="3F9AAF0C" w14:textId="77777777" w:rsidTr="005E2878">
        <w:trPr>
          <w:cantSplit/>
        </w:trPr>
        <w:tc>
          <w:tcPr>
            <w:tcW w:w="2948" w:type="dxa"/>
          </w:tcPr>
          <w:p w14:paraId="58F6102E" w14:textId="77777777" w:rsidR="00BC01DA" w:rsidRPr="00057099" w:rsidRDefault="00BC01DA" w:rsidP="005E2878"/>
        </w:tc>
        <w:tc>
          <w:tcPr>
            <w:tcW w:w="851" w:type="dxa"/>
          </w:tcPr>
          <w:p w14:paraId="72D789AD" w14:textId="77777777" w:rsidR="00BC01DA" w:rsidRPr="00057099" w:rsidRDefault="00BC01DA" w:rsidP="005E2878">
            <w:pPr>
              <w:jc w:val="right"/>
            </w:pPr>
          </w:p>
        </w:tc>
        <w:tc>
          <w:tcPr>
            <w:tcW w:w="284" w:type="dxa"/>
          </w:tcPr>
          <w:p w14:paraId="51C9B14D" w14:textId="77777777" w:rsidR="00BC01DA" w:rsidRPr="00057099" w:rsidRDefault="00BC01DA" w:rsidP="005E2878"/>
        </w:tc>
        <w:tc>
          <w:tcPr>
            <w:tcW w:w="4536" w:type="dxa"/>
          </w:tcPr>
          <w:p w14:paraId="6E5D3B68"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p w14:paraId="41A3AFC3" w14:textId="004CC933" w:rsidR="001760CF" w:rsidRPr="00057099" w:rsidRDefault="001760CF"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manometer</w:t>
            </w:r>
          </w:p>
        </w:tc>
      </w:tr>
      <w:tr w:rsidR="00BC01DA" w:rsidRPr="00057099" w14:paraId="7565CA65" w14:textId="77777777" w:rsidTr="005E2878">
        <w:trPr>
          <w:cantSplit/>
        </w:trPr>
        <w:tc>
          <w:tcPr>
            <w:tcW w:w="2948" w:type="dxa"/>
          </w:tcPr>
          <w:p w14:paraId="2C3A25B8" w14:textId="77777777" w:rsidR="00BC01DA" w:rsidRPr="00057099" w:rsidRDefault="00BC01DA" w:rsidP="005E2878"/>
        </w:tc>
        <w:tc>
          <w:tcPr>
            <w:tcW w:w="851" w:type="dxa"/>
          </w:tcPr>
          <w:p w14:paraId="4DC5CCD3" w14:textId="77777777" w:rsidR="00BC01DA" w:rsidRPr="00057099" w:rsidRDefault="00BC01DA" w:rsidP="005E2878">
            <w:pPr>
              <w:jc w:val="right"/>
            </w:pPr>
          </w:p>
        </w:tc>
        <w:tc>
          <w:tcPr>
            <w:tcW w:w="284" w:type="dxa"/>
          </w:tcPr>
          <w:p w14:paraId="384F9158" w14:textId="77777777" w:rsidR="00BC01DA" w:rsidRPr="00057099" w:rsidRDefault="00BC01DA" w:rsidP="005E2878"/>
        </w:tc>
        <w:tc>
          <w:tcPr>
            <w:tcW w:w="4536" w:type="dxa"/>
          </w:tcPr>
          <w:p w14:paraId="5F87BCE0"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BC01DA" w:rsidRPr="00057099" w14:paraId="2A507F74" w14:textId="77777777" w:rsidTr="005E2878">
        <w:trPr>
          <w:cantSplit/>
        </w:trPr>
        <w:tc>
          <w:tcPr>
            <w:tcW w:w="2948" w:type="dxa"/>
          </w:tcPr>
          <w:p w14:paraId="5D12698B" w14:textId="77777777" w:rsidR="00BC01DA" w:rsidRPr="00057099" w:rsidRDefault="00BC01DA" w:rsidP="005E2878"/>
        </w:tc>
        <w:tc>
          <w:tcPr>
            <w:tcW w:w="851" w:type="dxa"/>
          </w:tcPr>
          <w:p w14:paraId="2667E638" w14:textId="77777777" w:rsidR="00BC01DA" w:rsidRPr="00057099" w:rsidRDefault="00BC01DA" w:rsidP="005E2878">
            <w:pPr>
              <w:jc w:val="right"/>
            </w:pPr>
          </w:p>
        </w:tc>
        <w:tc>
          <w:tcPr>
            <w:tcW w:w="284" w:type="dxa"/>
          </w:tcPr>
          <w:p w14:paraId="7AF7BB52" w14:textId="77777777" w:rsidR="00BC01DA" w:rsidRPr="00057099" w:rsidRDefault="00BC01DA" w:rsidP="005E2878"/>
        </w:tc>
        <w:tc>
          <w:tcPr>
            <w:tcW w:w="4536" w:type="dxa"/>
          </w:tcPr>
          <w:p w14:paraId="0CDA35D9" w14:textId="1B13A941"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standmelding op terugslagklep GS40</w:t>
            </w:r>
            <w:r w:rsidR="00F041BF" w:rsidRPr="00057099">
              <w:rPr>
                <w:rFonts w:eastAsiaTheme="minorEastAsia" w:cstheme="minorBidi"/>
                <w:noProof w:val="0"/>
                <w:color w:val="00577E" w:themeColor="text1"/>
                <w:sz w:val="20"/>
                <w:lang w:val="nl-NL" w:eastAsia="en-GB"/>
              </w:rPr>
              <w:t>7</w:t>
            </w:r>
            <w:r w:rsidRPr="00057099">
              <w:rPr>
                <w:rFonts w:eastAsiaTheme="minorEastAsia" w:cstheme="minorBidi"/>
                <w:noProof w:val="0"/>
                <w:color w:val="00577E" w:themeColor="text1"/>
                <w:sz w:val="20"/>
                <w:lang w:val="nl-NL" w:eastAsia="en-GB"/>
              </w:rPr>
              <w:t>2 en GS40</w:t>
            </w:r>
            <w:r w:rsidR="00F041BF" w:rsidRPr="00057099">
              <w:rPr>
                <w:rFonts w:eastAsiaTheme="minorEastAsia" w:cstheme="minorBidi"/>
                <w:noProof w:val="0"/>
                <w:color w:val="00577E" w:themeColor="text1"/>
                <w:sz w:val="20"/>
                <w:lang w:val="nl-NL" w:eastAsia="en-GB"/>
              </w:rPr>
              <w:t>8</w:t>
            </w:r>
            <w:r w:rsidRPr="00057099">
              <w:rPr>
                <w:rFonts w:eastAsiaTheme="minorEastAsia" w:cstheme="minorBidi"/>
                <w:noProof w:val="0"/>
                <w:color w:val="00577E" w:themeColor="text1"/>
                <w:sz w:val="20"/>
                <w:lang w:val="nl-NL" w:eastAsia="en-GB"/>
              </w:rPr>
              <w:t>2 (zie Technische werkomschrijving E)</w:t>
            </w:r>
          </w:p>
        </w:tc>
      </w:tr>
      <w:tr w:rsidR="00BC01DA" w:rsidRPr="00057099" w14:paraId="44AC1F5C" w14:textId="77777777" w:rsidTr="005E2878">
        <w:trPr>
          <w:cantSplit/>
        </w:trPr>
        <w:tc>
          <w:tcPr>
            <w:tcW w:w="2948" w:type="dxa"/>
          </w:tcPr>
          <w:p w14:paraId="6D3652C4" w14:textId="77777777" w:rsidR="00BC01DA" w:rsidRPr="00057099" w:rsidRDefault="00BC01DA" w:rsidP="005E2878"/>
        </w:tc>
        <w:tc>
          <w:tcPr>
            <w:tcW w:w="851" w:type="dxa"/>
          </w:tcPr>
          <w:p w14:paraId="581209EF" w14:textId="77777777" w:rsidR="00BC01DA" w:rsidRPr="00057099" w:rsidRDefault="00BC01DA" w:rsidP="005E2878">
            <w:pPr>
              <w:jc w:val="right"/>
            </w:pPr>
          </w:p>
        </w:tc>
        <w:tc>
          <w:tcPr>
            <w:tcW w:w="284" w:type="dxa"/>
          </w:tcPr>
          <w:p w14:paraId="471402D8" w14:textId="77777777" w:rsidR="00BC01DA" w:rsidRPr="00057099" w:rsidRDefault="00BC01DA" w:rsidP="005E2878"/>
        </w:tc>
        <w:tc>
          <w:tcPr>
            <w:tcW w:w="4536" w:type="dxa"/>
          </w:tcPr>
          <w:p w14:paraId="65BDFD52" w14:textId="27C6F8C6"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debietmeter FT408</w:t>
            </w:r>
            <w:r w:rsidR="00F041BF" w:rsidRPr="00057099">
              <w:rPr>
                <w:rFonts w:eastAsiaTheme="minorEastAsia" w:cstheme="minorBidi"/>
                <w:noProof w:val="0"/>
                <w:color w:val="00577E" w:themeColor="text1"/>
                <w:sz w:val="20"/>
                <w:lang w:val="nl-NL" w:eastAsia="en-GB"/>
              </w:rPr>
              <w:t>4</w:t>
            </w:r>
            <w:r w:rsidRPr="00057099">
              <w:rPr>
                <w:rFonts w:eastAsiaTheme="minorEastAsia" w:cstheme="minorBidi"/>
                <w:noProof w:val="0"/>
                <w:color w:val="00577E" w:themeColor="text1"/>
                <w:sz w:val="20"/>
                <w:lang w:val="nl-NL" w:eastAsia="en-GB"/>
              </w:rPr>
              <w:t xml:space="preserve"> (zie Technische werkomschrijving E)</w:t>
            </w:r>
          </w:p>
        </w:tc>
      </w:tr>
      <w:tr w:rsidR="00BC01DA" w:rsidRPr="00057099" w14:paraId="743538AA" w14:textId="77777777" w:rsidTr="005E2878">
        <w:trPr>
          <w:cantSplit/>
        </w:trPr>
        <w:tc>
          <w:tcPr>
            <w:tcW w:w="2948" w:type="dxa"/>
          </w:tcPr>
          <w:p w14:paraId="1A3BEDD5" w14:textId="77777777" w:rsidR="00BC01DA" w:rsidRPr="00057099" w:rsidRDefault="00BC01DA" w:rsidP="005E2878"/>
        </w:tc>
        <w:tc>
          <w:tcPr>
            <w:tcW w:w="851" w:type="dxa"/>
          </w:tcPr>
          <w:p w14:paraId="081FBCF4" w14:textId="77777777" w:rsidR="00BC01DA" w:rsidRPr="00057099" w:rsidRDefault="00BC01DA" w:rsidP="005E2878">
            <w:pPr>
              <w:jc w:val="right"/>
            </w:pPr>
          </w:p>
        </w:tc>
        <w:tc>
          <w:tcPr>
            <w:tcW w:w="284" w:type="dxa"/>
          </w:tcPr>
          <w:p w14:paraId="44A09570" w14:textId="77777777" w:rsidR="00BC01DA" w:rsidRPr="00057099" w:rsidRDefault="00BC01DA" w:rsidP="005E2878"/>
        </w:tc>
        <w:tc>
          <w:tcPr>
            <w:tcW w:w="4536" w:type="dxa"/>
          </w:tcPr>
          <w:p w14:paraId="5F91B763"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BC01DA" w:rsidRPr="00057099" w14:paraId="7200FDF5" w14:textId="77777777" w:rsidTr="005E2878">
        <w:trPr>
          <w:cantSplit/>
        </w:trPr>
        <w:tc>
          <w:tcPr>
            <w:tcW w:w="2948" w:type="dxa"/>
          </w:tcPr>
          <w:p w14:paraId="38CBBA95" w14:textId="77777777" w:rsidR="00BC01DA" w:rsidRPr="00057099" w:rsidRDefault="00BC01DA" w:rsidP="005E2878"/>
          <w:p w14:paraId="7AC1C476" w14:textId="77777777" w:rsidR="00BC01DA" w:rsidRPr="00057099" w:rsidRDefault="00BC01DA" w:rsidP="005E2878"/>
        </w:tc>
        <w:tc>
          <w:tcPr>
            <w:tcW w:w="851" w:type="dxa"/>
          </w:tcPr>
          <w:p w14:paraId="769AD701" w14:textId="77777777" w:rsidR="00BC01DA" w:rsidRPr="00057099" w:rsidRDefault="00BC01DA" w:rsidP="005E2878">
            <w:pPr>
              <w:jc w:val="right"/>
            </w:pPr>
          </w:p>
        </w:tc>
        <w:tc>
          <w:tcPr>
            <w:tcW w:w="284" w:type="dxa"/>
          </w:tcPr>
          <w:p w14:paraId="2D37302F" w14:textId="77777777" w:rsidR="00BC01DA" w:rsidRPr="00057099" w:rsidRDefault="00BC01DA" w:rsidP="005E2878"/>
        </w:tc>
        <w:tc>
          <w:tcPr>
            <w:tcW w:w="4536" w:type="dxa"/>
          </w:tcPr>
          <w:p w14:paraId="3940476D" w14:textId="77777777" w:rsidR="00BC01DA" w:rsidRPr="00057099" w:rsidRDefault="00BC01DA" w:rsidP="005E287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bl>
    <w:p w14:paraId="2B1B8648" w14:textId="4B8C9F75" w:rsidR="00BC01DA" w:rsidRPr="00057099" w:rsidRDefault="00BC01DA" w:rsidP="005B35B1">
      <w:pPr>
        <w:pStyle w:val="Heading2"/>
        <w:numPr>
          <w:ilvl w:val="1"/>
          <w:numId w:val="19"/>
        </w:numPr>
      </w:pPr>
      <w:bookmarkStart w:id="179" w:name="_Toc54965536"/>
      <w:r w:rsidRPr="00057099">
        <w:t>Nevenbestanddelen</w:t>
      </w:r>
      <w:bookmarkEnd w:id="179"/>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1E2792" w:rsidRPr="00057099" w14:paraId="56EE1C80" w14:textId="77777777" w:rsidTr="00D62E73">
        <w:trPr>
          <w:cantSplit/>
        </w:trPr>
        <w:tc>
          <w:tcPr>
            <w:tcW w:w="3227" w:type="dxa"/>
          </w:tcPr>
          <w:p w14:paraId="454F6877" w14:textId="77777777" w:rsidR="001E2792" w:rsidRPr="00057099" w:rsidRDefault="001E2792" w:rsidP="00D62E73">
            <w:r w:rsidRPr="00057099">
              <w:t>Materiaal verbindingsmiddelen</w:t>
            </w:r>
          </w:p>
        </w:tc>
        <w:tc>
          <w:tcPr>
            <w:tcW w:w="567" w:type="dxa"/>
          </w:tcPr>
          <w:p w14:paraId="12677041" w14:textId="77777777" w:rsidR="001E2792" w:rsidRPr="00057099" w:rsidRDefault="001E2792" w:rsidP="00D62E73">
            <w:pPr>
              <w:spacing w:line="240" w:lineRule="exact"/>
              <w:jc w:val="right"/>
            </w:pPr>
          </w:p>
        </w:tc>
        <w:tc>
          <w:tcPr>
            <w:tcW w:w="284" w:type="dxa"/>
          </w:tcPr>
          <w:p w14:paraId="254A2AFB" w14:textId="77777777" w:rsidR="001E2792" w:rsidRPr="00057099" w:rsidRDefault="001E2792" w:rsidP="00D62E73">
            <w:pPr>
              <w:spacing w:line="240" w:lineRule="exact"/>
            </w:pPr>
            <w:r w:rsidRPr="00057099">
              <w:t>:</w:t>
            </w:r>
          </w:p>
        </w:tc>
        <w:tc>
          <w:tcPr>
            <w:tcW w:w="4990" w:type="dxa"/>
          </w:tcPr>
          <w:p w14:paraId="295FAFF5" w14:textId="3A7094AC" w:rsidR="001E2792" w:rsidRPr="00057099" w:rsidRDefault="001E2792" w:rsidP="00D62E73">
            <w:pPr>
              <w:spacing w:line="240" w:lineRule="exact"/>
            </w:pPr>
            <w:r w:rsidRPr="00057099">
              <w:t xml:space="preserve">volgens </w:t>
            </w:r>
            <w:r w:rsidR="004D7395" w:rsidRPr="00057099">
              <w:t>Bundel AV 2018 WT</w:t>
            </w:r>
            <w:r w:rsidRPr="00057099">
              <w:t>, hoofdstuk 2</w:t>
            </w:r>
          </w:p>
        </w:tc>
      </w:tr>
      <w:tr w:rsidR="001E2792" w:rsidRPr="00057099" w14:paraId="477D5913" w14:textId="77777777" w:rsidTr="00D62E73">
        <w:trPr>
          <w:cantSplit/>
        </w:trPr>
        <w:tc>
          <w:tcPr>
            <w:tcW w:w="3227" w:type="dxa"/>
          </w:tcPr>
          <w:p w14:paraId="07C833D1" w14:textId="77777777" w:rsidR="001E2792" w:rsidRPr="00057099" w:rsidRDefault="001E2792" w:rsidP="00D62E73">
            <w:pPr>
              <w:spacing w:line="240" w:lineRule="exact"/>
            </w:pPr>
            <w:r w:rsidRPr="00057099">
              <w:t>Materiaal ondersteuningsconstructies</w:t>
            </w:r>
          </w:p>
        </w:tc>
        <w:tc>
          <w:tcPr>
            <w:tcW w:w="567" w:type="dxa"/>
          </w:tcPr>
          <w:p w14:paraId="2678A02F" w14:textId="77777777" w:rsidR="001E2792" w:rsidRPr="00057099" w:rsidRDefault="001E2792" w:rsidP="00D62E73">
            <w:pPr>
              <w:spacing w:line="240" w:lineRule="exact"/>
              <w:jc w:val="right"/>
            </w:pPr>
          </w:p>
        </w:tc>
        <w:tc>
          <w:tcPr>
            <w:tcW w:w="284" w:type="dxa"/>
          </w:tcPr>
          <w:p w14:paraId="7CA5FAF2" w14:textId="77777777" w:rsidR="001E2792" w:rsidRPr="00057099" w:rsidRDefault="001E2792" w:rsidP="00D62E73">
            <w:pPr>
              <w:spacing w:line="240" w:lineRule="exact"/>
            </w:pPr>
            <w:r w:rsidRPr="00057099">
              <w:t>:</w:t>
            </w:r>
          </w:p>
        </w:tc>
        <w:tc>
          <w:tcPr>
            <w:tcW w:w="4990" w:type="dxa"/>
          </w:tcPr>
          <w:p w14:paraId="069907E2" w14:textId="77777777" w:rsidR="001E2792" w:rsidRPr="00057099" w:rsidRDefault="001E2792" w:rsidP="00D62E73">
            <w:pPr>
              <w:spacing w:line="240" w:lineRule="exact"/>
            </w:pPr>
            <w:r w:rsidRPr="00057099">
              <w:t>roestvaststaal AISI 304, thermisch verzinkt staal</w:t>
            </w:r>
          </w:p>
          <w:p w14:paraId="37D02738" w14:textId="77777777" w:rsidR="001E2792" w:rsidRPr="00057099" w:rsidRDefault="001E2792" w:rsidP="00D62E73">
            <w:pPr>
              <w:spacing w:line="240" w:lineRule="exact"/>
            </w:pPr>
          </w:p>
        </w:tc>
      </w:tr>
    </w:tbl>
    <w:p w14:paraId="6CCE1E4C" w14:textId="3E7274F0" w:rsidR="001E2792" w:rsidRPr="00057099" w:rsidRDefault="001E2792" w:rsidP="001E2792">
      <w:pPr>
        <w:pStyle w:val="BodyText"/>
      </w:pPr>
    </w:p>
    <w:p w14:paraId="3561DB8D" w14:textId="77777777" w:rsidR="00BC01DA" w:rsidRPr="00057099" w:rsidRDefault="00BC01DA" w:rsidP="005B35B1">
      <w:pPr>
        <w:pStyle w:val="Heading2"/>
        <w:numPr>
          <w:ilvl w:val="1"/>
          <w:numId w:val="19"/>
        </w:numPr>
      </w:pPr>
      <w:bookmarkStart w:id="180" w:name="_Toc54965537"/>
      <w:r w:rsidRPr="00057099">
        <w:t>Conservering</w:t>
      </w:r>
      <w:bookmarkEnd w:id="180"/>
    </w:p>
    <w:p w14:paraId="0630784F" w14:textId="77777777" w:rsidR="00BC01DA" w:rsidRPr="00057099" w:rsidRDefault="00BC01DA" w:rsidP="00BC01DA">
      <w:r w:rsidRPr="00057099">
        <w:t>Alle genoemde stalen onderdelen conserveren zoals genoemd in de voorschriften:</w:t>
      </w:r>
    </w:p>
    <w:p w14:paraId="0C841823" w14:textId="77777777" w:rsidR="00BC01DA" w:rsidRPr="00057099" w:rsidRDefault="00BC01DA" w:rsidP="00BC01DA"/>
    <w:p w14:paraId="429EBB59" w14:textId="77777777" w:rsidR="00BC01DA" w:rsidRPr="00057099" w:rsidRDefault="00BC01DA" w:rsidP="005B35B1">
      <w:pPr>
        <w:pStyle w:val="Heading2"/>
        <w:numPr>
          <w:ilvl w:val="1"/>
          <w:numId w:val="19"/>
        </w:numPr>
      </w:pPr>
      <w:bookmarkStart w:id="181" w:name="_Toc54965538"/>
      <w:r w:rsidRPr="00057099">
        <w:lastRenderedPageBreak/>
        <w:t>Keuringen en beproevingen</w:t>
      </w:r>
      <w:bookmarkEnd w:id="181"/>
    </w:p>
    <w:p w14:paraId="5E862DDB" w14:textId="77777777" w:rsidR="00BC01DA" w:rsidRPr="00057099" w:rsidRDefault="00BC01DA" w:rsidP="00BC01DA">
      <w:r w:rsidRPr="00057099">
        <w:t>Naast de algemeen gebruikelijke keuringen en beproevingen, zoals genoemd in de algemene technische werken, dienen voor dit onderdeel door de aannemer de volgende beproevingen te worden uitgevoerd:</w:t>
      </w:r>
    </w:p>
    <w:p w14:paraId="5C9A134F" w14:textId="77777777" w:rsidR="00BC01DA" w:rsidRPr="00057099" w:rsidRDefault="00BC01DA" w:rsidP="00BC01DA"/>
    <w:p w14:paraId="1DE394FE" w14:textId="77777777" w:rsidR="00BC01DA" w:rsidRPr="00057099" w:rsidRDefault="00BC01DA" w:rsidP="00BC01DA">
      <w:r w:rsidRPr="00057099">
        <w:t>Voor de verzending naar de bouwplaats (FAT):</w:t>
      </w:r>
    </w:p>
    <w:p w14:paraId="3ED79F34" w14:textId="77777777" w:rsidR="00BC01DA" w:rsidRPr="00057099" w:rsidRDefault="00BC01DA" w:rsidP="00BC01DA">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w:t>
      </w:r>
    </w:p>
    <w:p w14:paraId="710359F1" w14:textId="77777777" w:rsidR="00BC01DA" w:rsidRPr="00057099" w:rsidRDefault="00BC01DA" w:rsidP="00BC01DA"/>
    <w:p w14:paraId="289E5A67" w14:textId="77777777" w:rsidR="00BC01DA" w:rsidRPr="00057099" w:rsidRDefault="00BC01DA" w:rsidP="00BC01DA">
      <w:r w:rsidRPr="00057099">
        <w:t>Na de montage ten behoeve van de oplevering (SAT):</w:t>
      </w:r>
    </w:p>
    <w:p w14:paraId="5DFEF1F7" w14:textId="77777777" w:rsidR="00BC01DA" w:rsidRPr="00057099" w:rsidRDefault="00BC01DA" w:rsidP="00BC01DA">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 conservering.</w:t>
      </w:r>
    </w:p>
    <w:p w14:paraId="189574B0" w14:textId="77777777" w:rsidR="00BC01DA" w:rsidRPr="00057099" w:rsidRDefault="00BC01DA" w:rsidP="00BC01DA">
      <w:pPr>
        <w:pStyle w:val="Bullet1"/>
        <w:tabs>
          <w:tab w:val="clear" w:pos="1135"/>
          <w:tab w:val="num" w:pos="426"/>
          <w:tab w:val="num" w:pos="657"/>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Lekdichtheidtest</w:t>
      </w:r>
      <w:proofErr w:type="spellEnd"/>
      <w:r w:rsidRPr="00057099">
        <w:rPr>
          <w:rFonts w:eastAsiaTheme="minorEastAsia" w:cstheme="minorBidi"/>
          <w:noProof w:val="0"/>
          <w:color w:val="00577E" w:themeColor="text1"/>
          <w:sz w:val="20"/>
          <w:lang w:val="nl-NL" w:eastAsia="en-GB"/>
        </w:rPr>
        <w:t xml:space="preserve"> leidingwerk en appendages.</w:t>
      </w:r>
    </w:p>
    <w:p w14:paraId="38AA4341" w14:textId="77777777" w:rsidR="00BC01DA" w:rsidRPr="00057099" w:rsidRDefault="00BC01DA" w:rsidP="00BC01DA">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Capaciteitstest.</w:t>
      </w:r>
    </w:p>
    <w:p w14:paraId="76E2DABE" w14:textId="77777777" w:rsidR="00BC01DA" w:rsidRPr="00057099" w:rsidRDefault="00BC01DA" w:rsidP="00BC01DA">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Trillingsmeting.</w:t>
      </w:r>
    </w:p>
    <w:p w14:paraId="77EEABD2" w14:textId="2B482FA3" w:rsidR="00ED5AAA" w:rsidRPr="00057099" w:rsidRDefault="00ED5AAA">
      <w:pPr>
        <w:rPr>
          <w:rFonts w:cs="Arial"/>
          <w:highlight w:val="magenta"/>
        </w:rPr>
      </w:pPr>
      <w:r w:rsidRPr="00057099">
        <w:rPr>
          <w:highlight w:val="magenta"/>
        </w:rPr>
        <w:br w:type="page"/>
      </w:r>
    </w:p>
    <w:p w14:paraId="584A445E" w14:textId="18EB1A60" w:rsidR="00066942" w:rsidRPr="00057099" w:rsidRDefault="00066942" w:rsidP="005B35B1">
      <w:pPr>
        <w:pStyle w:val="Heading1"/>
        <w:numPr>
          <w:ilvl w:val="0"/>
          <w:numId w:val="19"/>
        </w:numPr>
      </w:pPr>
      <w:bookmarkStart w:id="182" w:name="_Toc50706358"/>
      <w:bookmarkStart w:id="183" w:name="_Toc54965539"/>
      <w:r w:rsidRPr="00057099">
        <w:lastRenderedPageBreak/>
        <w:t>Surplusslibpomp</w:t>
      </w:r>
      <w:bookmarkEnd w:id="182"/>
      <w:bookmarkEnd w:id="183"/>
    </w:p>
    <w:p w14:paraId="2D24A689" w14:textId="6193EE2F" w:rsidR="00D64537" w:rsidRPr="00057099" w:rsidRDefault="00D64537" w:rsidP="00D64537">
      <w:pPr>
        <w:pStyle w:val="BodyText"/>
      </w:pPr>
      <w:r w:rsidRPr="00057099">
        <w:t xml:space="preserve">De bestaande surplusslibpomp inclusief leidingwerk en appendages dient te worden vervangen. De nieuwe surplusslibpomp inclusief leidingwerk en appendages dient te worden opgesteld in pompenruimte van het ontvangwerk. De </w:t>
      </w:r>
      <w:r w:rsidR="007E1EC1" w:rsidRPr="00057099">
        <w:t>surplus</w:t>
      </w:r>
      <w:r w:rsidRPr="00057099">
        <w:t>sl</w:t>
      </w:r>
      <w:r w:rsidR="007E1EC1" w:rsidRPr="00057099">
        <w:t>i</w:t>
      </w:r>
      <w:r w:rsidRPr="00057099">
        <w:t xml:space="preserve">bpomp dient het surplusslib te onttrekken uit de nieuwe retourslibput. In deze retourslibput komen de retourslibstromen van beide nabezinktanks samen. </w:t>
      </w:r>
    </w:p>
    <w:p w14:paraId="7215AB09" w14:textId="55B439E4" w:rsidR="00D64537" w:rsidRPr="00057099" w:rsidRDefault="00D64537" w:rsidP="00D64537">
      <w:pPr>
        <w:pStyle w:val="BodyText"/>
      </w:pPr>
      <w:r w:rsidRPr="00057099">
        <w:t xml:space="preserve">Via een nieuwe aan te leggen terreinleiding (63) en de bestaande terreinleiding (12a) dient het surplusslib naar de slibindikker te worden gepompt. </w:t>
      </w:r>
    </w:p>
    <w:p w14:paraId="46923249" w14:textId="0004D891" w:rsidR="00066942" w:rsidRPr="00057099" w:rsidRDefault="00066942" w:rsidP="005B35B1">
      <w:pPr>
        <w:pStyle w:val="Heading2"/>
        <w:numPr>
          <w:ilvl w:val="1"/>
          <w:numId w:val="19"/>
        </w:numPr>
      </w:pPr>
      <w:bookmarkStart w:id="184" w:name="_Toc50706359"/>
      <w:bookmarkStart w:id="185" w:name="_Toc54965540"/>
      <w:r w:rsidRPr="00057099">
        <w:t>Leveringsomvang</w:t>
      </w:r>
      <w:bookmarkEnd w:id="184"/>
      <w:bookmarkEnd w:id="185"/>
    </w:p>
    <w:p w14:paraId="719FE61F" w14:textId="77777777" w:rsidR="00066942" w:rsidRPr="00057099" w:rsidRDefault="00066942" w:rsidP="00066942">
      <w:r w:rsidRPr="00057099">
        <w:t>De leveringsomvang bestaat uit:</w:t>
      </w:r>
    </w:p>
    <w:p w14:paraId="1E4C17AB" w14:textId="558DFC8A" w:rsidR="00066942" w:rsidRPr="00057099" w:rsidRDefault="00D64537"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één</w:t>
      </w:r>
      <w:r w:rsidR="00066942" w:rsidRPr="00057099">
        <w:rPr>
          <w:rFonts w:eastAsiaTheme="minorEastAsia" w:cstheme="minorBidi"/>
          <w:noProof w:val="0"/>
          <w:color w:val="00577E" w:themeColor="text1"/>
          <w:sz w:val="20"/>
          <w:lang w:val="nl-NL" w:eastAsia="en-GB"/>
        </w:rPr>
        <w:t xml:space="preserve"> </w:t>
      </w:r>
      <w:r w:rsidRPr="00057099">
        <w:rPr>
          <w:rFonts w:eastAsiaTheme="minorEastAsia" w:cstheme="minorBidi"/>
          <w:noProof w:val="0"/>
          <w:color w:val="00577E" w:themeColor="text1"/>
          <w:sz w:val="20"/>
          <w:lang w:val="nl-NL" w:eastAsia="en-GB"/>
        </w:rPr>
        <w:t>pomp</w:t>
      </w:r>
      <w:r w:rsidR="00066942" w:rsidRPr="00057099">
        <w:rPr>
          <w:rFonts w:eastAsiaTheme="minorEastAsia" w:cstheme="minorBidi"/>
          <w:noProof w:val="0"/>
          <w:color w:val="00577E" w:themeColor="text1"/>
          <w:sz w:val="20"/>
          <w:lang w:val="nl-NL" w:eastAsia="en-GB"/>
        </w:rPr>
        <w:t>;</w:t>
      </w:r>
    </w:p>
    <w:p w14:paraId="6834BDE1"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leidingwerk met appendages;</w:t>
      </w:r>
    </w:p>
    <w:p w14:paraId="4A655ADF" w14:textId="77777777" w:rsidR="00066942" w:rsidRPr="00057099" w:rsidRDefault="00066942" w:rsidP="00066942">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nevenbestanddelen</w:t>
      </w:r>
      <w:r w:rsidRPr="00057099">
        <w:rPr>
          <w:lang w:val="nl-NL"/>
        </w:rPr>
        <w:t>.</w:t>
      </w:r>
    </w:p>
    <w:p w14:paraId="2D5BF9B3" w14:textId="77777777" w:rsidR="00066942" w:rsidRPr="00057099" w:rsidRDefault="00066942" w:rsidP="00066942"/>
    <w:p w14:paraId="3C8715F4" w14:textId="54F4DD02" w:rsidR="00066942" w:rsidRPr="00057099" w:rsidRDefault="00066942" w:rsidP="005B35B1">
      <w:pPr>
        <w:pStyle w:val="Heading2"/>
        <w:numPr>
          <w:ilvl w:val="1"/>
          <w:numId w:val="19"/>
        </w:numPr>
      </w:pPr>
      <w:bookmarkStart w:id="186" w:name="_Toc50706360"/>
      <w:bookmarkStart w:id="187" w:name="_Toc54965541"/>
      <w:r w:rsidRPr="00057099">
        <w:t>Algemeen</w:t>
      </w:r>
      <w:bookmarkEnd w:id="186"/>
      <w:bookmarkEnd w:id="187"/>
    </w:p>
    <w:tbl>
      <w:tblPr>
        <w:tblW w:w="8613" w:type="dxa"/>
        <w:tblLayout w:type="fixed"/>
        <w:tblLook w:val="01E0" w:firstRow="1" w:lastRow="1" w:firstColumn="1" w:lastColumn="1" w:noHBand="0" w:noVBand="0"/>
      </w:tblPr>
      <w:tblGrid>
        <w:gridCol w:w="2948"/>
        <w:gridCol w:w="851"/>
        <w:gridCol w:w="284"/>
        <w:gridCol w:w="4530"/>
      </w:tblGrid>
      <w:tr w:rsidR="00066942" w:rsidRPr="00057099" w14:paraId="0EB5C968" w14:textId="77777777" w:rsidTr="00D64537">
        <w:trPr>
          <w:cantSplit/>
        </w:trPr>
        <w:tc>
          <w:tcPr>
            <w:tcW w:w="2948" w:type="dxa"/>
          </w:tcPr>
          <w:p w14:paraId="256207E3" w14:textId="77777777" w:rsidR="00066942" w:rsidRPr="00057099" w:rsidRDefault="00066942" w:rsidP="00D64537">
            <w:pPr>
              <w:spacing w:line="240" w:lineRule="exact"/>
            </w:pPr>
            <w:r w:rsidRPr="00057099">
              <w:t>P&amp;ID-nummer</w:t>
            </w:r>
          </w:p>
        </w:tc>
        <w:tc>
          <w:tcPr>
            <w:tcW w:w="851" w:type="dxa"/>
          </w:tcPr>
          <w:p w14:paraId="3CD54590" w14:textId="77777777" w:rsidR="00066942" w:rsidRPr="00057099" w:rsidRDefault="00066942" w:rsidP="00D64537">
            <w:pPr>
              <w:spacing w:line="240" w:lineRule="exact"/>
            </w:pPr>
          </w:p>
        </w:tc>
        <w:tc>
          <w:tcPr>
            <w:tcW w:w="284" w:type="dxa"/>
          </w:tcPr>
          <w:p w14:paraId="5CDA84B2" w14:textId="77777777" w:rsidR="00066942" w:rsidRPr="00057099" w:rsidRDefault="00066942" w:rsidP="00D64537">
            <w:pPr>
              <w:spacing w:line="240" w:lineRule="exact"/>
            </w:pPr>
            <w:r w:rsidRPr="00057099">
              <w:t>:</w:t>
            </w:r>
          </w:p>
        </w:tc>
        <w:tc>
          <w:tcPr>
            <w:tcW w:w="4530" w:type="dxa"/>
          </w:tcPr>
          <w:p w14:paraId="46218345" w14:textId="5C36AAC4" w:rsidR="00066942" w:rsidRPr="00057099" w:rsidRDefault="00D64537" w:rsidP="00D64537">
            <w:pPr>
              <w:spacing w:line="240" w:lineRule="exact"/>
            </w:pPr>
            <w:r w:rsidRPr="00057099">
              <w:t>NW</w:t>
            </w:r>
            <w:r w:rsidR="00066942" w:rsidRPr="00057099">
              <w:t xml:space="preserve"> 3E--7</w:t>
            </w:r>
            <w:r w:rsidRPr="00057099">
              <w:t>40</w:t>
            </w:r>
          </w:p>
        </w:tc>
      </w:tr>
      <w:tr w:rsidR="00066942" w:rsidRPr="00057099" w14:paraId="58680ACE" w14:textId="77777777" w:rsidTr="00D64537">
        <w:trPr>
          <w:cantSplit/>
        </w:trPr>
        <w:tc>
          <w:tcPr>
            <w:tcW w:w="2948" w:type="dxa"/>
          </w:tcPr>
          <w:p w14:paraId="6EFC5E5D" w14:textId="77777777" w:rsidR="00066942" w:rsidRPr="00057099" w:rsidRDefault="00066942" w:rsidP="00D64537">
            <w:pPr>
              <w:spacing w:line="240" w:lineRule="exact"/>
            </w:pPr>
            <w:r w:rsidRPr="00057099">
              <w:t>positienummer</w:t>
            </w:r>
          </w:p>
        </w:tc>
        <w:tc>
          <w:tcPr>
            <w:tcW w:w="851" w:type="dxa"/>
          </w:tcPr>
          <w:p w14:paraId="62BD0FD7" w14:textId="77777777" w:rsidR="00066942" w:rsidRPr="00057099" w:rsidRDefault="00066942" w:rsidP="00D64537">
            <w:pPr>
              <w:spacing w:line="240" w:lineRule="exact"/>
            </w:pPr>
          </w:p>
        </w:tc>
        <w:tc>
          <w:tcPr>
            <w:tcW w:w="284" w:type="dxa"/>
          </w:tcPr>
          <w:p w14:paraId="0A15A744" w14:textId="77777777" w:rsidR="00066942" w:rsidRPr="00057099" w:rsidRDefault="00066942" w:rsidP="00D64537">
            <w:pPr>
              <w:spacing w:line="240" w:lineRule="exact"/>
            </w:pPr>
            <w:r w:rsidRPr="00057099">
              <w:t>:</w:t>
            </w:r>
          </w:p>
        </w:tc>
        <w:tc>
          <w:tcPr>
            <w:tcW w:w="4530" w:type="dxa"/>
          </w:tcPr>
          <w:p w14:paraId="7BBE8E5A" w14:textId="5F6294A5" w:rsidR="00066942" w:rsidRPr="00057099" w:rsidRDefault="00066942" w:rsidP="00D64537">
            <w:pPr>
              <w:spacing w:line="240" w:lineRule="exact"/>
            </w:pPr>
            <w:r w:rsidRPr="00057099">
              <w:t>P_</w:t>
            </w:r>
            <w:r w:rsidR="00D64537" w:rsidRPr="00057099">
              <w:t>4060</w:t>
            </w:r>
          </w:p>
        </w:tc>
      </w:tr>
      <w:tr w:rsidR="00D64537" w:rsidRPr="00057099" w14:paraId="56B3F5BF" w14:textId="77777777" w:rsidTr="00D64537">
        <w:trPr>
          <w:cantSplit/>
        </w:trPr>
        <w:tc>
          <w:tcPr>
            <w:tcW w:w="2948" w:type="dxa"/>
          </w:tcPr>
          <w:p w14:paraId="036127F2" w14:textId="6B1C54BF" w:rsidR="00D64537" w:rsidRPr="00057099" w:rsidRDefault="00D64537" w:rsidP="00D64537">
            <w:pPr>
              <w:spacing w:line="240" w:lineRule="exact"/>
            </w:pPr>
            <w:r w:rsidRPr="00057099">
              <w:t>tekeningnummer</w:t>
            </w:r>
          </w:p>
        </w:tc>
        <w:tc>
          <w:tcPr>
            <w:tcW w:w="851" w:type="dxa"/>
          </w:tcPr>
          <w:p w14:paraId="414627A3" w14:textId="77777777" w:rsidR="00D64537" w:rsidRPr="00057099" w:rsidRDefault="00D64537" w:rsidP="00D64537">
            <w:pPr>
              <w:spacing w:line="240" w:lineRule="exact"/>
            </w:pPr>
          </w:p>
        </w:tc>
        <w:tc>
          <w:tcPr>
            <w:tcW w:w="284" w:type="dxa"/>
          </w:tcPr>
          <w:p w14:paraId="3B6B5EF3" w14:textId="1BA60D7D" w:rsidR="00D64537" w:rsidRPr="00057099" w:rsidRDefault="00D64537" w:rsidP="00D64537">
            <w:pPr>
              <w:spacing w:line="240" w:lineRule="exact"/>
            </w:pPr>
            <w:r w:rsidRPr="00057099">
              <w:t>:</w:t>
            </w:r>
          </w:p>
        </w:tc>
        <w:tc>
          <w:tcPr>
            <w:tcW w:w="4530" w:type="dxa"/>
          </w:tcPr>
          <w:p w14:paraId="212655BD" w14:textId="1F3D68C5" w:rsidR="00D64537" w:rsidRPr="00057099" w:rsidRDefault="00D64537" w:rsidP="00D64537">
            <w:pPr>
              <w:spacing w:line="240" w:lineRule="exact"/>
            </w:pPr>
            <w:r w:rsidRPr="00057099">
              <w:t>NW-RHD-027-921_11-DR-C-1101/1102/1103</w:t>
            </w:r>
          </w:p>
        </w:tc>
      </w:tr>
      <w:tr w:rsidR="00066942" w:rsidRPr="00057099" w14:paraId="5D66F968" w14:textId="77777777" w:rsidTr="00D64537">
        <w:trPr>
          <w:cantSplit/>
        </w:trPr>
        <w:tc>
          <w:tcPr>
            <w:tcW w:w="2948" w:type="dxa"/>
          </w:tcPr>
          <w:p w14:paraId="2A736145" w14:textId="77777777" w:rsidR="00066942" w:rsidRPr="00057099" w:rsidRDefault="00066942" w:rsidP="00D64537">
            <w:pPr>
              <w:spacing w:line="240" w:lineRule="exact"/>
            </w:pPr>
            <w:r w:rsidRPr="00057099">
              <w:t>opstelling</w:t>
            </w:r>
          </w:p>
        </w:tc>
        <w:tc>
          <w:tcPr>
            <w:tcW w:w="851" w:type="dxa"/>
          </w:tcPr>
          <w:p w14:paraId="27676524" w14:textId="77777777" w:rsidR="00066942" w:rsidRPr="00057099" w:rsidRDefault="00066942" w:rsidP="00D64537">
            <w:pPr>
              <w:spacing w:line="240" w:lineRule="exact"/>
            </w:pPr>
          </w:p>
        </w:tc>
        <w:tc>
          <w:tcPr>
            <w:tcW w:w="284" w:type="dxa"/>
          </w:tcPr>
          <w:p w14:paraId="449FDE16" w14:textId="77777777" w:rsidR="00066942" w:rsidRPr="00057099" w:rsidRDefault="00066942" w:rsidP="00D64537">
            <w:pPr>
              <w:spacing w:line="240" w:lineRule="exact"/>
            </w:pPr>
            <w:r w:rsidRPr="00057099">
              <w:t>:</w:t>
            </w:r>
          </w:p>
        </w:tc>
        <w:tc>
          <w:tcPr>
            <w:tcW w:w="4530" w:type="dxa"/>
          </w:tcPr>
          <w:p w14:paraId="4417BAD3" w14:textId="395C0F06" w:rsidR="00066942" w:rsidRPr="00057099" w:rsidRDefault="00066942" w:rsidP="00D64537">
            <w:pPr>
              <w:spacing w:line="240" w:lineRule="exact"/>
            </w:pPr>
            <w:r w:rsidRPr="00057099">
              <w:t xml:space="preserve">Binnen </w:t>
            </w:r>
            <w:r w:rsidR="00D64537" w:rsidRPr="00057099">
              <w:t>in de pompen</w:t>
            </w:r>
            <w:r w:rsidR="00291AD3" w:rsidRPr="00057099">
              <w:t>ruimte</w:t>
            </w:r>
            <w:r w:rsidR="00D64537" w:rsidRPr="00057099">
              <w:t xml:space="preserve"> van het ontvangwerk</w:t>
            </w:r>
          </w:p>
        </w:tc>
      </w:tr>
      <w:tr w:rsidR="00066942" w:rsidRPr="00057099" w14:paraId="26059CFD" w14:textId="77777777" w:rsidTr="00D64537">
        <w:trPr>
          <w:cantSplit/>
        </w:trPr>
        <w:tc>
          <w:tcPr>
            <w:tcW w:w="2948" w:type="dxa"/>
          </w:tcPr>
          <w:p w14:paraId="527AF2EE" w14:textId="77777777" w:rsidR="00066942" w:rsidRPr="00057099" w:rsidRDefault="00066942" w:rsidP="00D64537">
            <w:pPr>
              <w:spacing w:line="240" w:lineRule="exact"/>
            </w:pPr>
            <w:r w:rsidRPr="00057099">
              <w:t>medium</w:t>
            </w:r>
          </w:p>
        </w:tc>
        <w:tc>
          <w:tcPr>
            <w:tcW w:w="851" w:type="dxa"/>
          </w:tcPr>
          <w:p w14:paraId="51C680BB" w14:textId="77777777" w:rsidR="00066942" w:rsidRPr="00057099" w:rsidRDefault="00066942" w:rsidP="00D64537">
            <w:pPr>
              <w:spacing w:line="240" w:lineRule="exact"/>
            </w:pPr>
          </w:p>
        </w:tc>
        <w:tc>
          <w:tcPr>
            <w:tcW w:w="284" w:type="dxa"/>
          </w:tcPr>
          <w:p w14:paraId="474571D5" w14:textId="77777777" w:rsidR="00066942" w:rsidRPr="00057099" w:rsidRDefault="00066942" w:rsidP="00D64537">
            <w:pPr>
              <w:spacing w:line="240" w:lineRule="exact"/>
            </w:pPr>
            <w:r w:rsidRPr="00057099">
              <w:t>:</w:t>
            </w:r>
          </w:p>
        </w:tc>
        <w:tc>
          <w:tcPr>
            <w:tcW w:w="4530" w:type="dxa"/>
          </w:tcPr>
          <w:p w14:paraId="4E2CC16F" w14:textId="4A9D7624" w:rsidR="00066942" w:rsidRPr="00057099" w:rsidRDefault="00066942" w:rsidP="00D64537">
            <w:pPr>
              <w:spacing w:line="240" w:lineRule="exact"/>
            </w:pPr>
            <w:r w:rsidRPr="00057099">
              <w:t>surplusslib, drogestofgehalte 0</w:t>
            </w:r>
            <w:r w:rsidR="00D64537" w:rsidRPr="00057099">
              <w:t>,8</w:t>
            </w:r>
            <w:r w:rsidRPr="00057099">
              <w:t xml:space="preserve"> %</w:t>
            </w:r>
          </w:p>
        </w:tc>
      </w:tr>
    </w:tbl>
    <w:p w14:paraId="40644B56" w14:textId="77777777" w:rsidR="00066942" w:rsidRPr="00057099" w:rsidRDefault="00066942" w:rsidP="00066942"/>
    <w:p w14:paraId="62AAE946" w14:textId="645E0D1E" w:rsidR="00066942" w:rsidRPr="00057099" w:rsidRDefault="00066942" w:rsidP="0099608B">
      <w:pPr>
        <w:pStyle w:val="Heading3"/>
        <w:ind w:left="720" w:hanging="720"/>
      </w:pPr>
      <w:r w:rsidRPr="00057099">
        <w:t>Ontwerpgegevens</w:t>
      </w:r>
    </w:p>
    <w:tbl>
      <w:tblPr>
        <w:tblW w:w="8619" w:type="dxa"/>
        <w:tblLayout w:type="fixed"/>
        <w:tblLook w:val="01E0" w:firstRow="1" w:lastRow="1" w:firstColumn="1" w:lastColumn="1" w:noHBand="0" w:noVBand="0"/>
      </w:tblPr>
      <w:tblGrid>
        <w:gridCol w:w="2948"/>
        <w:gridCol w:w="851"/>
        <w:gridCol w:w="284"/>
        <w:gridCol w:w="4530"/>
        <w:gridCol w:w="6"/>
      </w:tblGrid>
      <w:tr w:rsidR="00066942" w:rsidRPr="00057099" w14:paraId="75C926ED" w14:textId="77777777" w:rsidTr="00D64537">
        <w:trPr>
          <w:cantSplit/>
        </w:trPr>
        <w:tc>
          <w:tcPr>
            <w:tcW w:w="2948" w:type="dxa"/>
          </w:tcPr>
          <w:p w14:paraId="51C403C3" w14:textId="792C687A" w:rsidR="00066942" w:rsidRPr="00057099" w:rsidRDefault="00066942" w:rsidP="00D64537">
            <w:r w:rsidRPr="00057099">
              <w:t>capaciteit</w:t>
            </w:r>
          </w:p>
        </w:tc>
        <w:tc>
          <w:tcPr>
            <w:tcW w:w="851" w:type="dxa"/>
          </w:tcPr>
          <w:p w14:paraId="67D127CE" w14:textId="77777777" w:rsidR="00066942" w:rsidRPr="00057099" w:rsidRDefault="00066942" w:rsidP="00D64537">
            <w:pPr>
              <w:jc w:val="right"/>
            </w:pPr>
            <w:r w:rsidRPr="00057099">
              <w:t>m</w:t>
            </w:r>
            <w:r w:rsidRPr="00057099">
              <w:rPr>
                <w:vertAlign w:val="superscript"/>
              </w:rPr>
              <w:t>3</w:t>
            </w:r>
            <w:r w:rsidRPr="00057099">
              <w:t>/h</w:t>
            </w:r>
          </w:p>
        </w:tc>
        <w:tc>
          <w:tcPr>
            <w:tcW w:w="284" w:type="dxa"/>
          </w:tcPr>
          <w:p w14:paraId="5DF0ED1D" w14:textId="77777777" w:rsidR="00066942" w:rsidRPr="00057099" w:rsidRDefault="00066942" w:rsidP="00D64537">
            <w:r w:rsidRPr="00057099">
              <w:t>:</w:t>
            </w:r>
          </w:p>
        </w:tc>
        <w:tc>
          <w:tcPr>
            <w:tcW w:w="4536" w:type="dxa"/>
            <w:gridSpan w:val="2"/>
          </w:tcPr>
          <w:p w14:paraId="7EC56539" w14:textId="1BB72E01" w:rsidR="00066942" w:rsidRPr="00057099" w:rsidRDefault="00026C3D" w:rsidP="00D64537">
            <w:pPr>
              <w:rPr>
                <w:highlight w:val="yellow"/>
              </w:rPr>
            </w:pPr>
            <w:r w:rsidRPr="00057099">
              <w:t>3</w:t>
            </w:r>
            <w:r w:rsidR="00D64537" w:rsidRPr="00057099">
              <w:t>0</w:t>
            </w:r>
          </w:p>
        </w:tc>
      </w:tr>
      <w:tr w:rsidR="00066942" w:rsidRPr="00057099" w14:paraId="6C19818D" w14:textId="77777777" w:rsidTr="00D64537">
        <w:trPr>
          <w:cantSplit/>
        </w:trPr>
        <w:tc>
          <w:tcPr>
            <w:tcW w:w="2948" w:type="dxa"/>
          </w:tcPr>
          <w:p w14:paraId="40E74F9A" w14:textId="77777777" w:rsidR="00066942" w:rsidRPr="00057099" w:rsidRDefault="00066942" w:rsidP="00D64537">
            <w:r w:rsidRPr="00057099">
              <w:t>statische opvoerdruk</w:t>
            </w:r>
          </w:p>
        </w:tc>
        <w:tc>
          <w:tcPr>
            <w:tcW w:w="851" w:type="dxa"/>
          </w:tcPr>
          <w:p w14:paraId="04E5AA61" w14:textId="77777777" w:rsidR="00066942" w:rsidRPr="00057099" w:rsidRDefault="00066942" w:rsidP="00D64537">
            <w:pPr>
              <w:jc w:val="right"/>
            </w:pPr>
            <w:r w:rsidRPr="00057099">
              <w:t>kPa</w:t>
            </w:r>
          </w:p>
        </w:tc>
        <w:tc>
          <w:tcPr>
            <w:tcW w:w="284" w:type="dxa"/>
          </w:tcPr>
          <w:p w14:paraId="79C60022" w14:textId="77777777" w:rsidR="00066942" w:rsidRPr="00057099" w:rsidRDefault="00066942" w:rsidP="00D64537">
            <w:r w:rsidRPr="00057099">
              <w:t>:</w:t>
            </w:r>
          </w:p>
        </w:tc>
        <w:tc>
          <w:tcPr>
            <w:tcW w:w="4536" w:type="dxa"/>
            <w:gridSpan w:val="2"/>
          </w:tcPr>
          <w:p w14:paraId="3C0021B2" w14:textId="11A1AEC7" w:rsidR="00066942" w:rsidRPr="00057099" w:rsidRDefault="00066942" w:rsidP="00D64537">
            <w:pPr>
              <w:rPr>
                <w:highlight w:val="yellow"/>
              </w:rPr>
            </w:pPr>
            <w:r w:rsidRPr="00057099">
              <w:t>0</w:t>
            </w:r>
          </w:p>
        </w:tc>
      </w:tr>
      <w:tr w:rsidR="00066942" w:rsidRPr="00057099" w14:paraId="75DE63AD" w14:textId="77777777" w:rsidTr="00D64537">
        <w:trPr>
          <w:cantSplit/>
        </w:trPr>
        <w:tc>
          <w:tcPr>
            <w:tcW w:w="2948" w:type="dxa"/>
          </w:tcPr>
          <w:p w14:paraId="298C00E6" w14:textId="77777777" w:rsidR="00066942" w:rsidRPr="00057099" w:rsidRDefault="00066942" w:rsidP="00D64537">
            <w:r w:rsidRPr="00057099">
              <w:t>manometrische opvoerdruk</w:t>
            </w:r>
          </w:p>
        </w:tc>
        <w:tc>
          <w:tcPr>
            <w:tcW w:w="851" w:type="dxa"/>
          </w:tcPr>
          <w:p w14:paraId="7B0B4900" w14:textId="77777777" w:rsidR="00066942" w:rsidRPr="00057099" w:rsidRDefault="00066942" w:rsidP="00D64537">
            <w:pPr>
              <w:jc w:val="right"/>
            </w:pPr>
            <w:r w:rsidRPr="00057099">
              <w:t>kPa</w:t>
            </w:r>
          </w:p>
        </w:tc>
        <w:tc>
          <w:tcPr>
            <w:tcW w:w="284" w:type="dxa"/>
          </w:tcPr>
          <w:p w14:paraId="7AFC6FD8" w14:textId="77777777" w:rsidR="00066942" w:rsidRPr="00057099" w:rsidRDefault="00066942" w:rsidP="00D64537">
            <w:r w:rsidRPr="00057099">
              <w:t>:</w:t>
            </w:r>
          </w:p>
        </w:tc>
        <w:tc>
          <w:tcPr>
            <w:tcW w:w="4536" w:type="dxa"/>
            <w:gridSpan w:val="2"/>
          </w:tcPr>
          <w:p w14:paraId="415BB292" w14:textId="3A852F4A" w:rsidR="00066942" w:rsidRPr="00057099" w:rsidRDefault="00D64537" w:rsidP="00D64537">
            <w:r w:rsidRPr="00057099">
              <w:t>15</w:t>
            </w:r>
            <w:r w:rsidR="00066942" w:rsidRPr="00057099">
              <w:t xml:space="preserve"> (ontwerpgrondslag pomp)</w:t>
            </w:r>
          </w:p>
        </w:tc>
      </w:tr>
      <w:tr w:rsidR="00066942" w:rsidRPr="00057099" w14:paraId="74A8AEC2" w14:textId="77777777" w:rsidTr="00D64537">
        <w:trPr>
          <w:gridAfter w:val="1"/>
          <w:wAfter w:w="6" w:type="dxa"/>
          <w:cantSplit/>
        </w:trPr>
        <w:tc>
          <w:tcPr>
            <w:tcW w:w="2948" w:type="dxa"/>
          </w:tcPr>
          <w:p w14:paraId="6FA2DF7A" w14:textId="2A0D6ED0" w:rsidR="00066942" w:rsidRPr="00057099" w:rsidRDefault="00066942" w:rsidP="00D64537">
            <w:r w:rsidRPr="00057099">
              <w:t xml:space="preserve">geluidbronsterkte </w:t>
            </w:r>
            <w:proofErr w:type="spellStart"/>
            <w:r w:rsidRPr="00057099">
              <w:t>Lwr</w:t>
            </w:r>
            <w:proofErr w:type="spellEnd"/>
            <w:r w:rsidRPr="00057099">
              <w:t xml:space="preserve"> van </w:t>
            </w:r>
            <w:r w:rsidR="00670859" w:rsidRPr="00057099">
              <w:t>installatie</w:t>
            </w:r>
          </w:p>
          <w:p w14:paraId="5664406F" w14:textId="77777777" w:rsidR="00066942" w:rsidRPr="00057099" w:rsidRDefault="00066942" w:rsidP="00D64537">
            <w:pPr>
              <w:spacing w:line="240" w:lineRule="exact"/>
            </w:pPr>
          </w:p>
        </w:tc>
        <w:tc>
          <w:tcPr>
            <w:tcW w:w="851" w:type="dxa"/>
          </w:tcPr>
          <w:p w14:paraId="5F08B891" w14:textId="77777777" w:rsidR="00066942" w:rsidRPr="00057099" w:rsidRDefault="00066942" w:rsidP="00D64537">
            <w:pPr>
              <w:spacing w:line="240" w:lineRule="exact"/>
              <w:jc w:val="right"/>
            </w:pPr>
            <w:r w:rsidRPr="00057099">
              <w:t>dB(A)</w:t>
            </w:r>
          </w:p>
        </w:tc>
        <w:tc>
          <w:tcPr>
            <w:tcW w:w="284" w:type="dxa"/>
          </w:tcPr>
          <w:p w14:paraId="6C9D6F23" w14:textId="77777777" w:rsidR="00066942" w:rsidRPr="00057099" w:rsidRDefault="00066942" w:rsidP="00D64537">
            <w:pPr>
              <w:spacing w:line="240" w:lineRule="exact"/>
            </w:pPr>
            <w:r w:rsidRPr="00057099">
              <w:t>:</w:t>
            </w:r>
          </w:p>
        </w:tc>
        <w:tc>
          <w:tcPr>
            <w:tcW w:w="4530" w:type="dxa"/>
          </w:tcPr>
          <w:p w14:paraId="6EBD7119" w14:textId="77777777" w:rsidR="00066942" w:rsidRPr="00057099" w:rsidRDefault="00066942" w:rsidP="00D64537">
            <w:pPr>
              <w:spacing w:line="240" w:lineRule="exact"/>
            </w:pPr>
            <w:r w:rsidRPr="00057099">
              <w:t>&lt; 55, in afgemonteerde situatie, gemeten en berekend volgens de handleiding “Meten en rekenen industrielawaai” van 1999.</w:t>
            </w:r>
          </w:p>
        </w:tc>
      </w:tr>
      <w:tr w:rsidR="008132D1" w:rsidRPr="00057099" w14:paraId="1CFBE9E5" w14:textId="77777777" w:rsidTr="00831766">
        <w:trPr>
          <w:gridAfter w:val="1"/>
          <w:wAfter w:w="6" w:type="dxa"/>
          <w:cantSplit/>
        </w:trPr>
        <w:tc>
          <w:tcPr>
            <w:tcW w:w="2948" w:type="dxa"/>
          </w:tcPr>
          <w:p w14:paraId="57F5C933" w14:textId="77777777" w:rsidR="008132D1" w:rsidRPr="00057099" w:rsidRDefault="008132D1" w:rsidP="00831766">
            <w:r w:rsidRPr="00057099">
              <w:t xml:space="preserve">opmerking </w:t>
            </w:r>
          </w:p>
        </w:tc>
        <w:tc>
          <w:tcPr>
            <w:tcW w:w="851" w:type="dxa"/>
          </w:tcPr>
          <w:p w14:paraId="0B348851" w14:textId="77777777" w:rsidR="008132D1" w:rsidRPr="00057099" w:rsidRDefault="008132D1" w:rsidP="00831766">
            <w:pPr>
              <w:spacing w:line="240" w:lineRule="exact"/>
              <w:jc w:val="right"/>
            </w:pPr>
          </w:p>
        </w:tc>
        <w:tc>
          <w:tcPr>
            <w:tcW w:w="284" w:type="dxa"/>
          </w:tcPr>
          <w:p w14:paraId="795E3648" w14:textId="77777777" w:rsidR="008132D1" w:rsidRPr="00057099" w:rsidRDefault="008132D1" w:rsidP="00831766">
            <w:pPr>
              <w:spacing w:line="240" w:lineRule="exact"/>
            </w:pPr>
            <w:r w:rsidRPr="00057099">
              <w:t>:</w:t>
            </w:r>
          </w:p>
        </w:tc>
        <w:tc>
          <w:tcPr>
            <w:tcW w:w="4530" w:type="dxa"/>
          </w:tcPr>
          <w:p w14:paraId="2E556477" w14:textId="77777777" w:rsidR="008132D1" w:rsidRPr="00057099" w:rsidRDefault="008132D1" w:rsidP="00831766">
            <w:pPr>
              <w:spacing w:line="240" w:lineRule="exact"/>
            </w:pPr>
            <w:r w:rsidRPr="00057099">
              <w:t>De opvoerhoogten zijn bepaald op basis van aannamen voor wat betreft leidingloop, leidinglengte, leidingdiameter, appendages, wandruwheden en weerstandscoëfficiënten e.d. Deze waarde zijn ter informatie bedoeld. De aannemer dient de definitieve vormgeving te bepalen. Aan de hand hiervan dient hij de definitieve opvoerhoogten te bepalen en waar nodig aan te passen t.o.v. de bestekgegevens.</w:t>
            </w:r>
          </w:p>
        </w:tc>
      </w:tr>
    </w:tbl>
    <w:p w14:paraId="2C49BE37" w14:textId="54809842" w:rsidR="00066942" w:rsidRPr="00057099" w:rsidRDefault="00066942" w:rsidP="005B35B1">
      <w:pPr>
        <w:pStyle w:val="Heading2"/>
        <w:numPr>
          <w:ilvl w:val="1"/>
          <w:numId w:val="19"/>
        </w:numPr>
      </w:pPr>
      <w:bookmarkStart w:id="188" w:name="_Toc50706361"/>
      <w:bookmarkStart w:id="189" w:name="_Toc54965542"/>
      <w:r w:rsidRPr="00057099">
        <w:t>Pomp</w:t>
      </w:r>
      <w:bookmarkEnd w:id="188"/>
      <w:bookmarkEnd w:id="189"/>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066942" w:rsidRPr="00057099" w14:paraId="15AE55C1" w14:textId="77777777" w:rsidTr="00926858">
        <w:trPr>
          <w:cantSplit/>
        </w:trPr>
        <w:tc>
          <w:tcPr>
            <w:tcW w:w="2948" w:type="dxa"/>
          </w:tcPr>
          <w:p w14:paraId="24131AE6" w14:textId="77777777" w:rsidR="00066942" w:rsidRPr="00057099" w:rsidRDefault="00066942" w:rsidP="00926858">
            <w:r w:rsidRPr="00057099">
              <w:t>Systeem</w:t>
            </w:r>
          </w:p>
        </w:tc>
        <w:tc>
          <w:tcPr>
            <w:tcW w:w="851" w:type="dxa"/>
          </w:tcPr>
          <w:p w14:paraId="0BFBB802" w14:textId="77777777" w:rsidR="00066942" w:rsidRPr="00057099" w:rsidRDefault="00066942" w:rsidP="00926858">
            <w:pPr>
              <w:jc w:val="right"/>
            </w:pPr>
          </w:p>
        </w:tc>
        <w:tc>
          <w:tcPr>
            <w:tcW w:w="284" w:type="dxa"/>
          </w:tcPr>
          <w:p w14:paraId="52CEDF05" w14:textId="77777777" w:rsidR="00066942" w:rsidRPr="00057099" w:rsidRDefault="00066942" w:rsidP="00926858">
            <w:r w:rsidRPr="00057099">
              <w:t>:</w:t>
            </w:r>
          </w:p>
        </w:tc>
        <w:tc>
          <w:tcPr>
            <w:tcW w:w="4536" w:type="dxa"/>
          </w:tcPr>
          <w:p w14:paraId="654EA8CB" w14:textId="160E9175" w:rsidR="00066942" w:rsidRPr="00057099" w:rsidRDefault="00D64537" w:rsidP="00926858">
            <w:r w:rsidRPr="00057099">
              <w:t>centrifugaalpomp</w:t>
            </w:r>
          </w:p>
        </w:tc>
      </w:tr>
      <w:tr w:rsidR="00066942" w:rsidRPr="00057099" w14:paraId="16326DAD" w14:textId="77777777" w:rsidTr="00926858">
        <w:trPr>
          <w:cantSplit/>
        </w:trPr>
        <w:tc>
          <w:tcPr>
            <w:tcW w:w="2948" w:type="dxa"/>
          </w:tcPr>
          <w:p w14:paraId="5C1C9711" w14:textId="77777777" w:rsidR="00066942" w:rsidRPr="00057099" w:rsidRDefault="00066942" w:rsidP="00926858">
            <w:r w:rsidRPr="00057099">
              <w:t>Fabricaat</w:t>
            </w:r>
          </w:p>
        </w:tc>
        <w:tc>
          <w:tcPr>
            <w:tcW w:w="851" w:type="dxa"/>
          </w:tcPr>
          <w:p w14:paraId="4FDC4BBB" w14:textId="77777777" w:rsidR="00066942" w:rsidRPr="00057099" w:rsidRDefault="00066942" w:rsidP="00926858">
            <w:pPr>
              <w:jc w:val="right"/>
            </w:pPr>
          </w:p>
        </w:tc>
        <w:tc>
          <w:tcPr>
            <w:tcW w:w="284" w:type="dxa"/>
          </w:tcPr>
          <w:p w14:paraId="515215A1" w14:textId="77777777" w:rsidR="00066942" w:rsidRPr="00057099" w:rsidRDefault="00066942" w:rsidP="00926858">
            <w:r w:rsidRPr="00057099">
              <w:t>:</w:t>
            </w:r>
          </w:p>
        </w:tc>
        <w:tc>
          <w:tcPr>
            <w:tcW w:w="4536" w:type="dxa"/>
          </w:tcPr>
          <w:p w14:paraId="5514B361" w14:textId="08E85477" w:rsidR="00066942" w:rsidRPr="00057099" w:rsidRDefault="00D64537" w:rsidP="00926858">
            <w:r w:rsidRPr="00057099">
              <w:t>Hidrostal of gelijkwaardig</w:t>
            </w:r>
          </w:p>
        </w:tc>
      </w:tr>
      <w:tr w:rsidR="00066942" w:rsidRPr="00057099" w14:paraId="30B36508" w14:textId="77777777" w:rsidTr="00926858">
        <w:trPr>
          <w:cantSplit/>
        </w:trPr>
        <w:tc>
          <w:tcPr>
            <w:tcW w:w="2948" w:type="dxa"/>
          </w:tcPr>
          <w:p w14:paraId="27A64CBB" w14:textId="77777777" w:rsidR="00066942" w:rsidRPr="00057099" w:rsidRDefault="00066942" w:rsidP="00926858">
            <w:r w:rsidRPr="00057099">
              <w:t>Type</w:t>
            </w:r>
          </w:p>
        </w:tc>
        <w:tc>
          <w:tcPr>
            <w:tcW w:w="851" w:type="dxa"/>
          </w:tcPr>
          <w:p w14:paraId="31DA7554" w14:textId="77777777" w:rsidR="00066942" w:rsidRPr="00057099" w:rsidRDefault="00066942" w:rsidP="00926858">
            <w:pPr>
              <w:jc w:val="right"/>
            </w:pPr>
          </w:p>
        </w:tc>
        <w:tc>
          <w:tcPr>
            <w:tcW w:w="284" w:type="dxa"/>
          </w:tcPr>
          <w:p w14:paraId="24D3F7BA" w14:textId="77777777" w:rsidR="00066942" w:rsidRPr="00057099" w:rsidRDefault="00066942" w:rsidP="00926858">
            <w:r w:rsidRPr="00057099">
              <w:t>:</w:t>
            </w:r>
          </w:p>
        </w:tc>
        <w:tc>
          <w:tcPr>
            <w:tcW w:w="4536" w:type="dxa"/>
          </w:tcPr>
          <w:p w14:paraId="72D356BC" w14:textId="1D3A6F73" w:rsidR="00066942" w:rsidRPr="00057099" w:rsidRDefault="00066942" w:rsidP="00926858"/>
        </w:tc>
      </w:tr>
      <w:tr w:rsidR="00066942" w:rsidRPr="00057099" w14:paraId="5D50FBDA" w14:textId="77777777" w:rsidTr="00926858">
        <w:trPr>
          <w:cantSplit/>
        </w:trPr>
        <w:tc>
          <w:tcPr>
            <w:tcW w:w="2948" w:type="dxa"/>
          </w:tcPr>
          <w:p w14:paraId="6D37ABC3" w14:textId="77777777" w:rsidR="00066942" w:rsidRPr="00057099" w:rsidRDefault="00066942" w:rsidP="00926858">
            <w:r w:rsidRPr="00057099">
              <w:t>opstellingswijze</w:t>
            </w:r>
          </w:p>
        </w:tc>
        <w:tc>
          <w:tcPr>
            <w:tcW w:w="851" w:type="dxa"/>
          </w:tcPr>
          <w:p w14:paraId="0BC5391A" w14:textId="77777777" w:rsidR="00066942" w:rsidRPr="00057099" w:rsidRDefault="00066942" w:rsidP="00926858">
            <w:pPr>
              <w:jc w:val="right"/>
            </w:pPr>
          </w:p>
        </w:tc>
        <w:tc>
          <w:tcPr>
            <w:tcW w:w="284" w:type="dxa"/>
          </w:tcPr>
          <w:p w14:paraId="282C453B" w14:textId="77777777" w:rsidR="00066942" w:rsidRPr="00057099" w:rsidRDefault="00066942" w:rsidP="00926858">
            <w:r w:rsidRPr="00057099">
              <w:t>:</w:t>
            </w:r>
          </w:p>
        </w:tc>
        <w:tc>
          <w:tcPr>
            <w:tcW w:w="4536" w:type="dxa"/>
          </w:tcPr>
          <w:p w14:paraId="4568B768" w14:textId="77777777" w:rsidR="00066942" w:rsidRPr="00057099" w:rsidRDefault="00066942" w:rsidP="00926858">
            <w:r w:rsidRPr="00057099">
              <w:t>horizontaal op stalen frame</w:t>
            </w:r>
          </w:p>
        </w:tc>
      </w:tr>
      <w:tr w:rsidR="00066942" w:rsidRPr="00057099" w14:paraId="10840AB0" w14:textId="77777777" w:rsidTr="00926858">
        <w:trPr>
          <w:cantSplit/>
        </w:trPr>
        <w:tc>
          <w:tcPr>
            <w:tcW w:w="2948" w:type="dxa"/>
          </w:tcPr>
          <w:p w14:paraId="06DAC9B1" w14:textId="69875737" w:rsidR="00066942" w:rsidRPr="00057099" w:rsidRDefault="00926858" w:rsidP="00926858">
            <w:r w:rsidRPr="00057099">
              <w:t>waaiertype</w:t>
            </w:r>
          </w:p>
        </w:tc>
        <w:tc>
          <w:tcPr>
            <w:tcW w:w="851" w:type="dxa"/>
          </w:tcPr>
          <w:p w14:paraId="12784992" w14:textId="77777777" w:rsidR="00066942" w:rsidRPr="00057099" w:rsidRDefault="00066942" w:rsidP="00926858">
            <w:pPr>
              <w:jc w:val="right"/>
            </w:pPr>
          </w:p>
        </w:tc>
        <w:tc>
          <w:tcPr>
            <w:tcW w:w="284" w:type="dxa"/>
          </w:tcPr>
          <w:p w14:paraId="2BAB1758" w14:textId="77777777" w:rsidR="00066942" w:rsidRPr="00057099" w:rsidRDefault="00066942" w:rsidP="00926858">
            <w:r w:rsidRPr="00057099">
              <w:t>:</w:t>
            </w:r>
          </w:p>
        </w:tc>
        <w:tc>
          <w:tcPr>
            <w:tcW w:w="4536" w:type="dxa"/>
          </w:tcPr>
          <w:p w14:paraId="5DAB5260" w14:textId="5C9E3637" w:rsidR="00066942" w:rsidRPr="00057099" w:rsidRDefault="00926858" w:rsidP="00926858">
            <w:pPr>
              <w:overflowPunct w:val="0"/>
              <w:autoSpaceDE w:val="0"/>
              <w:autoSpaceDN w:val="0"/>
              <w:adjustRightInd w:val="0"/>
              <w:spacing w:line="264" w:lineRule="exact"/>
              <w:textAlignment w:val="baseline"/>
            </w:pPr>
            <w:r w:rsidRPr="00057099">
              <w:t>schroefcentrifugaal</w:t>
            </w:r>
          </w:p>
        </w:tc>
      </w:tr>
      <w:tr w:rsidR="00066942" w:rsidRPr="00057099" w14:paraId="21126A77" w14:textId="77777777" w:rsidTr="00926858">
        <w:trPr>
          <w:cantSplit/>
        </w:trPr>
        <w:tc>
          <w:tcPr>
            <w:tcW w:w="2948" w:type="dxa"/>
          </w:tcPr>
          <w:p w14:paraId="349AC54D" w14:textId="017CCB0B" w:rsidR="00066942" w:rsidRPr="00057099" w:rsidRDefault="00926858" w:rsidP="00926858">
            <w:r w:rsidRPr="00057099">
              <w:t>waaierdiameter</w:t>
            </w:r>
          </w:p>
        </w:tc>
        <w:tc>
          <w:tcPr>
            <w:tcW w:w="851" w:type="dxa"/>
          </w:tcPr>
          <w:p w14:paraId="308FD9C4" w14:textId="3726B659" w:rsidR="00066942" w:rsidRPr="00057099" w:rsidRDefault="00926858" w:rsidP="00926858">
            <w:pPr>
              <w:jc w:val="right"/>
            </w:pPr>
            <w:r w:rsidRPr="00057099">
              <w:t>mm</w:t>
            </w:r>
          </w:p>
        </w:tc>
        <w:tc>
          <w:tcPr>
            <w:tcW w:w="284" w:type="dxa"/>
          </w:tcPr>
          <w:p w14:paraId="19A1EFEC" w14:textId="77777777" w:rsidR="00066942" w:rsidRPr="00057099" w:rsidRDefault="00066942" w:rsidP="00926858">
            <w:r w:rsidRPr="00057099">
              <w:t>:</w:t>
            </w:r>
          </w:p>
        </w:tc>
        <w:tc>
          <w:tcPr>
            <w:tcW w:w="4536" w:type="dxa"/>
          </w:tcPr>
          <w:p w14:paraId="747E01A7" w14:textId="2B86030B" w:rsidR="00066942" w:rsidRPr="00057099" w:rsidRDefault="00066942" w:rsidP="00926858">
            <w:pPr>
              <w:tabs>
                <w:tab w:val="left" w:pos="567"/>
              </w:tabs>
            </w:pPr>
          </w:p>
        </w:tc>
      </w:tr>
      <w:tr w:rsidR="00926858" w:rsidRPr="00057099" w14:paraId="6D5A65C8" w14:textId="77777777" w:rsidTr="00926858">
        <w:trPr>
          <w:cantSplit/>
        </w:trPr>
        <w:tc>
          <w:tcPr>
            <w:tcW w:w="2948" w:type="dxa"/>
          </w:tcPr>
          <w:p w14:paraId="0CE3C599" w14:textId="5F325B3B" w:rsidR="00926858" w:rsidRPr="00057099" w:rsidRDefault="00926858" w:rsidP="00926858">
            <w:r w:rsidRPr="00057099">
              <w:lastRenderedPageBreak/>
              <w:t>kogeldoorlaat</w:t>
            </w:r>
          </w:p>
        </w:tc>
        <w:tc>
          <w:tcPr>
            <w:tcW w:w="851" w:type="dxa"/>
          </w:tcPr>
          <w:p w14:paraId="19202F10" w14:textId="2A501EDA" w:rsidR="00926858" w:rsidRPr="00057099" w:rsidRDefault="00926858" w:rsidP="00926858">
            <w:pPr>
              <w:jc w:val="right"/>
            </w:pPr>
            <w:r w:rsidRPr="00057099">
              <w:t>mm</w:t>
            </w:r>
          </w:p>
        </w:tc>
        <w:tc>
          <w:tcPr>
            <w:tcW w:w="284" w:type="dxa"/>
          </w:tcPr>
          <w:p w14:paraId="02BA404C" w14:textId="6EA52DBD" w:rsidR="00926858" w:rsidRPr="00057099" w:rsidRDefault="00926858" w:rsidP="00926858">
            <w:r w:rsidRPr="00057099">
              <w:t>:</w:t>
            </w:r>
          </w:p>
        </w:tc>
        <w:tc>
          <w:tcPr>
            <w:tcW w:w="4536" w:type="dxa"/>
          </w:tcPr>
          <w:p w14:paraId="3E416206" w14:textId="4098E6DA" w:rsidR="00926858" w:rsidRPr="00057099" w:rsidRDefault="00926858" w:rsidP="00926858">
            <w:pPr>
              <w:tabs>
                <w:tab w:val="left" w:pos="567"/>
              </w:tabs>
            </w:pPr>
            <w:r w:rsidRPr="00057099">
              <w:t xml:space="preserve">          (&gt; 50)</w:t>
            </w:r>
          </w:p>
        </w:tc>
      </w:tr>
      <w:tr w:rsidR="00926858" w:rsidRPr="00057099" w14:paraId="534F6FCF" w14:textId="77777777" w:rsidTr="00926858">
        <w:trPr>
          <w:cantSplit/>
        </w:trPr>
        <w:tc>
          <w:tcPr>
            <w:tcW w:w="2948" w:type="dxa"/>
          </w:tcPr>
          <w:p w14:paraId="4FB9FEDD" w14:textId="24D38655" w:rsidR="00926858" w:rsidRPr="00057099" w:rsidRDefault="00926858" w:rsidP="00926858">
            <w:r w:rsidRPr="00057099">
              <w:t xml:space="preserve">rendement </w:t>
            </w:r>
            <w:proofErr w:type="spellStart"/>
            <w:r w:rsidRPr="00057099">
              <w:t>ontwerpunt</w:t>
            </w:r>
            <w:proofErr w:type="spellEnd"/>
          </w:p>
        </w:tc>
        <w:tc>
          <w:tcPr>
            <w:tcW w:w="851" w:type="dxa"/>
          </w:tcPr>
          <w:p w14:paraId="2D734325" w14:textId="77777777" w:rsidR="00926858" w:rsidRPr="00057099" w:rsidRDefault="00926858" w:rsidP="00926858">
            <w:pPr>
              <w:jc w:val="right"/>
            </w:pPr>
          </w:p>
        </w:tc>
        <w:tc>
          <w:tcPr>
            <w:tcW w:w="284" w:type="dxa"/>
          </w:tcPr>
          <w:p w14:paraId="39E3BAA2" w14:textId="0C97845D" w:rsidR="00926858" w:rsidRPr="00057099" w:rsidRDefault="00926858" w:rsidP="00926858">
            <w:r w:rsidRPr="00057099">
              <w:t>:</w:t>
            </w:r>
          </w:p>
        </w:tc>
        <w:tc>
          <w:tcPr>
            <w:tcW w:w="4536" w:type="dxa"/>
          </w:tcPr>
          <w:p w14:paraId="707BAAAC" w14:textId="18400A39" w:rsidR="00926858" w:rsidRPr="00057099" w:rsidRDefault="00926858" w:rsidP="00926858">
            <w:pPr>
              <w:tabs>
                <w:tab w:val="left" w:pos="567"/>
              </w:tabs>
            </w:pPr>
            <w:r w:rsidRPr="00057099">
              <w:t xml:space="preserve">     (grafiek bijvoegen)</w:t>
            </w:r>
          </w:p>
        </w:tc>
      </w:tr>
      <w:tr w:rsidR="00926858" w:rsidRPr="00057099" w14:paraId="2D985640" w14:textId="77777777" w:rsidTr="00926858">
        <w:trPr>
          <w:cantSplit/>
        </w:trPr>
        <w:tc>
          <w:tcPr>
            <w:tcW w:w="2948" w:type="dxa"/>
          </w:tcPr>
          <w:p w14:paraId="62A2CC5A" w14:textId="09181005" w:rsidR="00926858" w:rsidRPr="00057099" w:rsidRDefault="00926858" w:rsidP="00926858">
            <w:r w:rsidRPr="00057099">
              <w:t>lagersmering</w:t>
            </w:r>
          </w:p>
        </w:tc>
        <w:tc>
          <w:tcPr>
            <w:tcW w:w="851" w:type="dxa"/>
          </w:tcPr>
          <w:p w14:paraId="1A86924E" w14:textId="77777777" w:rsidR="00926858" w:rsidRPr="00057099" w:rsidRDefault="00926858" w:rsidP="00926858">
            <w:pPr>
              <w:jc w:val="right"/>
            </w:pPr>
          </w:p>
        </w:tc>
        <w:tc>
          <w:tcPr>
            <w:tcW w:w="284" w:type="dxa"/>
          </w:tcPr>
          <w:p w14:paraId="37A78C9C" w14:textId="4C2B0CE4" w:rsidR="00926858" w:rsidRPr="00057099" w:rsidRDefault="00926858" w:rsidP="00926858">
            <w:r w:rsidRPr="00057099">
              <w:t>:</w:t>
            </w:r>
          </w:p>
        </w:tc>
        <w:tc>
          <w:tcPr>
            <w:tcW w:w="4536" w:type="dxa"/>
          </w:tcPr>
          <w:p w14:paraId="31CA0115" w14:textId="77777777" w:rsidR="00926858" w:rsidRPr="00057099" w:rsidRDefault="00926858" w:rsidP="00926858">
            <w:pPr>
              <w:tabs>
                <w:tab w:val="left" w:pos="567"/>
              </w:tabs>
            </w:pPr>
          </w:p>
        </w:tc>
      </w:tr>
      <w:tr w:rsidR="00926858" w:rsidRPr="00057099" w14:paraId="6467C643" w14:textId="77777777" w:rsidTr="00926858">
        <w:trPr>
          <w:cantSplit/>
        </w:trPr>
        <w:tc>
          <w:tcPr>
            <w:tcW w:w="2948" w:type="dxa"/>
          </w:tcPr>
          <w:p w14:paraId="13D991B6" w14:textId="0DD57C4A" w:rsidR="00926858" w:rsidRPr="00057099" w:rsidRDefault="00926858" w:rsidP="00926858">
            <w:r w:rsidRPr="00057099">
              <w:t>L</w:t>
            </w:r>
            <w:r w:rsidRPr="00057099">
              <w:rPr>
                <w:vertAlign w:val="subscript"/>
              </w:rPr>
              <w:t>10h</w:t>
            </w:r>
            <w:r w:rsidRPr="00057099">
              <w:t xml:space="preserve"> levensduur lagers</w:t>
            </w:r>
          </w:p>
        </w:tc>
        <w:tc>
          <w:tcPr>
            <w:tcW w:w="851" w:type="dxa"/>
          </w:tcPr>
          <w:p w14:paraId="1CB79E5A" w14:textId="590F8D30" w:rsidR="00926858" w:rsidRPr="00057099" w:rsidRDefault="00926858" w:rsidP="00926858">
            <w:pPr>
              <w:jc w:val="right"/>
            </w:pPr>
            <w:r w:rsidRPr="00057099">
              <w:t>h</w:t>
            </w:r>
          </w:p>
        </w:tc>
        <w:tc>
          <w:tcPr>
            <w:tcW w:w="284" w:type="dxa"/>
          </w:tcPr>
          <w:p w14:paraId="4B42B51E" w14:textId="61AC84C0" w:rsidR="00926858" w:rsidRPr="00057099" w:rsidRDefault="00926858" w:rsidP="00926858">
            <w:r w:rsidRPr="00057099">
              <w:t>:</w:t>
            </w:r>
          </w:p>
        </w:tc>
        <w:tc>
          <w:tcPr>
            <w:tcW w:w="4536" w:type="dxa"/>
          </w:tcPr>
          <w:p w14:paraId="592B123E" w14:textId="31662954" w:rsidR="00926858" w:rsidRPr="00057099" w:rsidRDefault="00926858" w:rsidP="00926858">
            <w:pPr>
              <w:tabs>
                <w:tab w:val="left" w:pos="567"/>
              </w:tabs>
            </w:pPr>
            <w:r w:rsidRPr="00057099">
              <w:t>50.000</w:t>
            </w:r>
          </w:p>
        </w:tc>
      </w:tr>
      <w:tr w:rsidR="00066942" w:rsidRPr="00057099" w14:paraId="67140596" w14:textId="77777777" w:rsidTr="00926858">
        <w:trPr>
          <w:cantSplit/>
        </w:trPr>
        <w:tc>
          <w:tcPr>
            <w:tcW w:w="2948" w:type="dxa"/>
          </w:tcPr>
          <w:p w14:paraId="5A8B2860" w14:textId="68BB9E8C" w:rsidR="00066942" w:rsidRPr="00057099" w:rsidRDefault="00926858" w:rsidP="00926858">
            <w:r w:rsidRPr="00057099">
              <w:t>A</w:t>
            </w:r>
            <w:r w:rsidR="00066942" w:rsidRPr="00057099">
              <w:t>safdichting</w:t>
            </w:r>
          </w:p>
        </w:tc>
        <w:tc>
          <w:tcPr>
            <w:tcW w:w="851" w:type="dxa"/>
          </w:tcPr>
          <w:p w14:paraId="2798E037" w14:textId="77777777" w:rsidR="00066942" w:rsidRPr="00057099" w:rsidRDefault="00066942" w:rsidP="00926858">
            <w:pPr>
              <w:jc w:val="right"/>
            </w:pPr>
          </w:p>
        </w:tc>
        <w:tc>
          <w:tcPr>
            <w:tcW w:w="284" w:type="dxa"/>
          </w:tcPr>
          <w:p w14:paraId="2EDE62B1" w14:textId="00BE4CAF" w:rsidR="00066942" w:rsidRPr="00057099" w:rsidRDefault="00926858" w:rsidP="00926858">
            <w:r w:rsidRPr="00057099">
              <w:t>:</w:t>
            </w:r>
          </w:p>
        </w:tc>
        <w:tc>
          <w:tcPr>
            <w:tcW w:w="4536" w:type="dxa"/>
          </w:tcPr>
          <w:p w14:paraId="247CE96F" w14:textId="5DBE2D64" w:rsidR="00066942" w:rsidRPr="00057099" w:rsidRDefault="007E1EC1" w:rsidP="00926858">
            <w:r w:rsidRPr="00057099">
              <w:t>Dubbele m</w:t>
            </w:r>
            <w:r w:rsidR="00926858" w:rsidRPr="00057099">
              <w:t>echanical seal</w:t>
            </w:r>
          </w:p>
        </w:tc>
      </w:tr>
      <w:tr w:rsidR="00066942" w:rsidRPr="00057099" w14:paraId="7220CA8B" w14:textId="77777777" w:rsidTr="00926858">
        <w:trPr>
          <w:cantSplit/>
        </w:trPr>
        <w:tc>
          <w:tcPr>
            <w:tcW w:w="2948" w:type="dxa"/>
          </w:tcPr>
          <w:p w14:paraId="5CE8A253" w14:textId="77777777" w:rsidR="00066942" w:rsidRPr="00057099" w:rsidRDefault="00066942" w:rsidP="00926858">
            <w:r w:rsidRPr="00057099">
              <w:t>flensaansluitingen:</w:t>
            </w:r>
          </w:p>
        </w:tc>
        <w:tc>
          <w:tcPr>
            <w:tcW w:w="851" w:type="dxa"/>
          </w:tcPr>
          <w:p w14:paraId="63A833E0" w14:textId="77777777" w:rsidR="00066942" w:rsidRPr="00057099" w:rsidRDefault="00066942" w:rsidP="00926858">
            <w:pPr>
              <w:jc w:val="right"/>
            </w:pPr>
          </w:p>
        </w:tc>
        <w:tc>
          <w:tcPr>
            <w:tcW w:w="284" w:type="dxa"/>
          </w:tcPr>
          <w:p w14:paraId="46DAFD87" w14:textId="77777777" w:rsidR="00066942" w:rsidRPr="00057099" w:rsidRDefault="00066942" w:rsidP="00926858"/>
        </w:tc>
        <w:tc>
          <w:tcPr>
            <w:tcW w:w="4536" w:type="dxa"/>
          </w:tcPr>
          <w:p w14:paraId="5A3D061F" w14:textId="77777777" w:rsidR="00066942" w:rsidRPr="00057099" w:rsidRDefault="00066942" w:rsidP="00926858"/>
        </w:tc>
      </w:tr>
      <w:tr w:rsidR="00066942" w:rsidRPr="00057099" w14:paraId="5CF6BE66" w14:textId="77777777" w:rsidTr="00926858">
        <w:trPr>
          <w:cantSplit/>
        </w:trPr>
        <w:tc>
          <w:tcPr>
            <w:tcW w:w="2948" w:type="dxa"/>
          </w:tcPr>
          <w:p w14:paraId="6F073D4A" w14:textId="77777777" w:rsidR="00066942" w:rsidRPr="00057099" w:rsidRDefault="00066942" w:rsidP="0092685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zuigzijde</w:t>
            </w:r>
          </w:p>
        </w:tc>
        <w:tc>
          <w:tcPr>
            <w:tcW w:w="851" w:type="dxa"/>
          </w:tcPr>
          <w:p w14:paraId="03C73766" w14:textId="77777777" w:rsidR="00066942" w:rsidRPr="00057099" w:rsidRDefault="00066942" w:rsidP="00926858">
            <w:pPr>
              <w:jc w:val="right"/>
            </w:pPr>
          </w:p>
        </w:tc>
        <w:tc>
          <w:tcPr>
            <w:tcW w:w="284" w:type="dxa"/>
          </w:tcPr>
          <w:p w14:paraId="0CA4ECBF" w14:textId="77777777" w:rsidR="00066942" w:rsidRPr="00057099" w:rsidRDefault="00066942" w:rsidP="00926858">
            <w:r w:rsidRPr="00057099">
              <w:t>:</w:t>
            </w:r>
          </w:p>
        </w:tc>
        <w:tc>
          <w:tcPr>
            <w:tcW w:w="4536" w:type="dxa"/>
          </w:tcPr>
          <w:p w14:paraId="2E1B00B4" w14:textId="0FB9BF8B" w:rsidR="00066942" w:rsidRPr="00057099" w:rsidRDefault="00066942" w:rsidP="00926858">
            <w:r w:rsidRPr="00057099">
              <w:t>DN 1</w:t>
            </w:r>
            <w:r w:rsidR="00926858" w:rsidRPr="00057099">
              <w:t>0</w:t>
            </w:r>
            <w:r w:rsidRPr="00057099">
              <w:t>0</w:t>
            </w:r>
          </w:p>
        </w:tc>
      </w:tr>
      <w:tr w:rsidR="00066942" w:rsidRPr="00057099" w14:paraId="20C36AD3" w14:textId="77777777" w:rsidTr="00926858">
        <w:trPr>
          <w:cantSplit/>
        </w:trPr>
        <w:tc>
          <w:tcPr>
            <w:tcW w:w="2948" w:type="dxa"/>
          </w:tcPr>
          <w:p w14:paraId="00F33410" w14:textId="77777777" w:rsidR="00066942" w:rsidRPr="00057099" w:rsidRDefault="00066942" w:rsidP="0092685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perszijde</w:t>
            </w:r>
          </w:p>
        </w:tc>
        <w:tc>
          <w:tcPr>
            <w:tcW w:w="851" w:type="dxa"/>
          </w:tcPr>
          <w:p w14:paraId="0D20F799" w14:textId="77777777" w:rsidR="00066942" w:rsidRPr="00057099" w:rsidRDefault="00066942" w:rsidP="00926858">
            <w:pPr>
              <w:jc w:val="right"/>
            </w:pPr>
          </w:p>
        </w:tc>
        <w:tc>
          <w:tcPr>
            <w:tcW w:w="284" w:type="dxa"/>
          </w:tcPr>
          <w:p w14:paraId="44C75B62" w14:textId="77777777" w:rsidR="00066942" w:rsidRPr="00057099" w:rsidRDefault="00066942" w:rsidP="00926858">
            <w:r w:rsidRPr="00057099">
              <w:t>:</w:t>
            </w:r>
          </w:p>
        </w:tc>
        <w:tc>
          <w:tcPr>
            <w:tcW w:w="4536" w:type="dxa"/>
          </w:tcPr>
          <w:p w14:paraId="2F09A9CA" w14:textId="69B7B328" w:rsidR="00066942" w:rsidRPr="00057099" w:rsidRDefault="00066942" w:rsidP="00926858">
            <w:r w:rsidRPr="00057099">
              <w:t xml:space="preserve">DN </w:t>
            </w:r>
            <w:r w:rsidR="00926858" w:rsidRPr="00057099">
              <w:t>8</w:t>
            </w:r>
            <w:r w:rsidRPr="00057099">
              <w:t>0</w:t>
            </w:r>
          </w:p>
        </w:tc>
      </w:tr>
      <w:tr w:rsidR="00066942" w:rsidRPr="00057099" w14:paraId="3FCAA07E" w14:textId="77777777" w:rsidTr="00926858">
        <w:trPr>
          <w:cantSplit/>
        </w:trPr>
        <w:tc>
          <w:tcPr>
            <w:tcW w:w="2948" w:type="dxa"/>
          </w:tcPr>
          <w:p w14:paraId="03E5DC39" w14:textId="77777777" w:rsidR="00066942" w:rsidRPr="00057099" w:rsidRDefault="00066942" w:rsidP="00926858">
            <w:r w:rsidRPr="00057099">
              <w:t>materialen:</w:t>
            </w:r>
          </w:p>
        </w:tc>
        <w:tc>
          <w:tcPr>
            <w:tcW w:w="851" w:type="dxa"/>
          </w:tcPr>
          <w:p w14:paraId="243E39B2" w14:textId="77777777" w:rsidR="00066942" w:rsidRPr="00057099" w:rsidRDefault="00066942" w:rsidP="00926858">
            <w:pPr>
              <w:jc w:val="right"/>
            </w:pPr>
          </w:p>
        </w:tc>
        <w:tc>
          <w:tcPr>
            <w:tcW w:w="284" w:type="dxa"/>
          </w:tcPr>
          <w:p w14:paraId="023823FB" w14:textId="77777777" w:rsidR="00066942" w:rsidRPr="00057099" w:rsidRDefault="00066942" w:rsidP="00926858"/>
        </w:tc>
        <w:tc>
          <w:tcPr>
            <w:tcW w:w="4536" w:type="dxa"/>
          </w:tcPr>
          <w:p w14:paraId="3EC8FE25" w14:textId="77777777" w:rsidR="00066942" w:rsidRPr="00057099" w:rsidRDefault="00066942" w:rsidP="00926858"/>
        </w:tc>
      </w:tr>
      <w:tr w:rsidR="00926858" w:rsidRPr="00057099" w14:paraId="2E120A6B" w14:textId="77777777" w:rsidTr="00926858">
        <w:trPr>
          <w:cantSplit/>
        </w:trPr>
        <w:tc>
          <w:tcPr>
            <w:tcW w:w="2948" w:type="dxa"/>
          </w:tcPr>
          <w:p w14:paraId="5B7BE474" w14:textId="619140AD" w:rsidR="00926858" w:rsidRPr="00057099" w:rsidRDefault="00926858" w:rsidP="0092685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pomphuis en deksel</w:t>
            </w:r>
          </w:p>
        </w:tc>
        <w:tc>
          <w:tcPr>
            <w:tcW w:w="851" w:type="dxa"/>
          </w:tcPr>
          <w:p w14:paraId="3AF81872" w14:textId="77777777" w:rsidR="00926858" w:rsidRPr="00057099" w:rsidRDefault="00926858" w:rsidP="00926858">
            <w:pPr>
              <w:jc w:val="right"/>
            </w:pPr>
          </w:p>
        </w:tc>
        <w:tc>
          <w:tcPr>
            <w:tcW w:w="284" w:type="dxa"/>
          </w:tcPr>
          <w:p w14:paraId="5ACEB33E" w14:textId="1C6B0FFB" w:rsidR="00926858" w:rsidRPr="00057099" w:rsidRDefault="00926858" w:rsidP="00926858">
            <w:r w:rsidRPr="00057099">
              <w:t>:</w:t>
            </w:r>
          </w:p>
        </w:tc>
        <w:tc>
          <w:tcPr>
            <w:tcW w:w="4536" w:type="dxa"/>
          </w:tcPr>
          <w:p w14:paraId="46BF2598" w14:textId="4B17F778" w:rsidR="00926858" w:rsidRPr="00057099" w:rsidRDefault="00926858" w:rsidP="00926858">
            <w:r w:rsidRPr="00057099">
              <w:rPr>
                <w:szCs w:val="18"/>
              </w:rPr>
              <w:t>nodulair gietijzer</w:t>
            </w:r>
          </w:p>
        </w:tc>
      </w:tr>
      <w:tr w:rsidR="00926858" w:rsidRPr="00057099" w14:paraId="0DAEC476" w14:textId="77777777" w:rsidTr="00926858">
        <w:trPr>
          <w:cantSplit/>
        </w:trPr>
        <w:tc>
          <w:tcPr>
            <w:tcW w:w="2948" w:type="dxa"/>
          </w:tcPr>
          <w:p w14:paraId="320FC2E1" w14:textId="5250CF92" w:rsidR="00926858" w:rsidRPr="00057099" w:rsidRDefault="00926858" w:rsidP="0092685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waaier</w:t>
            </w:r>
          </w:p>
        </w:tc>
        <w:tc>
          <w:tcPr>
            <w:tcW w:w="851" w:type="dxa"/>
          </w:tcPr>
          <w:p w14:paraId="21B40549" w14:textId="77777777" w:rsidR="00926858" w:rsidRPr="00057099" w:rsidRDefault="00926858" w:rsidP="00926858">
            <w:pPr>
              <w:jc w:val="right"/>
            </w:pPr>
          </w:p>
        </w:tc>
        <w:tc>
          <w:tcPr>
            <w:tcW w:w="284" w:type="dxa"/>
          </w:tcPr>
          <w:p w14:paraId="123B894E" w14:textId="01380782" w:rsidR="00926858" w:rsidRPr="00057099" w:rsidRDefault="00926858" w:rsidP="00926858">
            <w:r w:rsidRPr="00057099">
              <w:t>:</w:t>
            </w:r>
          </w:p>
        </w:tc>
        <w:tc>
          <w:tcPr>
            <w:tcW w:w="4536" w:type="dxa"/>
          </w:tcPr>
          <w:p w14:paraId="110F2944" w14:textId="142499E2" w:rsidR="00926858" w:rsidRPr="00057099" w:rsidRDefault="00934D78" w:rsidP="00926858">
            <w:r w:rsidRPr="00057099">
              <w:rPr>
                <w:szCs w:val="18"/>
              </w:rPr>
              <w:t>chroomstaal/roestvast staal of roestvast staal</w:t>
            </w:r>
          </w:p>
        </w:tc>
      </w:tr>
      <w:tr w:rsidR="00926858" w:rsidRPr="00057099" w14:paraId="10259C11" w14:textId="77777777" w:rsidTr="00926858">
        <w:trPr>
          <w:cantSplit/>
        </w:trPr>
        <w:tc>
          <w:tcPr>
            <w:tcW w:w="2948" w:type="dxa"/>
          </w:tcPr>
          <w:p w14:paraId="072C0241" w14:textId="0B342099" w:rsidR="00926858" w:rsidRPr="00057099" w:rsidRDefault="00926858" w:rsidP="0092685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slijtring of slijtconus</w:t>
            </w:r>
          </w:p>
        </w:tc>
        <w:tc>
          <w:tcPr>
            <w:tcW w:w="851" w:type="dxa"/>
          </w:tcPr>
          <w:p w14:paraId="3E5F2B77" w14:textId="77777777" w:rsidR="00926858" w:rsidRPr="00057099" w:rsidRDefault="00926858" w:rsidP="00926858">
            <w:pPr>
              <w:jc w:val="right"/>
            </w:pPr>
          </w:p>
        </w:tc>
        <w:tc>
          <w:tcPr>
            <w:tcW w:w="284" w:type="dxa"/>
          </w:tcPr>
          <w:p w14:paraId="64134261" w14:textId="474DE624" w:rsidR="00926858" w:rsidRPr="00057099" w:rsidRDefault="00926858" w:rsidP="00926858">
            <w:r w:rsidRPr="00057099">
              <w:t>:</w:t>
            </w:r>
          </w:p>
        </w:tc>
        <w:tc>
          <w:tcPr>
            <w:tcW w:w="4536" w:type="dxa"/>
          </w:tcPr>
          <w:p w14:paraId="51E66E63" w14:textId="7ABC9B13" w:rsidR="00926858" w:rsidRPr="00057099" w:rsidRDefault="00934D78" w:rsidP="00926858">
            <w:r w:rsidRPr="00057099">
              <w:rPr>
                <w:szCs w:val="18"/>
              </w:rPr>
              <w:t>uitwendig nastelbare binnenconus, chroomstaal</w:t>
            </w:r>
          </w:p>
        </w:tc>
      </w:tr>
      <w:tr w:rsidR="00926858" w:rsidRPr="00057099" w14:paraId="4E74B0A0" w14:textId="77777777" w:rsidTr="00926858">
        <w:trPr>
          <w:cantSplit/>
        </w:trPr>
        <w:tc>
          <w:tcPr>
            <w:tcW w:w="2948" w:type="dxa"/>
          </w:tcPr>
          <w:p w14:paraId="3ED49CD5" w14:textId="753B312C" w:rsidR="00926858" w:rsidRPr="00057099" w:rsidRDefault="00926858" w:rsidP="0092685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w:t>
            </w:r>
            <w:r w:rsidR="00934D78" w:rsidRPr="00057099">
              <w:rPr>
                <w:color w:val="00577E" w:themeColor="text1"/>
                <w:sz w:val="20"/>
                <w:lang w:val="nl-NL"/>
              </w:rPr>
              <w:t>afdichting pompzijde</w:t>
            </w:r>
          </w:p>
        </w:tc>
        <w:tc>
          <w:tcPr>
            <w:tcW w:w="851" w:type="dxa"/>
          </w:tcPr>
          <w:p w14:paraId="7D9170EA" w14:textId="77777777" w:rsidR="00926858" w:rsidRPr="00057099" w:rsidRDefault="00926858" w:rsidP="00926858">
            <w:pPr>
              <w:jc w:val="right"/>
            </w:pPr>
          </w:p>
        </w:tc>
        <w:tc>
          <w:tcPr>
            <w:tcW w:w="284" w:type="dxa"/>
          </w:tcPr>
          <w:p w14:paraId="4FA5C388" w14:textId="40EA8ECD" w:rsidR="00926858" w:rsidRPr="00057099" w:rsidRDefault="00926858" w:rsidP="00926858">
            <w:r w:rsidRPr="00057099">
              <w:t>:</w:t>
            </w:r>
          </w:p>
        </w:tc>
        <w:tc>
          <w:tcPr>
            <w:tcW w:w="4536" w:type="dxa"/>
          </w:tcPr>
          <w:p w14:paraId="254B226F" w14:textId="59EC94AA" w:rsidR="00926858" w:rsidRPr="00057099" w:rsidRDefault="00934D78" w:rsidP="00926858">
            <w:r w:rsidRPr="00057099">
              <w:rPr>
                <w:szCs w:val="18"/>
              </w:rPr>
              <w:t>siliciumcarbide / tungstencarbide</w:t>
            </w:r>
          </w:p>
        </w:tc>
      </w:tr>
      <w:tr w:rsidR="00926858" w:rsidRPr="00057099" w14:paraId="67CBFFA9" w14:textId="77777777" w:rsidTr="00926858">
        <w:trPr>
          <w:cantSplit/>
        </w:trPr>
        <w:tc>
          <w:tcPr>
            <w:tcW w:w="2948" w:type="dxa"/>
          </w:tcPr>
          <w:p w14:paraId="094266C4" w14:textId="569B9A47" w:rsidR="00926858" w:rsidRPr="00057099" w:rsidRDefault="00934D78" w:rsidP="0092685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motorzijde</w:t>
            </w:r>
          </w:p>
        </w:tc>
        <w:tc>
          <w:tcPr>
            <w:tcW w:w="851" w:type="dxa"/>
          </w:tcPr>
          <w:p w14:paraId="536D32A9" w14:textId="77777777" w:rsidR="00926858" w:rsidRPr="00057099" w:rsidRDefault="00926858" w:rsidP="00926858">
            <w:pPr>
              <w:jc w:val="right"/>
            </w:pPr>
          </w:p>
        </w:tc>
        <w:tc>
          <w:tcPr>
            <w:tcW w:w="284" w:type="dxa"/>
          </w:tcPr>
          <w:p w14:paraId="1F3D65D9" w14:textId="03C9B712" w:rsidR="00926858" w:rsidRPr="00057099" w:rsidRDefault="00926858" w:rsidP="00926858">
            <w:r w:rsidRPr="00057099">
              <w:t>:</w:t>
            </w:r>
          </w:p>
        </w:tc>
        <w:tc>
          <w:tcPr>
            <w:tcW w:w="4536" w:type="dxa"/>
          </w:tcPr>
          <w:p w14:paraId="1178F141" w14:textId="08DFEA42" w:rsidR="00926858" w:rsidRPr="00057099" w:rsidRDefault="00934D78" w:rsidP="00926858">
            <w:r w:rsidRPr="00057099">
              <w:rPr>
                <w:szCs w:val="18"/>
              </w:rPr>
              <w:t>siliciumcarbide / siliciumcarbide</w:t>
            </w:r>
          </w:p>
        </w:tc>
      </w:tr>
      <w:tr w:rsidR="00926858" w:rsidRPr="00057099" w14:paraId="3B3F637B" w14:textId="77777777" w:rsidTr="00926858">
        <w:trPr>
          <w:cantSplit/>
        </w:trPr>
        <w:tc>
          <w:tcPr>
            <w:tcW w:w="2948" w:type="dxa"/>
          </w:tcPr>
          <w:p w14:paraId="2D7C9CCE" w14:textId="6C80DB05" w:rsidR="00926858" w:rsidRPr="00057099" w:rsidRDefault="00926858" w:rsidP="0092685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fundatieframe</w:t>
            </w:r>
          </w:p>
        </w:tc>
        <w:tc>
          <w:tcPr>
            <w:tcW w:w="851" w:type="dxa"/>
          </w:tcPr>
          <w:p w14:paraId="20985937" w14:textId="77777777" w:rsidR="00926858" w:rsidRPr="00057099" w:rsidRDefault="00926858" w:rsidP="00926858">
            <w:pPr>
              <w:jc w:val="right"/>
            </w:pPr>
          </w:p>
        </w:tc>
        <w:tc>
          <w:tcPr>
            <w:tcW w:w="284" w:type="dxa"/>
          </w:tcPr>
          <w:p w14:paraId="0FA3464F" w14:textId="265F3DF8" w:rsidR="00926858" w:rsidRPr="00057099" w:rsidRDefault="00926858" w:rsidP="00926858">
            <w:r w:rsidRPr="00057099">
              <w:t>:</w:t>
            </w:r>
          </w:p>
        </w:tc>
        <w:tc>
          <w:tcPr>
            <w:tcW w:w="4536" w:type="dxa"/>
          </w:tcPr>
          <w:p w14:paraId="25C96BF5" w14:textId="2ED923F1" w:rsidR="00926858" w:rsidRPr="00057099" w:rsidRDefault="00926858" w:rsidP="00926858">
            <w:r w:rsidRPr="00057099">
              <w:t>thermisch verzinkt staal en geconserveerd</w:t>
            </w:r>
          </w:p>
        </w:tc>
      </w:tr>
      <w:tr w:rsidR="00066942" w:rsidRPr="00057099" w14:paraId="05FC9FF8" w14:textId="77777777" w:rsidTr="00926858">
        <w:trPr>
          <w:cantSplit/>
        </w:trPr>
        <w:tc>
          <w:tcPr>
            <w:tcW w:w="2948" w:type="dxa"/>
          </w:tcPr>
          <w:p w14:paraId="149CD571" w14:textId="77777777" w:rsidR="00066942" w:rsidRPr="00057099" w:rsidRDefault="00066942" w:rsidP="00926858">
            <w:r w:rsidRPr="00057099">
              <w:t>nevenbestanddelen</w:t>
            </w:r>
          </w:p>
        </w:tc>
        <w:tc>
          <w:tcPr>
            <w:tcW w:w="851" w:type="dxa"/>
          </w:tcPr>
          <w:p w14:paraId="5FB50194" w14:textId="77777777" w:rsidR="00066942" w:rsidRPr="00057099" w:rsidRDefault="00066942" w:rsidP="00926858">
            <w:pPr>
              <w:jc w:val="right"/>
            </w:pPr>
          </w:p>
        </w:tc>
        <w:tc>
          <w:tcPr>
            <w:tcW w:w="284" w:type="dxa"/>
          </w:tcPr>
          <w:p w14:paraId="3E0A6714" w14:textId="45C58F3E" w:rsidR="00066942" w:rsidRPr="00057099" w:rsidRDefault="00926858" w:rsidP="00926858">
            <w:r w:rsidRPr="00057099">
              <w:t>:</w:t>
            </w:r>
          </w:p>
        </w:tc>
        <w:tc>
          <w:tcPr>
            <w:tcW w:w="4536" w:type="dxa"/>
          </w:tcPr>
          <w:p w14:paraId="30213BB7" w14:textId="33F5E49E" w:rsidR="00066942" w:rsidRPr="00057099" w:rsidRDefault="00926858" w:rsidP="00926858">
            <w:pPr>
              <w:pStyle w:val="Bullet1"/>
              <w:numPr>
                <w:ilvl w:val="0"/>
                <w:numId w:val="0"/>
              </w:numPr>
              <w:rPr>
                <w:lang w:val="nl-NL"/>
              </w:rPr>
            </w:pPr>
            <w:r w:rsidRPr="00057099">
              <w:rPr>
                <w:rFonts w:eastAsiaTheme="minorEastAsia" w:cstheme="minorBidi"/>
                <w:noProof w:val="0"/>
                <w:color w:val="00577E" w:themeColor="text1"/>
                <w:sz w:val="20"/>
                <w:lang w:val="nl-NL" w:eastAsia="en-GB"/>
              </w:rPr>
              <w:t>fundatieframe</w:t>
            </w:r>
          </w:p>
        </w:tc>
      </w:tr>
    </w:tbl>
    <w:p w14:paraId="2E0B44D6" w14:textId="77777777" w:rsidR="00926858" w:rsidRPr="00057099" w:rsidRDefault="00926858" w:rsidP="00066942"/>
    <w:p w14:paraId="573B01A1" w14:textId="77777777" w:rsidR="00926858" w:rsidRPr="00057099" w:rsidRDefault="00926858" w:rsidP="00926858"/>
    <w:p w14:paraId="443BA60B" w14:textId="77777777" w:rsidR="00926858" w:rsidRPr="00057099" w:rsidRDefault="00926858" w:rsidP="00926858"/>
    <w:p w14:paraId="0CF6392F" w14:textId="77777777" w:rsidR="00926858" w:rsidRPr="00057099" w:rsidRDefault="00926858" w:rsidP="00926858"/>
    <w:p w14:paraId="5DA745D9" w14:textId="77777777" w:rsidR="00926858" w:rsidRPr="00057099" w:rsidRDefault="00926858" w:rsidP="00926858"/>
    <w:p w14:paraId="39CD34C9" w14:textId="77777777" w:rsidR="00926858" w:rsidRPr="00057099" w:rsidRDefault="00926858" w:rsidP="00926858"/>
    <w:p w14:paraId="04B1DCEA" w14:textId="77777777" w:rsidR="00926858" w:rsidRPr="00057099" w:rsidRDefault="00926858" w:rsidP="00926858"/>
    <w:p w14:paraId="33982E42" w14:textId="77777777" w:rsidR="00926858" w:rsidRPr="00057099" w:rsidRDefault="00926858" w:rsidP="00926858"/>
    <w:p w14:paraId="7E48891D" w14:textId="77777777" w:rsidR="00926858" w:rsidRPr="00057099" w:rsidRDefault="00926858" w:rsidP="00926858"/>
    <w:p w14:paraId="709896A5" w14:textId="77777777" w:rsidR="00926858" w:rsidRPr="00057099" w:rsidRDefault="00926858" w:rsidP="00926858"/>
    <w:p w14:paraId="38E6916B" w14:textId="6EA758AD" w:rsidR="00066942" w:rsidRPr="00057099" w:rsidRDefault="00066942" w:rsidP="006028B5">
      <w:pPr>
        <w:pStyle w:val="Heading3"/>
      </w:pPr>
      <w:r w:rsidRPr="00057099">
        <w:t>Aandrijving</w:t>
      </w:r>
    </w:p>
    <w:tbl>
      <w:tblPr>
        <w:tblW w:w="8613" w:type="dxa"/>
        <w:tblLayout w:type="fixed"/>
        <w:tblLook w:val="01E0" w:firstRow="1" w:lastRow="1" w:firstColumn="1" w:lastColumn="1" w:noHBand="0" w:noVBand="0"/>
      </w:tblPr>
      <w:tblGrid>
        <w:gridCol w:w="2948"/>
        <w:gridCol w:w="851"/>
        <w:gridCol w:w="284"/>
        <w:gridCol w:w="4530"/>
      </w:tblGrid>
      <w:tr w:rsidR="00934D78" w:rsidRPr="00057099" w14:paraId="64753727" w14:textId="77777777" w:rsidTr="002162D7">
        <w:tc>
          <w:tcPr>
            <w:tcW w:w="2948" w:type="dxa"/>
          </w:tcPr>
          <w:p w14:paraId="69BE3C26" w14:textId="77777777" w:rsidR="00934D78" w:rsidRPr="00057099" w:rsidRDefault="00934D78" w:rsidP="002162D7">
            <w:pPr>
              <w:spacing w:line="240" w:lineRule="exact"/>
            </w:pPr>
            <w:bookmarkStart w:id="190" w:name="_Hlk51065132"/>
            <w:r w:rsidRPr="00057099">
              <w:t>systeem</w:t>
            </w:r>
          </w:p>
        </w:tc>
        <w:tc>
          <w:tcPr>
            <w:tcW w:w="851" w:type="dxa"/>
          </w:tcPr>
          <w:p w14:paraId="42165C84" w14:textId="77777777" w:rsidR="00934D78" w:rsidRPr="00057099" w:rsidRDefault="00934D78" w:rsidP="002162D7">
            <w:pPr>
              <w:spacing w:line="240" w:lineRule="exact"/>
              <w:jc w:val="right"/>
            </w:pPr>
          </w:p>
        </w:tc>
        <w:tc>
          <w:tcPr>
            <w:tcW w:w="284" w:type="dxa"/>
          </w:tcPr>
          <w:p w14:paraId="6EE7FE34" w14:textId="77777777" w:rsidR="00934D78" w:rsidRPr="00057099" w:rsidRDefault="00934D78" w:rsidP="002162D7">
            <w:pPr>
              <w:spacing w:line="240" w:lineRule="exact"/>
            </w:pPr>
            <w:r w:rsidRPr="00057099">
              <w:t>:</w:t>
            </w:r>
          </w:p>
        </w:tc>
        <w:tc>
          <w:tcPr>
            <w:tcW w:w="4530" w:type="dxa"/>
          </w:tcPr>
          <w:p w14:paraId="55101151" w14:textId="77777777" w:rsidR="00934D78" w:rsidRPr="00057099" w:rsidRDefault="00934D78" w:rsidP="002162D7">
            <w:pPr>
              <w:spacing w:line="240" w:lineRule="exact"/>
            </w:pPr>
            <w:proofErr w:type="spellStart"/>
            <w:r w:rsidRPr="00057099">
              <w:t>direkt</w:t>
            </w:r>
            <w:proofErr w:type="spellEnd"/>
            <w:r w:rsidRPr="00057099">
              <w:t xml:space="preserve"> gekoppelde elektromotor</w:t>
            </w:r>
          </w:p>
        </w:tc>
      </w:tr>
      <w:tr w:rsidR="00934D78" w:rsidRPr="00057099" w14:paraId="0BDE2111" w14:textId="77777777" w:rsidTr="002162D7">
        <w:tc>
          <w:tcPr>
            <w:tcW w:w="2948" w:type="dxa"/>
          </w:tcPr>
          <w:p w14:paraId="7FD1AE21" w14:textId="77777777" w:rsidR="00934D78" w:rsidRPr="00057099" w:rsidRDefault="00934D78" w:rsidP="002162D7">
            <w:pPr>
              <w:spacing w:line="240" w:lineRule="exact"/>
            </w:pPr>
            <w:r w:rsidRPr="00057099">
              <w:t>bouwwijze</w:t>
            </w:r>
          </w:p>
        </w:tc>
        <w:tc>
          <w:tcPr>
            <w:tcW w:w="851" w:type="dxa"/>
          </w:tcPr>
          <w:p w14:paraId="2A121576" w14:textId="77777777" w:rsidR="00934D78" w:rsidRPr="00057099" w:rsidRDefault="00934D78" w:rsidP="002162D7">
            <w:pPr>
              <w:spacing w:line="240" w:lineRule="exact"/>
              <w:jc w:val="right"/>
            </w:pPr>
          </w:p>
        </w:tc>
        <w:tc>
          <w:tcPr>
            <w:tcW w:w="284" w:type="dxa"/>
          </w:tcPr>
          <w:p w14:paraId="12CE11E2" w14:textId="77777777" w:rsidR="00934D78" w:rsidRPr="00057099" w:rsidRDefault="00934D78" w:rsidP="002162D7">
            <w:pPr>
              <w:spacing w:line="240" w:lineRule="exact"/>
            </w:pPr>
            <w:r w:rsidRPr="00057099">
              <w:t>:</w:t>
            </w:r>
          </w:p>
        </w:tc>
        <w:tc>
          <w:tcPr>
            <w:tcW w:w="4530" w:type="dxa"/>
          </w:tcPr>
          <w:p w14:paraId="0690BF8E" w14:textId="77777777" w:rsidR="00934D78" w:rsidRPr="00057099" w:rsidRDefault="00934D78" w:rsidP="00934D78">
            <w:pPr>
              <w:pStyle w:val="Bullet1"/>
              <w:tabs>
                <w:tab w:val="clear" w:pos="1135"/>
                <w:tab w:val="num" w:pos="284"/>
              </w:tabs>
              <w:ind w:left="284"/>
              <w:rPr>
                <w:color w:val="00577E" w:themeColor="text1"/>
                <w:sz w:val="20"/>
                <w:lang w:val="nl-NL"/>
              </w:rPr>
            </w:pPr>
            <w:r w:rsidRPr="00057099">
              <w:rPr>
                <w:color w:val="00577E" w:themeColor="text1"/>
                <w:sz w:val="20"/>
                <w:lang w:val="nl-NL"/>
              </w:rPr>
              <w:t>compact</w:t>
            </w:r>
          </w:p>
          <w:p w14:paraId="7A1163C1" w14:textId="77777777" w:rsidR="00934D78" w:rsidRPr="00057099" w:rsidRDefault="00934D78" w:rsidP="00934D78">
            <w:pPr>
              <w:pStyle w:val="Bullet1"/>
              <w:tabs>
                <w:tab w:val="clear" w:pos="1135"/>
                <w:tab w:val="num" w:pos="284"/>
              </w:tabs>
              <w:ind w:left="284"/>
              <w:rPr>
                <w:color w:val="00577E" w:themeColor="text1"/>
                <w:sz w:val="20"/>
                <w:lang w:val="nl-NL"/>
              </w:rPr>
            </w:pPr>
            <w:r w:rsidRPr="00057099">
              <w:rPr>
                <w:color w:val="00577E" w:themeColor="text1"/>
                <w:sz w:val="20"/>
                <w:lang w:val="nl-NL"/>
              </w:rPr>
              <w:t>met ingebouwde flexibele koppeling</w:t>
            </w:r>
          </w:p>
          <w:p w14:paraId="082CD3A9" w14:textId="77777777" w:rsidR="00934D78" w:rsidRPr="00057099" w:rsidRDefault="00934D78" w:rsidP="00934D78">
            <w:pPr>
              <w:pStyle w:val="Bullet1"/>
              <w:tabs>
                <w:tab w:val="clear" w:pos="1135"/>
                <w:tab w:val="num" w:pos="284"/>
              </w:tabs>
              <w:ind w:left="284"/>
              <w:rPr>
                <w:color w:val="00577E" w:themeColor="text1"/>
                <w:sz w:val="20"/>
                <w:lang w:val="nl-NL"/>
              </w:rPr>
            </w:pPr>
            <w:r w:rsidRPr="00057099">
              <w:rPr>
                <w:color w:val="00577E" w:themeColor="text1"/>
                <w:sz w:val="20"/>
                <w:lang w:val="nl-NL"/>
              </w:rPr>
              <w:t>samengebouw op een subframe van elektromotor, koppeling ,lagerhuis met pompas en waaier</w:t>
            </w:r>
          </w:p>
          <w:p w14:paraId="3AC0A747" w14:textId="77777777" w:rsidR="00934D78" w:rsidRPr="00057099" w:rsidRDefault="00934D78" w:rsidP="00934D78">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het subframe is verschuifbaar op het fundatieframe </w:t>
            </w:r>
          </w:p>
        </w:tc>
      </w:tr>
      <w:tr w:rsidR="00934D78" w:rsidRPr="00057099" w14:paraId="2FA2256F" w14:textId="77777777" w:rsidTr="002162D7">
        <w:tc>
          <w:tcPr>
            <w:tcW w:w="2948" w:type="dxa"/>
          </w:tcPr>
          <w:p w14:paraId="63A74D95" w14:textId="77777777" w:rsidR="00934D78" w:rsidRPr="00057099" w:rsidRDefault="00934D78" w:rsidP="002162D7">
            <w:pPr>
              <w:spacing w:line="240" w:lineRule="exact"/>
            </w:pPr>
            <w:r w:rsidRPr="00057099">
              <w:t>fabrikaat</w:t>
            </w:r>
          </w:p>
        </w:tc>
        <w:tc>
          <w:tcPr>
            <w:tcW w:w="851" w:type="dxa"/>
          </w:tcPr>
          <w:p w14:paraId="2458471D" w14:textId="77777777" w:rsidR="00934D78" w:rsidRPr="00057099" w:rsidRDefault="00934D78" w:rsidP="002162D7">
            <w:pPr>
              <w:spacing w:line="240" w:lineRule="exact"/>
              <w:jc w:val="right"/>
            </w:pPr>
          </w:p>
        </w:tc>
        <w:tc>
          <w:tcPr>
            <w:tcW w:w="284" w:type="dxa"/>
          </w:tcPr>
          <w:p w14:paraId="69ACF248" w14:textId="77777777" w:rsidR="00934D78" w:rsidRPr="00057099" w:rsidRDefault="00934D78" w:rsidP="002162D7">
            <w:pPr>
              <w:spacing w:line="240" w:lineRule="exact"/>
            </w:pPr>
            <w:r w:rsidRPr="00057099">
              <w:t>:</w:t>
            </w:r>
          </w:p>
        </w:tc>
        <w:tc>
          <w:tcPr>
            <w:tcW w:w="4530" w:type="dxa"/>
          </w:tcPr>
          <w:p w14:paraId="2AD7B0B0" w14:textId="77777777" w:rsidR="00934D78" w:rsidRPr="00057099" w:rsidRDefault="00934D78" w:rsidP="002162D7">
            <w:pPr>
              <w:spacing w:line="240" w:lineRule="exact"/>
            </w:pPr>
          </w:p>
        </w:tc>
      </w:tr>
      <w:tr w:rsidR="00934D78" w:rsidRPr="00057099" w14:paraId="008807B5" w14:textId="77777777" w:rsidTr="002162D7">
        <w:tc>
          <w:tcPr>
            <w:tcW w:w="2948" w:type="dxa"/>
          </w:tcPr>
          <w:p w14:paraId="7A82D076" w14:textId="77777777" w:rsidR="00934D78" w:rsidRPr="00057099" w:rsidRDefault="00934D78" w:rsidP="002162D7">
            <w:pPr>
              <w:spacing w:line="240" w:lineRule="exact"/>
            </w:pPr>
            <w:r w:rsidRPr="00057099">
              <w:t>type</w:t>
            </w:r>
          </w:p>
        </w:tc>
        <w:tc>
          <w:tcPr>
            <w:tcW w:w="851" w:type="dxa"/>
          </w:tcPr>
          <w:p w14:paraId="07844777" w14:textId="77777777" w:rsidR="00934D78" w:rsidRPr="00057099" w:rsidRDefault="00934D78" w:rsidP="002162D7">
            <w:pPr>
              <w:spacing w:line="240" w:lineRule="exact"/>
              <w:jc w:val="right"/>
            </w:pPr>
          </w:p>
        </w:tc>
        <w:tc>
          <w:tcPr>
            <w:tcW w:w="284" w:type="dxa"/>
          </w:tcPr>
          <w:p w14:paraId="78B658CC" w14:textId="77777777" w:rsidR="00934D78" w:rsidRPr="00057099" w:rsidRDefault="00934D78" w:rsidP="002162D7">
            <w:pPr>
              <w:spacing w:line="240" w:lineRule="exact"/>
            </w:pPr>
            <w:r w:rsidRPr="00057099">
              <w:t>:</w:t>
            </w:r>
          </w:p>
        </w:tc>
        <w:tc>
          <w:tcPr>
            <w:tcW w:w="4530" w:type="dxa"/>
          </w:tcPr>
          <w:p w14:paraId="06798FA3" w14:textId="77777777" w:rsidR="00934D78" w:rsidRPr="00057099" w:rsidRDefault="00934D78" w:rsidP="002162D7">
            <w:pPr>
              <w:spacing w:line="240" w:lineRule="exact"/>
            </w:pPr>
          </w:p>
        </w:tc>
      </w:tr>
      <w:tr w:rsidR="00934D78" w:rsidRPr="00057099" w14:paraId="21D557C3" w14:textId="77777777" w:rsidTr="002162D7">
        <w:tc>
          <w:tcPr>
            <w:tcW w:w="2948" w:type="dxa"/>
          </w:tcPr>
          <w:p w14:paraId="7D9C53A9" w14:textId="77777777" w:rsidR="00934D78" w:rsidRPr="00057099" w:rsidRDefault="00934D78" w:rsidP="002162D7">
            <w:pPr>
              <w:spacing w:line="240" w:lineRule="exact"/>
            </w:pPr>
            <w:r w:rsidRPr="00057099">
              <w:t>regeling toerental</w:t>
            </w:r>
          </w:p>
        </w:tc>
        <w:tc>
          <w:tcPr>
            <w:tcW w:w="851" w:type="dxa"/>
          </w:tcPr>
          <w:p w14:paraId="71428157" w14:textId="77777777" w:rsidR="00934D78" w:rsidRPr="00057099" w:rsidRDefault="00934D78" w:rsidP="002162D7">
            <w:pPr>
              <w:spacing w:line="240" w:lineRule="exact"/>
              <w:jc w:val="right"/>
            </w:pPr>
          </w:p>
        </w:tc>
        <w:tc>
          <w:tcPr>
            <w:tcW w:w="284" w:type="dxa"/>
          </w:tcPr>
          <w:p w14:paraId="1F68D13B" w14:textId="77777777" w:rsidR="00934D78" w:rsidRPr="00057099" w:rsidRDefault="00934D78" w:rsidP="002162D7">
            <w:pPr>
              <w:spacing w:line="240" w:lineRule="exact"/>
            </w:pPr>
            <w:r w:rsidRPr="00057099">
              <w:t>:</w:t>
            </w:r>
          </w:p>
        </w:tc>
        <w:tc>
          <w:tcPr>
            <w:tcW w:w="4530" w:type="dxa"/>
          </w:tcPr>
          <w:p w14:paraId="132F8A32" w14:textId="7B6FD796" w:rsidR="00934D78" w:rsidRPr="00057099" w:rsidRDefault="00934D78" w:rsidP="002162D7">
            <w:pPr>
              <w:spacing w:line="240" w:lineRule="exact"/>
            </w:pPr>
            <w:r w:rsidRPr="00057099">
              <w:t>met frequentie omvormer</w:t>
            </w:r>
          </w:p>
        </w:tc>
      </w:tr>
      <w:tr w:rsidR="00934D78" w:rsidRPr="00057099" w14:paraId="64B733D6" w14:textId="77777777" w:rsidTr="002162D7">
        <w:tc>
          <w:tcPr>
            <w:tcW w:w="2948" w:type="dxa"/>
          </w:tcPr>
          <w:p w14:paraId="1094A524" w14:textId="77777777" w:rsidR="00934D78" w:rsidRPr="00057099" w:rsidRDefault="00934D78" w:rsidP="002162D7">
            <w:pPr>
              <w:spacing w:line="240" w:lineRule="exact"/>
            </w:pPr>
            <w:r w:rsidRPr="00057099">
              <w:t>toerental motor</w:t>
            </w:r>
          </w:p>
        </w:tc>
        <w:tc>
          <w:tcPr>
            <w:tcW w:w="851" w:type="dxa"/>
          </w:tcPr>
          <w:p w14:paraId="31900CA1" w14:textId="77777777" w:rsidR="00934D78" w:rsidRPr="00057099" w:rsidRDefault="00934D78" w:rsidP="002162D7">
            <w:pPr>
              <w:spacing w:line="240" w:lineRule="exact"/>
              <w:jc w:val="right"/>
            </w:pPr>
            <w:r w:rsidRPr="00057099">
              <w:t>min.</w:t>
            </w:r>
            <w:r w:rsidRPr="00057099">
              <w:rPr>
                <w:vertAlign w:val="superscript"/>
              </w:rPr>
              <w:noBreakHyphen/>
              <w:t>1</w:t>
            </w:r>
          </w:p>
        </w:tc>
        <w:tc>
          <w:tcPr>
            <w:tcW w:w="284" w:type="dxa"/>
          </w:tcPr>
          <w:p w14:paraId="7E4138F4" w14:textId="77777777" w:rsidR="00934D78" w:rsidRPr="00057099" w:rsidRDefault="00934D78" w:rsidP="002162D7">
            <w:pPr>
              <w:spacing w:line="240" w:lineRule="exact"/>
            </w:pPr>
            <w:r w:rsidRPr="00057099">
              <w:t>:</w:t>
            </w:r>
          </w:p>
        </w:tc>
        <w:tc>
          <w:tcPr>
            <w:tcW w:w="4530" w:type="dxa"/>
          </w:tcPr>
          <w:p w14:paraId="2732D8E3" w14:textId="77777777" w:rsidR="00934D78" w:rsidRPr="00057099" w:rsidRDefault="00934D78" w:rsidP="002162D7">
            <w:pPr>
              <w:spacing w:line="240" w:lineRule="exact"/>
            </w:pPr>
            <w:r w:rsidRPr="00057099">
              <w:tab/>
            </w:r>
            <w:r w:rsidRPr="00057099">
              <w:tab/>
              <w:t>(</w:t>
            </w:r>
            <w:r w:rsidRPr="00057099">
              <w:rPr>
                <w:rFonts w:cs="Arial"/>
              </w:rPr>
              <w:t>≤ 1500)</w:t>
            </w:r>
          </w:p>
        </w:tc>
      </w:tr>
      <w:tr w:rsidR="00934D78" w:rsidRPr="00057099" w14:paraId="1DBBEA41" w14:textId="77777777" w:rsidTr="002162D7">
        <w:tc>
          <w:tcPr>
            <w:tcW w:w="2948" w:type="dxa"/>
          </w:tcPr>
          <w:p w14:paraId="634C7B7F" w14:textId="77777777" w:rsidR="00934D78" w:rsidRPr="00057099" w:rsidRDefault="00934D78" w:rsidP="002162D7">
            <w:pPr>
              <w:spacing w:line="240" w:lineRule="exact"/>
            </w:pPr>
            <w:r w:rsidRPr="00057099">
              <w:t>geïnstalleerd vermogen</w:t>
            </w:r>
          </w:p>
        </w:tc>
        <w:tc>
          <w:tcPr>
            <w:tcW w:w="851" w:type="dxa"/>
          </w:tcPr>
          <w:p w14:paraId="082AA06A" w14:textId="77777777" w:rsidR="00934D78" w:rsidRPr="00057099" w:rsidRDefault="00934D78" w:rsidP="002162D7">
            <w:pPr>
              <w:spacing w:line="240" w:lineRule="exact"/>
              <w:jc w:val="right"/>
            </w:pPr>
            <w:r w:rsidRPr="00057099">
              <w:t>kW</w:t>
            </w:r>
          </w:p>
        </w:tc>
        <w:tc>
          <w:tcPr>
            <w:tcW w:w="284" w:type="dxa"/>
          </w:tcPr>
          <w:p w14:paraId="6658BDD9" w14:textId="77777777" w:rsidR="00934D78" w:rsidRPr="00057099" w:rsidRDefault="00934D78" w:rsidP="002162D7">
            <w:pPr>
              <w:spacing w:line="240" w:lineRule="exact"/>
            </w:pPr>
            <w:r w:rsidRPr="00057099">
              <w:t>:</w:t>
            </w:r>
          </w:p>
        </w:tc>
        <w:tc>
          <w:tcPr>
            <w:tcW w:w="4530" w:type="dxa"/>
          </w:tcPr>
          <w:p w14:paraId="757828A3" w14:textId="77777777" w:rsidR="00934D78" w:rsidRPr="00057099" w:rsidRDefault="00934D78" w:rsidP="002162D7">
            <w:pPr>
              <w:spacing w:line="240" w:lineRule="exact"/>
            </w:pPr>
          </w:p>
        </w:tc>
      </w:tr>
      <w:tr w:rsidR="00934D78" w:rsidRPr="00057099" w14:paraId="50125AB0" w14:textId="77777777" w:rsidTr="002162D7">
        <w:tc>
          <w:tcPr>
            <w:tcW w:w="2948" w:type="dxa"/>
          </w:tcPr>
          <w:p w14:paraId="4D168EF6" w14:textId="77777777" w:rsidR="00934D78" w:rsidRPr="00057099" w:rsidRDefault="00934D78" w:rsidP="002162D7">
            <w:pPr>
              <w:spacing w:line="240" w:lineRule="exact"/>
            </w:pPr>
            <w:r w:rsidRPr="00057099">
              <w:t>spanning</w:t>
            </w:r>
          </w:p>
        </w:tc>
        <w:tc>
          <w:tcPr>
            <w:tcW w:w="851" w:type="dxa"/>
          </w:tcPr>
          <w:p w14:paraId="75775AEA" w14:textId="77777777" w:rsidR="00934D78" w:rsidRPr="00057099" w:rsidRDefault="00934D78" w:rsidP="002162D7">
            <w:pPr>
              <w:spacing w:line="240" w:lineRule="exact"/>
              <w:jc w:val="right"/>
            </w:pPr>
            <w:r w:rsidRPr="00057099">
              <w:t>V</w:t>
            </w:r>
          </w:p>
        </w:tc>
        <w:tc>
          <w:tcPr>
            <w:tcW w:w="284" w:type="dxa"/>
          </w:tcPr>
          <w:p w14:paraId="7EE7C441" w14:textId="77777777" w:rsidR="00934D78" w:rsidRPr="00057099" w:rsidRDefault="00934D78" w:rsidP="002162D7">
            <w:pPr>
              <w:spacing w:line="240" w:lineRule="exact"/>
            </w:pPr>
            <w:r w:rsidRPr="00057099">
              <w:t>:</w:t>
            </w:r>
          </w:p>
        </w:tc>
        <w:tc>
          <w:tcPr>
            <w:tcW w:w="4530" w:type="dxa"/>
          </w:tcPr>
          <w:p w14:paraId="1C60FE8E" w14:textId="77777777" w:rsidR="00934D78" w:rsidRPr="00057099" w:rsidRDefault="00934D78" w:rsidP="002162D7">
            <w:pPr>
              <w:spacing w:line="240" w:lineRule="exact"/>
            </w:pPr>
          </w:p>
        </w:tc>
      </w:tr>
      <w:tr w:rsidR="00934D78" w:rsidRPr="00057099" w14:paraId="55CDBCDC" w14:textId="77777777" w:rsidTr="002162D7">
        <w:tc>
          <w:tcPr>
            <w:tcW w:w="2948" w:type="dxa"/>
          </w:tcPr>
          <w:p w14:paraId="6B2DE841" w14:textId="77777777" w:rsidR="00934D78" w:rsidRPr="00057099" w:rsidRDefault="00934D78" w:rsidP="002162D7">
            <w:pPr>
              <w:spacing w:line="240" w:lineRule="exact"/>
            </w:pPr>
            <w:r w:rsidRPr="00057099">
              <w:t>nominaalstroom</w:t>
            </w:r>
          </w:p>
        </w:tc>
        <w:tc>
          <w:tcPr>
            <w:tcW w:w="851" w:type="dxa"/>
          </w:tcPr>
          <w:p w14:paraId="5B33E90B" w14:textId="77777777" w:rsidR="00934D78" w:rsidRPr="00057099" w:rsidRDefault="00934D78" w:rsidP="002162D7">
            <w:pPr>
              <w:spacing w:line="240" w:lineRule="exact"/>
              <w:jc w:val="right"/>
            </w:pPr>
            <w:r w:rsidRPr="00057099">
              <w:t>A</w:t>
            </w:r>
          </w:p>
        </w:tc>
        <w:tc>
          <w:tcPr>
            <w:tcW w:w="284" w:type="dxa"/>
          </w:tcPr>
          <w:p w14:paraId="71802655" w14:textId="77777777" w:rsidR="00934D78" w:rsidRPr="00057099" w:rsidRDefault="00934D78" w:rsidP="002162D7">
            <w:pPr>
              <w:spacing w:line="240" w:lineRule="exact"/>
            </w:pPr>
            <w:r w:rsidRPr="00057099">
              <w:t>:</w:t>
            </w:r>
          </w:p>
        </w:tc>
        <w:tc>
          <w:tcPr>
            <w:tcW w:w="4530" w:type="dxa"/>
          </w:tcPr>
          <w:p w14:paraId="5C4B74D3" w14:textId="77777777" w:rsidR="00934D78" w:rsidRPr="00057099" w:rsidRDefault="00934D78" w:rsidP="002162D7">
            <w:pPr>
              <w:spacing w:line="240" w:lineRule="exact"/>
            </w:pPr>
            <w:r w:rsidRPr="00057099">
              <w:t>3x 400, 50 Hz</w:t>
            </w:r>
          </w:p>
        </w:tc>
      </w:tr>
      <w:tr w:rsidR="00934D78" w:rsidRPr="00057099" w14:paraId="53D7453C" w14:textId="77777777" w:rsidTr="002162D7">
        <w:tc>
          <w:tcPr>
            <w:tcW w:w="2948" w:type="dxa"/>
          </w:tcPr>
          <w:p w14:paraId="50D32793" w14:textId="77777777" w:rsidR="00934D78" w:rsidRPr="00057099" w:rsidRDefault="00934D78" w:rsidP="002162D7">
            <w:pPr>
              <w:spacing w:line="240" w:lineRule="exact"/>
            </w:pPr>
            <w:r w:rsidRPr="00057099">
              <w:t>wijze van aanlopen</w:t>
            </w:r>
          </w:p>
        </w:tc>
        <w:tc>
          <w:tcPr>
            <w:tcW w:w="851" w:type="dxa"/>
          </w:tcPr>
          <w:p w14:paraId="4FA22292" w14:textId="77777777" w:rsidR="00934D78" w:rsidRPr="00057099" w:rsidRDefault="00934D78" w:rsidP="002162D7">
            <w:pPr>
              <w:spacing w:line="240" w:lineRule="exact"/>
              <w:jc w:val="right"/>
            </w:pPr>
          </w:p>
        </w:tc>
        <w:tc>
          <w:tcPr>
            <w:tcW w:w="284" w:type="dxa"/>
          </w:tcPr>
          <w:p w14:paraId="1A1511A9" w14:textId="77777777" w:rsidR="00934D78" w:rsidRPr="00057099" w:rsidRDefault="00934D78" w:rsidP="002162D7">
            <w:pPr>
              <w:spacing w:line="240" w:lineRule="exact"/>
            </w:pPr>
            <w:r w:rsidRPr="00057099">
              <w:t>:</w:t>
            </w:r>
          </w:p>
        </w:tc>
        <w:tc>
          <w:tcPr>
            <w:tcW w:w="4530" w:type="dxa"/>
          </w:tcPr>
          <w:p w14:paraId="355332F9" w14:textId="56A1EDD2" w:rsidR="00934D78" w:rsidRPr="00057099" w:rsidRDefault="00934D78" w:rsidP="002162D7">
            <w:pPr>
              <w:spacing w:line="240" w:lineRule="exact"/>
            </w:pPr>
            <w:r w:rsidRPr="00057099">
              <w:t>FO</w:t>
            </w:r>
          </w:p>
        </w:tc>
      </w:tr>
      <w:tr w:rsidR="00934D78" w:rsidRPr="00057099" w14:paraId="5CFD270A" w14:textId="77777777" w:rsidTr="002162D7">
        <w:tc>
          <w:tcPr>
            <w:tcW w:w="2948" w:type="dxa"/>
          </w:tcPr>
          <w:p w14:paraId="0487F348" w14:textId="77777777" w:rsidR="00934D78" w:rsidRPr="00057099" w:rsidRDefault="00934D78" w:rsidP="002162D7">
            <w:pPr>
              <w:spacing w:line="240" w:lineRule="exact"/>
            </w:pPr>
            <w:r w:rsidRPr="00057099">
              <w:t>isolatieklasse</w:t>
            </w:r>
          </w:p>
        </w:tc>
        <w:tc>
          <w:tcPr>
            <w:tcW w:w="851" w:type="dxa"/>
          </w:tcPr>
          <w:p w14:paraId="6E8CB485" w14:textId="77777777" w:rsidR="00934D78" w:rsidRPr="00057099" w:rsidRDefault="00934D78" w:rsidP="002162D7">
            <w:pPr>
              <w:spacing w:line="240" w:lineRule="exact"/>
              <w:jc w:val="right"/>
            </w:pPr>
          </w:p>
        </w:tc>
        <w:tc>
          <w:tcPr>
            <w:tcW w:w="284" w:type="dxa"/>
          </w:tcPr>
          <w:p w14:paraId="26F64855" w14:textId="77777777" w:rsidR="00934D78" w:rsidRPr="00057099" w:rsidRDefault="00934D78" w:rsidP="002162D7">
            <w:pPr>
              <w:spacing w:line="240" w:lineRule="exact"/>
            </w:pPr>
            <w:r w:rsidRPr="00057099">
              <w:t>:</w:t>
            </w:r>
          </w:p>
        </w:tc>
        <w:tc>
          <w:tcPr>
            <w:tcW w:w="4530" w:type="dxa"/>
          </w:tcPr>
          <w:p w14:paraId="51419BA7" w14:textId="74B568AA" w:rsidR="00934D78" w:rsidRPr="00057099" w:rsidRDefault="00934D78" w:rsidP="002162D7">
            <w:pPr>
              <w:spacing w:line="240" w:lineRule="exact"/>
            </w:pPr>
            <w:r w:rsidRPr="00057099">
              <w:t>F</w:t>
            </w:r>
          </w:p>
        </w:tc>
      </w:tr>
      <w:tr w:rsidR="00934D78" w:rsidRPr="00057099" w14:paraId="39DCDFEE" w14:textId="77777777" w:rsidTr="002162D7">
        <w:tc>
          <w:tcPr>
            <w:tcW w:w="2948" w:type="dxa"/>
          </w:tcPr>
          <w:p w14:paraId="76CF8E82" w14:textId="77777777" w:rsidR="00934D78" w:rsidRPr="00057099" w:rsidRDefault="00934D78" w:rsidP="002162D7">
            <w:pPr>
              <w:spacing w:line="240" w:lineRule="exact"/>
            </w:pPr>
            <w:r w:rsidRPr="00057099">
              <w:t>beschermingsklasse</w:t>
            </w:r>
          </w:p>
        </w:tc>
        <w:tc>
          <w:tcPr>
            <w:tcW w:w="851" w:type="dxa"/>
          </w:tcPr>
          <w:p w14:paraId="139B164D" w14:textId="77777777" w:rsidR="00934D78" w:rsidRPr="00057099" w:rsidRDefault="00934D78" w:rsidP="002162D7">
            <w:pPr>
              <w:spacing w:line="240" w:lineRule="exact"/>
              <w:jc w:val="right"/>
            </w:pPr>
          </w:p>
        </w:tc>
        <w:tc>
          <w:tcPr>
            <w:tcW w:w="284" w:type="dxa"/>
          </w:tcPr>
          <w:p w14:paraId="3FB3523A" w14:textId="77777777" w:rsidR="00934D78" w:rsidRPr="00057099" w:rsidRDefault="00934D78" w:rsidP="002162D7">
            <w:pPr>
              <w:spacing w:line="240" w:lineRule="exact"/>
            </w:pPr>
            <w:r w:rsidRPr="00057099">
              <w:t>:</w:t>
            </w:r>
          </w:p>
        </w:tc>
        <w:tc>
          <w:tcPr>
            <w:tcW w:w="4530" w:type="dxa"/>
          </w:tcPr>
          <w:p w14:paraId="5D665522" w14:textId="77777777" w:rsidR="00934D78" w:rsidRPr="00057099" w:rsidRDefault="00934D78" w:rsidP="002162D7">
            <w:pPr>
              <w:spacing w:line="240" w:lineRule="exact"/>
            </w:pPr>
            <w:r w:rsidRPr="00057099">
              <w:t>IP55</w:t>
            </w:r>
          </w:p>
        </w:tc>
      </w:tr>
      <w:tr w:rsidR="00934D78" w:rsidRPr="00057099" w14:paraId="2A19E377" w14:textId="77777777" w:rsidTr="002162D7">
        <w:tc>
          <w:tcPr>
            <w:tcW w:w="2948" w:type="dxa"/>
          </w:tcPr>
          <w:p w14:paraId="69877A7C" w14:textId="77777777" w:rsidR="00934D78" w:rsidRPr="00057099" w:rsidRDefault="00934D78" w:rsidP="002162D7">
            <w:pPr>
              <w:spacing w:line="240" w:lineRule="exact"/>
            </w:pPr>
            <w:r w:rsidRPr="00057099">
              <w:t>bedrijfstype</w:t>
            </w:r>
          </w:p>
        </w:tc>
        <w:tc>
          <w:tcPr>
            <w:tcW w:w="851" w:type="dxa"/>
          </w:tcPr>
          <w:p w14:paraId="0D72DCC3" w14:textId="77777777" w:rsidR="00934D78" w:rsidRPr="00057099" w:rsidRDefault="00934D78" w:rsidP="002162D7">
            <w:pPr>
              <w:spacing w:line="240" w:lineRule="exact"/>
              <w:jc w:val="right"/>
            </w:pPr>
          </w:p>
        </w:tc>
        <w:tc>
          <w:tcPr>
            <w:tcW w:w="284" w:type="dxa"/>
          </w:tcPr>
          <w:p w14:paraId="0A8BE608" w14:textId="77777777" w:rsidR="00934D78" w:rsidRPr="00057099" w:rsidRDefault="00934D78" w:rsidP="002162D7">
            <w:pPr>
              <w:spacing w:line="240" w:lineRule="exact"/>
            </w:pPr>
            <w:r w:rsidRPr="00057099">
              <w:t>:</w:t>
            </w:r>
          </w:p>
        </w:tc>
        <w:tc>
          <w:tcPr>
            <w:tcW w:w="4530" w:type="dxa"/>
          </w:tcPr>
          <w:p w14:paraId="3404756F" w14:textId="77777777" w:rsidR="00934D78" w:rsidRPr="00057099" w:rsidRDefault="00934D78" w:rsidP="002162D7">
            <w:pPr>
              <w:spacing w:line="240" w:lineRule="exact"/>
            </w:pPr>
            <w:r w:rsidRPr="00057099">
              <w:t>S1@</w:t>
            </w:r>
          </w:p>
        </w:tc>
      </w:tr>
      <w:tr w:rsidR="00934D78" w:rsidRPr="00057099" w14:paraId="28DE87FB" w14:textId="77777777" w:rsidTr="002162D7">
        <w:tc>
          <w:tcPr>
            <w:tcW w:w="2948" w:type="dxa"/>
          </w:tcPr>
          <w:p w14:paraId="3E38124A" w14:textId="77777777" w:rsidR="00934D78" w:rsidRPr="00057099" w:rsidRDefault="00934D78" w:rsidP="002162D7">
            <w:pPr>
              <w:spacing w:line="240" w:lineRule="exact"/>
            </w:pPr>
            <w:r w:rsidRPr="00057099">
              <w:t>type smering</w:t>
            </w:r>
          </w:p>
        </w:tc>
        <w:tc>
          <w:tcPr>
            <w:tcW w:w="851" w:type="dxa"/>
          </w:tcPr>
          <w:p w14:paraId="0822745B" w14:textId="77777777" w:rsidR="00934D78" w:rsidRPr="00057099" w:rsidRDefault="00934D78" w:rsidP="002162D7">
            <w:pPr>
              <w:spacing w:line="240" w:lineRule="exact"/>
              <w:jc w:val="right"/>
            </w:pPr>
          </w:p>
        </w:tc>
        <w:tc>
          <w:tcPr>
            <w:tcW w:w="284" w:type="dxa"/>
          </w:tcPr>
          <w:p w14:paraId="2CD687E0" w14:textId="77777777" w:rsidR="00934D78" w:rsidRPr="00057099" w:rsidRDefault="00934D78" w:rsidP="002162D7">
            <w:pPr>
              <w:spacing w:line="240" w:lineRule="exact"/>
            </w:pPr>
            <w:r w:rsidRPr="00057099">
              <w:t>:</w:t>
            </w:r>
          </w:p>
        </w:tc>
        <w:tc>
          <w:tcPr>
            <w:tcW w:w="4530" w:type="dxa"/>
          </w:tcPr>
          <w:p w14:paraId="3D27546C" w14:textId="77777777" w:rsidR="00934D78" w:rsidRPr="00057099" w:rsidRDefault="00934D78" w:rsidP="002162D7">
            <w:pPr>
              <w:spacing w:line="240" w:lineRule="exact"/>
            </w:pPr>
          </w:p>
        </w:tc>
      </w:tr>
      <w:tr w:rsidR="00934D78" w:rsidRPr="00057099" w14:paraId="0C0527DA" w14:textId="77777777" w:rsidTr="002162D7">
        <w:tc>
          <w:tcPr>
            <w:tcW w:w="2948" w:type="dxa"/>
          </w:tcPr>
          <w:p w14:paraId="7C136C5D" w14:textId="77777777" w:rsidR="00934D78" w:rsidRPr="00057099" w:rsidRDefault="00934D78" w:rsidP="002162D7">
            <w:pPr>
              <w:spacing w:line="240" w:lineRule="exact"/>
            </w:pPr>
            <w:r w:rsidRPr="00057099">
              <w:t>L</w:t>
            </w:r>
            <w:r w:rsidRPr="00057099">
              <w:rPr>
                <w:vertAlign w:val="subscript"/>
              </w:rPr>
              <w:t>10h</w:t>
            </w:r>
            <w:r w:rsidRPr="00057099">
              <w:t xml:space="preserve"> levensduur lagers</w:t>
            </w:r>
          </w:p>
        </w:tc>
        <w:tc>
          <w:tcPr>
            <w:tcW w:w="851" w:type="dxa"/>
          </w:tcPr>
          <w:p w14:paraId="1031373B" w14:textId="77777777" w:rsidR="00934D78" w:rsidRPr="00057099" w:rsidRDefault="00934D78" w:rsidP="002162D7">
            <w:pPr>
              <w:spacing w:line="240" w:lineRule="exact"/>
              <w:jc w:val="right"/>
            </w:pPr>
            <w:r w:rsidRPr="00057099">
              <w:t>h</w:t>
            </w:r>
          </w:p>
        </w:tc>
        <w:tc>
          <w:tcPr>
            <w:tcW w:w="284" w:type="dxa"/>
          </w:tcPr>
          <w:p w14:paraId="4B208742" w14:textId="77777777" w:rsidR="00934D78" w:rsidRPr="00057099" w:rsidRDefault="00934D78" w:rsidP="002162D7">
            <w:pPr>
              <w:spacing w:line="240" w:lineRule="exact"/>
            </w:pPr>
            <w:r w:rsidRPr="00057099">
              <w:t>:</w:t>
            </w:r>
          </w:p>
        </w:tc>
        <w:tc>
          <w:tcPr>
            <w:tcW w:w="4530" w:type="dxa"/>
          </w:tcPr>
          <w:p w14:paraId="39F1CAFD" w14:textId="77777777" w:rsidR="00934D78" w:rsidRPr="00057099" w:rsidRDefault="00934D78" w:rsidP="002162D7">
            <w:pPr>
              <w:spacing w:line="240" w:lineRule="exact"/>
            </w:pPr>
            <w:r w:rsidRPr="00057099">
              <w:t>50.000</w:t>
            </w:r>
          </w:p>
        </w:tc>
      </w:tr>
      <w:tr w:rsidR="00934D78" w:rsidRPr="00057099" w14:paraId="19883923" w14:textId="77777777" w:rsidTr="002162D7">
        <w:tc>
          <w:tcPr>
            <w:tcW w:w="2948" w:type="dxa"/>
          </w:tcPr>
          <w:p w14:paraId="3CD684CD" w14:textId="77777777" w:rsidR="00934D78" w:rsidRPr="00057099" w:rsidRDefault="00934D78" w:rsidP="002162D7">
            <w:pPr>
              <w:spacing w:line="240" w:lineRule="exact"/>
            </w:pPr>
            <w:r w:rsidRPr="00057099">
              <w:t>beveiligingen</w:t>
            </w:r>
          </w:p>
        </w:tc>
        <w:tc>
          <w:tcPr>
            <w:tcW w:w="851" w:type="dxa"/>
          </w:tcPr>
          <w:p w14:paraId="0CB18591" w14:textId="77777777" w:rsidR="00934D78" w:rsidRPr="00057099" w:rsidRDefault="00934D78" w:rsidP="002162D7">
            <w:pPr>
              <w:spacing w:line="240" w:lineRule="exact"/>
              <w:jc w:val="right"/>
            </w:pPr>
          </w:p>
        </w:tc>
        <w:tc>
          <w:tcPr>
            <w:tcW w:w="284" w:type="dxa"/>
          </w:tcPr>
          <w:p w14:paraId="115DBE08" w14:textId="77777777" w:rsidR="00934D78" w:rsidRPr="00057099" w:rsidRDefault="00934D78" w:rsidP="002162D7">
            <w:pPr>
              <w:spacing w:line="240" w:lineRule="exact"/>
            </w:pPr>
            <w:r w:rsidRPr="00057099">
              <w:t>:</w:t>
            </w:r>
          </w:p>
        </w:tc>
        <w:tc>
          <w:tcPr>
            <w:tcW w:w="4530" w:type="dxa"/>
          </w:tcPr>
          <w:p w14:paraId="544FEEC7" w14:textId="77777777" w:rsidR="00934D78" w:rsidRPr="00057099" w:rsidRDefault="00934D78" w:rsidP="002162D7">
            <w:pPr>
              <w:spacing w:line="240" w:lineRule="exact"/>
            </w:pPr>
            <w:r w:rsidRPr="00057099">
              <w:t xml:space="preserve">motor voorzien van thermische beveiliging, zie instrumentatielijst. </w:t>
            </w:r>
            <w:proofErr w:type="gramStart"/>
            <w:r w:rsidRPr="00057099">
              <w:t>Indien</w:t>
            </w:r>
            <w:proofErr w:type="gramEnd"/>
            <w:r w:rsidRPr="00057099">
              <w:t xml:space="preserve"> het een thermistor betreft, relais bijleveren.</w:t>
            </w:r>
          </w:p>
        </w:tc>
      </w:tr>
      <w:bookmarkEnd w:id="190"/>
    </w:tbl>
    <w:p w14:paraId="0237DAAF" w14:textId="77777777" w:rsidR="00934D78" w:rsidRPr="00057099" w:rsidRDefault="00934D78" w:rsidP="00934D78">
      <w:pPr>
        <w:pStyle w:val="BodyText"/>
      </w:pPr>
    </w:p>
    <w:p w14:paraId="0B5F5B2E" w14:textId="4F2AAD01" w:rsidR="00066942" w:rsidRPr="00057099" w:rsidRDefault="00066942" w:rsidP="005B35B1">
      <w:pPr>
        <w:pStyle w:val="Heading2"/>
        <w:numPr>
          <w:ilvl w:val="1"/>
          <w:numId w:val="19"/>
        </w:numPr>
      </w:pPr>
      <w:bookmarkStart w:id="191" w:name="_Toc50706362"/>
      <w:bookmarkStart w:id="192" w:name="_Toc54965543"/>
      <w:r w:rsidRPr="00057099">
        <w:t>Leidingwerk en appendages</w:t>
      </w:r>
      <w:bookmarkEnd w:id="191"/>
      <w:bookmarkEnd w:id="192"/>
    </w:p>
    <w:p w14:paraId="6439AA1B" w14:textId="185F04B5" w:rsidR="00066942" w:rsidRPr="00057099" w:rsidRDefault="00066942" w:rsidP="006028B5">
      <w:pPr>
        <w:pStyle w:val="Heading3"/>
      </w:pPr>
      <w:r w:rsidRPr="00057099">
        <w:t>Hoofdgegevens</w:t>
      </w:r>
    </w:p>
    <w:tbl>
      <w:tblPr>
        <w:tblW w:w="8619" w:type="dxa"/>
        <w:tblLayout w:type="fixed"/>
        <w:tblLook w:val="01E0" w:firstRow="1" w:lastRow="1" w:firstColumn="1" w:lastColumn="1" w:noHBand="0" w:noVBand="0"/>
      </w:tblPr>
      <w:tblGrid>
        <w:gridCol w:w="2948"/>
        <w:gridCol w:w="851"/>
        <w:gridCol w:w="284"/>
        <w:gridCol w:w="4536"/>
      </w:tblGrid>
      <w:tr w:rsidR="00066942" w:rsidRPr="00057099" w14:paraId="57B72DCB" w14:textId="77777777" w:rsidTr="00D64537">
        <w:trPr>
          <w:cantSplit/>
        </w:trPr>
        <w:tc>
          <w:tcPr>
            <w:tcW w:w="2948" w:type="dxa"/>
          </w:tcPr>
          <w:p w14:paraId="133FC912" w14:textId="77777777" w:rsidR="00066942" w:rsidRPr="00057099" w:rsidRDefault="00066942" w:rsidP="00D64537">
            <w:r w:rsidRPr="00057099">
              <w:t>materiaal leiding</w:t>
            </w:r>
          </w:p>
        </w:tc>
        <w:tc>
          <w:tcPr>
            <w:tcW w:w="851" w:type="dxa"/>
          </w:tcPr>
          <w:p w14:paraId="1111634D" w14:textId="77777777" w:rsidR="00066942" w:rsidRPr="00057099" w:rsidRDefault="00066942" w:rsidP="00D64537">
            <w:pPr>
              <w:jc w:val="right"/>
            </w:pPr>
          </w:p>
        </w:tc>
        <w:tc>
          <w:tcPr>
            <w:tcW w:w="284" w:type="dxa"/>
          </w:tcPr>
          <w:p w14:paraId="631B3772" w14:textId="77777777" w:rsidR="00066942" w:rsidRPr="00057099" w:rsidRDefault="00066942" w:rsidP="00D64537">
            <w:r w:rsidRPr="00057099">
              <w:t>:</w:t>
            </w:r>
          </w:p>
        </w:tc>
        <w:tc>
          <w:tcPr>
            <w:tcW w:w="4536" w:type="dxa"/>
          </w:tcPr>
          <w:p w14:paraId="262AEC47" w14:textId="77777777" w:rsidR="00066942" w:rsidRPr="00057099" w:rsidRDefault="00066942" w:rsidP="00D64537">
            <w:r w:rsidRPr="00057099">
              <w:t xml:space="preserve">thermisch verzinkt staal, gietijzer, rvs AISI304L </w:t>
            </w:r>
          </w:p>
        </w:tc>
      </w:tr>
      <w:tr w:rsidR="00066942" w:rsidRPr="00057099" w14:paraId="3F4DFCC4" w14:textId="77777777" w:rsidTr="00D64537">
        <w:trPr>
          <w:cantSplit/>
        </w:trPr>
        <w:tc>
          <w:tcPr>
            <w:tcW w:w="2948" w:type="dxa"/>
          </w:tcPr>
          <w:p w14:paraId="2964A1F5" w14:textId="77777777" w:rsidR="00066942" w:rsidRPr="00057099" w:rsidRDefault="00066942" w:rsidP="00D64537">
            <w:r w:rsidRPr="00057099">
              <w:t>materiaal in te storten delen</w:t>
            </w:r>
          </w:p>
        </w:tc>
        <w:tc>
          <w:tcPr>
            <w:tcW w:w="851" w:type="dxa"/>
          </w:tcPr>
          <w:p w14:paraId="14A60C59" w14:textId="77777777" w:rsidR="00066942" w:rsidRPr="00057099" w:rsidRDefault="00066942" w:rsidP="00D64537">
            <w:pPr>
              <w:jc w:val="right"/>
            </w:pPr>
          </w:p>
        </w:tc>
        <w:tc>
          <w:tcPr>
            <w:tcW w:w="284" w:type="dxa"/>
          </w:tcPr>
          <w:p w14:paraId="41346BBA" w14:textId="77777777" w:rsidR="00066942" w:rsidRPr="00057099" w:rsidRDefault="00066942" w:rsidP="00D64537">
            <w:r w:rsidRPr="00057099">
              <w:t>:</w:t>
            </w:r>
          </w:p>
        </w:tc>
        <w:tc>
          <w:tcPr>
            <w:tcW w:w="4536" w:type="dxa"/>
          </w:tcPr>
          <w:p w14:paraId="13159DA8" w14:textId="77777777" w:rsidR="00066942" w:rsidRPr="00057099" w:rsidRDefault="00066942" w:rsidP="00D64537">
            <w:r w:rsidRPr="00057099">
              <w:t>nodulair gietijzer</w:t>
            </w:r>
          </w:p>
        </w:tc>
      </w:tr>
      <w:tr w:rsidR="00066942" w:rsidRPr="00057099" w14:paraId="16FDC550" w14:textId="77777777" w:rsidTr="00D64537">
        <w:trPr>
          <w:cantSplit/>
        </w:trPr>
        <w:tc>
          <w:tcPr>
            <w:tcW w:w="2948" w:type="dxa"/>
          </w:tcPr>
          <w:p w14:paraId="2DE6B0AA" w14:textId="77777777" w:rsidR="00066942" w:rsidRPr="00057099" w:rsidRDefault="00066942" w:rsidP="00D64537">
            <w:r w:rsidRPr="00057099">
              <w:lastRenderedPageBreak/>
              <w:t>leveringsomvang</w:t>
            </w:r>
          </w:p>
        </w:tc>
        <w:tc>
          <w:tcPr>
            <w:tcW w:w="851" w:type="dxa"/>
          </w:tcPr>
          <w:p w14:paraId="06142BD9" w14:textId="77777777" w:rsidR="00066942" w:rsidRPr="00057099" w:rsidRDefault="00066942" w:rsidP="00D64537">
            <w:pPr>
              <w:jc w:val="right"/>
            </w:pPr>
          </w:p>
        </w:tc>
        <w:tc>
          <w:tcPr>
            <w:tcW w:w="284" w:type="dxa"/>
          </w:tcPr>
          <w:p w14:paraId="4EE2DF40" w14:textId="77777777" w:rsidR="00066942" w:rsidRPr="00057099" w:rsidRDefault="00066942" w:rsidP="00D64537">
            <w:r w:rsidRPr="00057099">
              <w:t>:</w:t>
            </w:r>
          </w:p>
        </w:tc>
        <w:tc>
          <w:tcPr>
            <w:tcW w:w="4536" w:type="dxa"/>
          </w:tcPr>
          <w:p w14:paraId="709B75A9" w14:textId="77777777" w:rsidR="00066942" w:rsidRPr="00057099" w:rsidRDefault="00066942" w:rsidP="00D64537">
            <w:r w:rsidRPr="00057099">
              <w:t>zoals aangegeven op de P&amp;ID’s en tekeningen en zoals hierna vermeld</w:t>
            </w:r>
          </w:p>
        </w:tc>
      </w:tr>
    </w:tbl>
    <w:p w14:paraId="3AB33EA9" w14:textId="77777777" w:rsidR="00066942" w:rsidRPr="00057099" w:rsidRDefault="00066942" w:rsidP="00066942"/>
    <w:p w14:paraId="0977A8AC" w14:textId="25C6BB9C" w:rsidR="00066942" w:rsidRPr="00057099" w:rsidRDefault="00066942" w:rsidP="006028B5">
      <w:pPr>
        <w:pStyle w:val="Heading3"/>
      </w:pPr>
      <w:r w:rsidRPr="00057099">
        <w:t>Zuigleiding pomp</w:t>
      </w:r>
    </w:p>
    <w:tbl>
      <w:tblPr>
        <w:tblW w:w="0" w:type="auto"/>
        <w:tblLayout w:type="fixed"/>
        <w:tblLook w:val="01E0" w:firstRow="1" w:lastRow="1" w:firstColumn="1" w:lastColumn="1" w:noHBand="0" w:noVBand="0"/>
      </w:tblPr>
      <w:tblGrid>
        <w:gridCol w:w="2948"/>
        <w:gridCol w:w="851"/>
        <w:gridCol w:w="284"/>
        <w:gridCol w:w="4536"/>
      </w:tblGrid>
      <w:tr w:rsidR="00066942" w:rsidRPr="00057099" w14:paraId="374219BF" w14:textId="77777777" w:rsidTr="00D64537">
        <w:trPr>
          <w:cantSplit/>
        </w:trPr>
        <w:tc>
          <w:tcPr>
            <w:tcW w:w="2948" w:type="dxa"/>
          </w:tcPr>
          <w:p w14:paraId="4E8E88B4" w14:textId="77777777" w:rsidR="00066942" w:rsidRPr="00057099" w:rsidRDefault="00066942" w:rsidP="00D64537">
            <w:r w:rsidRPr="00057099">
              <w:t>Tracé</w:t>
            </w:r>
          </w:p>
        </w:tc>
        <w:tc>
          <w:tcPr>
            <w:tcW w:w="851" w:type="dxa"/>
          </w:tcPr>
          <w:p w14:paraId="4D1F4066" w14:textId="77777777" w:rsidR="00066942" w:rsidRPr="00057099" w:rsidRDefault="00066942" w:rsidP="00D64537">
            <w:pPr>
              <w:jc w:val="right"/>
            </w:pPr>
          </w:p>
        </w:tc>
        <w:tc>
          <w:tcPr>
            <w:tcW w:w="284" w:type="dxa"/>
          </w:tcPr>
          <w:p w14:paraId="42F66F2F" w14:textId="77777777" w:rsidR="00066942" w:rsidRPr="00057099" w:rsidRDefault="00066942" w:rsidP="00D64537">
            <w:r w:rsidRPr="00057099">
              <w:t>:</w:t>
            </w:r>
          </w:p>
        </w:tc>
        <w:tc>
          <w:tcPr>
            <w:tcW w:w="4536" w:type="dxa"/>
          </w:tcPr>
          <w:p w14:paraId="031427A8" w14:textId="0C75500A" w:rsidR="00066942" w:rsidRPr="00057099" w:rsidRDefault="00066942" w:rsidP="00D64537">
            <w:r w:rsidRPr="00057099">
              <w:t xml:space="preserve">vanaf </w:t>
            </w:r>
            <w:r w:rsidR="007E1EC1" w:rsidRPr="00057099">
              <w:t>nieuw</w:t>
            </w:r>
            <w:r w:rsidRPr="00057099">
              <w:t xml:space="preserve"> </w:t>
            </w:r>
            <w:r w:rsidR="007E1EC1" w:rsidRPr="00057099">
              <w:t>muurdoorvoerstuk</w:t>
            </w:r>
            <w:r w:rsidRPr="00057099">
              <w:t xml:space="preserve"> DN100 t/m aansluiting op pomp</w:t>
            </w:r>
          </w:p>
        </w:tc>
      </w:tr>
      <w:tr w:rsidR="00066942" w:rsidRPr="00057099" w14:paraId="67499E7B" w14:textId="77777777" w:rsidTr="00D64537">
        <w:trPr>
          <w:cantSplit/>
        </w:trPr>
        <w:tc>
          <w:tcPr>
            <w:tcW w:w="2948" w:type="dxa"/>
          </w:tcPr>
          <w:p w14:paraId="7DE27353" w14:textId="77777777" w:rsidR="00066942" w:rsidRPr="00057099" w:rsidRDefault="00066942" w:rsidP="00D64537">
            <w:r w:rsidRPr="00057099">
              <w:t>Aantal</w:t>
            </w:r>
          </w:p>
        </w:tc>
        <w:tc>
          <w:tcPr>
            <w:tcW w:w="851" w:type="dxa"/>
          </w:tcPr>
          <w:p w14:paraId="736F3E2C" w14:textId="77777777" w:rsidR="00066942" w:rsidRPr="00057099" w:rsidRDefault="00066942" w:rsidP="00D64537">
            <w:pPr>
              <w:jc w:val="right"/>
            </w:pPr>
          </w:p>
        </w:tc>
        <w:tc>
          <w:tcPr>
            <w:tcW w:w="284" w:type="dxa"/>
          </w:tcPr>
          <w:p w14:paraId="0DB1041D" w14:textId="77777777" w:rsidR="00066942" w:rsidRPr="00057099" w:rsidRDefault="00066942" w:rsidP="00D64537">
            <w:r w:rsidRPr="00057099">
              <w:t>:</w:t>
            </w:r>
          </w:p>
        </w:tc>
        <w:tc>
          <w:tcPr>
            <w:tcW w:w="4536" w:type="dxa"/>
          </w:tcPr>
          <w:p w14:paraId="5AF79630" w14:textId="213640FB" w:rsidR="00066942" w:rsidRPr="00057099" w:rsidRDefault="007E1EC1" w:rsidP="00D64537">
            <w:r w:rsidRPr="00057099">
              <w:t>1</w:t>
            </w:r>
          </w:p>
        </w:tc>
      </w:tr>
      <w:tr w:rsidR="00066942" w:rsidRPr="00057099" w14:paraId="5B910634" w14:textId="77777777" w:rsidTr="00D64537">
        <w:trPr>
          <w:cantSplit/>
        </w:trPr>
        <w:tc>
          <w:tcPr>
            <w:tcW w:w="2948" w:type="dxa"/>
          </w:tcPr>
          <w:p w14:paraId="0E51B5DE" w14:textId="77777777" w:rsidR="00066942" w:rsidRPr="00057099" w:rsidRDefault="00066942" w:rsidP="00D64537">
            <w:r w:rsidRPr="00057099">
              <w:t>diameter</w:t>
            </w:r>
          </w:p>
        </w:tc>
        <w:tc>
          <w:tcPr>
            <w:tcW w:w="851" w:type="dxa"/>
          </w:tcPr>
          <w:p w14:paraId="6FBACFAD" w14:textId="77777777" w:rsidR="00066942" w:rsidRPr="00057099" w:rsidRDefault="00066942" w:rsidP="00D64537">
            <w:pPr>
              <w:jc w:val="right"/>
            </w:pPr>
            <w:r w:rsidRPr="00057099">
              <w:t>mm</w:t>
            </w:r>
          </w:p>
        </w:tc>
        <w:tc>
          <w:tcPr>
            <w:tcW w:w="284" w:type="dxa"/>
          </w:tcPr>
          <w:p w14:paraId="6CBE0B5E" w14:textId="77777777" w:rsidR="00066942" w:rsidRPr="00057099" w:rsidRDefault="00066942" w:rsidP="00D64537">
            <w:r w:rsidRPr="00057099">
              <w:t>:</w:t>
            </w:r>
          </w:p>
        </w:tc>
        <w:tc>
          <w:tcPr>
            <w:tcW w:w="4536" w:type="dxa"/>
          </w:tcPr>
          <w:p w14:paraId="51C7082A" w14:textId="77777777" w:rsidR="00066942" w:rsidRPr="00057099" w:rsidRDefault="00066942" w:rsidP="00D64537">
            <w:r w:rsidRPr="00057099">
              <w:t>DN 100</w:t>
            </w:r>
          </w:p>
        </w:tc>
      </w:tr>
      <w:tr w:rsidR="00066942" w:rsidRPr="00057099" w14:paraId="638165C1" w14:textId="77777777" w:rsidTr="00D64537">
        <w:trPr>
          <w:cantSplit/>
        </w:trPr>
        <w:tc>
          <w:tcPr>
            <w:tcW w:w="2948" w:type="dxa"/>
          </w:tcPr>
          <w:p w14:paraId="65A7D5A6" w14:textId="77777777" w:rsidR="00066942" w:rsidRPr="00057099" w:rsidRDefault="00066942" w:rsidP="00D64537">
            <w:r w:rsidRPr="00057099">
              <w:t>appendages</w:t>
            </w:r>
          </w:p>
        </w:tc>
        <w:tc>
          <w:tcPr>
            <w:tcW w:w="851" w:type="dxa"/>
          </w:tcPr>
          <w:p w14:paraId="72BC3C8F" w14:textId="77777777" w:rsidR="00066942" w:rsidRPr="00057099" w:rsidRDefault="00066942" w:rsidP="00D64537">
            <w:pPr>
              <w:jc w:val="right"/>
            </w:pPr>
          </w:p>
        </w:tc>
        <w:tc>
          <w:tcPr>
            <w:tcW w:w="284" w:type="dxa"/>
          </w:tcPr>
          <w:p w14:paraId="3A6C326F" w14:textId="77777777" w:rsidR="00066942" w:rsidRPr="00057099" w:rsidRDefault="00066942" w:rsidP="00D64537">
            <w:r w:rsidRPr="00057099">
              <w:t>:</w:t>
            </w:r>
          </w:p>
        </w:tc>
        <w:tc>
          <w:tcPr>
            <w:tcW w:w="4536" w:type="dxa"/>
          </w:tcPr>
          <w:p w14:paraId="63D7A929" w14:textId="7A26F000" w:rsidR="00066942" w:rsidRPr="00057099" w:rsidRDefault="002162D7"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muurdoorvoerstuk</w:t>
            </w:r>
          </w:p>
        </w:tc>
      </w:tr>
      <w:tr w:rsidR="002162D7" w:rsidRPr="00057099" w14:paraId="1A0F11C1" w14:textId="77777777" w:rsidTr="00D64537">
        <w:trPr>
          <w:cantSplit/>
        </w:trPr>
        <w:tc>
          <w:tcPr>
            <w:tcW w:w="2948" w:type="dxa"/>
          </w:tcPr>
          <w:p w14:paraId="0546C013" w14:textId="77777777" w:rsidR="002162D7" w:rsidRPr="00057099" w:rsidRDefault="002162D7" w:rsidP="00D64537"/>
        </w:tc>
        <w:tc>
          <w:tcPr>
            <w:tcW w:w="851" w:type="dxa"/>
          </w:tcPr>
          <w:p w14:paraId="06435E37" w14:textId="77777777" w:rsidR="002162D7" w:rsidRPr="00057099" w:rsidRDefault="002162D7" w:rsidP="00D64537">
            <w:pPr>
              <w:jc w:val="right"/>
            </w:pPr>
          </w:p>
        </w:tc>
        <w:tc>
          <w:tcPr>
            <w:tcW w:w="284" w:type="dxa"/>
          </w:tcPr>
          <w:p w14:paraId="61821821" w14:textId="77777777" w:rsidR="002162D7" w:rsidRPr="00057099" w:rsidRDefault="002162D7" w:rsidP="00D64537"/>
        </w:tc>
        <w:tc>
          <w:tcPr>
            <w:tcW w:w="4536" w:type="dxa"/>
          </w:tcPr>
          <w:p w14:paraId="56E49403" w14:textId="140629C7" w:rsidR="002162D7" w:rsidRPr="00057099" w:rsidRDefault="002162D7"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schuifafsluiters</w:t>
            </w:r>
          </w:p>
        </w:tc>
      </w:tr>
      <w:tr w:rsidR="00066942" w:rsidRPr="00057099" w14:paraId="29F46887" w14:textId="77777777" w:rsidTr="00D64537">
        <w:trPr>
          <w:cantSplit/>
        </w:trPr>
        <w:tc>
          <w:tcPr>
            <w:tcW w:w="2948" w:type="dxa"/>
          </w:tcPr>
          <w:p w14:paraId="76299179" w14:textId="77777777" w:rsidR="00066942" w:rsidRPr="00057099" w:rsidRDefault="00066942" w:rsidP="00D64537"/>
        </w:tc>
        <w:tc>
          <w:tcPr>
            <w:tcW w:w="851" w:type="dxa"/>
          </w:tcPr>
          <w:p w14:paraId="33BED288" w14:textId="77777777" w:rsidR="00066942" w:rsidRPr="00057099" w:rsidRDefault="00066942" w:rsidP="00D64537">
            <w:pPr>
              <w:jc w:val="right"/>
            </w:pPr>
          </w:p>
        </w:tc>
        <w:tc>
          <w:tcPr>
            <w:tcW w:w="284" w:type="dxa"/>
          </w:tcPr>
          <w:p w14:paraId="3A9F83BF" w14:textId="77777777" w:rsidR="00066942" w:rsidRPr="00057099" w:rsidRDefault="00066942" w:rsidP="00D64537"/>
        </w:tc>
        <w:tc>
          <w:tcPr>
            <w:tcW w:w="4536" w:type="dxa"/>
          </w:tcPr>
          <w:p w14:paraId="148E1626"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066942" w:rsidRPr="00057099" w14:paraId="0B748595" w14:textId="77777777" w:rsidTr="00D64537">
        <w:trPr>
          <w:cantSplit/>
        </w:trPr>
        <w:tc>
          <w:tcPr>
            <w:tcW w:w="2948" w:type="dxa"/>
          </w:tcPr>
          <w:p w14:paraId="716FC516" w14:textId="77777777" w:rsidR="00066942" w:rsidRPr="00057099" w:rsidRDefault="00066942" w:rsidP="00D64537"/>
        </w:tc>
        <w:tc>
          <w:tcPr>
            <w:tcW w:w="851" w:type="dxa"/>
          </w:tcPr>
          <w:p w14:paraId="67E8D2ED" w14:textId="77777777" w:rsidR="00066942" w:rsidRPr="00057099" w:rsidRDefault="00066942" w:rsidP="00D64537">
            <w:pPr>
              <w:jc w:val="right"/>
            </w:pPr>
          </w:p>
        </w:tc>
        <w:tc>
          <w:tcPr>
            <w:tcW w:w="284" w:type="dxa"/>
          </w:tcPr>
          <w:p w14:paraId="69F0CAB3" w14:textId="77777777" w:rsidR="00066942" w:rsidRPr="00057099" w:rsidRDefault="00066942" w:rsidP="00D64537"/>
        </w:tc>
        <w:tc>
          <w:tcPr>
            <w:tcW w:w="4536" w:type="dxa"/>
          </w:tcPr>
          <w:p w14:paraId="565AAA1C"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p w14:paraId="559D37DA" w14:textId="2023512E" w:rsidR="001760CF" w:rsidRPr="00057099" w:rsidRDefault="001760CF"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manometer</w:t>
            </w:r>
          </w:p>
        </w:tc>
      </w:tr>
      <w:tr w:rsidR="00066942" w:rsidRPr="00057099" w14:paraId="42F0303B" w14:textId="77777777" w:rsidTr="00D64537">
        <w:trPr>
          <w:cantSplit/>
        </w:trPr>
        <w:tc>
          <w:tcPr>
            <w:tcW w:w="2948" w:type="dxa"/>
          </w:tcPr>
          <w:p w14:paraId="10356160" w14:textId="77777777" w:rsidR="00066942" w:rsidRPr="00057099" w:rsidRDefault="00066942" w:rsidP="00D64537"/>
        </w:tc>
        <w:tc>
          <w:tcPr>
            <w:tcW w:w="851" w:type="dxa"/>
          </w:tcPr>
          <w:p w14:paraId="6AE554D9" w14:textId="77777777" w:rsidR="00066942" w:rsidRPr="00057099" w:rsidRDefault="00066942" w:rsidP="00D64537">
            <w:pPr>
              <w:jc w:val="right"/>
            </w:pPr>
          </w:p>
        </w:tc>
        <w:tc>
          <w:tcPr>
            <w:tcW w:w="284" w:type="dxa"/>
          </w:tcPr>
          <w:p w14:paraId="7AF4F2C7" w14:textId="77777777" w:rsidR="00066942" w:rsidRPr="00057099" w:rsidRDefault="00066942" w:rsidP="00D64537"/>
        </w:tc>
        <w:tc>
          <w:tcPr>
            <w:tcW w:w="4536" w:type="dxa"/>
          </w:tcPr>
          <w:p w14:paraId="2212B681"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r w:rsidR="00066942" w:rsidRPr="00057099" w14:paraId="2CB3D733" w14:textId="77777777" w:rsidTr="00D64537">
        <w:trPr>
          <w:cantSplit/>
        </w:trPr>
        <w:tc>
          <w:tcPr>
            <w:tcW w:w="2948" w:type="dxa"/>
          </w:tcPr>
          <w:p w14:paraId="13771836" w14:textId="77777777" w:rsidR="00066942" w:rsidRPr="00057099" w:rsidRDefault="00066942" w:rsidP="00D64537"/>
        </w:tc>
        <w:tc>
          <w:tcPr>
            <w:tcW w:w="851" w:type="dxa"/>
          </w:tcPr>
          <w:p w14:paraId="5AE87BC0" w14:textId="77777777" w:rsidR="00066942" w:rsidRPr="00057099" w:rsidRDefault="00066942" w:rsidP="00D64537">
            <w:pPr>
              <w:jc w:val="right"/>
            </w:pPr>
          </w:p>
        </w:tc>
        <w:tc>
          <w:tcPr>
            <w:tcW w:w="284" w:type="dxa"/>
          </w:tcPr>
          <w:p w14:paraId="23E04E11" w14:textId="77777777" w:rsidR="00066942" w:rsidRPr="00057099" w:rsidRDefault="00066942" w:rsidP="00D64537"/>
        </w:tc>
        <w:tc>
          <w:tcPr>
            <w:tcW w:w="4536" w:type="dxa"/>
          </w:tcPr>
          <w:p w14:paraId="6F1FA96E"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bl>
    <w:p w14:paraId="422CD69E" w14:textId="77777777" w:rsidR="00066942" w:rsidRPr="00057099" w:rsidRDefault="00066942" w:rsidP="00066942"/>
    <w:p w14:paraId="4D324589" w14:textId="397F8BFE" w:rsidR="00066942" w:rsidRPr="00057099" w:rsidRDefault="00066942" w:rsidP="006028B5">
      <w:pPr>
        <w:pStyle w:val="Heading3"/>
      </w:pPr>
      <w:r w:rsidRPr="00057099">
        <w:t>Persleiding pomp</w:t>
      </w:r>
    </w:p>
    <w:tbl>
      <w:tblPr>
        <w:tblW w:w="0" w:type="auto"/>
        <w:tblLayout w:type="fixed"/>
        <w:tblLook w:val="01E0" w:firstRow="1" w:lastRow="1" w:firstColumn="1" w:lastColumn="1" w:noHBand="0" w:noVBand="0"/>
      </w:tblPr>
      <w:tblGrid>
        <w:gridCol w:w="2948"/>
        <w:gridCol w:w="851"/>
        <w:gridCol w:w="284"/>
        <w:gridCol w:w="4536"/>
      </w:tblGrid>
      <w:tr w:rsidR="00066942" w:rsidRPr="00057099" w14:paraId="6DCDE61A" w14:textId="77777777" w:rsidTr="00D64537">
        <w:trPr>
          <w:cantSplit/>
        </w:trPr>
        <w:tc>
          <w:tcPr>
            <w:tcW w:w="2948" w:type="dxa"/>
          </w:tcPr>
          <w:p w14:paraId="1CA28651" w14:textId="77777777" w:rsidR="00066942" w:rsidRPr="00057099" w:rsidRDefault="00066942" w:rsidP="00D64537">
            <w:r w:rsidRPr="00057099">
              <w:t>Tracé</w:t>
            </w:r>
          </w:p>
        </w:tc>
        <w:tc>
          <w:tcPr>
            <w:tcW w:w="851" w:type="dxa"/>
          </w:tcPr>
          <w:p w14:paraId="22079A55" w14:textId="77777777" w:rsidR="00066942" w:rsidRPr="00057099" w:rsidRDefault="00066942" w:rsidP="00D64537">
            <w:pPr>
              <w:jc w:val="right"/>
            </w:pPr>
          </w:p>
        </w:tc>
        <w:tc>
          <w:tcPr>
            <w:tcW w:w="284" w:type="dxa"/>
          </w:tcPr>
          <w:p w14:paraId="18B87E9B" w14:textId="77777777" w:rsidR="00066942" w:rsidRPr="00057099" w:rsidRDefault="00066942" w:rsidP="00D64537">
            <w:r w:rsidRPr="00057099">
              <w:t>:</w:t>
            </w:r>
          </w:p>
        </w:tc>
        <w:tc>
          <w:tcPr>
            <w:tcW w:w="4536" w:type="dxa"/>
          </w:tcPr>
          <w:p w14:paraId="78DDBDF9" w14:textId="71923976" w:rsidR="00066942" w:rsidRPr="00057099" w:rsidRDefault="00066942" w:rsidP="00D64537">
            <w:r w:rsidRPr="00057099">
              <w:t xml:space="preserve">vanaf aansluiting pomp tot </w:t>
            </w:r>
            <w:r w:rsidR="002162D7" w:rsidRPr="00057099">
              <w:t xml:space="preserve">en met </w:t>
            </w:r>
            <w:r w:rsidRPr="00057099">
              <w:t xml:space="preserve">aansluiting op </w:t>
            </w:r>
            <w:r w:rsidR="002162D7" w:rsidRPr="00057099">
              <w:t>nieuw muurdoorvoerstuk</w:t>
            </w:r>
            <w:r w:rsidRPr="00057099">
              <w:t xml:space="preserve"> DN100</w:t>
            </w:r>
          </w:p>
        </w:tc>
      </w:tr>
      <w:tr w:rsidR="00066942" w:rsidRPr="00057099" w14:paraId="228DFAD3" w14:textId="77777777" w:rsidTr="00D64537">
        <w:trPr>
          <w:cantSplit/>
        </w:trPr>
        <w:tc>
          <w:tcPr>
            <w:tcW w:w="2948" w:type="dxa"/>
          </w:tcPr>
          <w:p w14:paraId="0F015BF9" w14:textId="77777777" w:rsidR="00066942" w:rsidRPr="00057099" w:rsidRDefault="00066942" w:rsidP="00D64537">
            <w:r w:rsidRPr="00057099">
              <w:t>Aantal</w:t>
            </w:r>
          </w:p>
        </w:tc>
        <w:tc>
          <w:tcPr>
            <w:tcW w:w="851" w:type="dxa"/>
          </w:tcPr>
          <w:p w14:paraId="423221EB" w14:textId="77777777" w:rsidR="00066942" w:rsidRPr="00057099" w:rsidRDefault="00066942" w:rsidP="00D64537">
            <w:pPr>
              <w:jc w:val="right"/>
            </w:pPr>
          </w:p>
        </w:tc>
        <w:tc>
          <w:tcPr>
            <w:tcW w:w="284" w:type="dxa"/>
          </w:tcPr>
          <w:p w14:paraId="184C12A2" w14:textId="77777777" w:rsidR="00066942" w:rsidRPr="00057099" w:rsidRDefault="00066942" w:rsidP="00D64537">
            <w:r w:rsidRPr="00057099">
              <w:t>:</w:t>
            </w:r>
          </w:p>
        </w:tc>
        <w:tc>
          <w:tcPr>
            <w:tcW w:w="4536" w:type="dxa"/>
          </w:tcPr>
          <w:p w14:paraId="397397A9" w14:textId="77777777" w:rsidR="00066942" w:rsidRPr="00057099" w:rsidRDefault="00066942" w:rsidP="00D64537">
            <w:r w:rsidRPr="00057099">
              <w:t>1</w:t>
            </w:r>
          </w:p>
        </w:tc>
      </w:tr>
      <w:tr w:rsidR="00066942" w:rsidRPr="00057099" w14:paraId="5E2CDC4C" w14:textId="77777777" w:rsidTr="00D64537">
        <w:trPr>
          <w:cantSplit/>
        </w:trPr>
        <w:tc>
          <w:tcPr>
            <w:tcW w:w="2948" w:type="dxa"/>
          </w:tcPr>
          <w:p w14:paraId="3BDC2E9E" w14:textId="77777777" w:rsidR="00066942" w:rsidRPr="00057099" w:rsidRDefault="00066942" w:rsidP="00D64537">
            <w:r w:rsidRPr="00057099">
              <w:t>diameter</w:t>
            </w:r>
          </w:p>
        </w:tc>
        <w:tc>
          <w:tcPr>
            <w:tcW w:w="851" w:type="dxa"/>
          </w:tcPr>
          <w:p w14:paraId="08F5458F" w14:textId="77777777" w:rsidR="00066942" w:rsidRPr="00057099" w:rsidRDefault="00066942" w:rsidP="00D64537">
            <w:pPr>
              <w:jc w:val="right"/>
            </w:pPr>
            <w:r w:rsidRPr="00057099">
              <w:t>mm</w:t>
            </w:r>
          </w:p>
        </w:tc>
        <w:tc>
          <w:tcPr>
            <w:tcW w:w="284" w:type="dxa"/>
          </w:tcPr>
          <w:p w14:paraId="447A307A" w14:textId="77777777" w:rsidR="00066942" w:rsidRPr="00057099" w:rsidRDefault="00066942" w:rsidP="00D64537">
            <w:r w:rsidRPr="00057099">
              <w:t>:</w:t>
            </w:r>
          </w:p>
        </w:tc>
        <w:tc>
          <w:tcPr>
            <w:tcW w:w="4536" w:type="dxa"/>
          </w:tcPr>
          <w:p w14:paraId="1EA294A2" w14:textId="77777777" w:rsidR="00066942" w:rsidRPr="00057099" w:rsidRDefault="00066942" w:rsidP="00D64537">
            <w:r w:rsidRPr="00057099">
              <w:t>DN 80</w:t>
            </w:r>
          </w:p>
        </w:tc>
      </w:tr>
      <w:tr w:rsidR="00066942" w:rsidRPr="00057099" w14:paraId="27B4CD3D" w14:textId="77777777" w:rsidTr="00D64537">
        <w:trPr>
          <w:cantSplit/>
        </w:trPr>
        <w:tc>
          <w:tcPr>
            <w:tcW w:w="2948" w:type="dxa"/>
          </w:tcPr>
          <w:p w14:paraId="7A0C3A74" w14:textId="77777777" w:rsidR="00066942" w:rsidRPr="00057099" w:rsidRDefault="00066942" w:rsidP="00D64537">
            <w:r w:rsidRPr="00057099">
              <w:t>appendages</w:t>
            </w:r>
          </w:p>
        </w:tc>
        <w:tc>
          <w:tcPr>
            <w:tcW w:w="851" w:type="dxa"/>
          </w:tcPr>
          <w:p w14:paraId="422B7518" w14:textId="77777777" w:rsidR="00066942" w:rsidRPr="00057099" w:rsidRDefault="00066942" w:rsidP="00D64537">
            <w:pPr>
              <w:jc w:val="right"/>
            </w:pPr>
          </w:p>
        </w:tc>
        <w:tc>
          <w:tcPr>
            <w:tcW w:w="284" w:type="dxa"/>
          </w:tcPr>
          <w:p w14:paraId="1837E46D" w14:textId="77777777" w:rsidR="00066942" w:rsidRPr="00057099" w:rsidRDefault="00066942" w:rsidP="00D64537">
            <w:r w:rsidRPr="00057099">
              <w:t>:</w:t>
            </w:r>
          </w:p>
        </w:tc>
        <w:tc>
          <w:tcPr>
            <w:tcW w:w="4536" w:type="dxa"/>
          </w:tcPr>
          <w:p w14:paraId="3342E0BF" w14:textId="166EE2F9" w:rsidR="00066942" w:rsidRPr="00057099" w:rsidRDefault="002162D7"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muurdoorvoerstuk </w:t>
            </w:r>
          </w:p>
        </w:tc>
      </w:tr>
      <w:tr w:rsidR="002162D7" w:rsidRPr="00057099" w14:paraId="445D1965" w14:textId="77777777" w:rsidTr="00D64537">
        <w:trPr>
          <w:cantSplit/>
        </w:trPr>
        <w:tc>
          <w:tcPr>
            <w:tcW w:w="2948" w:type="dxa"/>
          </w:tcPr>
          <w:p w14:paraId="33463243" w14:textId="77777777" w:rsidR="002162D7" w:rsidRPr="00057099" w:rsidRDefault="002162D7" w:rsidP="00D64537"/>
        </w:tc>
        <w:tc>
          <w:tcPr>
            <w:tcW w:w="851" w:type="dxa"/>
          </w:tcPr>
          <w:p w14:paraId="270310BA" w14:textId="77777777" w:rsidR="002162D7" w:rsidRPr="00057099" w:rsidRDefault="002162D7" w:rsidP="00D64537">
            <w:pPr>
              <w:jc w:val="right"/>
            </w:pPr>
          </w:p>
        </w:tc>
        <w:tc>
          <w:tcPr>
            <w:tcW w:w="284" w:type="dxa"/>
          </w:tcPr>
          <w:p w14:paraId="3BA587FC" w14:textId="77777777" w:rsidR="002162D7" w:rsidRPr="00057099" w:rsidRDefault="002162D7" w:rsidP="00D64537"/>
        </w:tc>
        <w:tc>
          <w:tcPr>
            <w:tcW w:w="4536" w:type="dxa"/>
          </w:tcPr>
          <w:p w14:paraId="585EB546" w14:textId="636F62A6" w:rsidR="002162D7" w:rsidRPr="00057099" w:rsidRDefault="002162D7"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r w:rsidR="00066942" w:rsidRPr="00057099" w14:paraId="0ED1D6AC" w14:textId="77777777" w:rsidTr="00D64537">
        <w:trPr>
          <w:cantSplit/>
        </w:trPr>
        <w:tc>
          <w:tcPr>
            <w:tcW w:w="2948" w:type="dxa"/>
          </w:tcPr>
          <w:p w14:paraId="5E326C6F" w14:textId="77777777" w:rsidR="00066942" w:rsidRPr="00057099" w:rsidRDefault="00066942" w:rsidP="00D64537"/>
        </w:tc>
        <w:tc>
          <w:tcPr>
            <w:tcW w:w="851" w:type="dxa"/>
          </w:tcPr>
          <w:p w14:paraId="4F76BEE8" w14:textId="77777777" w:rsidR="00066942" w:rsidRPr="00057099" w:rsidRDefault="00066942" w:rsidP="00D64537">
            <w:pPr>
              <w:jc w:val="right"/>
            </w:pPr>
          </w:p>
        </w:tc>
        <w:tc>
          <w:tcPr>
            <w:tcW w:w="284" w:type="dxa"/>
          </w:tcPr>
          <w:p w14:paraId="1986A94B" w14:textId="77777777" w:rsidR="00066942" w:rsidRPr="00057099" w:rsidRDefault="00066942" w:rsidP="00D64537"/>
        </w:tc>
        <w:tc>
          <w:tcPr>
            <w:tcW w:w="4536" w:type="dxa"/>
          </w:tcPr>
          <w:p w14:paraId="5E196202"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terugslagklep</w:t>
            </w:r>
          </w:p>
        </w:tc>
      </w:tr>
      <w:tr w:rsidR="00066942" w:rsidRPr="00057099" w14:paraId="405AD0A5" w14:textId="77777777" w:rsidTr="00D64537">
        <w:trPr>
          <w:cantSplit/>
        </w:trPr>
        <w:tc>
          <w:tcPr>
            <w:tcW w:w="2948" w:type="dxa"/>
          </w:tcPr>
          <w:p w14:paraId="23254633" w14:textId="77777777" w:rsidR="00066942" w:rsidRPr="00057099" w:rsidRDefault="00066942" w:rsidP="00D64537"/>
        </w:tc>
        <w:tc>
          <w:tcPr>
            <w:tcW w:w="851" w:type="dxa"/>
          </w:tcPr>
          <w:p w14:paraId="6802D177" w14:textId="77777777" w:rsidR="00066942" w:rsidRPr="00057099" w:rsidRDefault="00066942" w:rsidP="00D64537">
            <w:pPr>
              <w:jc w:val="right"/>
            </w:pPr>
          </w:p>
        </w:tc>
        <w:tc>
          <w:tcPr>
            <w:tcW w:w="284" w:type="dxa"/>
          </w:tcPr>
          <w:p w14:paraId="4F2AB23F" w14:textId="77777777" w:rsidR="00066942" w:rsidRPr="00057099" w:rsidRDefault="00066942" w:rsidP="00D64537"/>
        </w:tc>
        <w:tc>
          <w:tcPr>
            <w:tcW w:w="4536" w:type="dxa"/>
          </w:tcPr>
          <w:p w14:paraId="04B6BB86"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p w14:paraId="340509EE" w14:textId="40903643" w:rsidR="001760CF" w:rsidRPr="00057099" w:rsidRDefault="001760CF"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manometer</w:t>
            </w:r>
          </w:p>
        </w:tc>
      </w:tr>
      <w:tr w:rsidR="00066942" w:rsidRPr="00057099" w14:paraId="21FEE404" w14:textId="77777777" w:rsidTr="00D64537">
        <w:trPr>
          <w:cantSplit/>
        </w:trPr>
        <w:tc>
          <w:tcPr>
            <w:tcW w:w="2948" w:type="dxa"/>
          </w:tcPr>
          <w:p w14:paraId="770313F8" w14:textId="77777777" w:rsidR="00066942" w:rsidRPr="00057099" w:rsidRDefault="00066942" w:rsidP="00D64537"/>
        </w:tc>
        <w:tc>
          <w:tcPr>
            <w:tcW w:w="851" w:type="dxa"/>
          </w:tcPr>
          <w:p w14:paraId="4C21FC9E" w14:textId="77777777" w:rsidR="00066942" w:rsidRPr="00057099" w:rsidRDefault="00066942" w:rsidP="00D64537">
            <w:pPr>
              <w:jc w:val="right"/>
            </w:pPr>
          </w:p>
        </w:tc>
        <w:tc>
          <w:tcPr>
            <w:tcW w:w="284" w:type="dxa"/>
          </w:tcPr>
          <w:p w14:paraId="4EE5060D" w14:textId="77777777" w:rsidR="00066942" w:rsidRPr="00057099" w:rsidRDefault="00066942" w:rsidP="00D64537"/>
        </w:tc>
        <w:tc>
          <w:tcPr>
            <w:tcW w:w="4536" w:type="dxa"/>
          </w:tcPr>
          <w:p w14:paraId="4325F398"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541F18" w:rsidRPr="00057099" w14:paraId="7D6E9CE5" w14:textId="77777777" w:rsidTr="00D64537">
        <w:trPr>
          <w:cantSplit/>
        </w:trPr>
        <w:tc>
          <w:tcPr>
            <w:tcW w:w="2948" w:type="dxa"/>
          </w:tcPr>
          <w:p w14:paraId="63F95FBA" w14:textId="77777777" w:rsidR="00541F18" w:rsidRPr="00057099" w:rsidRDefault="00541F18" w:rsidP="00541F18"/>
        </w:tc>
        <w:tc>
          <w:tcPr>
            <w:tcW w:w="851" w:type="dxa"/>
          </w:tcPr>
          <w:p w14:paraId="70DA4686" w14:textId="77777777" w:rsidR="00541F18" w:rsidRPr="00057099" w:rsidRDefault="00541F18" w:rsidP="00541F18">
            <w:pPr>
              <w:jc w:val="right"/>
            </w:pPr>
          </w:p>
        </w:tc>
        <w:tc>
          <w:tcPr>
            <w:tcW w:w="284" w:type="dxa"/>
          </w:tcPr>
          <w:p w14:paraId="00D0685D" w14:textId="77777777" w:rsidR="00541F18" w:rsidRPr="00057099" w:rsidRDefault="00541F18" w:rsidP="00541F18"/>
        </w:tc>
        <w:tc>
          <w:tcPr>
            <w:tcW w:w="4536" w:type="dxa"/>
          </w:tcPr>
          <w:p w14:paraId="564057A1" w14:textId="0E26982C" w:rsidR="00541F18" w:rsidRPr="00057099" w:rsidRDefault="00541F18" w:rsidP="00541F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debietmeter FT4061 (zie Technische werkomschrijving E)</w:t>
            </w:r>
          </w:p>
        </w:tc>
      </w:tr>
      <w:tr w:rsidR="00066942" w:rsidRPr="00057099" w14:paraId="4C63B205" w14:textId="77777777" w:rsidTr="00D64537">
        <w:trPr>
          <w:cantSplit/>
        </w:trPr>
        <w:tc>
          <w:tcPr>
            <w:tcW w:w="2948" w:type="dxa"/>
          </w:tcPr>
          <w:p w14:paraId="4A7E201B" w14:textId="77777777" w:rsidR="00066942" w:rsidRPr="00057099" w:rsidRDefault="00066942" w:rsidP="00D64537"/>
        </w:tc>
        <w:tc>
          <w:tcPr>
            <w:tcW w:w="851" w:type="dxa"/>
          </w:tcPr>
          <w:p w14:paraId="63A27D8E" w14:textId="77777777" w:rsidR="00066942" w:rsidRPr="00057099" w:rsidRDefault="00066942" w:rsidP="00D64537">
            <w:pPr>
              <w:jc w:val="right"/>
            </w:pPr>
          </w:p>
        </w:tc>
        <w:tc>
          <w:tcPr>
            <w:tcW w:w="284" w:type="dxa"/>
          </w:tcPr>
          <w:p w14:paraId="6BB790F1" w14:textId="77777777" w:rsidR="00066942" w:rsidRPr="00057099" w:rsidRDefault="00066942" w:rsidP="00D64537"/>
        </w:tc>
        <w:tc>
          <w:tcPr>
            <w:tcW w:w="4536" w:type="dxa"/>
          </w:tcPr>
          <w:p w14:paraId="7C405E04" w14:textId="170558E9"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dr</w:t>
            </w:r>
            <w:r w:rsidR="00541F18" w:rsidRPr="00057099">
              <w:rPr>
                <w:rFonts w:eastAsiaTheme="minorEastAsia" w:cstheme="minorBidi"/>
                <w:noProof w:val="0"/>
                <w:color w:val="00577E" w:themeColor="text1"/>
                <w:sz w:val="20"/>
                <w:lang w:val="nl-NL" w:eastAsia="en-GB"/>
              </w:rPr>
              <w:t xml:space="preserve">ogestofmeting </w:t>
            </w:r>
            <w:r w:rsidR="00EA5374" w:rsidRPr="00057099">
              <w:rPr>
                <w:rFonts w:eastAsiaTheme="minorEastAsia" w:cstheme="minorBidi"/>
                <w:noProof w:val="0"/>
                <w:color w:val="00577E" w:themeColor="text1"/>
                <w:sz w:val="20"/>
                <w:lang w:val="nl-NL" w:eastAsia="en-GB"/>
              </w:rPr>
              <w:t>QT</w:t>
            </w:r>
            <w:r w:rsidR="00541F18" w:rsidRPr="00057099">
              <w:rPr>
                <w:rFonts w:eastAsiaTheme="minorEastAsia" w:cstheme="minorBidi"/>
                <w:noProof w:val="0"/>
                <w:color w:val="00577E" w:themeColor="text1"/>
                <w:sz w:val="20"/>
                <w:lang w:val="nl-NL" w:eastAsia="en-GB"/>
              </w:rPr>
              <w:t>4062</w:t>
            </w:r>
            <w:r w:rsidRPr="00057099">
              <w:rPr>
                <w:rFonts w:eastAsiaTheme="minorEastAsia" w:cstheme="minorBidi"/>
                <w:noProof w:val="0"/>
                <w:color w:val="00577E" w:themeColor="text1"/>
                <w:sz w:val="20"/>
                <w:lang w:val="nl-NL" w:eastAsia="en-GB"/>
              </w:rPr>
              <w:t xml:space="preserve"> (zie Technische werkomschrijving E)</w:t>
            </w:r>
          </w:p>
        </w:tc>
      </w:tr>
      <w:tr w:rsidR="00066942" w:rsidRPr="00057099" w14:paraId="1034BB7A" w14:textId="77777777" w:rsidTr="00D64537">
        <w:trPr>
          <w:cantSplit/>
        </w:trPr>
        <w:tc>
          <w:tcPr>
            <w:tcW w:w="2948" w:type="dxa"/>
          </w:tcPr>
          <w:p w14:paraId="6736E685" w14:textId="77777777" w:rsidR="00066942" w:rsidRPr="00057099" w:rsidRDefault="00066942" w:rsidP="00D64537"/>
        </w:tc>
        <w:tc>
          <w:tcPr>
            <w:tcW w:w="851" w:type="dxa"/>
          </w:tcPr>
          <w:p w14:paraId="40366E35" w14:textId="77777777" w:rsidR="00066942" w:rsidRPr="00057099" w:rsidRDefault="00066942" w:rsidP="00D64537">
            <w:pPr>
              <w:jc w:val="right"/>
            </w:pPr>
          </w:p>
        </w:tc>
        <w:tc>
          <w:tcPr>
            <w:tcW w:w="284" w:type="dxa"/>
          </w:tcPr>
          <w:p w14:paraId="032EC4B2" w14:textId="77777777" w:rsidR="00066942" w:rsidRPr="00057099" w:rsidRDefault="00066942" w:rsidP="00D64537"/>
        </w:tc>
        <w:tc>
          <w:tcPr>
            <w:tcW w:w="4536" w:type="dxa"/>
          </w:tcPr>
          <w:p w14:paraId="343C812F"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066942" w:rsidRPr="00057099" w14:paraId="4EC3C72A" w14:textId="77777777" w:rsidTr="00D64537">
        <w:trPr>
          <w:cantSplit/>
        </w:trPr>
        <w:tc>
          <w:tcPr>
            <w:tcW w:w="2948" w:type="dxa"/>
          </w:tcPr>
          <w:p w14:paraId="5208E1CE" w14:textId="77777777" w:rsidR="00066942" w:rsidRPr="00057099" w:rsidRDefault="00066942" w:rsidP="00D64537"/>
          <w:p w14:paraId="39CB754D" w14:textId="77777777" w:rsidR="00066942" w:rsidRPr="00057099" w:rsidRDefault="00066942" w:rsidP="00D64537"/>
        </w:tc>
        <w:tc>
          <w:tcPr>
            <w:tcW w:w="851" w:type="dxa"/>
          </w:tcPr>
          <w:p w14:paraId="4D5FE02A" w14:textId="77777777" w:rsidR="00066942" w:rsidRPr="00057099" w:rsidRDefault="00066942" w:rsidP="00D64537">
            <w:pPr>
              <w:jc w:val="right"/>
            </w:pPr>
          </w:p>
        </w:tc>
        <w:tc>
          <w:tcPr>
            <w:tcW w:w="284" w:type="dxa"/>
          </w:tcPr>
          <w:p w14:paraId="72279940" w14:textId="77777777" w:rsidR="00066942" w:rsidRPr="00057099" w:rsidRDefault="00066942" w:rsidP="00D64537"/>
        </w:tc>
        <w:tc>
          <w:tcPr>
            <w:tcW w:w="4536" w:type="dxa"/>
          </w:tcPr>
          <w:p w14:paraId="742F1EF6" w14:textId="77777777" w:rsidR="00066942" w:rsidRPr="00057099" w:rsidRDefault="00066942" w:rsidP="00066942">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bl>
    <w:p w14:paraId="26109F22" w14:textId="38A51495" w:rsidR="00066942" w:rsidRPr="00057099" w:rsidRDefault="00066942" w:rsidP="005B35B1">
      <w:pPr>
        <w:pStyle w:val="Heading2"/>
        <w:numPr>
          <w:ilvl w:val="1"/>
          <w:numId w:val="19"/>
        </w:numPr>
      </w:pPr>
      <w:bookmarkStart w:id="193" w:name="_Toc50706363"/>
      <w:bookmarkStart w:id="194" w:name="_Toc54965544"/>
      <w:r w:rsidRPr="00057099">
        <w:t>Nevenbestanddelen</w:t>
      </w:r>
      <w:bookmarkEnd w:id="193"/>
      <w:bookmarkEnd w:id="194"/>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1E2792" w:rsidRPr="00057099" w14:paraId="1FEB77CC" w14:textId="77777777" w:rsidTr="00D62E73">
        <w:trPr>
          <w:cantSplit/>
        </w:trPr>
        <w:tc>
          <w:tcPr>
            <w:tcW w:w="3227" w:type="dxa"/>
          </w:tcPr>
          <w:p w14:paraId="708095E2" w14:textId="77777777" w:rsidR="001E2792" w:rsidRPr="00057099" w:rsidRDefault="001E2792" w:rsidP="00D62E73">
            <w:r w:rsidRPr="00057099">
              <w:t>Materiaal verbindingsmiddelen</w:t>
            </w:r>
          </w:p>
        </w:tc>
        <w:tc>
          <w:tcPr>
            <w:tcW w:w="567" w:type="dxa"/>
          </w:tcPr>
          <w:p w14:paraId="1002EC0D" w14:textId="77777777" w:rsidR="001E2792" w:rsidRPr="00057099" w:rsidRDefault="001E2792" w:rsidP="00D62E73">
            <w:pPr>
              <w:spacing w:line="240" w:lineRule="exact"/>
              <w:jc w:val="right"/>
            </w:pPr>
          </w:p>
        </w:tc>
        <w:tc>
          <w:tcPr>
            <w:tcW w:w="284" w:type="dxa"/>
          </w:tcPr>
          <w:p w14:paraId="5B266665" w14:textId="77777777" w:rsidR="001E2792" w:rsidRPr="00057099" w:rsidRDefault="001E2792" w:rsidP="00D62E73">
            <w:pPr>
              <w:spacing w:line="240" w:lineRule="exact"/>
            </w:pPr>
            <w:r w:rsidRPr="00057099">
              <w:t>:</w:t>
            </w:r>
          </w:p>
        </w:tc>
        <w:tc>
          <w:tcPr>
            <w:tcW w:w="4990" w:type="dxa"/>
          </w:tcPr>
          <w:p w14:paraId="6B3308F4" w14:textId="25ABABAB" w:rsidR="001E2792" w:rsidRPr="00057099" w:rsidRDefault="001E2792" w:rsidP="00D62E73">
            <w:pPr>
              <w:spacing w:line="240" w:lineRule="exact"/>
            </w:pPr>
            <w:r w:rsidRPr="00057099">
              <w:t xml:space="preserve">volgens </w:t>
            </w:r>
            <w:r w:rsidR="004D7395" w:rsidRPr="00057099">
              <w:t>Bundel AV 2018 WT</w:t>
            </w:r>
            <w:r w:rsidRPr="00057099">
              <w:t>, hoofdstuk 2</w:t>
            </w:r>
          </w:p>
        </w:tc>
      </w:tr>
      <w:tr w:rsidR="001E2792" w:rsidRPr="00057099" w14:paraId="117D1616" w14:textId="77777777" w:rsidTr="00D62E73">
        <w:trPr>
          <w:cantSplit/>
        </w:trPr>
        <w:tc>
          <w:tcPr>
            <w:tcW w:w="3227" w:type="dxa"/>
          </w:tcPr>
          <w:p w14:paraId="275F8A07" w14:textId="77777777" w:rsidR="001E2792" w:rsidRPr="00057099" w:rsidRDefault="001E2792" w:rsidP="00D62E73">
            <w:pPr>
              <w:spacing w:line="240" w:lineRule="exact"/>
            </w:pPr>
            <w:r w:rsidRPr="00057099">
              <w:t>Materiaal ondersteuningsconstructies</w:t>
            </w:r>
          </w:p>
        </w:tc>
        <w:tc>
          <w:tcPr>
            <w:tcW w:w="567" w:type="dxa"/>
          </w:tcPr>
          <w:p w14:paraId="173EFBDF" w14:textId="77777777" w:rsidR="001E2792" w:rsidRPr="00057099" w:rsidRDefault="001E2792" w:rsidP="00D62E73">
            <w:pPr>
              <w:spacing w:line="240" w:lineRule="exact"/>
              <w:jc w:val="right"/>
            </w:pPr>
          </w:p>
        </w:tc>
        <w:tc>
          <w:tcPr>
            <w:tcW w:w="284" w:type="dxa"/>
          </w:tcPr>
          <w:p w14:paraId="66515EDE" w14:textId="77777777" w:rsidR="001E2792" w:rsidRPr="00057099" w:rsidRDefault="001E2792" w:rsidP="00D62E73">
            <w:pPr>
              <w:spacing w:line="240" w:lineRule="exact"/>
            </w:pPr>
            <w:r w:rsidRPr="00057099">
              <w:t>:</w:t>
            </w:r>
          </w:p>
        </w:tc>
        <w:tc>
          <w:tcPr>
            <w:tcW w:w="4990" w:type="dxa"/>
          </w:tcPr>
          <w:p w14:paraId="5AB16814" w14:textId="77777777" w:rsidR="001E2792" w:rsidRPr="00057099" w:rsidRDefault="001E2792" w:rsidP="00D62E73">
            <w:pPr>
              <w:spacing w:line="240" w:lineRule="exact"/>
            </w:pPr>
            <w:r w:rsidRPr="00057099">
              <w:t>roestvaststaal AISI 304, thermisch verzinkt staal</w:t>
            </w:r>
          </w:p>
          <w:p w14:paraId="62F2A3A7" w14:textId="77777777" w:rsidR="001E2792" w:rsidRPr="00057099" w:rsidRDefault="001E2792" w:rsidP="00D62E73">
            <w:pPr>
              <w:spacing w:line="240" w:lineRule="exact"/>
            </w:pPr>
          </w:p>
        </w:tc>
      </w:tr>
    </w:tbl>
    <w:p w14:paraId="30136F46" w14:textId="74A08D6B" w:rsidR="001E2792" w:rsidRPr="00057099" w:rsidRDefault="001E2792" w:rsidP="001E2792">
      <w:pPr>
        <w:pStyle w:val="BodyText"/>
      </w:pPr>
    </w:p>
    <w:p w14:paraId="5458502E" w14:textId="50780CB4" w:rsidR="00066942" w:rsidRPr="00057099" w:rsidRDefault="00066942" w:rsidP="005B35B1">
      <w:pPr>
        <w:pStyle w:val="Heading2"/>
        <w:numPr>
          <w:ilvl w:val="1"/>
          <w:numId w:val="19"/>
        </w:numPr>
      </w:pPr>
      <w:bookmarkStart w:id="195" w:name="_Toc50706364"/>
      <w:bookmarkStart w:id="196" w:name="_Toc54965545"/>
      <w:r w:rsidRPr="00057099">
        <w:t>Conservering</w:t>
      </w:r>
      <w:bookmarkEnd w:id="195"/>
      <w:bookmarkEnd w:id="196"/>
    </w:p>
    <w:p w14:paraId="5B08CFBF" w14:textId="77777777" w:rsidR="00066942" w:rsidRPr="00057099" w:rsidRDefault="00066942" w:rsidP="00066942">
      <w:r w:rsidRPr="00057099">
        <w:t>Alle genoemde stalen onderdelen conserveren zoals genoemd in de voorschriften:</w:t>
      </w:r>
    </w:p>
    <w:p w14:paraId="7C16C6D2" w14:textId="77777777" w:rsidR="00066942" w:rsidRPr="00057099" w:rsidRDefault="00066942" w:rsidP="00066942"/>
    <w:p w14:paraId="10D670D6" w14:textId="288C4842" w:rsidR="00066942" w:rsidRPr="00057099" w:rsidRDefault="00066942" w:rsidP="005B35B1">
      <w:pPr>
        <w:pStyle w:val="Heading2"/>
        <w:numPr>
          <w:ilvl w:val="1"/>
          <w:numId w:val="19"/>
        </w:numPr>
      </w:pPr>
      <w:bookmarkStart w:id="197" w:name="_Toc50706365"/>
      <w:bookmarkStart w:id="198" w:name="_Toc54965546"/>
      <w:r w:rsidRPr="00057099">
        <w:lastRenderedPageBreak/>
        <w:t>Keuringen en beproevingen</w:t>
      </w:r>
      <w:bookmarkEnd w:id="197"/>
      <w:bookmarkEnd w:id="198"/>
    </w:p>
    <w:p w14:paraId="0DB36FAD" w14:textId="77777777" w:rsidR="00066942" w:rsidRPr="00057099" w:rsidRDefault="00066942" w:rsidP="00066942">
      <w:r w:rsidRPr="00057099">
        <w:t>Naast de algemeen gebruikelijke keuringen en beproevingen, zoals genoemd in de algemene technische werken, dienen voor dit onderdeel door de aannemer de volgende beproevingen te worden uitgevoerd:</w:t>
      </w:r>
    </w:p>
    <w:p w14:paraId="37D00096" w14:textId="77777777" w:rsidR="00066942" w:rsidRPr="00057099" w:rsidRDefault="00066942" w:rsidP="00066942"/>
    <w:p w14:paraId="41B351EF" w14:textId="77777777" w:rsidR="00066942" w:rsidRPr="00057099" w:rsidRDefault="00066942" w:rsidP="00066942">
      <w:r w:rsidRPr="00057099">
        <w:t>Voor de verzending naar de bouwplaats (FAT):</w:t>
      </w:r>
    </w:p>
    <w:p w14:paraId="175B16B1" w14:textId="77777777" w:rsidR="00066942" w:rsidRPr="00057099" w:rsidRDefault="00066942" w:rsidP="00066942">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w:t>
      </w:r>
    </w:p>
    <w:p w14:paraId="1C82481D" w14:textId="77777777" w:rsidR="00066942" w:rsidRPr="00057099" w:rsidRDefault="00066942" w:rsidP="00066942"/>
    <w:p w14:paraId="4D1542C5" w14:textId="77777777" w:rsidR="00066942" w:rsidRPr="00057099" w:rsidRDefault="00066942" w:rsidP="00066942">
      <w:r w:rsidRPr="00057099">
        <w:t>Na de montage ten behoeve van de oplevering (SAT):</w:t>
      </w:r>
    </w:p>
    <w:p w14:paraId="43AF6F49" w14:textId="77777777" w:rsidR="00066942" w:rsidRPr="00057099" w:rsidRDefault="00066942" w:rsidP="00066942">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 conservering.</w:t>
      </w:r>
    </w:p>
    <w:p w14:paraId="3C4D16B1" w14:textId="77777777" w:rsidR="00066942" w:rsidRPr="00057099" w:rsidRDefault="00066942" w:rsidP="00066942">
      <w:pPr>
        <w:pStyle w:val="Bullet1"/>
        <w:tabs>
          <w:tab w:val="clear" w:pos="1135"/>
          <w:tab w:val="num" w:pos="426"/>
          <w:tab w:val="num" w:pos="657"/>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Lekdichtheidtest</w:t>
      </w:r>
      <w:proofErr w:type="spellEnd"/>
      <w:r w:rsidRPr="00057099">
        <w:rPr>
          <w:rFonts w:eastAsiaTheme="minorEastAsia" w:cstheme="minorBidi"/>
          <w:noProof w:val="0"/>
          <w:color w:val="00577E" w:themeColor="text1"/>
          <w:sz w:val="20"/>
          <w:lang w:val="nl-NL" w:eastAsia="en-GB"/>
        </w:rPr>
        <w:t xml:space="preserve"> leidingwerk en appendages.</w:t>
      </w:r>
    </w:p>
    <w:p w14:paraId="746C4F9A" w14:textId="77777777" w:rsidR="00066942" w:rsidRPr="00057099" w:rsidRDefault="00066942" w:rsidP="00066942">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Capaciteitstest.</w:t>
      </w:r>
    </w:p>
    <w:p w14:paraId="668B3983" w14:textId="49931225" w:rsidR="00066942" w:rsidRPr="00057099" w:rsidRDefault="00066942" w:rsidP="00066942">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Trillingsmeting.</w:t>
      </w:r>
    </w:p>
    <w:p w14:paraId="5D25AAE8" w14:textId="4983EDC1" w:rsidR="00ED5AAA" w:rsidRPr="00057099" w:rsidRDefault="00ED5AAA">
      <w:pPr>
        <w:rPr>
          <w:rFonts w:cs="Arial"/>
          <w:highlight w:val="magenta"/>
        </w:rPr>
      </w:pPr>
      <w:r w:rsidRPr="00057099">
        <w:rPr>
          <w:highlight w:val="magenta"/>
        </w:rPr>
        <w:br w:type="page"/>
      </w:r>
    </w:p>
    <w:p w14:paraId="1DF560F3" w14:textId="5C87BA6B" w:rsidR="00902FD4" w:rsidRPr="00057099" w:rsidRDefault="00902FD4" w:rsidP="00902FD4">
      <w:pPr>
        <w:pStyle w:val="Heading1"/>
      </w:pPr>
      <w:bookmarkStart w:id="199" w:name="_Toc54965547"/>
      <w:r w:rsidRPr="00057099">
        <w:lastRenderedPageBreak/>
        <w:t>Metaalzouten doseerinstallatie</w:t>
      </w:r>
      <w:bookmarkEnd w:id="199"/>
      <w:r w:rsidRPr="00057099">
        <w:t xml:space="preserve"> </w:t>
      </w:r>
    </w:p>
    <w:p w14:paraId="19DCC289" w14:textId="0BB9FD8F" w:rsidR="007244A4" w:rsidRPr="00057099" w:rsidRDefault="007244A4" w:rsidP="007244A4">
      <w:pPr>
        <w:tabs>
          <w:tab w:val="left" w:pos="3544"/>
          <w:tab w:val="left" w:pos="3969"/>
        </w:tabs>
      </w:pPr>
      <w:r w:rsidRPr="00057099">
        <w:t>De bestaande metaalzouten opslag en doseringsinstallatie, bestaande uit een kunststof tank en een doseerpomp in een doseerkast, dient volledig te worden geamoveerd. Op dezelfde locatie dient een nieuwe metaalzouten doseerinstallatie inclusief nieuwe opslagtank te worden gerealiseerd. De installatie plaatsen op de bestaande betonnen fundatieplaat. De bestaande nooddouche dient te worden vervangen door een nieuwe nooddouche.</w:t>
      </w:r>
    </w:p>
    <w:p w14:paraId="79410447" w14:textId="77777777" w:rsidR="007244A4" w:rsidRPr="00057099" w:rsidRDefault="007244A4" w:rsidP="007244A4">
      <w:pPr>
        <w:tabs>
          <w:tab w:val="left" w:pos="3544"/>
          <w:tab w:val="left" w:pos="3969"/>
        </w:tabs>
      </w:pPr>
    </w:p>
    <w:p w14:paraId="69950CC6" w14:textId="451FA4F1" w:rsidR="00902FD4" w:rsidRPr="00057099" w:rsidRDefault="007244A4" w:rsidP="007244A4">
      <w:r w:rsidRPr="00057099">
        <w:t>De installatie (opslagtank en leidingwerk) dient te voldoen aan de eisen zoals deze worden gesteld in de BRL K903/08</w:t>
      </w:r>
      <w:r w:rsidR="00ED5AAA" w:rsidRPr="00057099">
        <w:t xml:space="preserve">. </w:t>
      </w:r>
    </w:p>
    <w:p w14:paraId="53AE38F5" w14:textId="77777777" w:rsidR="00902FD4" w:rsidRPr="00057099" w:rsidRDefault="00902FD4" w:rsidP="00902FD4"/>
    <w:p w14:paraId="5DCC02B1" w14:textId="1AA58FBB" w:rsidR="00902FD4" w:rsidRPr="00057099" w:rsidRDefault="00902FD4" w:rsidP="00902FD4">
      <w:pPr>
        <w:pStyle w:val="Heading2"/>
      </w:pPr>
      <w:bookmarkStart w:id="200" w:name="_Toc54965548"/>
      <w:r w:rsidRPr="00057099">
        <w:t>Leveringsomvang</w:t>
      </w:r>
      <w:bookmarkEnd w:id="200"/>
    </w:p>
    <w:p w14:paraId="76902B85" w14:textId="77777777" w:rsidR="00902FD4" w:rsidRPr="00057099" w:rsidRDefault="00902FD4" w:rsidP="00902FD4">
      <w:r w:rsidRPr="00057099">
        <w:t>De leveringsomvang bestaat uit:</w:t>
      </w:r>
    </w:p>
    <w:p w14:paraId="13E28AC0" w14:textId="6DEC1170" w:rsidR="00902FD4" w:rsidRPr="00057099" w:rsidRDefault="00954D76"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één</w:t>
      </w:r>
      <w:r w:rsidR="00902FD4" w:rsidRPr="00057099">
        <w:rPr>
          <w:color w:val="00577E" w:themeColor="text1"/>
          <w:sz w:val="20"/>
          <w:lang w:val="nl-NL"/>
        </w:rPr>
        <w:t xml:space="preserve"> opslagtank;</w:t>
      </w:r>
    </w:p>
    <w:p w14:paraId="74F19DEC" w14:textId="151744A3" w:rsidR="00902FD4" w:rsidRPr="00057099" w:rsidRDefault="00954D76"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twee</w:t>
      </w:r>
      <w:r w:rsidR="00902FD4" w:rsidRPr="00057099">
        <w:rPr>
          <w:color w:val="00577E" w:themeColor="text1"/>
          <w:sz w:val="20"/>
          <w:lang w:val="nl-NL"/>
        </w:rPr>
        <w:t xml:space="preserve"> doseerpomp</w:t>
      </w:r>
      <w:r w:rsidRPr="00057099">
        <w:rPr>
          <w:color w:val="00577E" w:themeColor="text1"/>
          <w:sz w:val="20"/>
          <w:lang w:val="nl-NL"/>
        </w:rPr>
        <w:t>en</w:t>
      </w:r>
      <w:r w:rsidR="00902FD4" w:rsidRPr="00057099">
        <w:rPr>
          <w:color w:val="00577E" w:themeColor="text1"/>
          <w:sz w:val="20"/>
          <w:lang w:val="nl-NL"/>
        </w:rPr>
        <w:t>;</w:t>
      </w:r>
    </w:p>
    <w:p w14:paraId="74444D15" w14:textId="76E8DD15" w:rsidR="00902FD4" w:rsidRPr="00057099" w:rsidRDefault="00954D76"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één</w:t>
      </w:r>
      <w:r w:rsidR="00902FD4" w:rsidRPr="00057099">
        <w:rPr>
          <w:color w:val="00577E" w:themeColor="text1"/>
          <w:sz w:val="20"/>
          <w:lang w:val="nl-NL"/>
        </w:rPr>
        <w:t xml:space="preserve"> opstellingskast;</w:t>
      </w:r>
    </w:p>
    <w:p w14:paraId="5E766BD5" w14:textId="1FE9AD9B" w:rsidR="00831766" w:rsidRPr="00057099" w:rsidRDefault="00831766"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één nooddouche;</w:t>
      </w:r>
    </w:p>
    <w:p w14:paraId="7FB99AD8"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het leidingwerk met appendages</w:t>
      </w:r>
    </w:p>
    <w:p w14:paraId="0E765C10"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de nevenbestanddelen.</w:t>
      </w:r>
    </w:p>
    <w:p w14:paraId="6DB69492" w14:textId="77777777" w:rsidR="00902FD4" w:rsidRPr="00057099" w:rsidRDefault="00902FD4" w:rsidP="00902FD4"/>
    <w:p w14:paraId="106E9F2D" w14:textId="77777777" w:rsidR="00902FD4" w:rsidRPr="00057099" w:rsidRDefault="00902FD4" w:rsidP="00902FD4">
      <w:pPr>
        <w:pStyle w:val="Heading2"/>
      </w:pPr>
      <w:r w:rsidRPr="00057099">
        <w:tab/>
      </w:r>
      <w:bookmarkStart w:id="201" w:name="_Toc54965549"/>
      <w:r w:rsidRPr="00057099">
        <w:t>Algemeen</w:t>
      </w:r>
      <w:bookmarkEnd w:id="201"/>
    </w:p>
    <w:tbl>
      <w:tblPr>
        <w:tblW w:w="8613" w:type="dxa"/>
        <w:tblLayout w:type="fixed"/>
        <w:tblLook w:val="01E0" w:firstRow="1" w:lastRow="1" w:firstColumn="1" w:lastColumn="1" w:noHBand="0" w:noVBand="0"/>
      </w:tblPr>
      <w:tblGrid>
        <w:gridCol w:w="2948"/>
        <w:gridCol w:w="851"/>
        <w:gridCol w:w="284"/>
        <w:gridCol w:w="4530"/>
      </w:tblGrid>
      <w:tr w:rsidR="00902FD4" w:rsidRPr="00057099" w14:paraId="64BBCE80" w14:textId="77777777" w:rsidTr="00954D76">
        <w:tc>
          <w:tcPr>
            <w:tcW w:w="2948" w:type="dxa"/>
          </w:tcPr>
          <w:p w14:paraId="7EDD37D1" w14:textId="77777777" w:rsidR="00902FD4" w:rsidRPr="00057099" w:rsidRDefault="00902FD4" w:rsidP="00954D76">
            <w:pPr>
              <w:spacing w:line="240" w:lineRule="exact"/>
            </w:pPr>
            <w:r w:rsidRPr="00057099">
              <w:t>P&amp;ID-nummer</w:t>
            </w:r>
          </w:p>
        </w:tc>
        <w:tc>
          <w:tcPr>
            <w:tcW w:w="851" w:type="dxa"/>
          </w:tcPr>
          <w:p w14:paraId="07B34F28" w14:textId="77777777" w:rsidR="00902FD4" w:rsidRPr="00057099" w:rsidRDefault="00902FD4" w:rsidP="00954D76">
            <w:pPr>
              <w:spacing w:line="240" w:lineRule="exact"/>
            </w:pPr>
          </w:p>
        </w:tc>
        <w:tc>
          <w:tcPr>
            <w:tcW w:w="284" w:type="dxa"/>
          </w:tcPr>
          <w:p w14:paraId="04F05952" w14:textId="77777777" w:rsidR="00902FD4" w:rsidRPr="00057099" w:rsidRDefault="00902FD4" w:rsidP="00954D76">
            <w:pPr>
              <w:spacing w:line="240" w:lineRule="exact"/>
            </w:pPr>
            <w:r w:rsidRPr="00057099">
              <w:t>:</w:t>
            </w:r>
          </w:p>
        </w:tc>
        <w:tc>
          <w:tcPr>
            <w:tcW w:w="4530" w:type="dxa"/>
          </w:tcPr>
          <w:p w14:paraId="139F6394" w14:textId="41575F1D" w:rsidR="00902FD4" w:rsidRPr="00057099" w:rsidRDefault="00954D76" w:rsidP="00954D76">
            <w:pPr>
              <w:spacing w:line="240" w:lineRule="exact"/>
            </w:pPr>
            <w:r w:rsidRPr="00057099">
              <w:t>NW 3E--755</w:t>
            </w:r>
          </w:p>
        </w:tc>
      </w:tr>
      <w:tr w:rsidR="00954D76" w:rsidRPr="00057099" w14:paraId="1BBA1CCF" w14:textId="77777777" w:rsidTr="00954D76">
        <w:trPr>
          <w:cantSplit/>
        </w:trPr>
        <w:tc>
          <w:tcPr>
            <w:tcW w:w="2948" w:type="dxa"/>
          </w:tcPr>
          <w:p w14:paraId="2B8BDE4A" w14:textId="77777777" w:rsidR="00954D76" w:rsidRPr="00057099" w:rsidRDefault="00954D76" w:rsidP="00954D76">
            <w:pPr>
              <w:spacing w:line="240" w:lineRule="exact"/>
            </w:pPr>
            <w:r w:rsidRPr="00057099">
              <w:t>positienummer</w:t>
            </w:r>
          </w:p>
        </w:tc>
        <w:tc>
          <w:tcPr>
            <w:tcW w:w="851" w:type="dxa"/>
          </w:tcPr>
          <w:p w14:paraId="2FDB760E" w14:textId="77777777" w:rsidR="00954D76" w:rsidRPr="00057099" w:rsidRDefault="00954D76" w:rsidP="00954D76">
            <w:pPr>
              <w:spacing w:line="240" w:lineRule="exact"/>
            </w:pPr>
          </w:p>
        </w:tc>
        <w:tc>
          <w:tcPr>
            <w:tcW w:w="284" w:type="dxa"/>
          </w:tcPr>
          <w:p w14:paraId="114CC145" w14:textId="77777777" w:rsidR="00954D76" w:rsidRPr="00057099" w:rsidRDefault="00954D76" w:rsidP="00954D76">
            <w:pPr>
              <w:spacing w:line="240" w:lineRule="exact"/>
            </w:pPr>
            <w:r w:rsidRPr="00057099">
              <w:t>:</w:t>
            </w:r>
          </w:p>
        </w:tc>
        <w:tc>
          <w:tcPr>
            <w:tcW w:w="4530" w:type="dxa"/>
          </w:tcPr>
          <w:p w14:paraId="489F20CC" w14:textId="47EE294C" w:rsidR="00954D76" w:rsidRPr="00057099" w:rsidRDefault="00954D76" w:rsidP="00954D76">
            <w:pPr>
              <w:spacing w:line="240" w:lineRule="exact"/>
            </w:pPr>
            <w:r w:rsidRPr="00057099">
              <w:t>FE5500</w:t>
            </w:r>
          </w:p>
        </w:tc>
      </w:tr>
      <w:tr w:rsidR="00902FD4" w:rsidRPr="00057099" w14:paraId="0646B492" w14:textId="77777777" w:rsidTr="00954D76">
        <w:tc>
          <w:tcPr>
            <w:tcW w:w="2948" w:type="dxa"/>
          </w:tcPr>
          <w:p w14:paraId="13EDE503" w14:textId="77777777" w:rsidR="00902FD4" w:rsidRPr="00057099" w:rsidRDefault="00902FD4" w:rsidP="00954D76">
            <w:pPr>
              <w:spacing w:line="240" w:lineRule="exact"/>
            </w:pPr>
            <w:r w:rsidRPr="00057099">
              <w:t>opstelling</w:t>
            </w:r>
          </w:p>
        </w:tc>
        <w:tc>
          <w:tcPr>
            <w:tcW w:w="851" w:type="dxa"/>
          </w:tcPr>
          <w:p w14:paraId="287755C5" w14:textId="77777777" w:rsidR="00902FD4" w:rsidRPr="00057099" w:rsidRDefault="00902FD4" w:rsidP="00954D76">
            <w:pPr>
              <w:spacing w:line="240" w:lineRule="exact"/>
            </w:pPr>
          </w:p>
        </w:tc>
        <w:tc>
          <w:tcPr>
            <w:tcW w:w="284" w:type="dxa"/>
          </w:tcPr>
          <w:p w14:paraId="05222A75" w14:textId="77777777" w:rsidR="00902FD4" w:rsidRPr="00057099" w:rsidRDefault="00902FD4" w:rsidP="00954D76">
            <w:pPr>
              <w:spacing w:line="240" w:lineRule="exact"/>
            </w:pPr>
            <w:r w:rsidRPr="00057099">
              <w:t>:</w:t>
            </w:r>
          </w:p>
        </w:tc>
        <w:tc>
          <w:tcPr>
            <w:tcW w:w="4530" w:type="dxa"/>
          </w:tcPr>
          <w:p w14:paraId="0AC36D59" w14:textId="72440FFE" w:rsidR="00902FD4" w:rsidRPr="00057099" w:rsidRDefault="00954D76" w:rsidP="00954D76">
            <w:pPr>
              <w:spacing w:line="240" w:lineRule="exact"/>
            </w:pPr>
            <w:r w:rsidRPr="00057099">
              <w:t>Buiten op betonnen fundatieplaat</w:t>
            </w:r>
          </w:p>
        </w:tc>
      </w:tr>
    </w:tbl>
    <w:p w14:paraId="28C20325" w14:textId="77777777" w:rsidR="00902FD4" w:rsidRPr="00057099" w:rsidRDefault="00902FD4" w:rsidP="00902FD4"/>
    <w:p w14:paraId="35FF6009" w14:textId="77777777" w:rsidR="00902FD4" w:rsidRPr="00057099" w:rsidRDefault="00902FD4" w:rsidP="00902FD4">
      <w:pPr>
        <w:pStyle w:val="Heading2"/>
      </w:pPr>
      <w:r w:rsidRPr="00057099">
        <w:tab/>
      </w:r>
      <w:bookmarkStart w:id="202" w:name="_Toc54965550"/>
      <w:r w:rsidRPr="00057099">
        <w:t>Ontwerpgegevens</w:t>
      </w:r>
      <w:bookmarkEnd w:id="202"/>
    </w:p>
    <w:tbl>
      <w:tblPr>
        <w:tblW w:w="0" w:type="auto"/>
        <w:tblLayout w:type="fixed"/>
        <w:tblLook w:val="01E0" w:firstRow="1" w:lastRow="1" w:firstColumn="1" w:lastColumn="1" w:noHBand="0" w:noVBand="0"/>
      </w:tblPr>
      <w:tblGrid>
        <w:gridCol w:w="2948"/>
        <w:gridCol w:w="851"/>
        <w:gridCol w:w="284"/>
        <w:gridCol w:w="4530"/>
        <w:gridCol w:w="6"/>
      </w:tblGrid>
      <w:tr w:rsidR="00902FD4" w:rsidRPr="00057099" w14:paraId="1C7E5C16" w14:textId="77777777" w:rsidTr="00954D76">
        <w:tc>
          <w:tcPr>
            <w:tcW w:w="2948" w:type="dxa"/>
          </w:tcPr>
          <w:p w14:paraId="2113F896" w14:textId="77777777" w:rsidR="00902FD4" w:rsidRPr="00057099" w:rsidRDefault="00902FD4" w:rsidP="00954D76">
            <w:r w:rsidRPr="00057099">
              <w:t>medium gegevens:</w:t>
            </w:r>
          </w:p>
        </w:tc>
        <w:tc>
          <w:tcPr>
            <w:tcW w:w="851" w:type="dxa"/>
          </w:tcPr>
          <w:p w14:paraId="163458A1" w14:textId="77777777" w:rsidR="00902FD4" w:rsidRPr="00057099" w:rsidRDefault="00902FD4" w:rsidP="00954D76">
            <w:pPr>
              <w:jc w:val="right"/>
            </w:pPr>
          </w:p>
        </w:tc>
        <w:tc>
          <w:tcPr>
            <w:tcW w:w="284" w:type="dxa"/>
          </w:tcPr>
          <w:p w14:paraId="7138CC90" w14:textId="77777777" w:rsidR="00902FD4" w:rsidRPr="00057099" w:rsidRDefault="00902FD4" w:rsidP="00954D76"/>
        </w:tc>
        <w:tc>
          <w:tcPr>
            <w:tcW w:w="4536" w:type="dxa"/>
            <w:gridSpan w:val="2"/>
          </w:tcPr>
          <w:p w14:paraId="2B0C935F" w14:textId="77777777" w:rsidR="00902FD4" w:rsidRPr="00057099" w:rsidRDefault="00902FD4" w:rsidP="00954D76"/>
        </w:tc>
      </w:tr>
      <w:tr w:rsidR="00902FD4" w:rsidRPr="00057099" w14:paraId="1E540EDE" w14:textId="77777777" w:rsidTr="00954D76">
        <w:tc>
          <w:tcPr>
            <w:tcW w:w="2948" w:type="dxa"/>
          </w:tcPr>
          <w:p w14:paraId="369F70CA"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medium</w:t>
            </w:r>
          </w:p>
        </w:tc>
        <w:tc>
          <w:tcPr>
            <w:tcW w:w="851" w:type="dxa"/>
          </w:tcPr>
          <w:p w14:paraId="1DB6C316" w14:textId="77777777" w:rsidR="00902FD4" w:rsidRPr="00057099" w:rsidRDefault="00902FD4" w:rsidP="00954D76">
            <w:pPr>
              <w:jc w:val="right"/>
            </w:pPr>
          </w:p>
        </w:tc>
        <w:tc>
          <w:tcPr>
            <w:tcW w:w="284" w:type="dxa"/>
          </w:tcPr>
          <w:p w14:paraId="0766E455" w14:textId="77777777" w:rsidR="00902FD4" w:rsidRPr="00057099" w:rsidRDefault="00902FD4" w:rsidP="00954D76">
            <w:r w:rsidRPr="00057099">
              <w:t>:</w:t>
            </w:r>
          </w:p>
        </w:tc>
        <w:tc>
          <w:tcPr>
            <w:tcW w:w="4536" w:type="dxa"/>
            <w:gridSpan w:val="2"/>
          </w:tcPr>
          <w:p w14:paraId="11525358" w14:textId="4DF81E0B" w:rsidR="00902FD4" w:rsidRPr="00057099" w:rsidRDefault="00954D76" w:rsidP="00954D76">
            <w:r w:rsidRPr="00057099">
              <w:t>ijzerchloridesulfaatoplossing</w:t>
            </w:r>
          </w:p>
        </w:tc>
      </w:tr>
      <w:tr w:rsidR="00902FD4" w:rsidRPr="00057099" w14:paraId="63E2C406" w14:textId="77777777" w:rsidTr="00954D76">
        <w:tc>
          <w:tcPr>
            <w:tcW w:w="2948" w:type="dxa"/>
          </w:tcPr>
          <w:p w14:paraId="19CB2175"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concentratie</w:t>
            </w:r>
          </w:p>
        </w:tc>
        <w:tc>
          <w:tcPr>
            <w:tcW w:w="851" w:type="dxa"/>
          </w:tcPr>
          <w:p w14:paraId="20CF51EF" w14:textId="77777777" w:rsidR="00902FD4" w:rsidRPr="00057099" w:rsidRDefault="00902FD4" w:rsidP="00954D76">
            <w:pPr>
              <w:jc w:val="right"/>
            </w:pPr>
            <w:r w:rsidRPr="00057099">
              <w:t>%</w:t>
            </w:r>
          </w:p>
        </w:tc>
        <w:tc>
          <w:tcPr>
            <w:tcW w:w="284" w:type="dxa"/>
          </w:tcPr>
          <w:p w14:paraId="4C86FBCA" w14:textId="77777777" w:rsidR="00902FD4" w:rsidRPr="00057099" w:rsidRDefault="00902FD4" w:rsidP="00954D76">
            <w:r w:rsidRPr="00057099">
              <w:t>:</w:t>
            </w:r>
          </w:p>
        </w:tc>
        <w:tc>
          <w:tcPr>
            <w:tcW w:w="4536" w:type="dxa"/>
            <w:gridSpan w:val="2"/>
          </w:tcPr>
          <w:p w14:paraId="71765689" w14:textId="6F37FB54" w:rsidR="00902FD4" w:rsidRPr="00057099" w:rsidRDefault="00954D76" w:rsidP="00954D76">
            <w:r w:rsidRPr="00057099">
              <w:t>12,2%</w:t>
            </w:r>
          </w:p>
        </w:tc>
      </w:tr>
      <w:tr w:rsidR="00902FD4" w:rsidRPr="00057099" w14:paraId="542C2453" w14:textId="77777777" w:rsidTr="00954D76">
        <w:tc>
          <w:tcPr>
            <w:tcW w:w="2948" w:type="dxa"/>
          </w:tcPr>
          <w:p w14:paraId="0D86F692"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temperatuur</w:t>
            </w:r>
          </w:p>
        </w:tc>
        <w:tc>
          <w:tcPr>
            <w:tcW w:w="851" w:type="dxa"/>
          </w:tcPr>
          <w:p w14:paraId="0DADF118" w14:textId="77777777" w:rsidR="00902FD4" w:rsidRPr="00057099" w:rsidRDefault="00902FD4" w:rsidP="00954D76">
            <w:pPr>
              <w:jc w:val="right"/>
            </w:pPr>
            <w:r w:rsidRPr="00057099">
              <w:t>°C</w:t>
            </w:r>
          </w:p>
        </w:tc>
        <w:tc>
          <w:tcPr>
            <w:tcW w:w="284" w:type="dxa"/>
          </w:tcPr>
          <w:p w14:paraId="6506E615" w14:textId="77777777" w:rsidR="00902FD4" w:rsidRPr="00057099" w:rsidRDefault="00902FD4" w:rsidP="00954D76">
            <w:r w:rsidRPr="00057099">
              <w:t>:</w:t>
            </w:r>
          </w:p>
        </w:tc>
        <w:tc>
          <w:tcPr>
            <w:tcW w:w="4536" w:type="dxa"/>
            <w:gridSpan w:val="2"/>
          </w:tcPr>
          <w:p w14:paraId="54B58E97" w14:textId="77777777" w:rsidR="00902FD4" w:rsidRPr="00057099" w:rsidRDefault="00902FD4" w:rsidP="00954D76">
            <w:r w:rsidRPr="00057099">
              <w:t>5-25</w:t>
            </w:r>
          </w:p>
        </w:tc>
      </w:tr>
      <w:tr w:rsidR="00902FD4" w:rsidRPr="00057099" w14:paraId="4A0E9B48" w14:textId="77777777" w:rsidTr="00954D76">
        <w:tc>
          <w:tcPr>
            <w:tcW w:w="2948" w:type="dxa"/>
          </w:tcPr>
          <w:p w14:paraId="3C7A6C74" w14:textId="77777777" w:rsidR="00902FD4" w:rsidRPr="00057099" w:rsidRDefault="00902FD4" w:rsidP="00954D76">
            <w:r w:rsidRPr="00057099">
              <w:t>ontwerp grondslagen</w:t>
            </w:r>
          </w:p>
        </w:tc>
        <w:tc>
          <w:tcPr>
            <w:tcW w:w="851" w:type="dxa"/>
          </w:tcPr>
          <w:p w14:paraId="3F9F71FC" w14:textId="77777777" w:rsidR="00902FD4" w:rsidRPr="00057099" w:rsidRDefault="00902FD4" w:rsidP="00954D76">
            <w:pPr>
              <w:jc w:val="right"/>
            </w:pPr>
          </w:p>
        </w:tc>
        <w:tc>
          <w:tcPr>
            <w:tcW w:w="284" w:type="dxa"/>
          </w:tcPr>
          <w:p w14:paraId="62E4B433" w14:textId="77777777" w:rsidR="00902FD4" w:rsidRPr="00057099" w:rsidRDefault="00902FD4" w:rsidP="00954D76">
            <w:r w:rsidRPr="00057099">
              <w:t>:</w:t>
            </w:r>
          </w:p>
        </w:tc>
        <w:tc>
          <w:tcPr>
            <w:tcW w:w="4536" w:type="dxa"/>
            <w:gridSpan w:val="2"/>
          </w:tcPr>
          <w:p w14:paraId="7AE1F8B1" w14:textId="77777777" w:rsidR="00902FD4" w:rsidRPr="00057099" w:rsidRDefault="00902FD4" w:rsidP="00954D76"/>
        </w:tc>
      </w:tr>
      <w:tr w:rsidR="00902FD4" w:rsidRPr="00057099" w14:paraId="7CCC3173" w14:textId="77777777" w:rsidTr="00954D76">
        <w:tc>
          <w:tcPr>
            <w:tcW w:w="2948" w:type="dxa"/>
          </w:tcPr>
          <w:p w14:paraId="2D67F219"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opslag capaciteit</w:t>
            </w:r>
          </w:p>
        </w:tc>
        <w:tc>
          <w:tcPr>
            <w:tcW w:w="851" w:type="dxa"/>
          </w:tcPr>
          <w:p w14:paraId="07BF73DD" w14:textId="77777777" w:rsidR="00902FD4" w:rsidRPr="00057099" w:rsidRDefault="00902FD4" w:rsidP="00954D76">
            <w:pPr>
              <w:jc w:val="right"/>
            </w:pPr>
            <w:r w:rsidRPr="00057099">
              <w:t>m</w:t>
            </w:r>
            <w:r w:rsidRPr="00057099">
              <w:rPr>
                <w:vertAlign w:val="superscript"/>
              </w:rPr>
              <w:t>3</w:t>
            </w:r>
          </w:p>
        </w:tc>
        <w:tc>
          <w:tcPr>
            <w:tcW w:w="284" w:type="dxa"/>
          </w:tcPr>
          <w:p w14:paraId="56CCA366" w14:textId="77777777" w:rsidR="00902FD4" w:rsidRPr="00057099" w:rsidRDefault="00902FD4" w:rsidP="00954D76">
            <w:r w:rsidRPr="00057099">
              <w:t>:</w:t>
            </w:r>
          </w:p>
        </w:tc>
        <w:tc>
          <w:tcPr>
            <w:tcW w:w="4536" w:type="dxa"/>
            <w:gridSpan w:val="2"/>
          </w:tcPr>
          <w:p w14:paraId="03A57027" w14:textId="393B2518" w:rsidR="00902FD4" w:rsidRPr="00057099" w:rsidRDefault="00954D76" w:rsidP="00954D76">
            <w:r w:rsidRPr="00057099">
              <w:t>10</w:t>
            </w:r>
            <w:r w:rsidR="00ED5AAA" w:rsidRPr="00057099">
              <w:t xml:space="preserve"> (netto)</w:t>
            </w:r>
          </w:p>
        </w:tc>
      </w:tr>
      <w:tr w:rsidR="00902FD4" w:rsidRPr="00057099" w14:paraId="61A76DF6" w14:textId="77777777" w:rsidTr="00954D76">
        <w:tc>
          <w:tcPr>
            <w:tcW w:w="2948" w:type="dxa"/>
          </w:tcPr>
          <w:p w14:paraId="40920C34"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doseer capaciteit</w:t>
            </w:r>
          </w:p>
        </w:tc>
        <w:tc>
          <w:tcPr>
            <w:tcW w:w="851" w:type="dxa"/>
          </w:tcPr>
          <w:p w14:paraId="3DEAF172" w14:textId="77777777" w:rsidR="00902FD4" w:rsidRPr="00057099" w:rsidRDefault="00902FD4" w:rsidP="00954D76">
            <w:pPr>
              <w:jc w:val="right"/>
            </w:pPr>
            <w:r w:rsidRPr="00057099">
              <w:t>l/h</w:t>
            </w:r>
          </w:p>
        </w:tc>
        <w:tc>
          <w:tcPr>
            <w:tcW w:w="284" w:type="dxa"/>
          </w:tcPr>
          <w:p w14:paraId="793D71FC" w14:textId="77777777" w:rsidR="00902FD4" w:rsidRPr="00057099" w:rsidRDefault="00902FD4" w:rsidP="00954D76">
            <w:r w:rsidRPr="00057099">
              <w:t>:</w:t>
            </w:r>
          </w:p>
        </w:tc>
        <w:tc>
          <w:tcPr>
            <w:tcW w:w="4536" w:type="dxa"/>
            <w:gridSpan w:val="2"/>
          </w:tcPr>
          <w:p w14:paraId="454ACD01" w14:textId="22EC9621" w:rsidR="00902FD4" w:rsidRPr="00057099" w:rsidRDefault="00954D76" w:rsidP="00954D76">
            <w:r w:rsidRPr="00057099">
              <w:t>45</w:t>
            </w:r>
          </w:p>
        </w:tc>
      </w:tr>
      <w:tr w:rsidR="00902FD4" w:rsidRPr="00057099" w14:paraId="5A1F7004" w14:textId="77777777" w:rsidTr="00954D76">
        <w:tc>
          <w:tcPr>
            <w:tcW w:w="2948" w:type="dxa"/>
          </w:tcPr>
          <w:p w14:paraId="6F3264F5" w14:textId="77777777" w:rsidR="00902FD4" w:rsidRPr="00057099" w:rsidRDefault="00902FD4" w:rsidP="00954D76">
            <w:r w:rsidRPr="00057099">
              <w:t>omgevingstemperatuur</w:t>
            </w:r>
          </w:p>
        </w:tc>
        <w:tc>
          <w:tcPr>
            <w:tcW w:w="851" w:type="dxa"/>
          </w:tcPr>
          <w:p w14:paraId="7B580F19" w14:textId="77777777" w:rsidR="00902FD4" w:rsidRPr="00057099" w:rsidRDefault="00902FD4" w:rsidP="00954D76">
            <w:pPr>
              <w:jc w:val="right"/>
            </w:pPr>
            <w:r w:rsidRPr="00057099">
              <w:t>°C</w:t>
            </w:r>
          </w:p>
        </w:tc>
        <w:tc>
          <w:tcPr>
            <w:tcW w:w="284" w:type="dxa"/>
          </w:tcPr>
          <w:p w14:paraId="7C483B46" w14:textId="77777777" w:rsidR="00902FD4" w:rsidRPr="00057099" w:rsidRDefault="00902FD4" w:rsidP="00954D76">
            <w:r w:rsidRPr="00057099">
              <w:t>:</w:t>
            </w:r>
          </w:p>
        </w:tc>
        <w:tc>
          <w:tcPr>
            <w:tcW w:w="4536" w:type="dxa"/>
            <w:gridSpan w:val="2"/>
          </w:tcPr>
          <w:p w14:paraId="7A16DCBE" w14:textId="77777777" w:rsidR="00902FD4" w:rsidRPr="00057099" w:rsidRDefault="00902FD4" w:rsidP="00954D76">
            <w:r w:rsidRPr="00057099">
              <w:t>min -5 / max 35.</w:t>
            </w:r>
          </w:p>
        </w:tc>
      </w:tr>
      <w:tr w:rsidR="00902FD4" w:rsidRPr="00057099" w14:paraId="25C835E5" w14:textId="77777777" w:rsidTr="00954D76">
        <w:tc>
          <w:tcPr>
            <w:tcW w:w="2948" w:type="dxa"/>
          </w:tcPr>
          <w:p w14:paraId="03192133" w14:textId="77777777" w:rsidR="00902FD4" w:rsidRPr="00057099" w:rsidRDefault="00902FD4" w:rsidP="00954D76">
            <w:r w:rsidRPr="00057099">
              <w:t>systeem</w:t>
            </w:r>
          </w:p>
        </w:tc>
        <w:tc>
          <w:tcPr>
            <w:tcW w:w="851" w:type="dxa"/>
          </w:tcPr>
          <w:p w14:paraId="761B4989" w14:textId="77777777" w:rsidR="00902FD4" w:rsidRPr="00057099" w:rsidRDefault="00902FD4" w:rsidP="00954D76">
            <w:pPr>
              <w:jc w:val="right"/>
            </w:pPr>
          </w:p>
        </w:tc>
        <w:tc>
          <w:tcPr>
            <w:tcW w:w="284" w:type="dxa"/>
          </w:tcPr>
          <w:p w14:paraId="0FE10CD4" w14:textId="77777777" w:rsidR="00902FD4" w:rsidRPr="00057099" w:rsidRDefault="00902FD4" w:rsidP="00954D76"/>
        </w:tc>
        <w:tc>
          <w:tcPr>
            <w:tcW w:w="4536" w:type="dxa"/>
            <w:gridSpan w:val="2"/>
          </w:tcPr>
          <w:p w14:paraId="47B5D564" w14:textId="77777777" w:rsidR="00902FD4" w:rsidRPr="00057099" w:rsidRDefault="00902FD4" w:rsidP="00954D76">
            <w:r w:rsidRPr="00057099">
              <w:t>automatisch werkende installatie voor het doseren van het medium</w:t>
            </w:r>
          </w:p>
        </w:tc>
      </w:tr>
      <w:tr w:rsidR="00902FD4" w:rsidRPr="00057099" w14:paraId="7BAD0A45" w14:textId="77777777" w:rsidTr="00954D76">
        <w:tc>
          <w:tcPr>
            <w:tcW w:w="2948" w:type="dxa"/>
          </w:tcPr>
          <w:p w14:paraId="0CC8607F" w14:textId="77777777" w:rsidR="00902FD4" w:rsidRPr="00057099" w:rsidRDefault="00902FD4" w:rsidP="00954D76">
            <w:r w:rsidRPr="00057099">
              <w:t>materialen</w:t>
            </w:r>
          </w:p>
        </w:tc>
        <w:tc>
          <w:tcPr>
            <w:tcW w:w="851" w:type="dxa"/>
          </w:tcPr>
          <w:p w14:paraId="7E2A947E" w14:textId="77777777" w:rsidR="00902FD4" w:rsidRPr="00057099" w:rsidRDefault="00902FD4" w:rsidP="00954D76">
            <w:pPr>
              <w:jc w:val="right"/>
            </w:pPr>
          </w:p>
        </w:tc>
        <w:tc>
          <w:tcPr>
            <w:tcW w:w="284" w:type="dxa"/>
          </w:tcPr>
          <w:p w14:paraId="428F93FE" w14:textId="77777777" w:rsidR="00902FD4" w:rsidRPr="00057099" w:rsidRDefault="00902FD4" w:rsidP="00954D76">
            <w:r w:rsidRPr="00057099">
              <w:t>:</w:t>
            </w:r>
          </w:p>
        </w:tc>
        <w:tc>
          <w:tcPr>
            <w:tcW w:w="4536" w:type="dxa"/>
            <w:gridSpan w:val="2"/>
          </w:tcPr>
          <w:p w14:paraId="192D589C" w14:textId="77777777" w:rsidR="00902FD4" w:rsidRPr="00057099" w:rsidRDefault="00902FD4" w:rsidP="00954D76">
            <w:r w:rsidRPr="00057099">
              <w:t>Alle materialen moeten bestand zijn tegen het medium</w:t>
            </w:r>
          </w:p>
        </w:tc>
      </w:tr>
      <w:tr w:rsidR="00902FD4" w:rsidRPr="00057099" w14:paraId="72F30B55" w14:textId="77777777" w:rsidTr="00954D76">
        <w:trPr>
          <w:gridAfter w:val="1"/>
          <w:wAfter w:w="6" w:type="dxa"/>
        </w:trPr>
        <w:tc>
          <w:tcPr>
            <w:tcW w:w="2948" w:type="dxa"/>
          </w:tcPr>
          <w:p w14:paraId="387002B6" w14:textId="5D3D90A1" w:rsidR="00902FD4" w:rsidRPr="00057099" w:rsidRDefault="00902FD4" w:rsidP="00954D76">
            <w:r w:rsidRPr="00057099">
              <w:t xml:space="preserve">geluidbronsterkte </w:t>
            </w:r>
            <w:proofErr w:type="spellStart"/>
            <w:r w:rsidRPr="00057099">
              <w:t>Lwr</w:t>
            </w:r>
            <w:proofErr w:type="spellEnd"/>
            <w:r w:rsidRPr="00057099">
              <w:t xml:space="preserve"> van </w:t>
            </w:r>
            <w:r w:rsidR="00670859" w:rsidRPr="00057099">
              <w:t>installatie</w:t>
            </w:r>
          </w:p>
          <w:p w14:paraId="3C24CD85" w14:textId="77777777" w:rsidR="00902FD4" w:rsidRPr="00057099" w:rsidRDefault="00902FD4" w:rsidP="00954D76">
            <w:pPr>
              <w:spacing w:line="240" w:lineRule="exact"/>
            </w:pPr>
          </w:p>
        </w:tc>
        <w:tc>
          <w:tcPr>
            <w:tcW w:w="851" w:type="dxa"/>
          </w:tcPr>
          <w:p w14:paraId="6AED3324" w14:textId="77777777" w:rsidR="00902FD4" w:rsidRPr="00057099" w:rsidRDefault="00902FD4" w:rsidP="00954D76">
            <w:pPr>
              <w:spacing w:line="240" w:lineRule="exact"/>
              <w:jc w:val="right"/>
            </w:pPr>
            <w:r w:rsidRPr="00057099">
              <w:t>dB(A)</w:t>
            </w:r>
          </w:p>
        </w:tc>
        <w:tc>
          <w:tcPr>
            <w:tcW w:w="284" w:type="dxa"/>
          </w:tcPr>
          <w:p w14:paraId="28CFE564" w14:textId="77777777" w:rsidR="00902FD4" w:rsidRPr="00057099" w:rsidRDefault="00902FD4" w:rsidP="00954D76">
            <w:pPr>
              <w:spacing w:line="240" w:lineRule="exact"/>
            </w:pPr>
            <w:r w:rsidRPr="00057099">
              <w:t>:</w:t>
            </w:r>
          </w:p>
        </w:tc>
        <w:tc>
          <w:tcPr>
            <w:tcW w:w="4530" w:type="dxa"/>
          </w:tcPr>
          <w:p w14:paraId="4A9FE3CD" w14:textId="6A078578" w:rsidR="00902FD4" w:rsidRPr="00057099" w:rsidRDefault="00902FD4" w:rsidP="00954D76">
            <w:pPr>
              <w:spacing w:line="240" w:lineRule="exact"/>
            </w:pPr>
            <w:r w:rsidRPr="00057099">
              <w:t>&lt; 55, in afgemonteerde situatie, gemeten en berekend volgens de handleiding “Meten en rekenen industrielawaai” van 1999.</w:t>
            </w:r>
          </w:p>
        </w:tc>
      </w:tr>
    </w:tbl>
    <w:p w14:paraId="7106B03D" w14:textId="77777777" w:rsidR="00902FD4" w:rsidRPr="00057099" w:rsidRDefault="00902FD4" w:rsidP="00902FD4"/>
    <w:p w14:paraId="28A417D0" w14:textId="5E0791A2" w:rsidR="00902FD4" w:rsidRPr="00057099" w:rsidRDefault="00902FD4" w:rsidP="00902FD4">
      <w:pPr>
        <w:pStyle w:val="Heading2"/>
      </w:pPr>
      <w:bookmarkStart w:id="203" w:name="_Toc54965551"/>
      <w:r w:rsidRPr="00057099">
        <w:t>Opslagtank ijzerchloride</w:t>
      </w:r>
      <w:bookmarkEnd w:id="203"/>
    </w:p>
    <w:tbl>
      <w:tblPr>
        <w:tblW w:w="0" w:type="auto"/>
        <w:tblLayout w:type="fixed"/>
        <w:tblLook w:val="01E0" w:firstRow="1" w:lastRow="1" w:firstColumn="1" w:lastColumn="1" w:noHBand="0" w:noVBand="0"/>
      </w:tblPr>
      <w:tblGrid>
        <w:gridCol w:w="2948"/>
        <w:gridCol w:w="851"/>
        <w:gridCol w:w="284"/>
        <w:gridCol w:w="4536"/>
      </w:tblGrid>
      <w:tr w:rsidR="00902FD4" w:rsidRPr="00057099" w14:paraId="796DF850" w14:textId="77777777" w:rsidTr="00954D76">
        <w:tc>
          <w:tcPr>
            <w:tcW w:w="2948" w:type="dxa"/>
          </w:tcPr>
          <w:p w14:paraId="3A323F95" w14:textId="77777777" w:rsidR="00902FD4" w:rsidRPr="00057099" w:rsidRDefault="00902FD4" w:rsidP="00954D76">
            <w:r w:rsidRPr="00057099">
              <w:t>positienummer</w:t>
            </w:r>
          </w:p>
        </w:tc>
        <w:tc>
          <w:tcPr>
            <w:tcW w:w="851" w:type="dxa"/>
          </w:tcPr>
          <w:p w14:paraId="34BE19BC" w14:textId="77777777" w:rsidR="00902FD4" w:rsidRPr="00057099" w:rsidRDefault="00902FD4" w:rsidP="00954D76">
            <w:pPr>
              <w:jc w:val="right"/>
            </w:pPr>
          </w:p>
        </w:tc>
        <w:tc>
          <w:tcPr>
            <w:tcW w:w="284" w:type="dxa"/>
          </w:tcPr>
          <w:p w14:paraId="7BEE1CA2" w14:textId="77777777" w:rsidR="00902FD4" w:rsidRPr="00057099" w:rsidRDefault="00902FD4" w:rsidP="00954D76">
            <w:r w:rsidRPr="00057099">
              <w:t>:</w:t>
            </w:r>
          </w:p>
        </w:tc>
        <w:tc>
          <w:tcPr>
            <w:tcW w:w="4536" w:type="dxa"/>
          </w:tcPr>
          <w:p w14:paraId="78CD5CCC" w14:textId="710CA26D" w:rsidR="00902FD4" w:rsidRPr="00057099" w:rsidRDefault="00954D76" w:rsidP="00954D76">
            <w:r w:rsidRPr="00057099">
              <w:t>FE5501</w:t>
            </w:r>
          </w:p>
        </w:tc>
      </w:tr>
      <w:tr w:rsidR="00902FD4" w:rsidRPr="00057099" w14:paraId="234B6420" w14:textId="77777777" w:rsidTr="00954D76">
        <w:tc>
          <w:tcPr>
            <w:tcW w:w="2948" w:type="dxa"/>
          </w:tcPr>
          <w:p w14:paraId="0ADC1F29" w14:textId="77777777" w:rsidR="00902FD4" w:rsidRPr="00057099" w:rsidRDefault="00902FD4" w:rsidP="00954D76">
            <w:r w:rsidRPr="00057099">
              <w:lastRenderedPageBreak/>
              <w:t>aantal</w:t>
            </w:r>
          </w:p>
        </w:tc>
        <w:tc>
          <w:tcPr>
            <w:tcW w:w="851" w:type="dxa"/>
          </w:tcPr>
          <w:p w14:paraId="39A41261" w14:textId="77777777" w:rsidR="00902FD4" w:rsidRPr="00057099" w:rsidRDefault="00902FD4" w:rsidP="00954D76">
            <w:pPr>
              <w:jc w:val="right"/>
            </w:pPr>
          </w:p>
        </w:tc>
        <w:tc>
          <w:tcPr>
            <w:tcW w:w="284" w:type="dxa"/>
          </w:tcPr>
          <w:p w14:paraId="6661ECB3" w14:textId="77777777" w:rsidR="00902FD4" w:rsidRPr="00057099" w:rsidRDefault="00902FD4" w:rsidP="00954D76">
            <w:r w:rsidRPr="00057099">
              <w:t>:</w:t>
            </w:r>
          </w:p>
        </w:tc>
        <w:tc>
          <w:tcPr>
            <w:tcW w:w="4536" w:type="dxa"/>
          </w:tcPr>
          <w:p w14:paraId="55C28A95" w14:textId="0CC03533" w:rsidR="00902FD4" w:rsidRPr="00057099" w:rsidRDefault="00954D76" w:rsidP="00954D76">
            <w:r w:rsidRPr="00057099">
              <w:t>1</w:t>
            </w:r>
          </w:p>
        </w:tc>
      </w:tr>
      <w:tr w:rsidR="00902FD4" w:rsidRPr="00057099" w14:paraId="3ED36B6E" w14:textId="77777777" w:rsidTr="00954D76">
        <w:tc>
          <w:tcPr>
            <w:tcW w:w="2948" w:type="dxa"/>
          </w:tcPr>
          <w:p w14:paraId="1E4CEBFB" w14:textId="77777777" w:rsidR="00902FD4" w:rsidRPr="00057099" w:rsidRDefault="00902FD4" w:rsidP="00954D76">
            <w:r w:rsidRPr="00057099">
              <w:t>fabrikaat</w:t>
            </w:r>
          </w:p>
        </w:tc>
        <w:tc>
          <w:tcPr>
            <w:tcW w:w="851" w:type="dxa"/>
          </w:tcPr>
          <w:p w14:paraId="0805B32F" w14:textId="77777777" w:rsidR="00902FD4" w:rsidRPr="00057099" w:rsidRDefault="00902FD4" w:rsidP="00954D76">
            <w:pPr>
              <w:jc w:val="right"/>
            </w:pPr>
          </w:p>
        </w:tc>
        <w:tc>
          <w:tcPr>
            <w:tcW w:w="284" w:type="dxa"/>
          </w:tcPr>
          <w:p w14:paraId="5DB7D1FD" w14:textId="77777777" w:rsidR="00902FD4" w:rsidRPr="00057099" w:rsidRDefault="00902FD4" w:rsidP="00954D76">
            <w:r w:rsidRPr="00057099">
              <w:t>:</w:t>
            </w:r>
          </w:p>
        </w:tc>
        <w:tc>
          <w:tcPr>
            <w:tcW w:w="4536" w:type="dxa"/>
          </w:tcPr>
          <w:p w14:paraId="6FFFAE6C" w14:textId="481DEA29" w:rsidR="00902FD4" w:rsidRPr="00057099" w:rsidRDefault="00C33A1D" w:rsidP="00954D76">
            <w:proofErr w:type="spellStart"/>
            <w:r w:rsidRPr="00057099">
              <w:t>Plasticon</w:t>
            </w:r>
            <w:proofErr w:type="spellEnd"/>
            <w:r w:rsidRPr="00057099">
              <w:t xml:space="preserve"> GVK\PVC</w:t>
            </w:r>
          </w:p>
        </w:tc>
      </w:tr>
      <w:tr w:rsidR="00902FD4" w:rsidRPr="00057099" w14:paraId="4E44DD93" w14:textId="77777777" w:rsidTr="00954D76">
        <w:tc>
          <w:tcPr>
            <w:tcW w:w="2948" w:type="dxa"/>
          </w:tcPr>
          <w:p w14:paraId="4FCD4116" w14:textId="77777777" w:rsidR="00902FD4" w:rsidRPr="00057099" w:rsidRDefault="00902FD4" w:rsidP="00954D76">
            <w:r w:rsidRPr="00057099">
              <w:t>type</w:t>
            </w:r>
          </w:p>
        </w:tc>
        <w:tc>
          <w:tcPr>
            <w:tcW w:w="851" w:type="dxa"/>
          </w:tcPr>
          <w:p w14:paraId="1046D8F0" w14:textId="77777777" w:rsidR="00902FD4" w:rsidRPr="00057099" w:rsidRDefault="00902FD4" w:rsidP="00954D76">
            <w:pPr>
              <w:jc w:val="right"/>
            </w:pPr>
          </w:p>
        </w:tc>
        <w:tc>
          <w:tcPr>
            <w:tcW w:w="284" w:type="dxa"/>
          </w:tcPr>
          <w:p w14:paraId="08FD30E7" w14:textId="77777777" w:rsidR="00902FD4" w:rsidRPr="00057099" w:rsidRDefault="00902FD4" w:rsidP="00954D76">
            <w:r w:rsidRPr="00057099">
              <w:t>:</w:t>
            </w:r>
          </w:p>
        </w:tc>
        <w:tc>
          <w:tcPr>
            <w:tcW w:w="4536" w:type="dxa"/>
          </w:tcPr>
          <w:p w14:paraId="7449CCDB" w14:textId="5C185489" w:rsidR="00902FD4" w:rsidRPr="00057099" w:rsidRDefault="005D7CC8" w:rsidP="00954D76">
            <w:r w:rsidRPr="00057099">
              <w:t>verticale dubbelwandig opslagtank</w:t>
            </w:r>
          </w:p>
        </w:tc>
      </w:tr>
      <w:tr w:rsidR="00902FD4" w:rsidRPr="00057099" w14:paraId="7FA9AA1B" w14:textId="77777777" w:rsidTr="00954D76">
        <w:tc>
          <w:tcPr>
            <w:tcW w:w="2948" w:type="dxa"/>
          </w:tcPr>
          <w:p w14:paraId="42F53F85" w14:textId="77777777" w:rsidR="00902FD4" w:rsidRPr="00057099" w:rsidRDefault="00902FD4" w:rsidP="00954D76">
            <w:r w:rsidRPr="00057099">
              <w:t>afmetingen:</w:t>
            </w:r>
          </w:p>
        </w:tc>
        <w:tc>
          <w:tcPr>
            <w:tcW w:w="851" w:type="dxa"/>
          </w:tcPr>
          <w:p w14:paraId="5592B977" w14:textId="77777777" w:rsidR="00902FD4" w:rsidRPr="00057099" w:rsidRDefault="00902FD4" w:rsidP="00954D76">
            <w:pPr>
              <w:jc w:val="right"/>
            </w:pPr>
          </w:p>
        </w:tc>
        <w:tc>
          <w:tcPr>
            <w:tcW w:w="284" w:type="dxa"/>
          </w:tcPr>
          <w:p w14:paraId="78E1F680" w14:textId="77777777" w:rsidR="00902FD4" w:rsidRPr="00057099" w:rsidRDefault="00902FD4" w:rsidP="00954D76"/>
        </w:tc>
        <w:tc>
          <w:tcPr>
            <w:tcW w:w="4536" w:type="dxa"/>
          </w:tcPr>
          <w:p w14:paraId="0FBA7866" w14:textId="77777777" w:rsidR="00902FD4" w:rsidRPr="00057099" w:rsidRDefault="00902FD4" w:rsidP="00954D76"/>
        </w:tc>
      </w:tr>
      <w:tr w:rsidR="00902FD4" w:rsidRPr="00057099" w14:paraId="0C823C60" w14:textId="77777777" w:rsidTr="00954D76">
        <w:tc>
          <w:tcPr>
            <w:tcW w:w="2948" w:type="dxa"/>
          </w:tcPr>
          <w:p w14:paraId="2AEFD1D5"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inhoud</w:t>
            </w:r>
          </w:p>
        </w:tc>
        <w:tc>
          <w:tcPr>
            <w:tcW w:w="851" w:type="dxa"/>
          </w:tcPr>
          <w:p w14:paraId="4D51B451" w14:textId="77777777" w:rsidR="00902FD4" w:rsidRPr="00057099" w:rsidRDefault="00902FD4" w:rsidP="00954D76">
            <w:pPr>
              <w:jc w:val="right"/>
            </w:pPr>
            <w:r w:rsidRPr="00057099">
              <w:t>m</w:t>
            </w:r>
            <w:r w:rsidRPr="00057099">
              <w:rPr>
                <w:vertAlign w:val="superscript"/>
              </w:rPr>
              <w:t>3</w:t>
            </w:r>
          </w:p>
        </w:tc>
        <w:tc>
          <w:tcPr>
            <w:tcW w:w="284" w:type="dxa"/>
          </w:tcPr>
          <w:p w14:paraId="527F5C65" w14:textId="77777777" w:rsidR="00902FD4" w:rsidRPr="00057099" w:rsidRDefault="00902FD4" w:rsidP="00954D76">
            <w:r w:rsidRPr="00057099">
              <w:t>:</w:t>
            </w:r>
          </w:p>
        </w:tc>
        <w:tc>
          <w:tcPr>
            <w:tcW w:w="4536" w:type="dxa"/>
          </w:tcPr>
          <w:p w14:paraId="7B0867C7" w14:textId="3148215A" w:rsidR="00902FD4" w:rsidRPr="00057099" w:rsidRDefault="00954D76" w:rsidP="00954D76">
            <w:r w:rsidRPr="00057099">
              <w:t>10</w:t>
            </w:r>
            <w:r w:rsidR="00ED5AAA" w:rsidRPr="00057099">
              <w:t xml:space="preserve"> (netto)</w:t>
            </w:r>
          </w:p>
        </w:tc>
      </w:tr>
      <w:tr w:rsidR="00902FD4" w:rsidRPr="00057099" w14:paraId="40F90FC4" w14:textId="77777777" w:rsidTr="00954D76">
        <w:tc>
          <w:tcPr>
            <w:tcW w:w="2948" w:type="dxa"/>
          </w:tcPr>
          <w:p w14:paraId="7B52E4BF" w14:textId="5A6D0A63" w:rsidR="00902FD4" w:rsidRPr="00057099" w:rsidRDefault="00EF016B"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hoogte</w:t>
            </w:r>
          </w:p>
        </w:tc>
        <w:tc>
          <w:tcPr>
            <w:tcW w:w="851" w:type="dxa"/>
          </w:tcPr>
          <w:p w14:paraId="361E643B" w14:textId="77777777" w:rsidR="00902FD4" w:rsidRPr="00057099" w:rsidRDefault="00902FD4" w:rsidP="00954D76">
            <w:pPr>
              <w:jc w:val="right"/>
            </w:pPr>
            <w:r w:rsidRPr="00057099">
              <w:t>m</w:t>
            </w:r>
          </w:p>
        </w:tc>
        <w:tc>
          <w:tcPr>
            <w:tcW w:w="284" w:type="dxa"/>
          </w:tcPr>
          <w:p w14:paraId="46F7F430" w14:textId="77777777" w:rsidR="00902FD4" w:rsidRPr="00057099" w:rsidRDefault="00902FD4" w:rsidP="00954D76">
            <w:r w:rsidRPr="00057099">
              <w:t>:</w:t>
            </w:r>
          </w:p>
        </w:tc>
        <w:tc>
          <w:tcPr>
            <w:tcW w:w="4536" w:type="dxa"/>
          </w:tcPr>
          <w:p w14:paraId="315FBD97" w14:textId="4C0B2380" w:rsidR="00902FD4" w:rsidRPr="00057099" w:rsidRDefault="00954D76" w:rsidP="00954D76">
            <w:r w:rsidRPr="00057099">
              <w:t>ca. 2,5</w:t>
            </w:r>
          </w:p>
        </w:tc>
      </w:tr>
      <w:tr w:rsidR="00902FD4" w:rsidRPr="00057099" w14:paraId="34F333AE" w14:textId="77777777" w:rsidTr="00954D76">
        <w:tc>
          <w:tcPr>
            <w:tcW w:w="2948" w:type="dxa"/>
          </w:tcPr>
          <w:p w14:paraId="2DDE97BD"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diameter</w:t>
            </w:r>
          </w:p>
        </w:tc>
        <w:tc>
          <w:tcPr>
            <w:tcW w:w="851" w:type="dxa"/>
          </w:tcPr>
          <w:p w14:paraId="4F6FF6B7" w14:textId="77777777" w:rsidR="00902FD4" w:rsidRPr="00057099" w:rsidRDefault="00902FD4" w:rsidP="00954D76">
            <w:pPr>
              <w:jc w:val="right"/>
            </w:pPr>
            <w:r w:rsidRPr="00057099">
              <w:t>m</w:t>
            </w:r>
          </w:p>
        </w:tc>
        <w:tc>
          <w:tcPr>
            <w:tcW w:w="284" w:type="dxa"/>
          </w:tcPr>
          <w:p w14:paraId="1558A825" w14:textId="77777777" w:rsidR="00902FD4" w:rsidRPr="00057099" w:rsidRDefault="00902FD4" w:rsidP="00954D76">
            <w:r w:rsidRPr="00057099">
              <w:t>:</w:t>
            </w:r>
          </w:p>
        </w:tc>
        <w:tc>
          <w:tcPr>
            <w:tcW w:w="4536" w:type="dxa"/>
          </w:tcPr>
          <w:p w14:paraId="053748DF" w14:textId="13A96EE4" w:rsidR="00902FD4" w:rsidRPr="00057099" w:rsidRDefault="00954D76" w:rsidP="00954D76">
            <w:r w:rsidRPr="00057099">
              <w:t xml:space="preserve">ca. </w:t>
            </w:r>
            <w:r w:rsidR="00EF016B" w:rsidRPr="00057099">
              <w:t>3,0</w:t>
            </w:r>
          </w:p>
        </w:tc>
      </w:tr>
      <w:tr w:rsidR="00902FD4" w:rsidRPr="00057099" w14:paraId="109A1CDE" w14:textId="77777777" w:rsidTr="00954D76">
        <w:tc>
          <w:tcPr>
            <w:tcW w:w="2948" w:type="dxa"/>
          </w:tcPr>
          <w:p w14:paraId="71127B8A" w14:textId="77777777" w:rsidR="00902FD4" w:rsidRPr="00057099" w:rsidRDefault="00902FD4" w:rsidP="00954D76">
            <w:r w:rsidRPr="00057099">
              <w:t>ontwerp grondslagen</w:t>
            </w:r>
          </w:p>
        </w:tc>
        <w:tc>
          <w:tcPr>
            <w:tcW w:w="851" w:type="dxa"/>
          </w:tcPr>
          <w:p w14:paraId="6D1A5B76" w14:textId="77777777" w:rsidR="00902FD4" w:rsidRPr="00057099" w:rsidRDefault="00902FD4" w:rsidP="00954D76">
            <w:pPr>
              <w:jc w:val="right"/>
            </w:pPr>
          </w:p>
        </w:tc>
        <w:tc>
          <w:tcPr>
            <w:tcW w:w="284" w:type="dxa"/>
          </w:tcPr>
          <w:p w14:paraId="2733A14D" w14:textId="77777777" w:rsidR="00902FD4" w:rsidRPr="00057099" w:rsidRDefault="00902FD4" w:rsidP="00954D76">
            <w:r w:rsidRPr="00057099">
              <w:t>:</w:t>
            </w:r>
          </w:p>
        </w:tc>
        <w:tc>
          <w:tcPr>
            <w:tcW w:w="4536" w:type="dxa"/>
          </w:tcPr>
          <w:p w14:paraId="02BFBBF3" w14:textId="77777777" w:rsidR="00902FD4" w:rsidRPr="00057099" w:rsidRDefault="00902FD4" w:rsidP="00954D76">
            <w:r w:rsidRPr="00057099">
              <w:t xml:space="preserve">AD </w:t>
            </w:r>
            <w:proofErr w:type="spellStart"/>
            <w:r w:rsidRPr="00057099">
              <w:t>Merkblatt</w:t>
            </w:r>
            <w:proofErr w:type="spellEnd"/>
            <w:r w:rsidRPr="00057099">
              <w:t xml:space="preserve"> NI</w:t>
            </w:r>
          </w:p>
        </w:tc>
      </w:tr>
      <w:tr w:rsidR="00902FD4" w:rsidRPr="00057099" w14:paraId="4F5E207D" w14:textId="77777777" w:rsidTr="00954D76">
        <w:tc>
          <w:tcPr>
            <w:tcW w:w="2948" w:type="dxa"/>
          </w:tcPr>
          <w:p w14:paraId="03521DFD" w14:textId="77777777" w:rsidR="00902FD4" w:rsidRPr="00057099" w:rsidRDefault="00902FD4" w:rsidP="00954D76">
            <w:r w:rsidRPr="00057099">
              <w:t>certificering</w:t>
            </w:r>
          </w:p>
        </w:tc>
        <w:tc>
          <w:tcPr>
            <w:tcW w:w="851" w:type="dxa"/>
          </w:tcPr>
          <w:p w14:paraId="005512E9" w14:textId="77777777" w:rsidR="00902FD4" w:rsidRPr="00057099" w:rsidRDefault="00902FD4" w:rsidP="00954D76">
            <w:pPr>
              <w:jc w:val="right"/>
            </w:pPr>
          </w:p>
        </w:tc>
        <w:tc>
          <w:tcPr>
            <w:tcW w:w="284" w:type="dxa"/>
          </w:tcPr>
          <w:p w14:paraId="5AC31743" w14:textId="77777777" w:rsidR="00902FD4" w:rsidRPr="00057099" w:rsidRDefault="00902FD4" w:rsidP="00954D76">
            <w:r w:rsidRPr="00057099">
              <w:t>:</w:t>
            </w:r>
          </w:p>
        </w:tc>
        <w:tc>
          <w:tcPr>
            <w:tcW w:w="4536" w:type="dxa"/>
          </w:tcPr>
          <w:p w14:paraId="09605308" w14:textId="39CBAD4C" w:rsidR="00902FD4" w:rsidRPr="00057099" w:rsidRDefault="00902FD4" w:rsidP="00954D76">
            <w:r w:rsidRPr="00057099">
              <w:t>Kiwa BRL K903</w:t>
            </w:r>
            <w:r w:rsidR="00C33A1D" w:rsidRPr="00057099">
              <w:t>/08</w:t>
            </w:r>
          </w:p>
        </w:tc>
      </w:tr>
      <w:tr w:rsidR="00902FD4" w:rsidRPr="00057099" w14:paraId="01BAF5E1" w14:textId="77777777" w:rsidTr="00954D76">
        <w:tc>
          <w:tcPr>
            <w:tcW w:w="2948" w:type="dxa"/>
          </w:tcPr>
          <w:p w14:paraId="6911394B" w14:textId="77777777" w:rsidR="00902FD4" w:rsidRPr="00057099" w:rsidRDefault="00902FD4" w:rsidP="00954D76">
            <w:r w:rsidRPr="00057099">
              <w:t>bedrijfsdruk</w:t>
            </w:r>
          </w:p>
        </w:tc>
        <w:tc>
          <w:tcPr>
            <w:tcW w:w="851" w:type="dxa"/>
          </w:tcPr>
          <w:p w14:paraId="54CFE2F0" w14:textId="77777777" w:rsidR="00902FD4" w:rsidRPr="00057099" w:rsidRDefault="00902FD4" w:rsidP="00954D76">
            <w:pPr>
              <w:jc w:val="right"/>
            </w:pPr>
          </w:p>
        </w:tc>
        <w:tc>
          <w:tcPr>
            <w:tcW w:w="284" w:type="dxa"/>
          </w:tcPr>
          <w:p w14:paraId="4641F238" w14:textId="77777777" w:rsidR="00902FD4" w:rsidRPr="00057099" w:rsidRDefault="00902FD4" w:rsidP="00954D76">
            <w:r w:rsidRPr="00057099">
              <w:t>:</w:t>
            </w:r>
          </w:p>
        </w:tc>
        <w:tc>
          <w:tcPr>
            <w:tcW w:w="4536" w:type="dxa"/>
          </w:tcPr>
          <w:p w14:paraId="6AF630CC" w14:textId="77777777" w:rsidR="00902FD4" w:rsidRPr="00057099" w:rsidRDefault="00902FD4" w:rsidP="00954D76">
            <w:r w:rsidRPr="00057099">
              <w:t>atmosferisch</w:t>
            </w:r>
          </w:p>
        </w:tc>
      </w:tr>
      <w:tr w:rsidR="00902FD4" w:rsidRPr="00057099" w14:paraId="7098B470" w14:textId="77777777" w:rsidTr="00954D76">
        <w:tc>
          <w:tcPr>
            <w:tcW w:w="2948" w:type="dxa"/>
          </w:tcPr>
          <w:p w14:paraId="7C775E46" w14:textId="77777777" w:rsidR="00902FD4" w:rsidRPr="00057099" w:rsidRDefault="00902FD4" w:rsidP="00954D76">
            <w:r w:rsidRPr="00057099">
              <w:t>opstelling</w:t>
            </w:r>
          </w:p>
        </w:tc>
        <w:tc>
          <w:tcPr>
            <w:tcW w:w="851" w:type="dxa"/>
          </w:tcPr>
          <w:p w14:paraId="0A68A3B6" w14:textId="77777777" w:rsidR="00902FD4" w:rsidRPr="00057099" w:rsidRDefault="00902FD4" w:rsidP="00954D76">
            <w:pPr>
              <w:jc w:val="right"/>
            </w:pPr>
          </w:p>
        </w:tc>
        <w:tc>
          <w:tcPr>
            <w:tcW w:w="284" w:type="dxa"/>
          </w:tcPr>
          <w:p w14:paraId="6B5D4678" w14:textId="77777777" w:rsidR="00902FD4" w:rsidRPr="00057099" w:rsidRDefault="00902FD4" w:rsidP="00954D76">
            <w:r w:rsidRPr="00057099">
              <w:t>:</w:t>
            </w:r>
          </w:p>
        </w:tc>
        <w:tc>
          <w:tcPr>
            <w:tcW w:w="4536" w:type="dxa"/>
          </w:tcPr>
          <w:p w14:paraId="74656320" w14:textId="5B1ECAF9" w:rsidR="00902FD4" w:rsidRPr="00057099" w:rsidRDefault="005D7CC8" w:rsidP="00954D76">
            <w:r w:rsidRPr="00057099">
              <w:t>op fundatieplaat in dubbelwandige uitvoering</w:t>
            </w:r>
          </w:p>
        </w:tc>
      </w:tr>
      <w:tr w:rsidR="00902FD4" w:rsidRPr="00057099" w14:paraId="472EFCCE" w14:textId="77777777" w:rsidTr="00954D76">
        <w:tc>
          <w:tcPr>
            <w:tcW w:w="2948" w:type="dxa"/>
          </w:tcPr>
          <w:p w14:paraId="2D4F2998" w14:textId="77777777" w:rsidR="00902FD4" w:rsidRPr="00057099" w:rsidRDefault="00902FD4" w:rsidP="00954D76">
            <w:r w:rsidRPr="00057099">
              <w:t>ondersteuningsconstructie</w:t>
            </w:r>
          </w:p>
        </w:tc>
        <w:tc>
          <w:tcPr>
            <w:tcW w:w="851" w:type="dxa"/>
          </w:tcPr>
          <w:p w14:paraId="50FB7E44" w14:textId="77777777" w:rsidR="00902FD4" w:rsidRPr="00057099" w:rsidRDefault="00902FD4" w:rsidP="00954D76">
            <w:pPr>
              <w:jc w:val="right"/>
            </w:pPr>
          </w:p>
        </w:tc>
        <w:tc>
          <w:tcPr>
            <w:tcW w:w="284" w:type="dxa"/>
          </w:tcPr>
          <w:p w14:paraId="5B27CC92" w14:textId="77777777" w:rsidR="00902FD4" w:rsidRPr="00057099" w:rsidRDefault="00902FD4" w:rsidP="00954D76">
            <w:r w:rsidRPr="00057099">
              <w:t>:</w:t>
            </w:r>
          </w:p>
        </w:tc>
        <w:tc>
          <w:tcPr>
            <w:tcW w:w="4536" w:type="dxa"/>
          </w:tcPr>
          <w:p w14:paraId="20DFDD06" w14:textId="77777777" w:rsidR="00902FD4" w:rsidRPr="00057099" w:rsidRDefault="00902FD4" w:rsidP="00954D76">
            <w:r w:rsidRPr="00057099">
              <w:t>conform leverancier</w:t>
            </w:r>
          </w:p>
        </w:tc>
      </w:tr>
      <w:tr w:rsidR="00902FD4" w:rsidRPr="00057099" w14:paraId="56A41C0F" w14:textId="77777777" w:rsidTr="00954D76">
        <w:tc>
          <w:tcPr>
            <w:tcW w:w="2948" w:type="dxa"/>
          </w:tcPr>
          <w:p w14:paraId="2BB4C95C" w14:textId="77777777" w:rsidR="00902FD4" w:rsidRPr="00057099" w:rsidRDefault="00902FD4" w:rsidP="00954D76">
            <w:proofErr w:type="spellStart"/>
            <w:r w:rsidRPr="00057099">
              <w:t>tubelures</w:t>
            </w:r>
            <w:proofErr w:type="spellEnd"/>
            <w:r w:rsidRPr="00057099">
              <w:t xml:space="preserve"> voor</w:t>
            </w:r>
          </w:p>
        </w:tc>
        <w:tc>
          <w:tcPr>
            <w:tcW w:w="851" w:type="dxa"/>
          </w:tcPr>
          <w:p w14:paraId="519D9C1F" w14:textId="77777777" w:rsidR="00902FD4" w:rsidRPr="00057099" w:rsidRDefault="00902FD4" w:rsidP="00954D76">
            <w:pPr>
              <w:jc w:val="right"/>
            </w:pPr>
          </w:p>
        </w:tc>
        <w:tc>
          <w:tcPr>
            <w:tcW w:w="284" w:type="dxa"/>
          </w:tcPr>
          <w:p w14:paraId="267B38F7" w14:textId="77777777" w:rsidR="00902FD4" w:rsidRPr="00057099" w:rsidRDefault="00902FD4" w:rsidP="00954D76">
            <w:r w:rsidRPr="00057099">
              <w:t>:</w:t>
            </w:r>
          </w:p>
        </w:tc>
        <w:tc>
          <w:tcPr>
            <w:tcW w:w="4536" w:type="dxa"/>
          </w:tcPr>
          <w:p w14:paraId="60451E31" w14:textId="2E54602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vulleiding</w:t>
            </w:r>
            <w:r w:rsidR="00EF016B" w:rsidRPr="00057099">
              <w:rPr>
                <w:color w:val="00577E" w:themeColor="text1"/>
                <w:sz w:val="20"/>
                <w:lang w:val="nl-NL"/>
              </w:rPr>
              <w:t xml:space="preserve"> </w:t>
            </w:r>
          </w:p>
        </w:tc>
      </w:tr>
      <w:tr w:rsidR="00902FD4" w:rsidRPr="00057099" w14:paraId="79ABB34F" w14:textId="77777777" w:rsidTr="00954D76">
        <w:tc>
          <w:tcPr>
            <w:tcW w:w="2948" w:type="dxa"/>
          </w:tcPr>
          <w:p w14:paraId="70D5589E" w14:textId="77777777" w:rsidR="00902FD4" w:rsidRPr="00057099" w:rsidRDefault="00902FD4" w:rsidP="00954D76"/>
        </w:tc>
        <w:tc>
          <w:tcPr>
            <w:tcW w:w="851" w:type="dxa"/>
          </w:tcPr>
          <w:p w14:paraId="43B59830" w14:textId="77777777" w:rsidR="00902FD4" w:rsidRPr="00057099" w:rsidRDefault="00902FD4" w:rsidP="00954D76">
            <w:pPr>
              <w:jc w:val="right"/>
            </w:pPr>
          </w:p>
        </w:tc>
        <w:tc>
          <w:tcPr>
            <w:tcW w:w="284" w:type="dxa"/>
          </w:tcPr>
          <w:p w14:paraId="289C4DC5" w14:textId="77777777" w:rsidR="00902FD4" w:rsidRPr="00057099" w:rsidRDefault="00902FD4" w:rsidP="00954D76"/>
        </w:tc>
        <w:tc>
          <w:tcPr>
            <w:tcW w:w="4536" w:type="dxa"/>
          </w:tcPr>
          <w:p w14:paraId="0F603A5D" w14:textId="15AE5814"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ontluchtingsleiding</w:t>
            </w:r>
          </w:p>
        </w:tc>
      </w:tr>
      <w:tr w:rsidR="00902FD4" w:rsidRPr="00057099" w14:paraId="769CEC34" w14:textId="77777777" w:rsidTr="00954D76">
        <w:tc>
          <w:tcPr>
            <w:tcW w:w="2948" w:type="dxa"/>
          </w:tcPr>
          <w:p w14:paraId="4B0AE060" w14:textId="77777777" w:rsidR="00902FD4" w:rsidRPr="00057099" w:rsidRDefault="00902FD4" w:rsidP="00954D76"/>
        </w:tc>
        <w:tc>
          <w:tcPr>
            <w:tcW w:w="851" w:type="dxa"/>
          </w:tcPr>
          <w:p w14:paraId="7B4E9452" w14:textId="77777777" w:rsidR="00902FD4" w:rsidRPr="00057099" w:rsidRDefault="00902FD4" w:rsidP="00954D76">
            <w:pPr>
              <w:jc w:val="right"/>
            </w:pPr>
          </w:p>
        </w:tc>
        <w:tc>
          <w:tcPr>
            <w:tcW w:w="284" w:type="dxa"/>
          </w:tcPr>
          <w:p w14:paraId="109CF8A4" w14:textId="77777777" w:rsidR="00902FD4" w:rsidRPr="00057099" w:rsidRDefault="00902FD4" w:rsidP="00954D76"/>
        </w:tc>
        <w:tc>
          <w:tcPr>
            <w:tcW w:w="4536" w:type="dxa"/>
          </w:tcPr>
          <w:p w14:paraId="70FB5FF3"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overloopleiding</w:t>
            </w:r>
          </w:p>
        </w:tc>
      </w:tr>
      <w:tr w:rsidR="00902FD4" w:rsidRPr="00057099" w14:paraId="3FAE1B4C" w14:textId="77777777" w:rsidTr="00954D76">
        <w:tc>
          <w:tcPr>
            <w:tcW w:w="2948" w:type="dxa"/>
          </w:tcPr>
          <w:p w14:paraId="7D1E7BB3" w14:textId="77777777" w:rsidR="00902FD4" w:rsidRPr="00057099" w:rsidRDefault="00902FD4" w:rsidP="00954D76"/>
        </w:tc>
        <w:tc>
          <w:tcPr>
            <w:tcW w:w="851" w:type="dxa"/>
          </w:tcPr>
          <w:p w14:paraId="157C8920" w14:textId="77777777" w:rsidR="00902FD4" w:rsidRPr="00057099" w:rsidRDefault="00902FD4" w:rsidP="00954D76">
            <w:pPr>
              <w:jc w:val="right"/>
            </w:pPr>
          </w:p>
        </w:tc>
        <w:tc>
          <w:tcPr>
            <w:tcW w:w="284" w:type="dxa"/>
          </w:tcPr>
          <w:p w14:paraId="65A55748" w14:textId="77777777" w:rsidR="00902FD4" w:rsidRPr="00057099" w:rsidRDefault="00902FD4" w:rsidP="00954D76"/>
        </w:tc>
        <w:tc>
          <w:tcPr>
            <w:tcW w:w="4536" w:type="dxa"/>
          </w:tcPr>
          <w:p w14:paraId="13124A03"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afvoerleiding</w:t>
            </w:r>
          </w:p>
        </w:tc>
      </w:tr>
      <w:tr w:rsidR="00902FD4" w:rsidRPr="00057099" w14:paraId="772FB5DA" w14:textId="77777777" w:rsidTr="00954D76">
        <w:tc>
          <w:tcPr>
            <w:tcW w:w="2948" w:type="dxa"/>
          </w:tcPr>
          <w:p w14:paraId="155A1405" w14:textId="77777777" w:rsidR="00902FD4" w:rsidRPr="00057099" w:rsidRDefault="00902FD4" w:rsidP="00954D76"/>
        </w:tc>
        <w:tc>
          <w:tcPr>
            <w:tcW w:w="851" w:type="dxa"/>
          </w:tcPr>
          <w:p w14:paraId="3BBEBC63" w14:textId="77777777" w:rsidR="00902FD4" w:rsidRPr="00057099" w:rsidRDefault="00902FD4" w:rsidP="00954D76">
            <w:pPr>
              <w:jc w:val="right"/>
            </w:pPr>
          </w:p>
        </w:tc>
        <w:tc>
          <w:tcPr>
            <w:tcW w:w="284" w:type="dxa"/>
          </w:tcPr>
          <w:p w14:paraId="1F4E0120" w14:textId="77777777" w:rsidR="00902FD4" w:rsidRPr="00057099" w:rsidRDefault="00902FD4" w:rsidP="00954D76"/>
        </w:tc>
        <w:tc>
          <w:tcPr>
            <w:tcW w:w="4536" w:type="dxa"/>
          </w:tcPr>
          <w:p w14:paraId="0E8DF654" w14:textId="509D5DD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aftap</w:t>
            </w:r>
            <w:r w:rsidR="00EF016B" w:rsidRPr="00057099">
              <w:rPr>
                <w:color w:val="00577E" w:themeColor="text1"/>
                <w:sz w:val="20"/>
                <w:lang w:val="nl-NL"/>
              </w:rPr>
              <w:t xml:space="preserve"> </w:t>
            </w:r>
          </w:p>
        </w:tc>
      </w:tr>
      <w:tr w:rsidR="00902FD4" w:rsidRPr="00057099" w14:paraId="23F616F1" w14:textId="77777777" w:rsidTr="00954D76">
        <w:tc>
          <w:tcPr>
            <w:tcW w:w="2948" w:type="dxa"/>
          </w:tcPr>
          <w:p w14:paraId="7C605504" w14:textId="77777777" w:rsidR="00902FD4" w:rsidRPr="00057099" w:rsidRDefault="00902FD4" w:rsidP="00954D76"/>
        </w:tc>
        <w:tc>
          <w:tcPr>
            <w:tcW w:w="851" w:type="dxa"/>
          </w:tcPr>
          <w:p w14:paraId="16AA7F27" w14:textId="77777777" w:rsidR="00902FD4" w:rsidRPr="00057099" w:rsidRDefault="00902FD4" w:rsidP="00954D76">
            <w:pPr>
              <w:jc w:val="right"/>
            </w:pPr>
          </w:p>
        </w:tc>
        <w:tc>
          <w:tcPr>
            <w:tcW w:w="284" w:type="dxa"/>
          </w:tcPr>
          <w:p w14:paraId="25DCC905" w14:textId="77777777" w:rsidR="00902FD4" w:rsidRPr="00057099" w:rsidRDefault="00902FD4" w:rsidP="00954D76"/>
        </w:tc>
        <w:tc>
          <w:tcPr>
            <w:tcW w:w="4536" w:type="dxa"/>
          </w:tcPr>
          <w:p w14:paraId="22189418" w14:textId="262031CE"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niveaumeting</w:t>
            </w:r>
            <w:r w:rsidR="00EF016B" w:rsidRPr="00057099">
              <w:rPr>
                <w:color w:val="00577E" w:themeColor="text1"/>
                <w:sz w:val="20"/>
                <w:lang w:val="nl-NL"/>
              </w:rPr>
              <w:t xml:space="preserve"> </w:t>
            </w:r>
          </w:p>
        </w:tc>
      </w:tr>
      <w:tr w:rsidR="00902FD4" w:rsidRPr="00057099" w14:paraId="03FD30E1" w14:textId="77777777" w:rsidTr="00954D76">
        <w:tc>
          <w:tcPr>
            <w:tcW w:w="2948" w:type="dxa"/>
          </w:tcPr>
          <w:p w14:paraId="32DAD433" w14:textId="77777777" w:rsidR="00902FD4" w:rsidRPr="00057099" w:rsidRDefault="00902FD4" w:rsidP="00954D76">
            <w:r w:rsidRPr="00057099">
              <w:t>overige voorzieningen</w:t>
            </w:r>
          </w:p>
        </w:tc>
        <w:tc>
          <w:tcPr>
            <w:tcW w:w="851" w:type="dxa"/>
          </w:tcPr>
          <w:p w14:paraId="100B684B" w14:textId="77777777" w:rsidR="00902FD4" w:rsidRPr="00057099" w:rsidRDefault="00902FD4" w:rsidP="00954D76">
            <w:pPr>
              <w:jc w:val="right"/>
            </w:pPr>
          </w:p>
        </w:tc>
        <w:tc>
          <w:tcPr>
            <w:tcW w:w="284" w:type="dxa"/>
          </w:tcPr>
          <w:p w14:paraId="20ACCED4" w14:textId="77777777" w:rsidR="00902FD4" w:rsidRPr="00057099" w:rsidRDefault="00902FD4" w:rsidP="00954D76">
            <w:r w:rsidRPr="00057099">
              <w:t>:</w:t>
            </w:r>
          </w:p>
        </w:tc>
        <w:tc>
          <w:tcPr>
            <w:tcW w:w="4536" w:type="dxa"/>
          </w:tcPr>
          <w:p w14:paraId="20875CBB"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niveaumeting met in kunststof uitgevoerde vlotterinstallatie, met schaallatverdeling</w:t>
            </w:r>
          </w:p>
        </w:tc>
      </w:tr>
      <w:tr w:rsidR="00902FD4" w:rsidRPr="00057099" w14:paraId="51ACAFE5" w14:textId="77777777" w:rsidTr="00954D76">
        <w:tc>
          <w:tcPr>
            <w:tcW w:w="2948" w:type="dxa"/>
          </w:tcPr>
          <w:p w14:paraId="2348CB08" w14:textId="77777777" w:rsidR="00902FD4" w:rsidRPr="00057099" w:rsidRDefault="00902FD4" w:rsidP="00954D76"/>
        </w:tc>
        <w:tc>
          <w:tcPr>
            <w:tcW w:w="851" w:type="dxa"/>
          </w:tcPr>
          <w:p w14:paraId="3AA1BA96" w14:textId="77777777" w:rsidR="00902FD4" w:rsidRPr="00057099" w:rsidRDefault="00902FD4" w:rsidP="00954D76">
            <w:pPr>
              <w:jc w:val="right"/>
            </w:pPr>
          </w:p>
        </w:tc>
        <w:tc>
          <w:tcPr>
            <w:tcW w:w="284" w:type="dxa"/>
          </w:tcPr>
          <w:p w14:paraId="697FEDAC" w14:textId="77777777" w:rsidR="00902FD4" w:rsidRPr="00057099" w:rsidRDefault="00902FD4" w:rsidP="00954D76"/>
        </w:tc>
        <w:tc>
          <w:tcPr>
            <w:tcW w:w="4536" w:type="dxa"/>
          </w:tcPr>
          <w:p w14:paraId="6BCDCFE0" w14:textId="108DFB99" w:rsidR="00902FD4" w:rsidRPr="00057099" w:rsidRDefault="00EF016B"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1 </w:t>
            </w:r>
            <w:r w:rsidR="00902FD4" w:rsidRPr="00057099">
              <w:rPr>
                <w:color w:val="00577E" w:themeColor="text1"/>
                <w:sz w:val="20"/>
                <w:lang w:val="nl-NL"/>
              </w:rPr>
              <w:t>stuks mangat DN600</w:t>
            </w:r>
          </w:p>
        </w:tc>
      </w:tr>
      <w:tr w:rsidR="00902FD4" w:rsidRPr="00057099" w14:paraId="03A35737" w14:textId="77777777" w:rsidTr="00954D76">
        <w:tc>
          <w:tcPr>
            <w:tcW w:w="2948" w:type="dxa"/>
          </w:tcPr>
          <w:p w14:paraId="68E4D734" w14:textId="77777777" w:rsidR="00902FD4" w:rsidRPr="00057099" w:rsidRDefault="00902FD4" w:rsidP="00954D76"/>
        </w:tc>
        <w:tc>
          <w:tcPr>
            <w:tcW w:w="851" w:type="dxa"/>
          </w:tcPr>
          <w:p w14:paraId="2E20DF20" w14:textId="77777777" w:rsidR="00902FD4" w:rsidRPr="00057099" w:rsidRDefault="00902FD4" w:rsidP="00954D76">
            <w:pPr>
              <w:jc w:val="right"/>
            </w:pPr>
          </w:p>
        </w:tc>
        <w:tc>
          <w:tcPr>
            <w:tcW w:w="284" w:type="dxa"/>
          </w:tcPr>
          <w:p w14:paraId="3E1CA46B" w14:textId="77777777" w:rsidR="00902FD4" w:rsidRPr="00057099" w:rsidRDefault="00902FD4" w:rsidP="00954D76"/>
        </w:tc>
        <w:tc>
          <w:tcPr>
            <w:tcW w:w="4536" w:type="dxa"/>
          </w:tcPr>
          <w:p w14:paraId="6BDC75E2"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naamplaathouder</w:t>
            </w:r>
          </w:p>
        </w:tc>
      </w:tr>
      <w:tr w:rsidR="00902FD4" w:rsidRPr="00057099" w14:paraId="461915B0" w14:textId="77777777" w:rsidTr="00954D76">
        <w:tc>
          <w:tcPr>
            <w:tcW w:w="2948" w:type="dxa"/>
          </w:tcPr>
          <w:p w14:paraId="2C55930D" w14:textId="77777777" w:rsidR="00902FD4" w:rsidRPr="00057099" w:rsidRDefault="00902FD4" w:rsidP="00954D76">
            <w:r w:rsidRPr="00057099">
              <w:t>materiaal</w:t>
            </w:r>
          </w:p>
        </w:tc>
        <w:tc>
          <w:tcPr>
            <w:tcW w:w="851" w:type="dxa"/>
          </w:tcPr>
          <w:p w14:paraId="69F72ACB" w14:textId="77777777" w:rsidR="00902FD4" w:rsidRPr="00057099" w:rsidRDefault="00902FD4" w:rsidP="00954D76">
            <w:pPr>
              <w:jc w:val="right"/>
            </w:pPr>
          </w:p>
        </w:tc>
        <w:tc>
          <w:tcPr>
            <w:tcW w:w="284" w:type="dxa"/>
          </w:tcPr>
          <w:p w14:paraId="4A319C1D" w14:textId="77777777" w:rsidR="00902FD4" w:rsidRPr="00057099" w:rsidRDefault="00902FD4" w:rsidP="00954D76">
            <w:r w:rsidRPr="00057099">
              <w:t>:</w:t>
            </w:r>
          </w:p>
        </w:tc>
        <w:tc>
          <w:tcPr>
            <w:tcW w:w="4536" w:type="dxa"/>
          </w:tcPr>
          <w:p w14:paraId="6C3EF3BA" w14:textId="77777777" w:rsidR="00902FD4" w:rsidRPr="00057099" w:rsidRDefault="00902FD4" w:rsidP="00954D76">
            <w:r w:rsidRPr="00057099">
              <w:t>glasvezel versterkt polyester met PVC-binnenbekleding</w:t>
            </w:r>
          </w:p>
        </w:tc>
      </w:tr>
      <w:tr w:rsidR="00902FD4" w:rsidRPr="00057099" w14:paraId="673F8302" w14:textId="77777777" w:rsidTr="00954D76">
        <w:tc>
          <w:tcPr>
            <w:tcW w:w="2948" w:type="dxa"/>
          </w:tcPr>
          <w:p w14:paraId="4B61E92A" w14:textId="77777777" w:rsidR="00902FD4" w:rsidRPr="00057099" w:rsidRDefault="00902FD4" w:rsidP="00954D76">
            <w:r w:rsidRPr="00057099">
              <w:t>conservering</w:t>
            </w:r>
          </w:p>
        </w:tc>
        <w:tc>
          <w:tcPr>
            <w:tcW w:w="851" w:type="dxa"/>
          </w:tcPr>
          <w:p w14:paraId="063ABD23" w14:textId="77777777" w:rsidR="00902FD4" w:rsidRPr="00057099" w:rsidRDefault="00902FD4" w:rsidP="00954D76">
            <w:pPr>
              <w:jc w:val="right"/>
            </w:pPr>
          </w:p>
        </w:tc>
        <w:tc>
          <w:tcPr>
            <w:tcW w:w="284" w:type="dxa"/>
          </w:tcPr>
          <w:p w14:paraId="1676A921" w14:textId="77777777" w:rsidR="00902FD4" w:rsidRPr="00057099" w:rsidRDefault="00902FD4" w:rsidP="00954D76">
            <w:r w:rsidRPr="00057099">
              <w:t>:</w:t>
            </w:r>
          </w:p>
        </w:tc>
        <w:tc>
          <w:tcPr>
            <w:tcW w:w="4536" w:type="dxa"/>
          </w:tcPr>
          <w:p w14:paraId="6143206B" w14:textId="733A2AF0" w:rsidR="00902FD4" w:rsidRPr="00057099" w:rsidRDefault="00902FD4" w:rsidP="00954D76">
            <w:r w:rsidRPr="00057099">
              <w:t>uitwendig topcoat</w:t>
            </w:r>
          </w:p>
        </w:tc>
      </w:tr>
      <w:tr w:rsidR="00902FD4" w:rsidRPr="00057099" w14:paraId="4FFF2013" w14:textId="77777777" w:rsidTr="00954D76">
        <w:tc>
          <w:tcPr>
            <w:tcW w:w="2948" w:type="dxa"/>
          </w:tcPr>
          <w:p w14:paraId="0A91D146" w14:textId="77777777" w:rsidR="00902FD4" w:rsidRPr="00057099" w:rsidRDefault="00902FD4" w:rsidP="00954D76">
            <w:r w:rsidRPr="00057099">
              <w:t xml:space="preserve">kooiladder, bordes en leuningen </w:t>
            </w:r>
          </w:p>
        </w:tc>
        <w:tc>
          <w:tcPr>
            <w:tcW w:w="851" w:type="dxa"/>
          </w:tcPr>
          <w:p w14:paraId="17163356" w14:textId="77777777" w:rsidR="00902FD4" w:rsidRPr="00057099" w:rsidRDefault="00902FD4" w:rsidP="00954D76">
            <w:pPr>
              <w:jc w:val="right"/>
            </w:pPr>
          </w:p>
        </w:tc>
        <w:tc>
          <w:tcPr>
            <w:tcW w:w="284" w:type="dxa"/>
          </w:tcPr>
          <w:p w14:paraId="49BC39F7" w14:textId="77777777" w:rsidR="00902FD4" w:rsidRPr="00057099" w:rsidRDefault="00902FD4" w:rsidP="00954D76">
            <w:r w:rsidRPr="00057099">
              <w:t>:</w:t>
            </w:r>
          </w:p>
        </w:tc>
        <w:tc>
          <w:tcPr>
            <w:tcW w:w="4536" w:type="dxa"/>
          </w:tcPr>
          <w:p w14:paraId="18BAC408" w14:textId="6CBC1BAE" w:rsidR="00902FD4" w:rsidRPr="00057099" w:rsidRDefault="005D7CC8"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tank voorzien van bordes met leuningwerk en kooiladder</w:t>
            </w:r>
          </w:p>
        </w:tc>
      </w:tr>
    </w:tbl>
    <w:p w14:paraId="097E6973" w14:textId="77777777" w:rsidR="00902FD4" w:rsidRPr="00057099" w:rsidRDefault="00902FD4" w:rsidP="00902FD4"/>
    <w:p w14:paraId="51A00D82" w14:textId="0A8E4D00" w:rsidR="00902FD4" w:rsidRPr="00057099" w:rsidRDefault="00902FD4" w:rsidP="00902FD4">
      <w:pPr>
        <w:pStyle w:val="Heading2"/>
        <w:rPr>
          <w:rFonts w:cs="Arial"/>
          <w:szCs w:val="18"/>
        </w:rPr>
      </w:pPr>
      <w:bookmarkStart w:id="204" w:name="_Toc54965552"/>
      <w:r w:rsidRPr="00057099">
        <w:rPr>
          <w:rFonts w:cs="Arial"/>
          <w:szCs w:val="18"/>
        </w:rPr>
        <w:t>Doseerpompen</w:t>
      </w:r>
      <w:bookmarkEnd w:id="204"/>
    </w:p>
    <w:p w14:paraId="04331EEE" w14:textId="102C9D91" w:rsidR="00902FD4" w:rsidRPr="00057099" w:rsidRDefault="00902FD4" w:rsidP="006028B5">
      <w:pPr>
        <w:pStyle w:val="Heading3"/>
      </w:pPr>
      <w:r w:rsidRPr="00057099">
        <w:t>Algemeen</w:t>
      </w:r>
    </w:p>
    <w:tbl>
      <w:tblPr>
        <w:tblStyle w:val="Sto0"/>
        <w:tblW w:w="0" w:type="auto"/>
        <w:tblLook w:val="01E0" w:firstRow="1" w:lastRow="1" w:firstColumn="1" w:lastColumn="1" w:noHBand="0" w:noVBand="0"/>
      </w:tblPr>
      <w:tblGrid>
        <w:gridCol w:w="2943"/>
        <w:gridCol w:w="851"/>
        <w:gridCol w:w="283"/>
        <w:gridCol w:w="4644"/>
      </w:tblGrid>
      <w:tr w:rsidR="00902FD4" w:rsidRPr="00057099" w14:paraId="416344B1" w14:textId="77777777" w:rsidTr="00954D76">
        <w:tc>
          <w:tcPr>
            <w:tcW w:w="2943" w:type="dxa"/>
          </w:tcPr>
          <w:p w14:paraId="383636C0"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positienummer</w:t>
            </w:r>
          </w:p>
        </w:tc>
        <w:tc>
          <w:tcPr>
            <w:tcW w:w="851" w:type="dxa"/>
          </w:tcPr>
          <w:p w14:paraId="12DF36A0" w14:textId="77777777" w:rsidR="00902FD4" w:rsidRPr="00057099" w:rsidRDefault="00902FD4" w:rsidP="00954D76">
            <w:pPr>
              <w:jc w:val="right"/>
              <w:rPr>
                <w:rFonts w:cs="Arial"/>
                <w:color w:val="00577E" w:themeColor="text1"/>
                <w:spacing w:val="-2"/>
                <w:sz w:val="20"/>
              </w:rPr>
            </w:pPr>
          </w:p>
        </w:tc>
        <w:tc>
          <w:tcPr>
            <w:tcW w:w="283" w:type="dxa"/>
          </w:tcPr>
          <w:p w14:paraId="183F478F"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4EA8EB9A" w14:textId="4B70963F" w:rsidR="00902FD4" w:rsidRPr="00057099" w:rsidRDefault="00EF016B" w:rsidP="00954D76">
            <w:pPr>
              <w:rPr>
                <w:rFonts w:cs="Arial"/>
                <w:color w:val="00577E" w:themeColor="text1"/>
                <w:spacing w:val="-2"/>
                <w:sz w:val="20"/>
              </w:rPr>
            </w:pPr>
            <w:r w:rsidRPr="00057099">
              <w:rPr>
                <w:rFonts w:cs="Arial"/>
                <w:color w:val="00577E" w:themeColor="text1"/>
                <w:spacing w:val="-2"/>
                <w:sz w:val="20"/>
              </w:rPr>
              <w:t>P5510 / P5520</w:t>
            </w:r>
          </w:p>
        </w:tc>
      </w:tr>
      <w:tr w:rsidR="00902FD4" w:rsidRPr="00057099" w14:paraId="01276D33" w14:textId="77777777" w:rsidTr="00954D76">
        <w:tc>
          <w:tcPr>
            <w:tcW w:w="2943" w:type="dxa"/>
          </w:tcPr>
          <w:p w14:paraId="184F1AA9"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aantal</w:t>
            </w:r>
          </w:p>
        </w:tc>
        <w:tc>
          <w:tcPr>
            <w:tcW w:w="851" w:type="dxa"/>
          </w:tcPr>
          <w:p w14:paraId="2DBE8F80" w14:textId="77777777" w:rsidR="00902FD4" w:rsidRPr="00057099" w:rsidRDefault="00902FD4" w:rsidP="00954D76">
            <w:pPr>
              <w:jc w:val="right"/>
              <w:rPr>
                <w:rFonts w:cs="Arial"/>
                <w:color w:val="00577E" w:themeColor="text1"/>
                <w:spacing w:val="-2"/>
                <w:sz w:val="20"/>
              </w:rPr>
            </w:pPr>
          </w:p>
        </w:tc>
        <w:tc>
          <w:tcPr>
            <w:tcW w:w="283" w:type="dxa"/>
          </w:tcPr>
          <w:p w14:paraId="0293EDA2"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001001F3" w14:textId="472A0DF7" w:rsidR="00902FD4" w:rsidRPr="00057099" w:rsidRDefault="00EF016B" w:rsidP="00954D76">
            <w:pPr>
              <w:rPr>
                <w:rFonts w:cs="Arial"/>
                <w:color w:val="00577E" w:themeColor="text1"/>
                <w:spacing w:val="-2"/>
                <w:sz w:val="20"/>
              </w:rPr>
            </w:pPr>
            <w:r w:rsidRPr="00057099">
              <w:rPr>
                <w:rFonts w:cs="Arial"/>
                <w:color w:val="00577E" w:themeColor="text1"/>
                <w:spacing w:val="-2"/>
                <w:sz w:val="20"/>
              </w:rPr>
              <w:t>2</w:t>
            </w:r>
            <w:r w:rsidR="00FD7DDA" w:rsidRPr="00057099">
              <w:rPr>
                <w:rFonts w:cs="Arial"/>
                <w:color w:val="00577E" w:themeColor="text1"/>
                <w:spacing w:val="-2"/>
                <w:sz w:val="20"/>
              </w:rPr>
              <w:t xml:space="preserve"> (2+0 opstelling)</w:t>
            </w:r>
          </w:p>
        </w:tc>
      </w:tr>
      <w:tr w:rsidR="00902FD4" w:rsidRPr="00057099" w14:paraId="7B646E5E" w14:textId="77777777" w:rsidTr="00954D76">
        <w:tc>
          <w:tcPr>
            <w:tcW w:w="2943" w:type="dxa"/>
          </w:tcPr>
          <w:p w14:paraId="6094DE30"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opstelling</w:t>
            </w:r>
          </w:p>
        </w:tc>
        <w:tc>
          <w:tcPr>
            <w:tcW w:w="851" w:type="dxa"/>
          </w:tcPr>
          <w:p w14:paraId="4A1CCE2A" w14:textId="77777777" w:rsidR="00902FD4" w:rsidRPr="00057099" w:rsidRDefault="00902FD4" w:rsidP="00954D76">
            <w:pPr>
              <w:jc w:val="right"/>
              <w:rPr>
                <w:rFonts w:cs="Arial"/>
                <w:color w:val="00577E" w:themeColor="text1"/>
                <w:spacing w:val="-2"/>
                <w:sz w:val="20"/>
              </w:rPr>
            </w:pPr>
          </w:p>
        </w:tc>
        <w:tc>
          <w:tcPr>
            <w:tcW w:w="283" w:type="dxa"/>
          </w:tcPr>
          <w:p w14:paraId="4E1DEC1C"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6CF7D99E"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in de opstellingskast bij de opslagtank</w:t>
            </w:r>
          </w:p>
        </w:tc>
      </w:tr>
      <w:tr w:rsidR="00902FD4" w:rsidRPr="00057099" w14:paraId="76108C68" w14:textId="77777777" w:rsidTr="00954D76">
        <w:tc>
          <w:tcPr>
            <w:tcW w:w="2943" w:type="dxa"/>
          </w:tcPr>
          <w:p w14:paraId="56EB029C"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doel</w:t>
            </w:r>
          </w:p>
        </w:tc>
        <w:tc>
          <w:tcPr>
            <w:tcW w:w="851" w:type="dxa"/>
          </w:tcPr>
          <w:p w14:paraId="10CFFB42" w14:textId="77777777" w:rsidR="00902FD4" w:rsidRPr="00057099" w:rsidRDefault="00902FD4" w:rsidP="00954D76">
            <w:pPr>
              <w:jc w:val="right"/>
              <w:rPr>
                <w:rFonts w:cs="Arial"/>
                <w:color w:val="00577E" w:themeColor="text1"/>
                <w:spacing w:val="-2"/>
                <w:sz w:val="20"/>
              </w:rPr>
            </w:pPr>
          </w:p>
        </w:tc>
        <w:tc>
          <w:tcPr>
            <w:tcW w:w="283" w:type="dxa"/>
          </w:tcPr>
          <w:p w14:paraId="15E6CBA0"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521E78E3" w14:textId="3A989907" w:rsidR="00902FD4" w:rsidRPr="00057099" w:rsidRDefault="00902FD4" w:rsidP="00954D76">
            <w:pPr>
              <w:rPr>
                <w:rFonts w:cs="Arial"/>
                <w:color w:val="00577E" w:themeColor="text1"/>
                <w:spacing w:val="-2"/>
                <w:sz w:val="20"/>
              </w:rPr>
            </w:pPr>
            <w:r w:rsidRPr="00057099">
              <w:rPr>
                <w:rFonts w:cs="Arial"/>
                <w:color w:val="00577E" w:themeColor="text1"/>
                <w:spacing w:val="-2"/>
                <w:sz w:val="20"/>
              </w:rPr>
              <w:t xml:space="preserve">het verpompen van het medium vanuit de opslagtank naar </w:t>
            </w:r>
            <w:r w:rsidR="00EF016B" w:rsidRPr="00057099">
              <w:rPr>
                <w:rFonts w:cs="Arial"/>
                <w:color w:val="00577E" w:themeColor="text1"/>
                <w:spacing w:val="-2"/>
                <w:sz w:val="20"/>
              </w:rPr>
              <w:t xml:space="preserve">het </w:t>
            </w:r>
            <w:r w:rsidRPr="00057099">
              <w:rPr>
                <w:rFonts w:cs="Arial"/>
                <w:color w:val="00577E" w:themeColor="text1"/>
                <w:spacing w:val="-2"/>
                <w:sz w:val="20"/>
              </w:rPr>
              <w:t>doseerpunt</w:t>
            </w:r>
          </w:p>
        </w:tc>
      </w:tr>
      <w:tr w:rsidR="00902FD4" w:rsidRPr="00057099" w14:paraId="57E896B5" w14:textId="77777777" w:rsidTr="00954D76">
        <w:tc>
          <w:tcPr>
            <w:tcW w:w="2943" w:type="dxa"/>
          </w:tcPr>
          <w:p w14:paraId="73E759DB"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leveringsomvang</w:t>
            </w:r>
          </w:p>
        </w:tc>
        <w:tc>
          <w:tcPr>
            <w:tcW w:w="851" w:type="dxa"/>
          </w:tcPr>
          <w:p w14:paraId="0D6F0BF1" w14:textId="77777777" w:rsidR="00902FD4" w:rsidRPr="00057099" w:rsidRDefault="00902FD4" w:rsidP="00954D76">
            <w:pPr>
              <w:jc w:val="right"/>
              <w:rPr>
                <w:rFonts w:cs="Arial"/>
                <w:color w:val="00577E" w:themeColor="text1"/>
                <w:spacing w:val="-2"/>
                <w:sz w:val="20"/>
              </w:rPr>
            </w:pPr>
          </w:p>
        </w:tc>
        <w:tc>
          <w:tcPr>
            <w:tcW w:w="283" w:type="dxa"/>
          </w:tcPr>
          <w:p w14:paraId="7829C6E2"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75BFBDFD"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pompen</w:t>
            </w:r>
          </w:p>
        </w:tc>
      </w:tr>
      <w:tr w:rsidR="00902FD4" w:rsidRPr="00057099" w14:paraId="0038D5BC" w14:textId="77777777" w:rsidTr="00954D76">
        <w:tc>
          <w:tcPr>
            <w:tcW w:w="2943" w:type="dxa"/>
          </w:tcPr>
          <w:p w14:paraId="10EA8B14" w14:textId="77777777" w:rsidR="00902FD4" w:rsidRPr="00057099" w:rsidRDefault="00902FD4" w:rsidP="00954D76">
            <w:pPr>
              <w:rPr>
                <w:rFonts w:cs="Arial"/>
                <w:color w:val="00577E" w:themeColor="text1"/>
                <w:spacing w:val="-2"/>
                <w:sz w:val="20"/>
              </w:rPr>
            </w:pPr>
          </w:p>
        </w:tc>
        <w:tc>
          <w:tcPr>
            <w:tcW w:w="851" w:type="dxa"/>
          </w:tcPr>
          <w:p w14:paraId="10E63245" w14:textId="77777777" w:rsidR="00902FD4" w:rsidRPr="00057099" w:rsidRDefault="00902FD4" w:rsidP="00954D76">
            <w:pPr>
              <w:jc w:val="right"/>
              <w:rPr>
                <w:rFonts w:cs="Arial"/>
                <w:color w:val="00577E" w:themeColor="text1"/>
                <w:spacing w:val="-2"/>
                <w:sz w:val="20"/>
              </w:rPr>
            </w:pPr>
          </w:p>
        </w:tc>
        <w:tc>
          <w:tcPr>
            <w:tcW w:w="283" w:type="dxa"/>
          </w:tcPr>
          <w:p w14:paraId="6A2336CA" w14:textId="77777777" w:rsidR="00902FD4" w:rsidRPr="00057099" w:rsidRDefault="00902FD4" w:rsidP="00954D76">
            <w:pPr>
              <w:rPr>
                <w:rFonts w:cs="Arial"/>
                <w:color w:val="00577E" w:themeColor="text1"/>
                <w:spacing w:val="-2"/>
                <w:sz w:val="20"/>
              </w:rPr>
            </w:pPr>
          </w:p>
        </w:tc>
        <w:tc>
          <w:tcPr>
            <w:tcW w:w="4644" w:type="dxa"/>
          </w:tcPr>
          <w:p w14:paraId="63F9C649"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aandrijvingen</w:t>
            </w:r>
          </w:p>
        </w:tc>
      </w:tr>
      <w:tr w:rsidR="00902FD4" w:rsidRPr="00057099" w14:paraId="75301095" w14:textId="77777777" w:rsidTr="00954D76">
        <w:tc>
          <w:tcPr>
            <w:tcW w:w="2943" w:type="dxa"/>
          </w:tcPr>
          <w:p w14:paraId="1F6C4066" w14:textId="77777777" w:rsidR="00902FD4" w:rsidRPr="00057099" w:rsidRDefault="00902FD4" w:rsidP="00954D76">
            <w:pPr>
              <w:rPr>
                <w:rFonts w:cs="Arial"/>
                <w:color w:val="00577E" w:themeColor="text1"/>
                <w:spacing w:val="-2"/>
                <w:sz w:val="20"/>
              </w:rPr>
            </w:pPr>
          </w:p>
        </w:tc>
        <w:tc>
          <w:tcPr>
            <w:tcW w:w="851" w:type="dxa"/>
          </w:tcPr>
          <w:p w14:paraId="16EF5E41" w14:textId="77777777" w:rsidR="00902FD4" w:rsidRPr="00057099" w:rsidRDefault="00902FD4" w:rsidP="00954D76">
            <w:pPr>
              <w:jc w:val="right"/>
              <w:rPr>
                <w:rFonts w:cs="Arial"/>
                <w:color w:val="00577E" w:themeColor="text1"/>
                <w:spacing w:val="-2"/>
                <w:sz w:val="20"/>
              </w:rPr>
            </w:pPr>
          </w:p>
        </w:tc>
        <w:tc>
          <w:tcPr>
            <w:tcW w:w="283" w:type="dxa"/>
          </w:tcPr>
          <w:p w14:paraId="77FF9344" w14:textId="77777777" w:rsidR="00902FD4" w:rsidRPr="00057099" w:rsidRDefault="00902FD4" w:rsidP="00954D76">
            <w:pPr>
              <w:rPr>
                <w:rFonts w:cs="Arial"/>
                <w:color w:val="00577E" w:themeColor="text1"/>
                <w:spacing w:val="-2"/>
                <w:sz w:val="20"/>
              </w:rPr>
            </w:pPr>
          </w:p>
        </w:tc>
        <w:tc>
          <w:tcPr>
            <w:tcW w:w="4644" w:type="dxa"/>
          </w:tcPr>
          <w:p w14:paraId="22C185A0"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leidingwerk en appendages</w:t>
            </w:r>
          </w:p>
        </w:tc>
      </w:tr>
    </w:tbl>
    <w:p w14:paraId="4FF90C94" w14:textId="77777777" w:rsidR="00902FD4" w:rsidRPr="00057099" w:rsidRDefault="00902FD4" w:rsidP="00902FD4">
      <w:pPr>
        <w:tabs>
          <w:tab w:val="right" w:pos="3260"/>
          <w:tab w:val="left" w:pos="3402"/>
          <w:tab w:val="left" w:pos="3969"/>
          <w:tab w:val="left" w:pos="4536"/>
        </w:tabs>
        <w:rPr>
          <w:rFonts w:cs="Arial"/>
          <w:spacing w:val="-2"/>
          <w:szCs w:val="18"/>
        </w:rPr>
      </w:pPr>
    </w:p>
    <w:p w14:paraId="20646BB3" w14:textId="12CF3792" w:rsidR="00902FD4" w:rsidRPr="00057099" w:rsidRDefault="00902FD4" w:rsidP="006028B5">
      <w:pPr>
        <w:pStyle w:val="Heading3"/>
      </w:pPr>
      <w:r w:rsidRPr="00057099">
        <w:t>Hoofdgegevens</w:t>
      </w:r>
    </w:p>
    <w:tbl>
      <w:tblPr>
        <w:tblStyle w:val="Sto0"/>
        <w:tblW w:w="0" w:type="auto"/>
        <w:tblLook w:val="01E0" w:firstRow="1" w:lastRow="1" w:firstColumn="1" w:lastColumn="1" w:noHBand="0" w:noVBand="0"/>
      </w:tblPr>
      <w:tblGrid>
        <w:gridCol w:w="2943"/>
        <w:gridCol w:w="851"/>
        <w:gridCol w:w="283"/>
        <w:gridCol w:w="4644"/>
      </w:tblGrid>
      <w:tr w:rsidR="00902FD4" w:rsidRPr="00057099" w14:paraId="2CF03966" w14:textId="77777777" w:rsidTr="00954D76">
        <w:tc>
          <w:tcPr>
            <w:tcW w:w="2943" w:type="dxa"/>
          </w:tcPr>
          <w:p w14:paraId="4784750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systeem</w:t>
            </w:r>
          </w:p>
        </w:tc>
        <w:tc>
          <w:tcPr>
            <w:tcW w:w="851" w:type="dxa"/>
          </w:tcPr>
          <w:p w14:paraId="3F89DCC4" w14:textId="77777777" w:rsidR="00902FD4" w:rsidRPr="00057099" w:rsidRDefault="00902FD4" w:rsidP="00954D76">
            <w:pPr>
              <w:jc w:val="right"/>
              <w:rPr>
                <w:rFonts w:cs="Arial"/>
                <w:color w:val="00577E" w:themeColor="text1"/>
                <w:spacing w:val="-2"/>
                <w:sz w:val="20"/>
              </w:rPr>
            </w:pPr>
          </w:p>
        </w:tc>
        <w:tc>
          <w:tcPr>
            <w:tcW w:w="283" w:type="dxa"/>
          </w:tcPr>
          <w:p w14:paraId="26E71B87"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0B17D919" w14:textId="77777777" w:rsidR="00902FD4" w:rsidRPr="00057099" w:rsidRDefault="00902FD4" w:rsidP="00954D76">
            <w:pPr>
              <w:rPr>
                <w:rFonts w:cs="Arial"/>
                <w:color w:val="00577E" w:themeColor="text1"/>
                <w:sz w:val="20"/>
              </w:rPr>
            </w:pPr>
            <w:r w:rsidRPr="00057099">
              <w:rPr>
                <w:rFonts w:cs="Arial"/>
                <w:color w:val="00577E" w:themeColor="text1"/>
                <w:spacing w:val="-2"/>
                <w:sz w:val="20"/>
              </w:rPr>
              <w:t>membraandoseerpomp</w:t>
            </w:r>
            <w:r w:rsidRPr="00057099">
              <w:rPr>
                <w:rFonts w:cs="Arial"/>
                <w:color w:val="00577E" w:themeColor="text1"/>
                <w:sz w:val="20"/>
              </w:rPr>
              <w:t xml:space="preserve"> met hydraulisch gedreven membraan</w:t>
            </w:r>
          </w:p>
        </w:tc>
      </w:tr>
      <w:tr w:rsidR="00902FD4" w:rsidRPr="00057099" w14:paraId="6B0DD312" w14:textId="77777777" w:rsidTr="00954D76">
        <w:tc>
          <w:tcPr>
            <w:tcW w:w="2943" w:type="dxa"/>
          </w:tcPr>
          <w:p w14:paraId="16D6C311" w14:textId="77777777"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fabrikaat</w:t>
            </w:r>
          </w:p>
        </w:tc>
        <w:tc>
          <w:tcPr>
            <w:tcW w:w="851" w:type="dxa"/>
          </w:tcPr>
          <w:p w14:paraId="480621D1" w14:textId="77777777" w:rsidR="00902FD4" w:rsidRPr="00057099" w:rsidRDefault="00902FD4" w:rsidP="00954D76">
            <w:pPr>
              <w:spacing w:line="240" w:lineRule="exact"/>
              <w:jc w:val="right"/>
              <w:rPr>
                <w:rFonts w:cs="Arial"/>
                <w:color w:val="00577E" w:themeColor="text1"/>
                <w:sz w:val="20"/>
              </w:rPr>
            </w:pPr>
          </w:p>
        </w:tc>
        <w:tc>
          <w:tcPr>
            <w:tcW w:w="283" w:type="dxa"/>
          </w:tcPr>
          <w:p w14:paraId="2E4C2312" w14:textId="77777777"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w:t>
            </w:r>
          </w:p>
        </w:tc>
        <w:tc>
          <w:tcPr>
            <w:tcW w:w="4644" w:type="dxa"/>
          </w:tcPr>
          <w:p w14:paraId="39EA42B4" w14:textId="77777777" w:rsidR="00902FD4" w:rsidRPr="00057099" w:rsidRDefault="00902FD4" w:rsidP="00954D76">
            <w:pPr>
              <w:spacing w:line="240" w:lineRule="exact"/>
              <w:rPr>
                <w:rFonts w:cs="Arial"/>
                <w:color w:val="00577E" w:themeColor="text1"/>
                <w:sz w:val="20"/>
              </w:rPr>
            </w:pPr>
          </w:p>
        </w:tc>
      </w:tr>
      <w:tr w:rsidR="00902FD4" w:rsidRPr="00057099" w14:paraId="24226B12" w14:textId="77777777" w:rsidTr="00954D76">
        <w:tc>
          <w:tcPr>
            <w:tcW w:w="2943" w:type="dxa"/>
          </w:tcPr>
          <w:p w14:paraId="0C675806" w14:textId="77777777"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type</w:t>
            </w:r>
          </w:p>
        </w:tc>
        <w:tc>
          <w:tcPr>
            <w:tcW w:w="851" w:type="dxa"/>
          </w:tcPr>
          <w:p w14:paraId="73A882AB" w14:textId="77777777" w:rsidR="00902FD4" w:rsidRPr="00057099" w:rsidRDefault="00902FD4" w:rsidP="00954D76">
            <w:pPr>
              <w:spacing w:line="240" w:lineRule="exact"/>
              <w:jc w:val="right"/>
              <w:rPr>
                <w:rFonts w:cs="Arial"/>
                <w:color w:val="00577E" w:themeColor="text1"/>
                <w:sz w:val="20"/>
              </w:rPr>
            </w:pPr>
          </w:p>
        </w:tc>
        <w:tc>
          <w:tcPr>
            <w:tcW w:w="283" w:type="dxa"/>
          </w:tcPr>
          <w:p w14:paraId="22A9C592" w14:textId="77777777"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w:t>
            </w:r>
          </w:p>
        </w:tc>
        <w:tc>
          <w:tcPr>
            <w:tcW w:w="4644" w:type="dxa"/>
          </w:tcPr>
          <w:p w14:paraId="660D37CC" w14:textId="77777777" w:rsidR="00902FD4" w:rsidRPr="00057099" w:rsidRDefault="00902FD4" w:rsidP="00954D76">
            <w:pPr>
              <w:spacing w:line="240" w:lineRule="exact"/>
              <w:rPr>
                <w:rFonts w:cs="Arial"/>
                <w:color w:val="00577E" w:themeColor="text1"/>
                <w:sz w:val="20"/>
              </w:rPr>
            </w:pPr>
          </w:p>
        </w:tc>
      </w:tr>
      <w:tr w:rsidR="00902FD4" w:rsidRPr="00057099" w14:paraId="4EF217D3" w14:textId="77777777" w:rsidTr="00954D76">
        <w:tc>
          <w:tcPr>
            <w:tcW w:w="2943" w:type="dxa"/>
          </w:tcPr>
          <w:p w14:paraId="577262D6" w14:textId="77777777"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capaciteit</w:t>
            </w:r>
          </w:p>
        </w:tc>
        <w:tc>
          <w:tcPr>
            <w:tcW w:w="851" w:type="dxa"/>
          </w:tcPr>
          <w:p w14:paraId="5A4688A7" w14:textId="77777777" w:rsidR="00902FD4" w:rsidRPr="00057099" w:rsidRDefault="00902FD4" w:rsidP="00954D76">
            <w:pPr>
              <w:spacing w:line="240" w:lineRule="exact"/>
              <w:jc w:val="right"/>
              <w:rPr>
                <w:rFonts w:cs="Arial"/>
                <w:color w:val="00577E" w:themeColor="text1"/>
                <w:sz w:val="20"/>
              </w:rPr>
            </w:pPr>
            <w:r w:rsidRPr="00057099">
              <w:rPr>
                <w:rFonts w:cs="Arial"/>
                <w:color w:val="00577E" w:themeColor="text1"/>
                <w:sz w:val="20"/>
              </w:rPr>
              <w:t>l/h</w:t>
            </w:r>
          </w:p>
        </w:tc>
        <w:tc>
          <w:tcPr>
            <w:tcW w:w="283" w:type="dxa"/>
          </w:tcPr>
          <w:p w14:paraId="5EF5517F" w14:textId="77777777"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w:t>
            </w:r>
          </w:p>
        </w:tc>
        <w:tc>
          <w:tcPr>
            <w:tcW w:w="4644" w:type="dxa"/>
          </w:tcPr>
          <w:p w14:paraId="04446562" w14:textId="1DE26B13"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 xml:space="preserve">min. </w:t>
            </w:r>
            <w:r w:rsidR="00EF016B" w:rsidRPr="00057099">
              <w:rPr>
                <w:rFonts w:cs="Arial"/>
                <w:color w:val="00577E" w:themeColor="text1"/>
                <w:sz w:val="20"/>
              </w:rPr>
              <w:t xml:space="preserve">3 </w:t>
            </w:r>
            <w:r w:rsidRPr="00057099">
              <w:rPr>
                <w:rFonts w:cs="Arial"/>
                <w:color w:val="00577E" w:themeColor="text1"/>
                <w:sz w:val="20"/>
              </w:rPr>
              <w:t>/</w:t>
            </w:r>
            <w:r w:rsidR="005D7CC8" w:rsidRPr="00057099">
              <w:rPr>
                <w:rFonts w:cs="Arial"/>
                <w:color w:val="00577E" w:themeColor="text1"/>
                <w:sz w:val="20"/>
              </w:rPr>
              <w:t xml:space="preserve"> </w:t>
            </w:r>
            <w:r w:rsidRPr="00057099">
              <w:rPr>
                <w:rFonts w:cs="Arial"/>
                <w:color w:val="00577E" w:themeColor="text1"/>
                <w:sz w:val="20"/>
              </w:rPr>
              <w:t xml:space="preserve">max. </w:t>
            </w:r>
            <w:r w:rsidR="00FD7DDA" w:rsidRPr="00057099">
              <w:rPr>
                <w:rFonts w:cs="Arial"/>
                <w:color w:val="00577E" w:themeColor="text1"/>
                <w:sz w:val="20"/>
              </w:rPr>
              <w:t xml:space="preserve">25 </w:t>
            </w:r>
          </w:p>
        </w:tc>
      </w:tr>
      <w:tr w:rsidR="00902FD4" w:rsidRPr="00057099" w14:paraId="17CE0C96" w14:textId="77777777" w:rsidTr="00954D76">
        <w:tc>
          <w:tcPr>
            <w:tcW w:w="2943" w:type="dxa"/>
          </w:tcPr>
          <w:p w14:paraId="3888CE79" w14:textId="77777777" w:rsidR="00902FD4" w:rsidRPr="00057099" w:rsidRDefault="00902FD4" w:rsidP="00954D76">
            <w:pPr>
              <w:pStyle w:val="BodyTextIndent"/>
              <w:ind w:left="0"/>
              <w:rPr>
                <w:rFonts w:cs="Arial"/>
                <w:color w:val="00577E" w:themeColor="text1"/>
                <w:sz w:val="20"/>
              </w:rPr>
            </w:pPr>
            <w:r w:rsidRPr="00057099">
              <w:rPr>
                <w:rFonts w:cs="Arial"/>
                <w:color w:val="00577E" w:themeColor="text1"/>
                <w:sz w:val="20"/>
              </w:rPr>
              <w:lastRenderedPageBreak/>
              <w:t>capaciteitsregeling</w:t>
            </w:r>
          </w:p>
        </w:tc>
        <w:tc>
          <w:tcPr>
            <w:tcW w:w="851" w:type="dxa"/>
          </w:tcPr>
          <w:p w14:paraId="7365C31B" w14:textId="77777777" w:rsidR="00902FD4" w:rsidRPr="00057099" w:rsidRDefault="00902FD4" w:rsidP="00954D76">
            <w:pPr>
              <w:pStyle w:val="BodyTextIndent"/>
              <w:ind w:left="0"/>
              <w:jc w:val="right"/>
              <w:rPr>
                <w:rFonts w:cs="Arial"/>
                <w:color w:val="00577E" w:themeColor="text1"/>
                <w:sz w:val="20"/>
              </w:rPr>
            </w:pPr>
          </w:p>
        </w:tc>
        <w:tc>
          <w:tcPr>
            <w:tcW w:w="283" w:type="dxa"/>
          </w:tcPr>
          <w:p w14:paraId="21FAEA22" w14:textId="77777777" w:rsidR="00902FD4" w:rsidRPr="00057099" w:rsidRDefault="00902FD4" w:rsidP="00954D76">
            <w:pPr>
              <w:pStyle w:val="BodyTextIndent"/>
              <w:ind w:left="0"/>
              <w:rPr>
                <w:rFonts w:cs="Arial"/>
                <w:color w:val="00577E" w:themeColor="text1"/>
                <w:sz w:val="20"/>
              </w:rPr>
            </w:pPr>
          </w:p>
        </w:tc>
        <w:tc>
          <w:tcPr>
            <w:tcW w:w="4644" w:type="dxa"/>
          </w:tcPr>
          <w:p w14:paraId="31F4CFA0" w14:textId="7E409485" w:rsidR="00902FD4" w:rsidRPr="00057099" w:rsidRDefault="00902FD4" w:rsidP="00954D76">
            <w:pPr>
              <w:pStyle w:val="BodyTextIndent"/>
              <w:ind w:left="0"/>
              <w:rPr>
                <w:rFonts w:cs="Arial"/>
                <w:color w:val="00577E" w:themeColor="text1"/>
                <w:sz w:val="20"/>
              </w:rPr>
            </w:pPr>
            <w:r w:rsidRPr="00057099">
              <w:rPr>
                <w:rFonts w:cs="Arial"/>
                <w:color w:val="00577E" w:themeColor="text1"/>
                <w:sz w:val="20"/>
              </w:rPr>
              <w:t xml:space="preserve">met </w:t>
            </w:r>
            <w:proofErr w:type="gramStart"/>
            <w:r w:rsidRPr="00057099">
              <w:rPr>
                <w:rFonts w:cs="Arial"/>
                <w:color w:val="00577E" w:themeColor="text1"/>
                <w:sz w:val="20"/>
              </w:rPr>
              <w:t>frequentieomvormer</w:t>
            </w:r>
            <w:r w:rsidR="00EF016B" w:rsidRPr="00057099">
              <w:rPr>
                <w:rFonts w:cs="Arial"/>
                <w:color w:val="00577E" w:themeColor="text1"/>
                <w:sz w:val="20"/>
              </w:rPr>
              <w:t xml:space="preserve"> </w:t>
            </w:r>
            <w:r w:rsidRPr="00057099">
              <w:rPr>
                <w:rFonts w:cs="Arial"/>
                <w:color w:val="00577E" w:themeColor="text1"/>
                <w:sz w:val="20"/>
              </w:rPr>
              <w:t xml:space="preserve"> en</w:t>
            </w:r>
            <w:proofErr w:type="gramEnd"/>
            <w:r w:rsidRPr="00057099">
              <w:rPr>
                <w:rFonts w:cs="Arial"/>
                <w:color w:val="00577E" w:themeColor="text1"/>
                <w:sz w:val="20"/>
              </w:rPr>
              <w:t xml:space="preserve"> in combinatie met handbediend</w:t>
            </w:r>
            <w:r w:rsidR="00EF016B" w:rsidRPr="00057099">
              <w:rPr>
                <w:rFonts w:cs="Arial"/>
                <w:color w:val="00577E" w:themeColor="text1"/>
                <w:sz w:val="20"/>
              </w:rPr>
              <w:t>e</w:t>
            </w:r>
            <w:r w:rsidRPr="00057099">
              <w:rPr>
                <w:rFonts w:cs="Arial"/>
                <w:color w:val="00577E" w:themeColor="text1"/>
                <w:sz w:val="20"/>
              </w:rPr>
              <w:t xml:space="preserve"> slagverstelling op pomp</w:t>
            </w:r>
          </w:p>
        </w:tc>
      </w:tr>
      <w:tr w:rsidR="00902FD4" w:rsidRPr="00057099" w14:paraId="5D104586" w14:textId="77777777" w:rsidTr="00954D76">
        <w:tc>
          <w:tcPr>
            <w:tcW w:w="2943" w:type="dxa"/>
          </w:tcPr>
          <w:p w14:paraId="56C599B4" w14:textId="77777777" w:rsidR="00902FD4" w:rsidRPr="00057099" w:rsidRDefault="00902FD4" w:rsidP="00954D76">
            <w:pPr>
              <w:rPr>
                <w:color w:val="00577E" w:themeColor="text1"/>
                <w:sz w:val="20"/>
              </w:rPr>
            </w:pPr>
          </w:p>
        </w:tc>
        <w:tc>
          <w:tcPr>
            <w:tcW w:w="851" w:type="dxa"/>
          </w:tcPr>
          <w:p w14:paraId="75A6659B" w14:textId="77777777" w:rsidR="00902FD4" w:rsidRPr="00057099" w:rsidRDefault="00902FD4" w:rsidP="00954D76">
            <w:pPr>
              <w:spacing w:line="240" w:lineRule="exact"/>
              <w:jc w:val="right"/>
              <w:rPr>
                <w:rFonts w:cs="Arial"/>
                <w:color w:val="00577E" w:themeColor="text1"/>
                <w:sz w:val="20"/>
              </w:rPr>
            </w:pPr>
          </w:p>
        </w:tc>
        <w:tc>
          <w:tcPr>
            <w:tcW w:w="283" w:type="dxa"/>
          </w:tcPr>
          <w:p w14:paraId="0B94D5A3" w14:textId="77777777" w:rsidR="00902FD4" w:rsidRPr="00057099" w:rsidRDefault="00902FD4" w:rsidP="00954D76">
            <w:pPr>
              <w:spacing w:line="240" w:lineRule="exact"/>
              <w:rPr>
                <w:rFonts w:cs="Arial"/>
                <w:color w:val="00577E" w:themeColor="text1"/>
                <w:sz w:val="20"/>
              </w:rPr>
            </w:pPr>
          </w:p>
        </w:tc>
        <w:tc>
          <w:tcPr>
            <w:tcW w:w="4644" w:type="dxa"/>
          </w:tcPr>
          <w:p w14:paraId="67D47819"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ingestelde waarde afleesbaar op pomp</w:t>
            </w:r>
          </w:p>
        </w:tc>
      </w:tr>
      <w:tr w:rsidR="00902FD4" w:rsidRPr="00057099" w14:paraId="5B8B4EA1" w14:textId="77777777" w:rsidTr="00954D76">
        <w:tc>
          <w:tcPr>
            <w:tcW w:w="2943" w:type="dxa"/>
          </w:tcPr>
          <w:p w14:paraId="54481BD7" w14:textId="77777777" w:rsidR="00902FD4" w:rsidRPr="00057099" w:rsidRDefault="00902FD4" w:rsidP="00954D76">
            <w:pPr>
              <w:rPr>
                <w:color w:val="00577E" w:themeColor="text1"/>
                <w:sz w:val="20"/>
              </w:rPr>
            </w:pPr>
          </w:p>
        </w:tc>
        <w:tc>
          <w:tcPr>
            <w:tcW w:w="851" w:type="dxa"/>
          </w:tcPr>
          <w:p w14:paraId="6D60F21A" w14:textId="77777777" w:rsidR="00902FD4" w:rsidRPr="00057099" w:rsidRDefault="00902FD4" w:rsidP="00954D76">
            <w:pPr>
              <w:spacing w:line="240" w:lineRule="exact"/>
              <w:jc w:val="right"/>
              <w:rPr>
                <w:rFonts w:cs="Arial"/>
                <w:color w:val="00577E" w:themeColor="text1"/>
                <w:sz w:val="20"/>
              </w:rPr>
            </w:pPr>
          </w:p>
        </w:tc>
        <w:tc>
          <w:tcPr>
            <w:tcW w:w="283" w:type="dxa"/>
          </w:tcPr>
          <w:p w14:paraId="3B34B7F9" w14:textId="77777777" w:rsidR="00902FD4" w:rsidRPr="00057099" w:rsidRDefault="00902FD4" w:rsidP="00954D76">
            <w:pPr>
              <w:spacing w:line="240" w:lineRule="exact"/>
              <w:rPr>
                <w:rFonts w:cs="Arial"/>
                <w:color w:val="00577E" w:themeColor="text1"/>
                <w:sz w:val="20"/>
              </w:rPr>
            </w:pPr>
          </w:p>
        </w:tc>
        <w:tc>
          <w:tcPr>
            <w:tcW w:w="4644" w:type="dxa"/>
          </w:tcPr>
          <w:p w14:paraId="70828DEA" w14:textId="0E8EAABB"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pacing w:val="-2"/>
                <w:sz w:val="20"/>
                <w:lang w:val="nl-NL"/>
              </w:rPr>
              <w:t>met te leveren frequentie omvormer</w:t>
            </w:r>
          </w:p>
        </w:tc>
      </w:tr>
      <w:tr w:rsidR="00902FD4" w:rsidRPr="00057099" w14:paraId="4B566B37" w14:textId="77777777" w:rsidTr="00954D76">
        <w:tc>
          <w:tcPr>
            <w:tcW w:w="2943" w:type="dxa"/>
          </w:tcPr>
          <w:p w14:paraId="0A5463D0" w14:textId="77777777"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slagfrequentie</w:t>
            </w:r>
          </w:p>
        </w:tc>
        <w:tc>
          <w:tcPr>
            <w:tcW w:w="851" w:type="dxa"/>
          </w:tcPr>
          <w:p w14:paraId="6285D690" w14:textId="77777777" w:rsidR="00902FD4" w:rsidRPr="00057099" w:rsidRDefault="00902FD4" w:rsidP="00954D76">
            <w:pPr>
              <w:spacing w:line="240" w:lineRule="exact"/>
              <w:jc w:val="right"/>
              <w:rPr>
                <w:rFonts w:cs="Arial"/>
                <w:color w:val="00577E" w:themeColor="text1"/>
                <w:sz w:val="20"/>
              </w:rPr>
            </w:pPr>
            <w:r w:rsidRPr="00057099">
              <w:rPr>
                <w:rFonts w:cs="Arial"/>
                <w:color w:val="00577E" w:themeColor="text1"/>
                <w:sz w:val="20"/>
              </w:rPr>
              <w:t>Hz</w:t>
            </w:r>
          </w:p>
        </w:tc>
        <w:tc>
          <w:tcPr>
            <w:tcW w:w="283" w:type="dxa"/>
          </w:tcPr>
          <w:p w14:paraId="43852E66" w14:textId="77777777"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w:t>
            </w:r>
          </w:p>
        </w:tc>
        <w:tc>
          <w:tcPr>
            <w:tcW w:w="4644" w:type="dxa"/>
          </w:tcPr>
          <w:p w14:paraId="6751E1F5" w14:textId="12387784" w:rsidR="00902FD4" w:rsidRPr="00057099" w:rsidRDefault="00902FD4" w:rsidP="00954D76">
            <w:pPr>
              <w:spacing w:line="240" w:lineRule="exact"/>
              <w:rPr>
                <w:rFonts w:cs="Arial"/>
                <w:color w:val="00577E" w:themeColor="text1"/>
                <w:sz w:val="20"/>
              </w:rPr>
            </w:pPr>
            <w:r w:rsidRPr="00057099">
              <w:rPr>
                <w:rFonts w:cs="Arial"/>
                <w:color w:val="00577E" w:themeColor="text1"/>
                <w:sz w:val="20"/>
              </w:rPr>
              <w:t>min</w:t>
            </w:r>
            <w:r w:rsidR="00EF016B" w:rsidRPr="00057099">
              <w:rPr>
                <w:rFonts w:cs="Arial"/>
                <w:color w:val="00577E" w:themeColor="text1"/>
                <w:sz w:val="20"/>
              </w:rPr>
              <w:t xml:space="preserve"> </w:t>
            </w:r>
            <w:r w:rsidRPr="00057099">
              <w:rPr>
                <w:rFonts w:cs="Arial"/>
                <w:color w:val="00577E" w:themeColor="text1"/>
                <w:sz w:val="20"/>
              </w:rPr>
              <w:t>@. - max. @. ( maximaal 70)</w:t>
            </w:r>
          </w:p>
        </w:tc>
      </w:tr>
      <w:tr w:rsidR="00902FD4" w:rsidRPr="00057099" w14:paraId="1AD3194D" w14:textId="77777777" w:rsidTr="00954D76">
        <w:tc>
          <w:tcPr>
            <w:tcW w:w="2943" w:type="dxa"/>
          </w:tcPr>
          <w:p w14:paraId="4D5BF672"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ontwerp opvoerhoogte</w:t>
            </w:r>
          </w:p>
        </w:tc>
        <w:tc>
          <w:tcPr>
            <w:tcW w:w="851" w:type="dxa"/>
          </w:tcPr>
          <w:p w14:paraId="5C0A489B" w14:textId="77777777" w:rsidR="00902FD4" w:rsidRPr="00057099" w:rsidRDefault="00902FD4" w:rsidP="00954D76">
            <w:pPr>
              <w:jc w:val="right"/>
              <w:rPr>
                <w:rFonts w:cs="Arial"/>
                <w:color w:val="00577E" w:themeColor="text1"/>
                <w:spacing w:val="-2"/>
                <w:sz w:val="20"/>
              </w:rPr>
            </w:pPr>
            <w:r w:rsidRPr="00057099">
              <w:rPr>
                <w:rFonts w:cs="Arial"/>
                <w:color w:val="00577E" w:themeColor="text1"/>
                <w:spacing w:val="-2"/>
                <w:sz w:val="20"/>
              </w:rPr>
              <w:t>kPa</w:t>
            </w:r>
          </w:p>
        </w:tc>
        <w:tc>
          <w:tcPr>
            <w:tcW w:w="283" w:type="dxa"/>
          </w:tcPr>
          <w:p w14:paraId="1190504E"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68658CB0" w14:textId="045C4CBE" w:rsidR="00902FD4" w:rsidRPr="00057099" w:rsidRDefault="00DE4F58" w:rsidP="00954D76">
            <w:pPr>
              <w:rPr>
                <w:rFonts w:cs="Arial"/>
                <w:color w:val="00577E" w:themeColor="text1"/>
                <w:spacing w:val="-2"/>
                <w:sz w:val="20"/>
              </w:rPr>
            </w:pPr>
            <w:proofErr w:type="gramStart"/>
            <w:r w:rsidRPr="00057099">
              <w:rPr>
                <w:rFonts w:cs="Arial"/>
                <w:color w:val="00577E" w:themeColor="text1"/>
                <w:spacing w:val="-2"/>
                <w:sz w:val="20"/>
              </w:rPr>
              <w:t>….</w:t>
            </w:r>
            <w:proofErr w:type="gramEnd"/>
            <w:r w:rsidRPr="00057099">
              <w:rPr>
                <w:rFonts w:cs="Arial"/>
                <w:color w:val="00577E" w:themeColor="text1"/>
                <w:spacing w:val="-2"/>
                <w:sz w:val="20"/>
              </w:rPr>
              <w:t>door aannemer te bepalen</w:t>
            </w:r>
          </w:p>
        </w:tc>
      </w:tr>
    </w:tbl>
    <w:p w14:paraId="2F7E5EE3" w14:textId="77777777" w:rsidR="00902FD4" w:rsidRPr="00057099" w:rsidRDefault="00902FD4" w:rsidP="00902FD4">
      <w:pPr>
        <w:tabs>
          <w:tab w:val="right" w:pos="3260"/>
          <w:tab w:val="left" w:pos="3402"/>
          <w:tab w:val="left" w:pos="3969"/>
          <w:tab w:val="left" w:pos="4536"/>
        </w:tabs>
        <w:rPr>
          <w:rFonts w:cs="Arial"/>
          <w:spacing w:val="-2"/>
          <w:szCs w:val="18"/>
        </w:rPr>
      </w:pPr>
    </w:p>
    <w:p w14:paraId="1E0B01FC" w14:textId="77777777" w:rsidR="00902FD4" w:rsidRPr="00057099" w:rsidRDefault="00902FD4" w:rsidP="006028B5">
      <w:pPr>
        <w:pStyle w:val="Heading3"/>
      </w:pPr>
      <w:r w:rsidRPr="00057099">
        <w:tab/>
        <w:t>Uitvoering</w:t>
      </w:r>
    </w:p>
    <w:tbl>
      <w:tblPr>
        <w:tblStyle w:val="Sto0"/>
        <w:tblW w:w="0" w:type="auto"/>
        <w:tblLayout w:type="fixed"/>
        <w:tblLook w:val="01E0" w:firstRow="1" w:lastRow="1" w:firstColumn="1" w:lastColumn="1" w:noHBand="0" w:noVBand="0"/>
      </w:tblPr>
      <w:tblGrid>
        <w:gridCol w:w="2943"/>
        <w:gridCol w:w="851"/>
        <w:gridCol w:w="283"/>
        <w:gridCol w:w="4644"/>
      </w:tblGrid>
      <w:tr w:rsidR="00902FD4" w:rsidRPr="00057099" w14:paraId="3B5CFEFD" w14:textId="77777777" w:rsidTr="00954D76">
        <w:tc>
          <w:tcPr>
            <w:tcW w:w="2943" w:type="dxa"/>
          </w:tcPr>
          <w:p w14:paraId="2757DA05"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pompkarakteristiek</w:t>
            </w:r>
          </w:p>
        </w:tc>
        <w:tc>
          <w:tcPr>
            <w:tcW w:w="851" w:type="dxa"/>
          </w:tcPr>
          <w:p w14:paraId="7053B181" w14:textId="77777777" w:rsidR="00902FD4" w:rsidRPr="00057099" w:rsidRDefault="00902FD4" w:rsidP="00954D76">
            <w:pPr>
              <w:rPr>
                <w:rFonts w:cs="Arial"/>
                <w:color w:val="00577E" w:themeColor="text1"/>
                <w:spacing w:val="-2"/>
                <w:sz w:val="20"/>
              </w:rPr>
            </w:pPr>
          </w:p>
        </w:tc>
        <w:tc>
          <w:tcPr>
            <w:tcW w:w="283" w:type="dxa"/>
          </w:tcPr>
          <w:p w14:paraId="55CD8AD6"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4954200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bijvoegen</w:t>
            </w:r>
          </w:p>
        </w:tc>
      </w:tr>
      <w:tr w:rsidR="00902FD4" w:rsidRPr="00057099" w14:paraId="0CF7E594" w14:textId="77777777" w:rsidTr="00954D76">
        <w:tc>
          <w:tcPr>
            <w:tcW w:w="2943" w:type="dxa"/>
          </w:tcPr>
          <w:p w14:paraId="79AEF8F6"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flensaansluitingen</w:t>
            </w:r>
          </w:p>
        </w:tc>
        <w:tc>
          <w:tcPr>
            <w:tcW w:w="851" w:type="dxa"/>
          </w:tcPr>
          <w:p w14:paraId="4891F964"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mm</w:t>
            </w:r>
          </w:p>
        </w:tc>
        <w:tc>
          <w:tcPr>
            <w:tcW w:w="283" w:type="dxa"/>
          </w:tcPr>
          <w:p w14:paraId="23194D44"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1CB5FEAD"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DN</w:t>
            </w:r>
          </w:p>
        </w:tc>
      </w:tr>
      <w:tr w:rsidR="00902FD4" w:rsidRPr="00057099" w14:paraId="376C86C8" w14:textId="77777777" w:rsidTr="00954D76">
        <w:tc>
          <w:tcPr>
            <w:tcW w:w="2943" w:type="dxa"/>
          </w:tcPr>
          <w:p w14:paraId="1D2F111F" w14:textId="77777777" w:rsidR="00902FD4" w:rsidRPr="00057099" w:rsidRDefault="00902FD4" w:rsidP="00954D76">
            <w:pPr>
              <w:rPr>
                <w:color w:val="00577E" w:themeColor="text1"/>
                <w:sz w:val="20"/>
              </w:rPr>
            </w:pPr>
            <w:r w:rsidRPr="00057099">
              <w:rPr>
                <w:color w:val="00577E" w:themeColor="text1"/>
                <w:sz w:val="20"/>
              </w:rPr>
              <w:t>voorziening</w:t>
            </w:r>
          </w:p>
        </w:tc>
        <w:tc>
          <w:tcPr>
            <w:tcW w:w="851" w:type="dxa"/>
          </w:tcPr>
          <w:p w14:paraId="31B08823" w14:textId="77777777" w:rsidR="00902FD4" w:rsidRPr="00057099" w:rsidRDefault="00902FD4" w:rsidP="00954D76">
            <w:pPr>
              <w:jc w:val="right"/>
              <w:rPr>
                <w:color w:val="00577E" w:themeColor="text1"/>
                <w:sz w:val="20"/>
              </w:rPr>
            </w:pPr>
          </w:p>
        </w:tc>
        <w:tc>
          <w:tcPr>
            <w:tcW w:w="283" w:type="dxa"/>
          </w:tcPr>
          <w:p w14:paraId="5C637131" w14:textId="77777777" w:rsidR="00902FD4" w:rsidRPr="00057099" w:rsidRDefault="00902FD4" w:rsidP="00954D76">
            <w:pPr>
              <w:rPr>
                <w:color w:val="00577E" w:themeColor="text1"/>
                <w:sz w:val="20"/>
              </w:rPr>
            </w:pPr>
            <w:r w:rsidRPr="00057099">
              <w:rPr>
                <w:color w:val="00577E" w:themeColor="text1"/>
                <w:sz w:val="20"/>
              </w:rPr>
              <w:t xml:space="preserve">: </w:t>
            </w:r>
          </w:p>
        </w:tc>
        <w:tc>
          <w:tcPr>
            <w:tcW w:w="4644" w:type="dxa"/>
          </w:tcPr>
          <w:p w14:paraId="6DFA53C4" w14:textId="77777777" w:rsidR="00902FD4" w:rsidRPr="00057099" w:rsidRDefault="00902FD4" w:rsidP="00954D76">
            <w:pPr>
              <w:rPr>
                <w:color w:val="00577E" w:themeColor="text1"/>
                <w:sz w:val="20"/>
              </w:rPr>
            </w:pPr>
            <w:r w:rsidRPr="00057099">
              <w:rPr>
                <w:color w:val="00577E" w:themeColor="text1"/>
                <w:sz w:val="20"/>
              </w:rPr>
              <w:t>ingebouwde overstort</w:t>
            </w:r>
          </w:p>
        </w:tc>
      </w:tr>
      <w:tr w:rsidR="00902FD4" w:rsidRPr="00057099" w14:paraId="0C3AF1C4" w14:textId="77777777" w:rsidTr="00954D76">
        <w:tc>
          <w:tcPr>
            <w:tcW w:w="2943" w:type="dxa"/>
          </w:tcPr>
          <w:p w14:paraId="597B74CE"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materialen:</w:t>
            </w:r>
          </w:p>
        </w:tc>
        <w:tc>
          <w:tcPr>
            <w:tcW w:w="851" w:type="dxa"/>
          </w:tcPr>
          <w:p w14:paraId="703CEDFB" w14:textId="77777777" w:rsidR="00902FD4" w:rsidRPr="00057099" w:rsidRDefault="00902FD4" w:rsidP="00954D76">
            <w:pPr>
              <w:rPr>
                <w:rFonts w:cs="Arial"/>
                <w:color w:val="00577E" w:themeColor="text1"/>
                <w:spacing w:val="-2"/>
                <w:sz w:val="20"/>
              </w:rPr>
            </w:pPr>
          </w:p>
        </w:tc>
        <w:tc>
          <w:tcPr>
            <w:tcW w:w="283" w:type="dxa"/>
          </w:tcPr>
          <w:p w14:paraId="6C82ACA5" w14:textId="77777777" w:rsidR="00902FD4" w:rsidRPr="00057099" w:rsidRDefault="00902FD4" w:rsidP="00954D76">
            <w:pPr>
              <w:rPr>
                <w:rFonts w:cs="Arial"/>
                <w:color w:val="00577E" w:themeColor="text1"/>
                <w:spacing w:val="-2"/>
                <w:sz w:val="20"/>
              </w:rPr>
            </w:pPr>
          </w:p>
        </w:tc>
        <w:tc>
          <w:tcPr>
            <w:tcW w:w="4644" w:type="dxa"/>
          </w:tcPr>
          <w:p w14:paraId="6C261686" w14:textId="77777777" w:rsidR="00902FD4" w:rsidRPr="00057099" w:rsidRDefault="00902FD4" w:rsidP="00954D76">
            <w:pPr>
              <w:rPr>
                <w:rFonts w:cs="Arial"/>
                <w:color w:val="00577E" w:themeColor="text1"/>
                <w:spacing w:val="-2"/>
                <w:sz w:val="20"/>
              </w:rPr>
            </w:pPr>
          </w:p>
        </w:tc>
      </w:tr>
      <w:tr w:rsidR="00902FD4" w:rsidRPr="00057099" w14:paraId="4F97BAF4" w14:textId="77777777" w:rsidTr="00954D76">
        <w:tc>
          <w:tcPr>
            <w:tcW w:w="2943" w:type="dxa"/>
          </w:tcPr>
          <w:p w14:paraId="4C59B303"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pompkop</w:t>
            </w:r>
          </w:p>
        </w:tc>
        <w:tc>
          <w:tcPr>
            <w:tcW w:w="851" w:type="dxa"/>
          </w:tcPr>
          <w:p w14:paraId="28354685" w14:textId="77777777" w:rsidR="00902FD4" w:rsidRPr="00057099" w:rsidRDefault="00902FD4" w:rsidP="00954D76">
            <w:pPr>
              <w:rPr>
                <w:rFonts w:cs="Arial"/>
                <w:color w:val="00577E" w:themeColor="text1"/>
                <w:spacing w:val="-2"/>
                <w:sz w:val="20"/>
              </w:rPr>
            </w:pPr>
          </w:p>
        </w:tc>
        <w:tc>
          <w:tcPr>
            <w:tcW w:w="283" w:type="dxa"/>
          </w:tcPr>
          <w:p w14:paraId="1EDF1A49"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70001E4F"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kunststof, type</w:t>
            </w:r>
          </w:p>
        </w:tc>
      </w:tr>
      <w:tr w:rsidR="00902FD4" w:rsidRPr="00057099" w14:paraId="33CF86AA" w14:textId="77777777" w:rsidTr="00954D76">
        <w:tc>
          <w:tcPr>
            <w:tcW w:w="2943" w:type="dxa"/>
          </w:tcPr>
          <w:p w14:paraId="0AEBFF08"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membraan</w:t>
            </w:r>
          </w:p>
        </w:tc>
        <w:tc>
          <w:tcPr>
            <w:tcW w:w="851" w:type="dxa"/>
          </w:tcPr>
          <w:p w14:paraId="1AA387F6" w14:textId="77777777" w:rsidR="00902FD4" w:rsidRPr="00057099" w:rsidRDefault="00902FD4" w:rsidP="00954D76">
            <w:pPr>
              <w:rPr>
                <w:rFonts w:cs="Arial"/>
                <w:color w:val="00577E" w:themeColor="text1"/>
                <w:spacing w:val="-2"/>
                <w:sz w:val="20"/>
              </w:rPr>
            </w:pPr>
          </w:p>
        </w:tc>
        <w:tc>
          <w:tcPr>
            <w:tcW w:w="283" w:type="dxa"/>
          </w:tcPr>
          <w:p w14:paraId="0EA3A8BC"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378CE8E6" w14:textId="77777777" w:rsidR="00902FD4" w:rsidRPr="00057099" w:rsidRDefault="00902FD4" w:rsidP="00954D76">
            <w:pPr>
              <w:rPr>
                <w:rFonts w:cs="Arial"/>
                <w:color w:val="00577E" w:themeColor="text1"/>
                <w:spacing w:val="-2"/>
                <w:sz w:val="20"/>
              </w:rPr>
            </w:pPr>
          </w:p>
        </w:tc>
      </w:tr>
      <w:tr w:rsidR="00902FD4" w:rsidRPr="00057099" w14:paraId="7CFBE3E6" w14:textId="77777777" w:rsidTr="00954D76">
        <w:tc>
          <w:tcPr>
            <w:tcW w:w="2943" w:type="dxa"/>
          </w:tcPr>
          <w:p w14:paraId="3B6DE9B2"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kogels</w:t>
            </w:r>
          </w:p>
        </w:tc>
        <w:tc>
          <w:tcPr>
            <w:tcW w:w="851" w:type="dxa"/>
          </w:tcPr>
          <w:p w14:paraId="02AB2583" w14:textId="77777777" w:rsidR="00902FD4" w:rsidRPr="00057099" w:rsidRDefault="00902FD4" w:rsidP="00954D76">
            <w:pPr>
              <w:rPr>
                <w:rFonts w:cs="Arial"/>
                <w:color w:val="00577E" w:themeColor="text1"/>
                <w:spacing w:val="-2"/>
                <w:sz w:val="20"/>
              </w:rPr>
            </w:pPr>
          </w:p>
        </w:tc>
        <w:tc>
          <w:tcPr>
            <w:tcW w:w="283" w:type="dxa"/>
          </w:tcPr>
          <w:p w14:paraId="7ACACFE1"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5195DAE8" w14:textId="77777777" w:rsidR="00902FD4" w:rsidRPr="00057099" w:rsidRDefault="00902FD4" w:rsidP="00954D76">
            <w:pPr>
              <w:rPr>
                <w:rFonts w:cs="Arial"/>
                <w:color w:val="00577E" w:themeColor="text1"/>
                <w:spacing w:val="-2"/>
                <w:sz w:val="20"/>
              </w:rPr>
            </w:pPr>
          </w:p>
        </w:tc>
      </w:tr>
      <w:tr w:rsidR="00902FD4" w:rsidRPr="00057099" w14:paraId="0377C528" w14:textId="77777777" w:rsidTr="00954D76">
        <w:tc>
          <w:tcPr>
            <w:tcW w:w="2943" w:type="dxa"/>
          </w:tcPr>
          <w:p w14:paraId="6662E4CA"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verbindingsmiddelen</w:t>
            </w:r>
          </w:p>
        </w:tc>
        <w:tc>
          <w:tcPr>
            <w:tcW w:w="851" w:type="dxa"/>
          </w:tcPr>
          <w:p w14:paraId="7AF00B7F" w14:textId="77777777" w:rsidR="00902FD4" w:rsidRPr="00057099" w:rsidRDefault="00902FD4" w:rsidP="00954D76">
            <w:pPr>
              <w:rPr>
                <w:rFonts w:cs="Arial"/>
                <w:color w:val="00577E" w:themeColor="text1"/>
                <w:spacing w:val="-2"/>
                <w:sz w:val="20"/>
              </w:rPr>
            </w:pPr>
          </w:p>
        </w:tc>
        <w:tc>
          <w:tcPr>
            <w:tcW w:w="283" w:type="dxa"/>
          </w:tcPr>
          <w:p w14:paraId="65F5F97A"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28709E5B" w14:textId="63F8D576" w:rsidR="00902FD4" w:rsidRPr="00057099" w:rsidRDefault="002D59C2" w:rsidP="00954D76">
            <w:pPr>
              <w:rPr>
                <w:rFonts w:cs="Arial"/>
                <w:color w:val="00577E" w:themeColor="text1"/>
                <w:spacing w:val="-2"/>
                <w:sz w:val="20"/>
              </w:rPr>
            </w:pPr>
            <w:r w:rsidRPr="00057099">
              <w:rPr>
                <w:rFonts w:cs="Arial"/>
                <w:color w:val="00577E" w:themeColor="text1"/>
                <w:spacing w:val="-2"/>
                <w:sz w:val="20"/>
              </w:rPr>
              <w:t>Rvs</w:t>
            </w:r>
            <w:r w:rsidR="00902FD4" w:rsidRPr="00057099">
              <w:rPr>
                <w:rFonts w:cs="Arial"/>
                <w:color w:val="00577E" w:themeColor="text1"/>
                <w:spacing w:val="-2"/>
                <w:sz w:val="20"/>
              </w:rPr>
              <w:t xml:space="preserve"> AISI 316</w:t>
            </w:r>
          </w:p>
        </w:tc>
      </w:tr>
      <w:tr w:rsidR="00902FD4" w:rsidRPr="00057099" w14:paraId="75B82A13" w14:textId="77777777" w:rsidTr="00954D76">
        <w:tc>
          <w:tcPr>
            <w:tcW w:w="2943" w:type="dxa"/>
          </w:tcPr>
          <w:p w14:paraId="24D33692" w14:textId="77777777" w:rsidR="00902FD4" w:rsidRPr="00057099" w:rsidRDefault="00902FD4" w:rsidP="00954D76">
            <w:pPr>
              <w:rPr>
                <w:rFonts w:cs="Arial"/>
                <w:color w:val="00577E" w:themeColor="text1"/>
                <w:sz w:val="20"/>
              </w:rPr>
            </w:pPr>
            <w:r w:rsidRPr="00057099">
              <w:rPr>
                <w:rFonts w:cs="Arial"/>
                <w:color w:val="00577E" w:themeColor="text1"/>
                <w:sz w:val="20"/>
              </w:rPr>
              <w:t>toebehoren</w:t>
            </w:r>
          </w:p>
        </w:tc>
        <w:tc>
          <w:tcPr>
            <w:tcW w:w="851" w:type="dxa"/>
          </w:tcPr>
          <w:p w14:paraId="55E14ADE" w14:textId="77777777" w:rsidR="00902FD4" w:rsidRPr="00057099" w:rsidRDefault="00902FD4" w:rsidP="00954D76">
            <w:pPr>
              <w:rPr>
                <w:rFonts w:cs="Arial"/>
                <w:color w:val="00577E" w:themeColor="text1"/>
                <w:sz w:val="20"/>
              </w:rPr>
            </w:pPr>
            <w:r w:rsidRPr="00057099">
              <w:rPr>
                <w:rFonts w:cs="Arial"/>
                <w:color w:val="00577E" w:themeColor="text1"/>
                <w:sz w:val="20"/>
              </w:rPr>
              <w:t>:</w:t>
            </w:r>
          </w:p>
        </w:tc>
        <w:tc>
          <w:tcPr>
            <w:tcW w:w="283" w:type="dxa"/>
          </w:tcPr>
          <w:p w14:paraId="3F01F998" w14:textId="77777777" w:rsidR="00902FD4" w:rsidRPr="00057099" w:rsidRDefault="00902FD4" w:rsidP="00954D76">
            <w:pPr>
              <w:rPr>
                <w:rFonts w:cs="Arial"/>
                <w:color w:val="00577E" w:themeColor="text1"/>
                <w:spacing w:val="-2"/>
                <w:sz w:val="20"/>
              </w:rPr>
            </w:pPr>
          </w:p>
        </w:tc>
        <w:tc>
          <w:tcPr>
            <w:tcW w:w="4644" w:type="dxa"/>
          </w:tcPr>
          <w:p w14:paraId="49D118FB" w14:textId="77777777" w:rsidR="00902FD4" w:rsidRPr="00057099" w:rsidRDefault="00902FD4" w:rsidP="00954D76">
            <w:pPr>
              <w:rPr>
                <w:rFonts w:cs="Arial"/>
                <w:color w:val="00577E" w:themeColor="text1"/>
                <w:spacing w:val="-2"/>
                <w:sz w:val="20"/>
              </w:rPr>
            </w:pPr>
            <w:proofErr w:type="gramStart"/>
            <w:r w:rsidRPr="00057099">
              <w:rPr>
                <w:rFonts w:cs="Arial"/>
                <w:color w:val="00577E" w:themeColor="text1"/>
                <w:spacing w:val="-2"/>
                <w:sz w:val="20"/>
              </w:rPr>
              <w:t>Indien</w:t>
            </w:r>
            <w:proofErr w:type="gramEnd"/>
            <w:r w:rsidRPr="00057099">
              <w:rPr>
                <w:rFonts w:cs="Arial"/>
                <w:color w:val="00577E" w:themeColor="text1"/>
                <w:spacing w:val="-2"/>
                <w:sz w:val="20"/>
              </w:rPr>
              <w:t xml:space="preserve"> geen aangeflenste aandrijfmotor wordt toegepast maar een losse aandrijfmotor, een elastische koppeling en beschermkap aanbrengen.</w:t>
            </w:r>
          </w:p>
        </w:tc>
      </w:tr>
      <w:tr w:rsidR="00902FD4" w:rsidRPr="00057099" w14:paraId="6D1EA5BB" w14:textId="77777777" w:rsidTr="00954D76">
        <w:tc>
          <w:tcPr>
            <w:tcW w:w="2943" w:type="dxa"/>
          </w:tcPr>
          <w:p w14:paraId="3533136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conservering</w:t>
            </w:r>
          </w:p>
        </w:tc>
        <w:tc>
          <w:tcPr>
            <w:tcW w:w="851" w:type="dxa"/>
          </w:tcPr>
          <w:p w14:paraId="037B99CE" w14:textId="77777777" w:rsidR="00902FD4" w:rsidRPr="00057099" w:rsidRDefault="00902FD4" w:rsidP="00954D76">
            <w:pPr>
              <w:rPr>
                <w:rFonts w:cs="Arial"/>
                <w:color w:val="00577E" w:themeColor="text1"/>
                <w:spacing w:val="-2"/>
                <w:sz w:val="20"/>
              </w:rPr>
            </w:pPr>
          </w:p>
        </w:tc>
        <w:tc>
          <w:tcPr>
            <w:tcW w:w="283" w:type="dxa"/>
          </w:tcPr>
          <w:p w14:paraId="37C82956"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14E6963F"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volgens voorschriften</w:t>
            </w:r>
          </w:p>
        </w:tc>
      </w:tr>
    </w:tbl>
    <w:p w14:paraId="4BC8F5A3" w14:textId="77777777" w:rsidR="00902FD4" w:rsidRPr="00057099" w:rsidRDefault="00902FD4" w:rsidP="006028B5">
      <w:pPr>
        <w:pStyle w:val="Heading3"/>
      </w:pPr>
      <w:r w:rsidRPr="00057099">
        <w:t>Aandrijving</w:t>
      </w:r>
    </w:p>
    <w:tbl>
      <w:tblPr>
        <w:tblStyle w:val="Sto0"/>
        <w:tblW w:w="0" w:type="auto"/>
        <w:tblLook w:val="01E0" w:firstRow="1" w:lastRow="1" w:firstColumn="1" w:lastColumn="1" w:noHBand="0" w:noVBand="0"/>
      </w:tblPr>
      <w:tblGrid>
        <w:gridCol w:w="2943"/>
        <w:gridCol w:w="851"/>
        <w:gridCol w:w="283"/>
        <w:gridCol w:w="4644"/>
      </w:tblGrid>
      <w:tr w:rsidR="00902FD4" w:rsidRPr="00057099" w14:paraId="33E0E56E" w14:textId="77777777" w:rsidTr="00954D76">
        <w:tc>
          <w:tcPr>
            <w:tcW w:w="2943" w:type="dxa"/>
          </w:tcPr>
          <w:p w14:paraId="77844E0C"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systeem</w:t>
            </w:r>
          </w:p>
        </w:tc>
        <w:tc>
          <w:tcPr>
            <w:tcW w:w="851" w:type="dxa"/>
          </w:tcPr>
          <w:p w14:paraId="29B3086A" w14:textId="77777777" w:rsidR="00902FD4" w:rsidRPr="00057099" w:rsidRDefault="00902FD4" w:rsidP="00954D76">
            <w:pPr>
              <w:jc w:val="right"/>
              <w:rPr>
                <w:rFonts w:cs="Arial"/>
                <w:color w:val="00577E" w:themeColor="text1"/>
                <w:spacing w:val="-2"/>
                <w:sz w:val="20"/>
              </w:rPr>
            </w:pPr>
          </w:p>
        </w:tc>
        <w:tc>
          <w:tcPr>
            <w:tcW w:w="283" w:type="dxa"/>
          </w:tcPr>
          <w:p w14:paraId="54568D45"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177663D7" w14:textId="29BC67EF" w:rsidR="00902FD4" w:rsidRPr="00057099" w:rsidRDefault="00902FD4" w:rsidP="00954D76">
            <w:pPr>
              <w:rPr>
                <w:rFonts w:cs="Arial"/>
                <w:color w:val="00577E" w:themeColor="text1"/>
                <w:spacing w:val="-2"/>
                <w:sz w:val="20"/>
              </w:rPr>
            </w:pPr>
            <w:r w:rsidRPr="00057099">
              <w:rPr>
                <w:color w:val="00577E" w:themeColor="text1"/>
                <w:sz w:val="20"/>
              </w:rPr>
              <w:t xml:space="preserve">direct gekoppelde </w:t>
            </w:r>
            <w:r w:rsidR="00EF016B" w:rsidRPr="00057099">
              <w:rPr>
                <w:color w:val="00577E" w:themeColor="text1"/>
                <w:sz w:val="20"/>
              </w:rPr>
              <w:t>elektromotor</w:t>
            </w:r>
          </w:p>
        </w:tc>
      </w:tr>
      <w:tr w:rsidR="00902FD4" w:rsidRPr="00057099" w14:paraId="206CD322" w14:textId="77777777" w:rsidTr="00954D76">
        <w:tc>
          <w:tcPr>
            <w:tcW w:w="2943" w:type="dxa"/>
          </w:tcPr>
          <w:p w14:paraId="55CE7AE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type</w:t>
            </w:r>
          </w:p>
        </w:tc>
        <w:tc>
          <w:tcPr>
            <w:tcW w:w="851" w:type="dxa"/>
          </w:tcPr>
          <w:p w14:paraId="6D4D2CB4" w14:textId="77777777" w:rsidR="00902FD4" w:rsidRPr="00057099" w:rsidRDefault="00902FD4" w:rsidP="00954D76">
            <w:pPr>
              <w:jc w:val="right"/>
              <w:rPr>
                <w:rFonts w:cs="Arial"/>
                <w:color w:val="00577E" w:themeColor="text1"/>
                <w:spacing w:val="-2"/>
                <w:sz w:val="20"/>
              </w:rPr>
            </w:pPr>
          </w:p>
        </w:tc>
        <w:tc>
          <w:tcPr>
            <w:tcW w:w="283" w:type="dxa"/>
          </w:tcPr>
          <w:p w14:paraId="44B8F837"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07173585" w14:textId="77777777" w:rsidR="00902FD4" w:rsidRPr="00057099" w:rsidRDefault="00902FD4" w:rsidP="00954D76">
            <w:pPr>
              <w:rPr>
                <w:rFonts w:cs="Arial"/>
                <w:color w:val="00577E" w:themeColor="text1"/>
                <w:spacing w:val="-2"/>
                <w:sz w:val="20"/>
              </w:rPr>
            </w:pPr>
          </w:p>
        </w:tc>
      </w:tr>
      <w:tr w:rsidR="00902FD4" w:rsidRPr="00057099" w14:paraId="6E345F7D" w14:textId="77777777" w:rsidTr="00954D76">
        <w:tc>
          <w:tcPr>
            <w:tcW w:w="2943" w:type="dxa"/>
          </w:tcPr>
          <w:p w14:paraId="09EC927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toerental motor</w:t>
            </w:r>
          </w:p>
        </w:tc>
        <w:tc>
          <w:tcPr>
            <w:tcW w:w="851" w:type="dxa"/>
          </w:tcPr>
          <w:p w14:paraId="53BB0A1C" w14:textId="77777777" w:rsidR="00902FD4" w:rsidRPr="00057099" w:rsidRDefault="00902FD4" w:rsidP="00954D76">
            <w:pPr>
              <w:jc w:val="right"/>
              <w:rPr>
                <w:rFonts w:cs="Arial"/>
                <w:color w:val="00577E" w:themeColor="text1"/>
                <w:spacing w:val="-2"/>
                <w:sz w:val="20"/>
              </w:rPr>
            </w:pPr>
            <w:r w:rsidRPr="00057099">
              <w:rPr>
                <w:rFonts w:cs="Arial"/>
                <w:color w:val="00577E" w:themeColor="text1"/>
                <w:spacing w:val="-2"/>
                <w:sz w:val="20"/>
              </w:rPr>
              <w:t>min.</w:t>
            </w:r>
            <w:r w:rsidRPr="00057099">
              <w:rPr>
                <w:rFonts w:cs="Arial"/>
                <w:color w:val="00577E" w:themeColor="text1"/>
                <w:spacing w:val="-2"/>
                <w:sz w:val="20"/>
                <w:vertAlign w:val="superscript"/>
              </w:rPr>
              <w:t>-1</w:t>
            </w:r>
          </w:p>
        </w:tc>
        <w:tc>
          <w:tcPr>
            <w:tcW w:w="283" w:type="dxa"/>
          </w:tcPr>
          <w:p w14:paraId="497FC730"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46094F4F"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 xml:space="preserve">     (&lt; 1500)</w:t>
            </w:r>
          </w:p>
        </w:tc>
      </w:tr>
      <w:tr w:rsidR="00902FD4" w:rsidRPr="00057099" w14:paraId="492F56D0" w14:textId="77777777" w:rsidTr="00954D76">
        <w:tc>
          <w:tcPr>
            <w:tcW w:w="2943" w:type="dxa"/>
          </w:tcPr>
          <w:p w14:paraId="6A403DC9"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frequentie</w:t>
            </w:r>
          </w:p>
        </w:tc>
        <w:tc>
          <w:tcPr>
            <w:tcW w:w="851" w:type="dxa"/>
          </w:tcPr>
          <w:p w14:paraId="3D8F4021" w14:textId="77777777" w:rsidR="00902FD4" w:rsidRPr="00057099" w:rsidRDefault="00902FD4" w:rsidP="00954D76">
            <w:pPr>
              <w:jc w:val="right"/>
              <w:rPr>
                <w:rFonts w:cs="Arial"/>
                <w:color w:val="00577E" w:themeColor="text1"/>
                <w:spacing w:val="-2"/>
                <w:sz w:val="20"/>
              </w:rPr>
            </w:pPr>
            <w:r w:rsidRPr="00057099">
              <w:rPr>
                <w:rFonts w:cs="Arial"/>
                <w:color w:val="00577E" w:themeColor="text1"/>
                <w:spacing w:val="-2"/>
                <w:sz w:val="20"/>
              </w:rPr>
              <w:t>Hz</w:t>
            </w:r>
          </w:p>
        </w:tc>
        <w:tc>
          <w:tcPr>
            <w:tcW w:w="283" w:type="dxa"/>
          </w:tcPr>
          <w:p w14:paraId="3B9C1259"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6D78AA6F" w14:textId="77777777" w:rsidR="00902FD4" w:rsidRPr="00057099" w:rsidRDefault="00902FD4" w:rsidP="00954D76">
            <w:pPr>
              <w:rPr>
                <w:rFonts w:cs="Arial"/>
                <w:color w:val="00577E" w:themeColor="text1"/>
                <w:spacing w:val="-2"/>
                <w:sz w:val="20"/>
              </w:rPr>
            </w:pPr>
          </w:p>
        </w:tc>
      </w:tr>
      <w:tr w:rsidR="00902FD4" w:rsidRPr="00057099" w14:paraId="45B7561B" w14:textId="77777777" w:rsidTr="00954D76">
        <w:tc>
          <w:tcPr>
            <w:tcW w:w="2943" w:type="dxa"/>
          </w:tcPr>
          <w:p w14:paraId="38225862"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geïnstalleerd vermogen</w:t>
            </w:r>
          </w:p>
        </w:tc>
        <w:tc>
          <w:tcPr>
            <w:tcW w:w="851" w:type="dxa"/>
          </w:tcPr>
          <w:p w14:paraId="18A573E2" w14:textId="77777777" w:rsidR="00902FD4" w:rsidRPr="00057099" w:rsidRDefault="00902FD4" w:rsidP="00954D76">
            <w:pPr>
              <w:jc w:val="right"/>
              <w:rPr>
                <w:rFonts w:cs="Arial"/>
                <w:color w:val="00577E" w:themeColor="text1"/>
                <w:spacing w:val="-2"/>
                <w:sz w:val="20"/>
              </w:rPr>
            </w:pPr>
            <w:r w:rsidRPr="00057099">
              <w:rPr>
                <w:rFonts w:cs="Arial"/>
                <w:color w:val="00577E" w:themeColor="text1"/>
                <w:spacing w:val="-2"/>
                <w:sz w:val="20"/>
              </w:rPr>
              <w:t>kW</w:t>
            </w:r>
          </w:p>
        </w:tc>
        <w:tc>
          <w:tcPr>
            <w:tcW w:w="283" w:type="dxa"/>
          </w:tcPr>
          <w:p w14:paraId="1E5B5522"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30DDBD63" w14:textId="57E4E669" w:rsidR="00902FD4" w:rsidRPr="00057099" w:rsidRDefault="00EF016B" w:rsidP="00954D76">
            <w:pPr>
              <w:rPr>
                <w:rFonts w:cs="Arial"/>
                <w:color w:val="00577E" w:themeColor="text1"/>
                <w:spacing w:val="-2"/>
                <w:sz w:val="20"/>
              </w:rPr>
            </w:pPr>
            <w:r w:rsidRPr="00057099">
              <w:rPr>
                <w:rFonts w:cs="Arial"/>
                <w:color w:val="00577E" w:themeColor="text1"/>
                <w:spacing w:val="-2"/>
                <w:sz w:val="20"/>
              </w:rPr>
              <w:t>ca. 0,55</w:t>
            </w:r>
          </w:p>
        </w:tc>
      </w:tr>
      <w:tr w:rsidR="00902FD4" w:rsidRPr="00057099" w14:paraId="08F30B16" w14:textId="77777777" w:rsidTr="00954D76">
        <w:tc>
          <w:tcPr>
            <w:tcW w:w="2943" w:type="dxa"/>
          </w:tcPr>
          <w:p w14:paraId="256F2D2A"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nominaalstroom</w:t>
            </w:r>
          </w:p>
        </w:tc>
        <w:tc>
          <w:tcPr>
            <w:tcW w:w="851" w:type="dxa"/>
          </w:tcPr>
          <w:p w14:paraId="3524788E" w14:textId="77777777" w:rsidR="00902FD4" w:rsidRPr="00057099" w:rsidRDefault="00902FD4" w:rsidP="00954D76">
            <w:pPr>
              <w:jc w:val="right"/>
              <w:rPr>
                <w:rFonts w:cs="Arial"/>
                <w:color w:val="00577E" w:themeColor="text1"/>
                <w:spacing w:val="-2"/>
                <w:sz w:val="20"/>
              </w:rPr>
            </w:pPr>
            <w:r w:rsidRPr="00057099">
              <w:rPr>
                <w:rFonts w:cs="Arial"/>
                <w:color w:val="00577E" w:themeColor="text1"/>
                <w:spacing w:val="-2"/>
                <w:sz w:val="20"/>
              </w:rPr>
              <w:t>A</w:t>
            </w:r>
          </w:p>
        </w:tc>
        <w:tc>
          <w:tcPr>
            <w:tcW w:w="283" w:type="dxa"/>
          </w:tcPr>
          <w:p w14:paraId="5331A05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31E06798" w14:textId="77777777" w:rsidR="00902FD4" w:rsidRPr="00057099" w:rsidRDefault="00902FD4" w:rsidP="00954D76">
            <w:pPr>
              <w:rPr>
                <w:rFonts w:cs="Arial"/>
                <w:color w:val="00577E" w:themeColor="text1"/>
                <w:spacing w:val="-2"/>
                <w:sz w:val="20"/>
              </w:rPr>
            </w:pPr>
          </w:p>
        </w:tc>
      </w:tr>
      <w:tr w:rsidR="00902FD4" w:rsidRPr="00057099" w14:paraId="773C9CFA" w14:textId="77777777" w:rsidTr="00954D76">
        <w:tc>
          <w:tcPr>
            <w:tcW w:w="2943" w:type="dxa"/>
          </w:tcPr>
          <w:p w14:paraId="6EFD0ECD" w14:textId="77777777" w:rsidR="00902FD4" w:rsidRPr="00057099" w:rsidRDefault="00902FD4" w:rsidP="00954D76">
            <w:pPr>
              <w:pStyle w:val="NormalSingle"/>
              <w:spacing w:line="264" w:lineRule="exact"/>
              <w:rPr>
                <w:rFonts w:cs="Arial"/>
                <w:color w:val="00577E" w:themeColor="text1"/>
                <w:spacing w:val="-2"/>
                <w:sz w:val="20"/>
                <w:lang w:val="nl-NL"/>
              </w:rPr>
            </w:pPr>
            <w:r w:rsidRPr="00057099">
              <w:rPr>
                <w:rFonts w:cs="Arial"/>
                <w:color w:val="00577E" w:themeColor="text1"/>
                <w:spacing w:val="-2"/>
                <w:sz w:val="20"/>
                <w:lang w:val="nl-NL"/>
              </w:rPr>
              <w:t>spanning</w:t>
            </w:r>
          </w:p>
        </w:tc>
        <w:tc>
          <w:tcPr>
            <w:tcW w:w="851" w:type="dxa"/>
          </w:tcPr>
          <w:p w14:paraId="7D2DB712" w14:textId="77777777" w:rsidR="00902FD4" w:rsidRPr="00057099" w:rsidRDefault="00902FD4" w:rsidP="00954D76">
            <w:pPr>
              <w:pStyle w:val="NormalSingle"/>
              <w:spacing w:line="264" w:lineRule="exact"/>
              <w:jc w:val="right"/>
              <w:rPr>
                <w:rFonts w:cs="Arial"/>
                <w:color w:val="00577E" w:themeColor="text1"/>
                <w:spacing w:val="-2"/>
                <w:sz w:val="20"/>
                <w:lang w:val="nl-NL"/>
              </w:rPr>
            </w:pPr>
            <w:r w:rsidRPr="00057099">
              <w:rPr>
                <w:rFonts w:cs="Arial"/>
                <w:color w:val="00577E" w:themeColor="text1"/>
                <w:spacing w:val="-2"/>
                <w:sz w:val="20"/>
                <w:lang w:val="nl-NL"/>
              </w:rPr>
              <w:t>V</w:t>
            </w:r>
          </w:p>
        </w:tc>
        <w:tc>
          <w:tcPr>
            <w:tcW w:w="283" w:type="dxa"/>
          </w:tcPr>
          <w:p w14:paraId="5DD51D41" w14:textId="77777777" w:rsidR="00902FD4" w:rsidRPr="00057099" w:rsidRDefault="00902FD4" w:rsidP="00954D76">
            <w:pPr>
              <w:pStyle w:val="NormalSingle"/>
              <w:spacing w:line="264" w:lineRule="exact"/>
              <w:rPr>
                <w:rFonts w:cs="Arial"/>
                <w:color w:val="00577E" w:themeColor="text1"/>
                <w:spacing w:val="-2"/>
                <w:sz w:val="20"/>
                <w:lang w:val="nl-NL"/>
              </w:rPr>
            </w:pPr>
            <w:r w:rsidRPr="00057099">
              <w:rPr>
                <w:rFonts w:cs="Arial"/>
                <w:color w:val="00577E" w:themeColor="text1"/>
                <w:spacing w:val="-2"/>
                <w:sz w:val="20"/>
                <w:lang w:val="nl-NL"/>
              </w:rPr>
              <w:t>:</w:t>
            </w:r>
          </w:p>
        </w:tc>
        <w:tc>
          <w:tcPr>
            <w:tcW w:w="4644" w:type="dxa"/>
          </w:tcPr>
          <w:p w14:paraId="53D04039" w14:textId="77777777" w:rsidR="00902FD4" w:rsidRPr="00057099" w:rsidRDefault="00902FD4" w:rsidP="00954D76">
            <w:pPr>
              <w:pStyle w:val="NormalSingle"/>
              <w:spacing w:line="264" w:lineRule="exact"/>
              <w:rPr>
                <w:rFonts w:cs="Arial"/>
                <w:color w:val="00577E" w:themeColor="text1"/>
                <w:spacing w:val="-2"/>
                <w:sz w:val="20"/>
                <w:lang w:val="nl-NL"/>
              </w:rPr>
            </w:pPr>
            <w:r w:rsidRPr="00057099">
              <w:rPr>
                <w:rFonts w:cs="Arial"/>
                <w:color w:val="00577E" w:themeColor="text1"/>
                <w:spacing w:val="-2"/>
                <w:sz w:val="20"/>
                <w:lang w:val="nl-NL"/>
              </w:rPr>
              <w:t>400, 50 Hz</w:t>
            </w:r>
          </w:p>
        </w:tc>
      </w:tr>
      <w:tr w:rsidR="00902FD4" w:rsidRPr="00057099" w14:paraId="0DB96F29" w14:textId="77777777" w:rsidTr="00954D76">
        <w:tc>
          <w:tcPr>
            <w:tcW w:w="2943" w:type="dxa"/>
          </w:tcPr>
          <w:p w14:paraId="6B5F0D97"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uitvoering</w:t>
            </w:r>
          </w:p>
        </w:tc>
        <w:tc>
          <w:tcPr>
            <w:tcW w:w="851" w:type="dxa"/>
          </w:tcPr>
          <w:p w14:paraId="389953EA" w14:textId="77777777" w:rsidR="00902FD4" w:rsidRPr="00057099" w:rsidRDefault="00902FD4" w:rsidP="00954D76">
            <w:pPr>
              <w:jc w:val="right"/>
              <w:rPr>
                <w:rFonts w:cs="Arial"/>
                <w:color w:val="00577E" w:themeColor="text1"/>
                <w:spacing w:val="-2"/>
                <w:sz w:val="20"/>
              </w:rPr>
            </w:pPr>
          </w:p>
        </w:tc>
        <w:tc>
          <w:tcPr>
            <w:tcW w:w="283" w:type="dxa"/>
          </w:tcPr>
          <w:p w14:paraId="6D350DCC"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275F4A7D" w14:textId="036832AC" w:rsidR="00902FD4" w:rsidRPr="00057099" w:rsidRDefault="00902FD4" w:rsidP="00954D76">
            <w:pPr>
              <w:rPr>
                <w:rFonts w:cs="Arial"/>
                <w:color w:val="00577E" w:themeColor="text1"/>
                <w:spacing w:val="-2"/>
                <w:sz w:val="20"/>
              </w:rPr>
            </w:pPr>
          </w:p>
        </w:tc>
      </w:tr>
      <w:tr w:rsidR="00902FD4" w:rsidRPr="00057099" w14:paraId="07FE215D" w14:textId="77777777" w:rsidTr="00954D76">
        <w:tc>
          <w:tcPr>
            <w:tcW w:w="2943" w:type="dxa"/>
          </w:tcPr>
          <w:p w14:paraId="1DEA31E4"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isolatieklasse</w:t>
            </w:r>
          </w:p>
        </w:tc>
        <w:tc>
          <w:tcPr>
            <w:tcW w:w="851" w:type="dxa"/>
          </w:tcPr>
          <w:p w14:paraId="3C88C1EF" w14:textId="77777777" w:rsidR="00902FD4" w:rsidRPr="00057099" w:rsidRDefault="00902FD4" w:rsidP="00954D76">
            <w:pPr>
              <w:jc w:val="right"/>
              <w:rPr>
                <w:rFonts w:cs="Arial"/>
                <w:color w:val="00577E" w:themeColor="text1"/>
                <w:spacing w:val="-2"/>
                <w:sz w:val="20"/>
              </w:rPr>
            </w:pPr>
          </w:p>
        </w:tc>
        <w:tc>
          <w:tcPr>
            <w:tcW w:w="283" w:type="dxa"/>
          </w:tcPr>
          <w:p w14:paraId="6584B9F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2FDE8E19"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F</w:t>
            </w:r>
          </w:p>
        </w:tc>
      </w:tr>
      <w:tr w:rsidR="00902FD4" w:rsidRPr="00057099" w14:paraId="0E40475F" w14:textId="77777777" w:rsidTr="00954D76">
        <w:tc>
          <w:tcPr>
            <w:tcW w:w="2943" w:type="dxa"/>
          </w:tcPr>
          <w:p w14:paraId="3B529CD1"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beschermingsgraad</w:t>
            </w:r>
          </w:p>
        </w:tc>
        <w:tc>
          <w:tcPr>
            <w:tcW w:w="851" w:type="dxa"/>
          </w:tcPr>
          <w:p w14:paraId="6B56C1F5" w14:textId="77777777" w:rsidR="00902FD4" w:rsidRPr="00057099" w:rsidRDefault="00902FD4" w:rsidP="00954D76">
            <w:pPr>
              <w:jc w:val="right"/>
              <w:rPr>
                <w:rFonts w:cs="Arial"/>
                <w:color w:val="00577E" w:themeColor="text1"/>
                <w:spacing w:val="-2"/>
                <w:sz w:val="20"/>
              </w:rPr>
            </w:pPr>
          </w:p>
        </w:tc>
        <w:tc>
          <w:tcPr>
            <w:tcW w:w="283" w:type="dxa"/>
          </w:tcPr>
          <w:p w14:paraId="7A5BD181"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2F814BA8"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IP55</w:t>
            </w:r>
          </w:p>
        </w:tc>
      </w:tr>
      <w:tr w:rsidR="00902FD4" w:rsidRPr="00057099" w14:paraId="06BBA296" w14:textId="77777777" w:rsidTr="00954D76">
        <w:tc>
          <w:tcPr>
            <w:tcW w:w="2943" w:type="dxa"/>
          </w:tcPr>
          <w:p w14:paraId="52FECB19"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bedrijfstype</w:t>
            </w:r>
          </w:p>
        </w:tc>
        <w:tc>
          <w:tcPr>
            <w:tcW w:w="851" w:type="dxa"/>
          </w:tcPr>
          <w:p w14:paraId="13C251C8" w14:textId="77777777" w:rsidR="00902FD4" w:rsidRPr="00057099" w:rsidRDefault="00902FD4" w:rsidP="00954D76">
            <w:pPr>
              <w:jc w:val="right"/>
              <w:rPr>
                <w:rFonts w:cs="Arial"/>
                <w:color w:val="00577E" w:themeColor="text1"/>
                <w:spacing w:val="-2"/>
                <w:sz w:val="20"/>
              </w:rPr>
            </w:pPr>
          </w:p>
        </w:tc>
        <w:tc>
          <w:tcPr>
            <w:tcW w:w="283" w:type="dxa"/>
          </w:tcPr>
          <w:p w14:paraId="20C8150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36DAE62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S3</w:t>
            </w:r>
          </w:p>
        </w:tc>
      </w:tr>
      <w:tr w:rsidR="00902FD4" w:rsidRPr="00057099" w14:paraId="2CBD946D" w14:textId="77777777" w:rsidTr="00954D76">
        <w:tc>
          <w:tcPr>
            <w:tcW w:w="2943" w:type="dxa"/>
          </w:tcPr>
          <w:p w14:paraId="67590E1C"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conservering</w:t>
            </w:r>
          </w:p>
        </w:tc>
        <w:tc>
          <w:tcPr>
            <w:tcW w:w="851" w:type="dxa"/>
          </w:tcPr>
          <w:p w14:paraId="5E7F3C29" w14:textId="77777777" w:rsidR="00902FD4" w:rsidRPr="00057099" w:rsidRDefault="00902FD4" w:rsidP="00954D76">
            <w:pPr>
              <w:jc w:val="right"/>
              <w:rPr>
                <w:rFonts w:cs="Arial"/>
                <w:color w:val="00577E" w:themeColor="text1"/>
                <w:spacing w:val="-2"/>
                <w:sz w:val="20"/>
              </w:rPr>
            </w:pPr>
          </w:p>
        </w:tc>
        <w:tc>
          <w:tcPr>
            <w:tcW w:w="283" w:type="dxa"/>
          </w:tcPr>
          <w:p w14:paraId="5233D1A0"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w:t>
            </w:r>
          </w:p>
        </w:tc>
        <w:tc>
          <w:tcPr>
            <w:tcW w:w="4644" w:type="dxa"/>
          </w:tcPr>
          <w:p w14:paraId="28FDD413" w14:textId="77777777" w:rsidR="00902FD4" w:rsidRPr="00057099" w:rsidRDefault="00902FD4" w:rsidP="00954D76">
            <w:pPr>
              <w:rPr>
                <w:rFonts w:cs="Arial"/>
                <w:color w:val="00577E" w:themeColor="text1"/>
                <w:spacing w:val="-2"/>
                <w:sz w:val="20"/>
              </w:rPr>
            </w:pPr>
            <w:r w:rsidRPr="00057099">
              <w:rPr>
                <w:rFonts w:cs="Arial"/>
                <w:color w:val="00577E" w:themeColor="text1"/>
                <w:spacing w:val="-2"/>
                <w:sz w:val="20"/>
              </w:rPr>
              <w:t>volgens voorschriften</w:t>
            </w:r>
          </w:p>
        </w:tc>
      </w:tr>
    </w:tbl>
    <w:p w14:paraId="7FF3E3EC" w14:textId="77777777" w:rsidR="00902FD4" w:rsidRPr="00057099" w:rsidRDefault="00902FD4" w:rsidP="00902FD4"/>
    <w:p w14:paraId="4A7BDC21" w14:textId="636AC9DE" w:rsidR="00902FD4" w:rsidRPr="00057099" w:rsidRDefault="00902FD4" w:rsidP="00902FD4">
      <w:pPr>
        <w:pStyle w:val="Heading2"/>
      </w:pPr>
      <w:bookmarkStart w:id="205" w:name="_Toc54965553"/>
      <w:r w:rsidRPr="00057099">
        <w:t>Opstellingskast</w:t>
      </w:r>
      <w:bookmarkEnd w:id="205"/>
    </w:p>
    <w:tbl>
      <w:tblPr>
        <w:tblW w:w="0" w:type="auto"/>
        <w:tblLayout w:type="fixed"/>
        <w:tblLook w:val="01E0" w:firstRow="1" w:lastRow="1" w:firstColumn="1" w:lastColumn="1" w:noHBand="0" w:noVBand="0"/>
      </w:tblPr>
      <w:tblGrid>
        <w:gridCol w:w="2948"/>
        <w:gridCol w:w="851"/>
        <w:gridCol w:w="284"/>
        <w:gridCol w:w="4536"/>
      </w:tblGrid>
      <w:tr w:rsidR="00902FD4" w:rsidRPr="00057099" w14:paraId="1A7A4595" w14:textId="77777777" w:rsidTr="00954D76">
        <w:tc>
          <w:tcPr>
            <w:tcW w:w="2948" w:type="dxa"/>
          </w:tcPr>
          <w:p w14:paraId="0CB8C086" w14:textId="77777777" w:rsidR="00902FD4" w:rsidRPr="00057099" w:rsidRDefault="00902FD4" w:rsidP="00954D76">
            <w:r w:rsidRPr="00057099">
              <w:t>uitvoering</w:t>
            </w:r>
          </w:p>
        </w:tc>
        <w:tc>
          <w:tcPr>
            <w:tcW w:w="851" w:type="dxa"/>
          </w:tcPr>
          <w:p w14:paraId="26BE82B0" w14:textId="77777777" w:rsidR="00902FD4" w:rsidRPr="00057099" w:rsidRDefault="00902FD4" w:rsidP="00954D76">
            <w:pPr>
              <w:jc w:val="right"/>
            </w:pPr>
          </w:p>
        </w:tc>
        <w:tc>
          <w:tcPr>
            <w:tcW w:w="284" w:type="dxa"/>
          </w:tcPr>
          <w:p w14:paraId="75A861A4" w14:textId="77777777" w:rsidR="00902FD4" w:rsidRPr="00057099" w:rsidRDefault="00902FD4" w:rsidP="00954D76">
            <w:r w:rsidRPr="00057099">
              <w:t>:</w:t>
            </w:r>
          </w:p>
        </w:tc>
        <w:tc>
          <w:tcPr>
            <w:tcW w:w="4536" w:type="dxa"/>
          </w:tcPr>
          <w:p w14:paraId="57B6CA43"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opstellingskast met daarin de doseerpompen samengebouwd met leidingwerk en appendages tot een operationele unit.</w:t>
            </w:r>
          </w:p>
        </w:tc>
      </w:tr>
      <w:tr w:rsidR="00902FD4" w:rsidRPr="00057099" w14:paraId="60094180" w14:textId="77777777" w:rsidTr="00954D76">
        <w:tc>
          <w:tcPr>
            <w:tcW w:w="2948" w:type="dxa"/>
          </w:tcPr>
          <w:p w14:paraId="5FCC256A" w14:textId="77777777" w:rsidR="00902FD4" w:rsidRPr="00057099" w:rsidRDefault="00902FD4" w:rsidP="00954D76"/>
        </w:tc>
        <w:tc>
          <w:tcPr>
            <w:tcW w:w="851" w:type="dxa"/>
          </w:tcPr>
          <w:p w14:paraId="35C44DDE" w14:textId="77777777" w:rsidR="00902FD4" w:rsidRPr="00057099" w:rsidRDefault="00902FD4" w:rsidP="00954D76">
            <w:pPr>
              <w:jc w:val="right"/>
            </w:pPr>
          </w:p>
        </w:tc>
        <w:tc>
          <w:tcPr>
            <w:tcW w:w="284" w:type="dxa"/>
          </w:tcPr>
          <w:p w14:paraId="46EC08E0" w14:textId="77777777" w:rsidR="00902FD4" w:rsidRPr="00057099" w:rsidRDefault="00902FD4" w:rsidP="00954D76"/>
        </w:tc>
        <w:tc>
          <w:tcPr>
            <w:tcW w:w="4536" w:type="dxa"/>
          </w:tcPr>
          <w:p w14:paraId="681D614C"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de opstellingskast doet tevens dienst als lekbak met aftapvoorziening.</w:t>
            </w:r>
          </w:p>
          <w:p w14:paraId="4A2A9E57" w14:textId="5C0A6A4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de pompen staan op een verhoging. Het display van de pomp is afleesbaar zonder de kast te openen en de pompen staan parallel aan de achterwand van de opstellingskast.</w:t>
            </w:r>
          </w:p>
        </w:tc>
      </w:tr>
      <w:tr w:rsidR="00902FD4" w:rsidRPr="00057099" w14:paraId="7B0EB746" w14:textId="77777777" w:rsidTr="00954D76">
        <w:tc>
          <w:tcPr>
            <w:tcW w:w="2948" w:type="dxa"/>
          </w:tcPr>
          <w:p w14:paraId="5E22B9CB" w14:textId="77777777" w:rsidR="00902FD4" w:rsidRPr="00057099" w:rsidRDefault="00902FD4" w:rsidP="00954D76"/>
        </w:tc>
        <w:tc>
          <w:tcPr>
            <w:tcW w:w="851" w:type="dxa"/>
          </w:tcPr>
          <w:p w14:paraId="753E88F8" w14:textId="77777777" w:rsidR="00902FD4" w:rsidRPr="00057099" w:rsidRDefault="00902FD4" w:rsidP="00954D76">
            <w:pPr>
              <w:jc w:val="right"/>
            </w:pPr>
          </w:p>
        </w:tc>
        <w:tc>
          <w:tcPr>
            <w:tcW w:w="284" w:type="dxa"/>
          </w:tcPr>
          <w:p w14:paraId="7B198555" w14:textId="77777777" w:rsidR="00902FD4" w:rsidRPr="00057099" w:rsidRDefault="00902FD4" w:rsidP="00954D76"/>
        </w:tc>
        <w:tc>
          <w:tcPr>
            <w:tcW w:w="4536" w:type="dxa"/>
          </w:tcPr>
          <w:p w14:paraId="1D1CF5CF"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aan bedieningszijde voorzien van doorzichtige schuifpanelen. De schuifpanelen voorzien van een slotconstructie met sloten</w:t>
            </w:r>
          </w:p>
        </w:tc>
      </w:tr>
      <w:tr w:rsidR="00902FD4" w:rsidRPr="00057099" w14:paraId="23087367" w14:textId="77777777" w:rsidTr="00954D76">
        <w:tc>
          <w:tcPr>
            <w:tcW w:w="2948" w:type="dxa"/>
          </w:tcPr>
          <w:p w14:paraId="7E99F7A8" w14:textId="77777777" w:rsidR="00902FD4" w:rsidRPr="00057099" w:rsidRDefault="00902FD4" w:rsidP="00954D76"/>
        </w:tc>
        <w:tc>
          <w:tcPr>
            <w:tcW w:w="851" w:type="dxa"/>
          </w:tcPr>
          <w:p w14:paraId="73BED25A" w14:textId="77777777" w:rsidR="00902FD4" w:rsidRPr="00057099" w:rsidRDefault="00902FD4" w:rsidP="00954D76">
            <w:pPr>
              <w:jc w:val="right"/>
            </w:pPr>
          </w:p>
        </w:tc>
        <w:tc>
          <w:tcPr>
            <w:tcW w:w="284" w:type="dxa"/>
          </w:tcPr>
          <w:p w14:paraId="7A98BD4E" w14:textId="77777777" w:rsidR="00902FD4" w:rsidRPr="00057099" w:rsidRDefault="00902FD4" w:rsidP="00954D76"/>
        </w:tc>
        <w:tc>
          <w:tcPr>
            <w:tcW w:w="4536" w:type="dxa"/>
          </w:tcPr>
          <w:p w14:paraId="50A347DB"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ventilatie voorziening met roosters</w:t>
            </w:r>
          </w:p>
        </w:tc>
      </w:tr>
      <w:tr w:rsidR="00902FD4" w:rsidRPr="00057099" w14:paraId="127E0541" w14:textId="77777777" w:rsidTr="00954D76">
        <w:tc>
          <w:tcPr>
            <w:tcW w:w="2948" w:type="dxa"/>
          </w:tcPr>
          <w:p w14:paraId="163FFDE7" w14:textId="77777777" w:rsidR="00902FD4" w:rsidRPr="00057099" w:rsidRDefault="00902FD4" w:rsidP="00954D76">
            <w:r w:rsidRPr="00057099">
              <w:t>materiaal</w:t>
            </w:r>
          </w:p>
        </w:tc>
        <w:tc>
          <w:tcPr>
            <w:tcW w:w="851" w:type="dxa"/>
          </w:tcPr>
          <w:p w14:paraId="2FFC4556" w14:textId="77777777" w:rsidR="00902FD4" w:rsidRPr="00057099" w:rsidRDefault="00902FD4" w:rsidP="00954D76">
            <w:pPr>
              <w:jc w:val="right"/>
            </w:pPr>
          </w:p>
        </w:tc>
        <w:tc>
          <w:tcPr>
            <w:tcW w:w="284" w:type="dxa"/>
          </w:tcPr>
          <w:p w14:paraId="7BFCB37A" w14:textId="77777777" w:rsidR="00902FD4" w:rsidRPr="00057099" w:rsidRDefault="00902FD4" w:rsidP="00954D76">
            <w:r w:rsidRPr="00057099">
              <w:t>:</w:t>
            </w:r>
          </w:p>
        </w:tc>
        <w:tc>
          <w:tcPr>
            <w:tcW w:w="4536" w:type="dxa"/>
          </w:tcPr>
          <w:p w14:paraId="287E5B37" w14:textId="77777777" w:rsidR="00902FD4" w:rsidRPr="00057099" w:rsidRDefault="00902FD4" w:rsidP="00954D76">
            <w:r w:rsidRPr="00057099">
              <w:t>kunststof</w:t>
            </w:r>
          </w:p>
        </w:tc>
      </w:tr>
      <w:tr w:rsidR="00902FD4" w:rsidRPr="00057099" w14:paraId="5960501B" w14:textId="77777777" w:rsidTr="00954D76">
        <w:tc>
          <w:tcPr>
            <w:tcW w:w="2948" w:type="dxa"/>
          </w:tcPr>
          <w:p w14:paraId="079C51E7" w14:textId="77777777" w:rsidR="00902FD4" w:rsidRPr="00057099" w:rsidRDefault="00902FD4" w:rsidP="00954D76">
            <w:r w:rsidRPr="00057099">
              <w:t>leidingwerk en appendages</w:t>
            </w:r>
          </w:p>
        </w:tc>
        <w:tc>
          <w:tcPr>
            <w:tcW w:w="851" w:type="dxa"/>
          </w:tcPr>
          <w:p w14:paraId="12FEC2BE" w14:textId="77777777" w:rsidR="00902FD4" w:rsidRPr="00057099" w:rsidRDefault="00902FD4" w:rsidP="00954D76">
            <w:pPr>
              <w:jc w:val="right"/>
            </w:pPr>
          </w:p>
        </w:tc>
        <w:tc>
          <w:tcPr>
            <w:tcW w:w="284" w:type="dxa"/>
          </w:tcPr>
          <w:p w14:paraId="5281B2DD" w14:textId="77777777" w:rsidR="00902FD4" w:rsidRPr="00057099" w:rsidRDefault="00902FD4" w:rsidP="00954D76">
            <w:r w:rsidRPr="00057099">
              <w:t>:</w:t>
            </w:r>
          </w:p>
        </w:tc>
        <w:tc>
          <w:tcPr>
            <w:tcW w:w="4536" w:type="dxa"/>
          </w:tcPr>
          <w:p w14:paraId="54B798D5"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al het leidingwerk tussen de in- en uitgaande aanslutingen, de doseerpomp en de appendages</w:t>
            </w:r>
          </w:p>
          <w:p w14:paraId="226F0756"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filter</w:t>
            </w:r>
          </w:p>
          <w:p w14:paraId="18792D8F"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terugslagklep</w:t>
            </w:r>
          </w:p>
          <w:p w14:paraId="7BD58D14" w14:textId="1F608029"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de kogelkranen</w:t>
            </w:r>
            <w:r w:rsidR="00EF016B" w:rsidRPr="00057099">
              <w:rPr>
                <w:color w:val="00577E" w:themeColor="text1"/>
                <w:sz w:val="20"/>
                <w:lang w:val="nl-NL"/>
              </w:rPr>
              <w:t xml:space="preserve"> en </w:t>
            </w:r>
            <w:r w:rsidRPr="00057099">
              <w:rPr>
                <w:color w:val="00577E" w:themeColor="text1"/>
                <w:sz w:val="20"/>
                <w:lang w:val="nl-NL"/>
              </w:rPr>
              <w:t>me</w:t>
            </w:r>
            <w:r w:rsidR="004C0FF4" w:rsidRPr="00057099">
              <w:rPr>
                <w:color w:val="00577E" w:themeColor="text1"/>
                <w:sz w:val="20"/>
                <w:lang w:val="nl-NL"/>
              </w:rPr>
              <w:t>m</w:t>
            </w:r>
            <w:r w:rsidRPr="00057099">
              <w:rPr>
                <w:color w:val="00577E" w:themeColor="text1"/>
                <w:sz w:val="20"/>
                <w:lang w:val="nl-NL"/>
              </w:rPr>
              <w:t>braanafsluiters</w:t>
            </w:r>
          </w:p>
          <w:p w14:paraId="4A923911"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overdrukventiel met omloopleiding</w:t>
            </w:r>
          </w:p>
          <w:p w14:paraId="66A4244E"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spoelaansluitingen met koppelstuk (Camlock)</w:t>
            </w:r>
          </w:p>
          <w:p w14:paraId="4211AA17"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manometer</w:t>
            </w:r>
          </w:p>
          <w:p w14:paraId="3AB70175"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pulsatiedemper</w:t>
            </w:r>
          </w:p>
          <w:p w14:paraId="19BFBBD3"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drukhoudventiel</w:t>
            </w:r>
          </w:p>
          <w:p w14:paraId="6B954AB7" w14:textId="112B873C"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inbouw debietmeter</w:t>
            </w:r>
            <w:r w:rsidRPr="00057099">
              <w:rPr>
                <w:color w:val="00577E" w:themeColor="text1"/>
                <w:sz w:val="20"/>
                <w:highlight w:val="yellow"/>
                <w:lang w:val="nl-NL"/>
              </w:rPr>
              <w:t xml:space="preserve"> </w:t>
            </w:r>
          </w:p>
        </w:tc>
      </w:tr>
      <w:tr w:rsidR="00902FD4" w:rsidRPr="00057099" w14:paraId="2C1AD6ED" w14:textId="77777777" w:rsidTr="00954D76">
        <w:tc>
          <w:tcPr>
            <w:tcW w:w="2948" w:type="dxa"/>
          </w:tcPr>
          <w:p w14:paraId="5EEDFEF0" w14:textId="77777777" w:rsidR="00902FD4" w:rsidRPr="00057099" w:rsidRDefault="00902FD4" w:rsidP="00954D76">
            <w:r w:rsidRPr="00057099">
              <w:t>vorstbescherming</w:t>
            </w:r>
          </w:p>
        </w:tc>
        <w:tc>
          <w:tcPr>
            <w:tcW w:w="851" w:type="dxa"/>
          </w:tcPr>
          <w:p w14:paraId="6B5A22F0" w14:textId="77777777" w:rsidR="00902FD4" w:rsidRPr="00057099" w:rsidRDefault="00902FD4" w:rsidP="00954D76">
            <w:pPr>
              <w:jc w:val="right"/>
            </w:pPr>
          </w:p>
        </w:tc>
        <w:tc>
          <w:tcPr>
            <w:tcW w:w="284" w:type="dxa"/>
          </w:tcPr>
          <w:p w14:paraId="7BFB44A6" w14:textId="77777777" w:rsidR="00902FD4" w:rsidRPr="00057099" w:rsidRDefault="00902FD4" w:rsidP="00954D76">
            <w:r w:rsidRPr="00057099">
              <w:t>:</w:t>
            </w:r>
          </w:p>
        </w:tc>
        <w:tc>
          <w:tcPr>
            <w:tcW w:w="4536" w:type="dxa"/>
          </w:tcPr>
          <w:p w14:paraId="7185910F" w14:textId="77777777" w:rsidR="00902FD4" w:rsidRPr="00057099" w:rsidRDefault="00902FD4" w:rsidP="00954D76">
            <w:r w:rsidRPr="00057099">
              <w:t>elektrische kastverwarming met thermostaat</w:t>
            </w:r>
          </w:p>
        </w:tc>
      </w:tr>
      <w:tr w:rsidR="00902FD4" w:rsidRPr="00057099" w14:paraId="3B5EBC1D" w14:textId="77777777" w:rsidTr="00954D76">
        <w:tc>
          <w:tcPr>
            <w:tcW w:w="2948" w:type="dxa"/>
          </w:tcPr>
          <w:p w14:paraId="1CB3F9EC" w14:textId="77777777" w:rsidR="00902FD4" w:rsidRPr="00057099" w:rsidRDefault="00902FD4" w:rsidP="00954D76">
            <w:r w:rsidRPr="00057099">
              <w:t>lekdetectie</w:t>
            </w:r>
          </w:p>
        </w:tc>
        <w:tc>
          <w:tcPr>
            <w:tcW w:w="851" w:type="dxa"/>
          </w:tcPr>
          <w:p w14:paraId="3F879293" w14:textId="77777777" w:rsidR="00902FD4" w:rsidRPr="00057099" w:rsidRDefault="00902FD4" w:rsidP="00954D76">
            <w:pPr>
              <w:jc w:val="right"/>
            </w:pPr>
          </w:p>
        </w:tc>
        <w:tc>
          <w:tcPr>
            <w:tcW w:w="284" w:type="dxa"/>
          </w:tcPr>
          <w:p w14:paraId="4F0EE1F3" w14:textId="77777777" w:rsidR="00902FD4" w:rsidRPr="00057099" w:rsidRDefault="00902FD4" w:rsidP="00954D76">
            <w:r w:rsidRPr="00057099">
              <w:t>:</w:t>
            </w:r>
          </w:p>
        </w:tc>
        <w:tc>
          <w:tcPr>
            <w:tcW w:w="4536" w:type="dxa"/>
          </w:tcPr>
          <w:p w14:paraId="08FF0B3C" w14:textId="77777777" w:rsidR="00902FD4" w:rsidRPr="00057099" w:rsidRDefault="00902FD4" w:rsidP="00954D76">
            <w:r w:rsidRPr="00057099">
              <w:t>gecombineerde lekdetectie voor de afgaande persleiding en de opstellingskast</w:t>
            </w:r>
          </w:p>
        </w:tc>
      </w:tr>
    </w:tbl>
    <w:p w14:paraId="3C636AAB" w14:textId="77777777" w:rsidR="00902FD4" w:rsidRPr="00057099" w:rsidRDefault="00902FD4" w:rsidP="00902FD4"/>
    <w:p w14:paraId="542E4B61" w14:textId="5C21F1CC" w:rsidR="00831766" w:rsidRPr="00057099" w:rsidRDefault="00831766" w:rsidP="00691FC3">
      <w:pPr>
        <w:pStyle w:val="Heading2"/>
      </w:pPr>
      <w:bookmarkStart w:id="206" w:name="_Toc54965554"/>
      <w:r w:rsidRPr="00057099">
        <w:t>Nooddouche</w:t>
      </w:r>
      <w:bookmarkEnd w:id="206"/>
    </w:p>
    <w:tbl>
      <w:tblPr>
        <w:tblpPr w:leftFromText="141" w:rightFromText="141" w:vertAnchor="text" w:tblpY="1"/>
        <w:tblOverlap w:val="never"/>
        <w:tblW w:w="9073" w:type="dxa"/>
        <w:tblLayout w:type="fixed"/>
        <w:tblLook w:val="01E0" w:firstRow="1" w:lastRow="1" w:firstColumn="1" w:lastColumn="1" w:noHBand="0" w:noVBand="0"/>
      </w:tblPr>
      <w:tblGrid>
        <w:gridCol w:w="2948"/>
        <w:gridCol w:w="851"/>
        <w:gridCol w:w="284"/>
        <w:gridCol w:w="4990"/>
      </w:tblGrid>
      <w:tr w:rsidR="00831766" w:rsidRPr="00057099" w14:paraId="31776414" w14:textId="77777777" w:rsidTr="00831766">
        <w:tc>
          <w:tcPr>
            <w:tcW w:w="2948" w:type="dxa"/>
          </w:tcPr>
          <w:p w14:paraId="3EEDAB00" w14:textId="123271AD" w:rsidR="00831766" w:rsidRPr="00057099" w:rsidRDefault="009834AC" w:rsidP="00831766">
            <w:pPr>
              <w:spacing w:line="240" w:lineRule="exact"/>
            </w:pPr>
            <w:r w:rsidRPr="00057099">
              <w:t>Positienummer</w:t>
            </w:r>
          </w:p>
        </w:tc>
        <w:tc>
          <w:tcPr>
            <w:tcW w:w="851" w:type="dxa"/>
          </w:tcPr>
          <w:p w14:paraId="3EC60055" w14:textId="77777777" w:rsidR="00831766" w:rsidRPr="00057099" w:rsidRDefault="00831766" w:rsidP="00831766">
            <w:pPr>
              <w:spacing w:line="240" w:lineRule="exact"/>
            </w:pPr>
          </w:p>
        </w:tc>
        <w:tc>
          <w:tcPr>
            <w:tcW w:w="284" w:type="dxa"/>
          </w:tcPr>
          <w:p w14:paraId="4D0794D8" w14:textId="77777777" w:rsidR="00831766" w:rsidRPr="00057099" w:rsidRDefault="00831766" w:rsidP="00831766">
            <w:pPr>
              <w:spacing w:line="240" w:lineRule="exact"/>
            </w:pPr>
            <w:r w:rsidRPr="00057099">
              <w:t>:</w:t>
            </w:r>
          </w:p>
        </w:tc>
        <w:tc>
          <w:tcPr>
            <w:tcW w:w="4990" w:type="dxa"/>
          </w:tcPr>
          <w:p w14:paraId="36E605C0" w14:textId="77777777" w:rsidR="00831766" w:rsidRPr="00057099" w:rsidRDefault="00831766" w:rsidP="00831766">
            <w:pPr>
              <w:spacing w:line="240" w:lineRule="exact"/>
            </w:pPr>
            <w:r w:rsidRPr="00057099">
              <w:t>ND5580</w:t>
            </w:r>
          </w:p>
        </w:tc>
      </w:tr>
      <w:tr w:rsidR="00831766" w:rsidRPr="00057099" w14:paraId="028A6F6D" w14:textId="77777777" w:rsidTr="00831766">
        <w:tc>
          <w:tcPr>
            <w:tcW w:w="2948" w:type="dxa"/>
          </w:tcPr>
          <w:p w14:paraId="4C471820" w14:textId="77777777" w:rsidR="00831766" w:rsidRPr="00057099" w:rsidRDefault="00831766" w:rsidP="00831766">
            <w:pPr>
              <w:spacing w:line="240" w:lineRule="exact"/>
            </w:pPr>
            <w:r w:rsidRPr="00057099">
              <w:t>Doel</w:t>
            </w:r>
          </w:p>
        </w:tc>
        <w:tc>
          <w:tcPr>
            <w:tcW w:w="851" w:type="dxa"/>
          </w:tcPr>
          <w:p w14:paraId="5E755AB1" w14:textId="77777777" w:rsidR="00831766" w:rsidRPr="00057099" w:rsidRDefault="00831766" w:rsidP="00831766">
            <w:pPr>
              <w:spacing w:line="240" w:lineRule="exact"/>
            </w:pPr>
          </w:p>
        </w:tc>
        <w:tc>
          <w:tcPr>
            <w:tcW w:w="284" w:type="dxa"/>
          </w:tcPr>
          <w:p w14:paraId="572514B0" w14:textId="77777777" w:rsidR="00831766" w:rsidRPr="00057099" w:rsidRDefault="00831766" w:rsidP="00831766">
            <w:pPr>
              <w:spacing w:line="240" w:lineRule="exact"/>
            </w:pPr>
            <w:r w:rsidRPr="00057099">
              <w:t>:</w:t>
            </w:r>
          </w:p>
        </w:tc>
        <w:tc>
          <w:tcPr>
            <w:tcW w:w="4990" w:type="dxa"/>
          </w:tcPr>
          <w:p w14:paraId="44977C5A" w14:textId="77777777" w:rsidR="00831766" w:rsidRPr="00057099" w:rsidRDefault="00831766" w:rsidP="00831766">
            <w:pPr>
              <w:spacing w:line="240" w:lineRule="exact"/>
            </w:pPr>
            <w:r w:rsidRPr="00057099">
              <w:t>Het douchen en spoelen van de ogen bij calamiteit</w:t>
            </w:r>
          </w:p>
        </w:tc>
      </w:tr>
      <w:tr w:rsidR="00831766" w:rsidRPr="00057099" w14:paraId="7D19BA2D" w14:textId="77777777" w:rsidTr="00831766">
        <w:tc>
          <w:tcPr>
            <w:tcW w:w="2948" w:type="dxa"/>
          </w:tcPr>
          <w:p w14:paraId="13E15D33" w14:textId="77777777" w:rsidR="00831766" w:rsidRPr="00057099" w:rsidRDefault="00831766" w:rsidP="00831766">
            <w:pPr>
              <w:spacing w:line="240" w:lineRule="exact"/>
            </w:pPr>
            <w:r w:rsidRPr="00057099">
              <w:t>Aantal</w:t>
            </w:r>
          </w:p>
        </w:tc>
        <w:tc>
          <w:tcPr>
            <w:tcW w:w="851" w:type="dxa"/>
          </w:tcPr>
          <w:p w14:paraId="47C134A3" w14:textId="77777777" w:rsidR="00831766" w:rsidRPr="00057099" w:rsidRDefault="00831766" w:rsidP="00831766">
            <w:pPr>
              <w:spacing w:line="240" w:lineRule="exact"/>
            </w:pPr>
            <w:r w:rsidRPr="00057099">
              <w:t>stuks</w:t>
            </w:r>
          </w:p>
        </w:tc>
        <w:tc>
          <w:tcPr>
            <w:tcW w:w="284" w:type="dxa"/>
          </w:tcPr>
          <w:p w14:paraId="5A0D2A27" w14:textId="77777777" w:rsidR="00831766" w:rsidRPr="00057099" w:rsidRDefault="00831766" w:rsidP="00831766">
            <w:pPr>
              <w:spacing w:line="240" w:lineRule="exact"/>
            </w:pPr>
            <w:r w:rsidRPr="00057099">
              <w:t>:</w:t>
            </w:r>
          </w:p>
        </w:tc>
        <w:tc>
          <w:tcPr>
            <w:tcW w:w="4990" w:type="dxa"/>
          </w:tcPr>
          <w:p w14:paraId="46170B4F" w14:textId="77777777" w:rsidR="00831766" w:rsidRPr="00057099" w:rsidRDefault="00831766" w:rsidP="00831766">
            <w:pPr>
              <w:spacing w:line="240" w:lineRule="exact"/>
            </w:pPr>
            <w:r w:rsidRPr="00057099">
              <w:t>1</w:t>
            </w:r>
          </w:p>
        </w:tc>
      </w:tr>
      <w:tr w:rsidR="00831766" w:rsidRPr="00057099" w14:paraId="0D91EC7B" w14:textId="77777777" w:rsidTr="00831766">
        <w:tc>
          <w:tcPr>
            <w:tcW w:w="2948" w:type="dxa"/>
          </w:tcPr>
          <w:p w14:paraId="5F084070" w14:textId="77777777" w:rsidR="00831766" w:rsidRPr="00057099" w:rsidRDefault="00831766" w:rsidP="00831766">
            <w:pPr>
              <w:spacing w:line="240" w:lineRule="exact"/>
            </w:pPr>
            <w:r w:rsidRPr="00057099">
              <w:t>Plaats</w:t>
            </w:r>
          </w:p>
        </w:tc>
        <w:tc>
          <w:tcPr>
            <w:tcW w:w="851" w:type="dxa"/>
          </w:tcPr>
          <w:p w14:paraId="5A9CFEB3" w14:textId="77777777" w:rsidR="00831766" w:rsidRPr="00057099" w:rsidRDefault="00831766" w:rsidP="00831766">
            <w:pPr>
              <w:spacing w:line="240" w:lineRule="exact"/>
            </w:pPr>
          </w:p>
        </w:tc>
        <w:tc>
          <w:tcPr>
            <w:tcW w:w="284" w:type="dxa"/>
          </w:tcPr>
          <w:p w14:paraId="53E3F616" w14:textId="77777777" w:rsidR="00831766" w:rsidRPr="00057099" w:rsidRDefault="00831766" w:rsidP="00831766">
            <w:pPr>
              <w:spacing w:line="240" w:lineRule="exact"/>
            </w:pPr>
            <w:r w:rsidRPr="00057099">
              <w:t>:</w:t>
            </w:r>
          </w:p>
        </w:tc>
        <w:tc>
          <w:tcPr>
            <w:tcW w:w="4990" w:type="dxa"/>
          </w:tcPr>
          <w:p w14:paraId="6B649AC2" w14:textId="77777777" w:rsidR="00831766" w:rsidRPr="00057099" w:rsidRDefault="00831766" w:rsidP="00831766">
            <w:pPr>
              <w:spacing w:line="240" w:lineRule="exact"/>
            </w:pPr>
            <w:r w:rsidRPr="00057099">
              <w:t>Nabij metaalzoutendosering</w:t>
            </w:r>
          </w:p>
        </w:tc>
      </w:tr>
      <w:tr w:rsidR="00831766" w:rsidRPr="00057099" w14:paraId="2C37A750" w14:textId="77777777" w:rsidTr="00831766">
        <w:tc>
          <w:tcPr>
            <w:tcW w:w="2948" w:type="dxa"/>
          </w:tcPr>
          <w:p w14:paraId="3229E2A8" w14:textId="77777777" w:rsidR="00831766" w:rsidRPr="00057099" w:rsidRDefault="00831766" w:rsidP="00831766">
            <w:pPr>
              <w:spacing w:line="240" w:lineRule="exact"/>
            </w:pPr>
            <w:r w:rsidRPr="00057099">
              <w:t>Type</w:t>
            </w:r>
          </w:p>
        </w:tc>
        <w:tc>
          <w:tcPr>
            <w:tcW w:w="851" w:type="dxa"/>
          </w:tcPr>
          <w:p w14:paraId="0BE914CF" w14:textId="77777777" w:rsidR="00831766" w:rsidRPr="00057099" w:rsidRDefault="00831766" w:rsidP="00831766">
            <w:pPr>
              <w:spacing w:line="240" w:lineRule="exact"/>
            </w:pPr>
          </w:p>
        </w:tc>
        <w:tc>
          <w:tcPr>
            <w:tcW w:w="284" w:type="dxa"/>
          </w:tcPr>
          <w:p w14:paraId="07D01182" w14:textId="77777777" w:rsidR="00831766" w:rsidRPr="00057099" w:rsidRDefault="00831766" w:rsidP="00831766">
            <w:pPr>
              <w:spacing w:line="240" w:lineRule="exact"/>
            </w:pPr>
            <w:r w:rsidRPr="00057099">
              <w:t>:</w:t>
            </w:r>
          </w:p>
        </w:tc>
        <w:tc>
          <w:tcPr>
            <w:tcW w:w="4990" w:type="dxa"/>
          </w:tcPr>
          <w:p w14:paraId="543C6691" w14:textId="77777777" w:rsidR="00831766" w:rsidRPr="00057099" w:rsidRDefault="00831766" w:rsidP="00831766">
            <w:pPr>
              <w:spacing w:line="240" w:lineRule="exact"/>
            </w:pPr>
            <w:r w:rsidRPr="00057099">
              <w:t>Combinatiedouche met oogdouche</w:t>
            </w:r>
          </w:p>
        </w:tc>
      </w:tr>
      <w:tr w:rsidR="00831766" w:rsidRPr="00057099" w14:paraId="29C57D1D" w14:textId="77777777" w:rsidTr="00831766">
        <w:tc>
          <w:tcPr>
            <w:tcW w:w="2948" w:type="dxa"/>
          </w:tcPr>
          <w:p w14:paraId="6E1A6B58" w14:textId="77777777" w:rsidR="00831766" w:rsidRPr="00057099" w:rsidRDefault="00831766" w:rsidP="00831766">
            <w:pPr>
              <w:spacing w:line="240" w:lineRule="exact"/>
            </w:pPr>
            <w:r w:rsidRPr="00057099">
              <w:t>Materiaal</w:t>
            </w:r>
          </w:p>
        </w:tc>
        <w:tc>
          <w:tcPr>
            <w:tcW w:w="851" w:type="dxa"/>
          </w:tcPr>
          <w:p w14:paraId="06951385" w14:textId="77777777" w:rsidR="00831766" w:rsidRPr="00057099" w:rsidRDefault="00831766" w:rsidP="00831766">
            <w:pPr>
              <w:spacing w:line="240" w:lineRule="exact"/>
            </w:pPr>
          </w:p>
        </w:tc>
        <w:tc>
          <w:tcPr>
            <w:tcW w:w="284" w:type="dxa"/>
          </w:tcPr>
          <w:p w14:paraId="201A953C" w14:textId="77777777" w:rsidR="00831766" w:rsidRPr="00057099" w:rsidRDefault="00831766" w:rsidP="00831766">
            <w:pPr>
              <w:spacing w:line="240" w:lineRule="exact"/>
            </w:pPr>
            <w:r w:rsidRPr="00057099">
              <w:t>:</w:t>
            </w:r>
          </w:p>
        </w:tc>
        <w:tc>
          <w:tcPr>
            <w:tcW w:w="4990" w:type="dxa"/>
          </w:tcPr>
          <w:p w14:paraId="36DBCFF3" w14:textId="77777777" w:rsidR="00831766" w:rsidRPr="00057099" w:rsidRDefault="00831766" w:rsidP="00831766">
            <w:pPr>
              <w:spacing w:line="240" w:lineRule="exact"/>
            </w:pPr>
            <w:r w:rsidRPr="00057099">
              <w:t>Thermisch verzinkt</w:t>
            </w:r>
          </w:p>
        </w:tc>
      </w:tr>
      <w:tr w:rsidR="00831766" w:rsidRPr="00057099" w14:paraId="40FE2C4B" w14:textId="77777777" w:rsidTr="00831766">
        <w:tc>
          <w:tcPr>
            <w:tcW w:w="2948" w:type="dxa"/>
          </w:tcPr>
          <w:p w14:paraId="185D813A" w14:textId="77777777" w:rsidR="00831766" w:rsidRPr="00057099" w:rsidRDefault="00831766" w:rsidP="00831766">
            <w:pPr>
              <w:spacing w:line="240" w:lineRule="exact"/>
            </w:pPr>
            <w:r w:rsidRPr="00057099">
              <w:t>Bediening</w:t>
            </w:r>
          </w:p>
        </w:tc>
        <w:tc>
          <w:tcPr>
            <w:tcW w:w="851" w:type="dxa"/>
          </w:tcPr>
          <w:p w14:paraId="563350AE" w14:textId="77777777" w:rsidR="00831766" w:rsidRPr="00057099" w:rsidRDefault="00831766" w:rsidP="00831766">
            <w:pPr>
              <w:spacing w:line="240" w:lineRule="exact"/>
            </w:pPr>
          </w:p>
        </w:tc>
        <w:tc>
          <w:tcPr>
            <w:tcW w:w="284" w:type="dxa"/>
          </w:tcPr>
          <w:p w14:paraId="09AB0F69" w14:textId="77777777" w:rsidR="00831766" w:rsidRPr="00057099" w:rsidRDefault="00831766" w:rsidP="00831766">
            <w:pPr>
              <w:spacing w:line="240" w:lineRule="exact"/>
            </w:pPr>
            <w:r w:rsidRPr="00057099">
              <w:t>:</w:t>
            </w:r>
          </w:p>
        </w:tc>
        <w:tc>
          <w:tcPr>
            <w:tcW w:w="4990" w:type="dxa"/>
          </w:tcPr>
          <w:p w14:paraId="027AEDB7" w14:textId="77777777" w:rsidR="00831766" w:rsidRPr="00057099" w:rsidRDefault="00831766" w:rsidP="00831766">
            <w:pPr>
              <w:spacing w:line="240" w:lineRule="exact"/>
            </w:pPr>
            <w:proofErr w:type="gramStart"/>
            <w:r w:rsidRPr="00057099">
              <w:t>Middels</w:t>
            </w:r>
            <w:proofErr w:type="gramEnd"/>
            <w:r w:rsidRPr="00057099">
              <w:t xml:space="preserve"> een opstaprooster alsmede een bedieningshendel </w:t>
            </w:r>
          </w:p>
        </w:tc>
      </w:tr>
      <w:tr w:rsidR="00831766" w:rsidRPr="00057099" w14:paraId="3D5908EC" w14:textId="77777777" w:rsidTr="00831766">
        <w:tc>
          <w:tcPr>
            <w:tcW w:w="2948" w:type="dxa"/>
          </w:tcPr>
          <w:p w14:paraId="71F61688" w14:textId="77777777" w:rsidR="00831766" w:rsidRPr="00057099" w:rsidRDefault="00831766" w:rsidP="00831766">
            <w:pPr>
              <w:spacing w:line="240" w:lineRule="exact"/>
            </w:pPr>
            <w:r w:rsidRPr="00057099">
              <w:t>Opmerkingen</w:t>
            </w:r>
          </w:p>
        </w:tc>
        <w:tc>
          <w:tcPr>
            <w:tcW w:w="851" w:type="dxa"/>
          </w:tcPr>
          <w:p w14:paraId="08CB55B9" w14:textId="77777777" w:rsidR="00831766" w:rsidRPr="00057099" w:rsidRDefault="00831766" w:rsidP="00831766">
            <w:pPr>
              <w:spacing w:line="240" w:lineRule="exact"/>
            </w:pPr>
          </w:p>
        </w:tc>
        <w:tc>
          <w:tcPr>
            <w:tcW w:w="284" w:type="dxa"/>
          </w:tcPr>
          <w:p w14:paraId="7BA4467D" w14:textId="77777777" w:rsidR="00831766" w:rsidRPr="00057099" w:rsidRDefault="00831766" w:rsidP="00831766">
            <w:pPr>
              <w:spacing w:line="240" w:lineRule="exact"/>
            </w:pPr>
            <w:r w:rsidRPr="00057099">
              <w:t>:</w:t>
            </w:r>
          </w:p>
        </w:tc>
        <w:tc>
          <w:tcPr>
            <w:tcW w:w="4990" w:type="dxa"/>
          </w:tcPr>
          <w:p w14:paraId="683110A9" w14:textId="77777777" w:rsidR="00831766" w:rsidRPr="00057099" w:rsidRDefault="00831766" w:rsidP="00831766">
            <w:pPr>
              <w:spacing w:line="240" w:lineRule="exact"/>
            </w:pPr>
            <w:r w:rsidRPr="00057099">
              <w:t>Voorzien van tracing en isolatie tot aan 80 cm onder maaiveld</w:t>
            </w:r>
          </w:p>
        </w:tc>
      </w:tr>
      <w:tr w:rsidR="00831766" w:rsidRPr="00057099" w14:paraId="7BCF51F5" w14:textId="77777777" w:rsidTr="00831766">
        <w:tc>
          <w:tcPr>
            <w:tcW w:w="2948" w:type="dxa"/>
          </w:tcPr>
          <w:p w14:paraId="1BB8244C" w14:textId="77777777" w:rsidR="00831766" w:rsidRPr="00057099" w:rsidRDefault="00831766" w:rsidP="00831766">
            <w:pPr>
              <w:spacing w:line="240" w:lineRule="exact"/>
            </w:pPr>
          </w:p>
        </w:tc>
        <w:tc>
          <w:tcPr>
            <w:tcW w:w="851" w:type="dxa"/>
          </w:tcPr>
          <w:p w14:paraId="025533EE" w14:textId="77777777" w:rsidR="00831766" w:rsidRPr="00057099" w:rsidRDefault="00831766" w:rsidP="00831766">
            <w:pPr>
              <w:spacing w:line="240" w:lineRule="exact"/>
            </w:pPr>
          </w:p>
        </w:tc>
        <w:tc>
          <w:tcPr>
            <w:tcW w:w="284" w:type="dxa"/>
          </w:tcPr>
          <w:p w14:paraId="19B5ED68" w14:textId="77777777" w:rsidR="00831766" w:rsidRPr="00057099" w:rsidRDefault="00831766" w:rsidP="00831766">
            <w:pPr>
              <w:spacing w:line="240" w:lineRule="exact"/>
            </w:pPr>
            <w:r w:rsidRPr="00057099">
              <w:t>:</w:t>
            </w:r>
          </w:p>
        </w:tc>
        <w:tc>
          <w:tcPr>
            <w:tcW w:w="4990" w:type="dxa"/>
          </w:tcPr>
          <w:p w14:paraId="73616E3F" w14:textId="4FD03297" w:rsidR="00831766" w:rsidRPr="00057099" w:rsidRDefault="00831766" w:rsidP="00831766">
            <w:pPr>
              <w:spacing w:line="240" w:lineRule="exact"/>
            </w:pPr>
            <w:r w:rsidRPr="00057099">
              <w:t xml:space="preserve">De nooddouche </w:t>
            </w:r>
            <w:r w:rsidR="005D7CC8" w:rsidRPr="00057099">
              <w:t>dient te worden</w:t>
            </w:r>
            <w:r w:rsidRPr="00057099">
              <w:t xml:space="preserve"> aangesloten op het drinkwaternet </w:t>
            </w:r>
          </w:p>
        </w:tc>
      </w:tr>
    </w:tbl>
    <w:p w14:paraId="3FFF4458" w14:textId="77777777" w:rsidR="00831766" w:rsidRPr="00057099" w:rsidRDefault="00831766" w:rsidP="00691FC3">
      <w:pPr>
        <w:pStyle w:val="BodyText"/>
      </w:pPr>
    </w:p>
    <w:p w14:paraId="30E61C7C" w14:textId="0B90399F" w:rsidR="00902FD4" w:rsidRPr="00057099" w:rsidRDefault="00902FD4" w:rsidP="00902FD4">
      <w:pPr>
        <w:pStyle w:val="Heading2"/>
      </w:pPr>
      <w:bookmarkStart w:id="207" w:name="_Toc54965555"/>
      <w:r w:rsidRPr="00057099">
        <w:t>Leidingwerk met appendages</w:t>
      </w:r>
      <w:bookmarkEnd w:id="207"/>
    </w:p>
    <w:tbl>
      <w:tblPr>
        <w:tblW w:w="0" w:type="auto"/>
        <w:tblLayout w:type="fixed"/>
        <w:tblLook w:val="01E0" w:firstRow="1" w:lastRow="1" w:firstColumn="1" w:lastColumn="1" w:noHBand="0" w:noVBand="0"/>
      </w:tblPr>
      <w:tblGrid>
        <w:gridCol w:w="2948"/>
        <w:gridCol w:w="851"/>
        <w:gridCol w:w="284"/>
        <w:gridCol w:w="4536"/>
      </w:tblGrid>
      <w:tr w:rsidR="00902FD4" w:rsidRPr="00057099" w14:paraId="3E70A0DF" w14:textId="77777777" w:rsidTr="00954D76">
        <w:tc>
          <w:tcPr>
            <w:tcW w:w="2948" w:type="dxa"/>
          </w:tcPr>
          <w:p w14:paraId="06DF94F8" w14:textId="1D460876" w:rsidR="00902FD4" w:rsidRPr="00057099" w:rsidRDefault="00902FD4" w:rsidP="00954D76">
            <w:r w:rsidRPr="00057099">
              <w:t xml:space="preserve">materiaal </w:t>
            </w:r>
            <w:r w:rsidR="00817163" w:rsidRPr="00057099">
              <w:t>buiten doseerkast</w:t>
            </w:r>
          </w:p>
        </w:tc>
        <w:tc>
          <w:tcPr>
            <w:tcW w:w="851" w:type="dxa"/>
          </w:tcPr>
          <w:p w14:paraId="4A62B25A" w14:textId="77777777" w:rsidR="00902FD4" w:rsidRPr="00057099" w:rsidRDefault="00902FD4" w:rsidP="00954D76">
            <w:pPr>
              <w:jc w:val="right"/>
            </w:pPr>
          </w:p>
        </w:tc>
        <w:tc>
          <w:tcPr>
            <w:tcW w:w="284" w:type="dxa"/>
          </w:tcPr>
          <w:p w14:paraId="476112BE" w14:textId="77777777" w:rsidR="00902FD4" w:rsidRPr="00057099" w:rsidRDefault="00902FD4" w:rsidP="00954D76">
            <w:r w:rsidRPr="00057099">
              <w:t>:</w:t>
            </w:r>
          </w:p>
        </w:tc>
        <w:tc>
          <w:tcPr>
            <w:tcW w:w="4536" w:type="dxa"/>
          </w:tcPr>
          <w:p w14:paraId="7218DA03" w14:textId="1A852A58" w:rsidR="00902FD4" w:rsidRPr="00057099" w:rsidRDefault="00902FD4" w:rsidP="00954D76">
            <w:r w:rsidRPr="00057099">
              <w:t>HDPE</w:t>
            </w:r>
            <w:r w:rsidR="00817163" w:rsidRPr="00057099">
              <w:t>, dubbelwandig</w:t>
            </w:r>
          </w:p>
        </w:tc>
      </w:tr>
      <w:tr w:rsidR="00817163" w:rsidRPr="00057099" w14:paraId="1FEC7453" w14:textId="77777777" w:rsidTr="00331A22">
        <w:tc>
          <w:tcPr>
            <w:tcW w:w="2948" w:type="dxa"/>
          </w:tcPr>
          <w:p w14:paraId="1E2CB883" w14:textId="33C1DECB" w:rsidR="00817163" w:rsidRPr="00057099" w:rsidRDefault="00817163" w:rsidP="00331A22">
            <w:r w:rsidRPr="00057099">
              <w:t>materiaal binnen doseerkast</w:t>
            </w:r>
          </w:p>
        </w:tc>
        <w:tc>
          <w:tcPr>
            <w:tcW w:w="851" w:type="dxa"/>
          </w:tcPr>
          <w:p w14:paraId="34AF2CD8" w14:textId="77777777" w:rsidR="00817163" w:rsidRPr="00057099" w:rsidRDefault="00817163" w:rsidP="00331A22">
            <w:pPr>
              <w:jc w:val="right"/>
            </w:pPr>
          </w:p>
        </w:tc>
        <w:tc>
          <w:tcPr>
            <w:tcW w:w="284" w:type="dxa"/>
          </w:tcPr>
          <w:p w14:paraId="3F58173C" w14:textId="77777777" w:rsidR="00817163" w:rsidRPr="00057099" w:rsidRDefault="00817163" w:rsidP="00331A22">
            <w:r w:rsidRPr="00057099">
              <w:t>:</w:t>
            </w:r>
          </w:p>
        </w:tc>
        <w:tc>
          <w:tcPr>
            <w:tcW w:w="4536" w:type="dxa"/>
          </w:tcPr>
          <w:p w14:paraId="31803E8D" w14:textId="7C8D4F5A" w:rsidR="00817163" w:rsidRPr="00057099" w:rsidRDefault="00817163" w:rsidP="00331A22">
            <w:r w:rsidRPr="00057099">
              <w:t>HDPE</w:t>
            </w:r>
          </w:p>
        </w:tc>
      </w:tr>
      <w:tr w:rsidR="00902FD4" w:rsidRPr="00057099" w14:paraId="1CE31C42" w14:textId="77777777" w:rsidTr="00954D76">
        <w:tc>
          <w:tcPr>
            <w:tcW w:w="2948" w:type="dxa"/>
          </w:tcPr>
          <w:p w14:paraId="01D8678D" w14:textId="77777777" w:rsidR="00902FD4" w:rsidRPr="00057099" w:rsidRDefault="00902FD4" w:rsidP="00954D76">
            <w:r w:rsidRPr="00057099">
              <w:t>materiaal appendages</w:t>
            </w:r>
          </w:p>
        </w:tc>
        <w:tc>
          <w:tcPr>
            <w:tcW w:w="851" w:type="dxa"/>
          </w:tcPr>
          <w:p w14:paraId="66094C36" w14:textId="77777777" w:rsidR="00902FD4" w:rsidRPr="00057099" w:rsidRDefault="00902FD4" w:rsidP="00954D76">
            <w:pPr>
              <w:jc w:val="right"/>
            </w:pPr>
          </w:p>
        </w:tc>
        <w:tc>
          <w:tcPr>
            <w:tcW w:w="284" w:type="dxa"/>
          </w:tcPr>
          <w:p w14:paraId="0DBD921C" w14:textId="77777777" w:rsidR="00902FD4" w:rsidRPr="00057099" w:rsidRDefault="00902FD4" w:rsidP="00954D76">
            <w:r w:rsidRPr="00057099">
              <w:t>:</w:t>
            </w:r>
          </w:p>
        </w:tc>
        <w:tc>
          <w:tcPr>
            <w:tcW w:w="4536" w:type="dxa"/>
          </w:tcPr>
          <w:p w14:paraId="3C9AE229" w14:textId="39415CE1" w:rsidR="00902FD4" w:rsidRPr="00057099" w:rsidRDefault="00902FD4" w:rsidP="00954D76">
            <w:r w:rsidRPr="00057099">
              <w:t xml:space="preserve">kunststof </w:t>
            </w:r>
            <w:r w:rsidR="00C33A1D" w:rsidRPr="00057099">
              <w:t>HDPE</w:t>
            </w:r>
            <w:r w:rsidRPr="00057099">
              <w:t>, PVC / ABS, en overig kunststof medium bestendig</w:t>
            </w:r>
          </w:p>
        </w:tc>
      </w:tr>
      <w:tr w:rsidR="00902FD4" w:rsidRPr="00057099" w14:paraId="385233A8" w14:textId="77777777" w:rsidTr="00954D76">
        <w:tc>
          <w:tcPr>
            <w:tcW w:w="2948" w:type="dxa"/>
          </w:tcPr>
          <w:p w14:paraId="4FBFCFE4" w14:textId="77777777" w:rsidR="00902FD4" w:rsidRPr="00057099" w:rsidRDefault="00902FD4" w:rsidP="00954D76">
            <w:r w:rsidRPr="00057099">
              <w:t>uitvoeringseisen</w:t>
            </w:r>
          </w:p>
        </w:tc>
        <w:tc>
          <w:tcPr>
            <w:tcW w:w="851" w:type="dxa"/>
          </w:tcPr>
          <w:p w14:paraId="0C973559" w14:textId="77777777" w:rsidR="00902FD4" w:rsidRPr="00057099" w:rsidRDefault="00902FD4" w:rsidP="00954D76">
            <w:pPr>
              <w:jc w:val="right"/>
            </w:pPr>
          </w:p>
        </w:tc>
        <w:tc>
          <w:tcPr>
            <w:tcW w:w="284" w:type="dxa"/>
          </w:tcPr>
          <w:p w14:paraId="1FE650CE" w14:textId="77777777" w:rsidR="00902FD4" w:rsidRPr="00057099" w:rsidRDefault="00902FD4" w:rsidP="00954D76">
            <w:r w:rsidRPr="00057099">
              <w:t>:</w:t>
            </w:r>
          </w:p>
        </w:tc>
        <w:tc>
          <w:tcPr>
            <w:tcW w:w="4536" w:type="dxa"/>
          </w:tcPr>
          <w:p w14:paraId="61B6AE86" w14:textId="5849AF51" w:rsidR="00902FD4" w:rsidRPr="00057099" w:rsidRDefault="00902FD4" w:rsidP="00954D76">
            <w:r w:rsidRPr="00057099">
              <w:t>conform voorschriften</w:t>
            </w:r>
            <w:r w:rsidR="005D7CC8" w:rsidRPr="00057099">
              <w:t xml:space="preserve"> / dubbelwandig systeem met lekdetectie</w:t>
            </w:r>
          </w:p>
        </w:tc>
      </w:tr>
      <w:tr w:rsidR="00902FD4" w:rsidRPr="00057099" w14:paraId="0C503B3D" w14:textId="77777777" w:rsidTr="00954D76">
        <w:tc>
          <w:tcPr>
            <w:tcW w:w="2948" w:type="dxa"/>
          </w:tcPr>
          <w:p w14:paraId="449479DD" w14:textId="77777777" w:rsidR="00902FD4" w:rsidRPr="00057099" w:rsidRDefault="00902FD4" w:rsidP="00954D76">
            <w:r w:rsidRPr="00057099">
              <w:t>leveringsomvang</w:t>
            </w:r>
          </w:p>
        </w:tc>
        <w:tc>
          <w:tcPr>
            <w:tcW w:w="851" w:type="dxa"/>
          </w:tcPr>
          <w:p w14:paraId="0F13F838" w14:textId="77777777" w:rsidR="00902FD4" w:rsidRPr="00057099" w:rsidRDefault="00902FD4" w:rsidP="00954D76">
            <w:pPr>
              <w:jc w:val="right"/>
            </w:pPr>
          </w:p>
        </w:tc>
        <w:tc>
          <w:tcPr>
            <w:tcW w:w="284" w:type="dxa"/>
          </w:tcPr>
          <w:p w14:paraId="0C262329" w14:textId="77777777" w:rsidR="00902FD4" w:rsidRPr="00057099" w:rsidRDefault="00902FD4" w:rsidP="00954D76">
            <w:r w:rsidRPr="00057099">
              <w:t>:</w:t>
            </w:r>
          </w:p>
        </w:tc>
        <w:tc>
          <w:tcPr>
            <w:tcW w:w="4536" w:type="dxa"/>
          </w:tcPr>
          <w:p w14:paraId="2E1F92D2" w14:textId="3A90CDAB" w:rsidR="00902FD4" w:rsidRPr="00057099" w:rsidRDefault="00902FD4" w:rsidP="00954D76">
            <w:r w:rsidRPr="00057099">
              <w:t>zoals aangegeven op de bedrijfsschema’s en tekeningen en zoals hieronder aangegeven</w:t>
            </w:r>
          </w:p>
        </w:tc>
      </w:tr>
    </w:tbl>
    <w:p w14:paraId="7CFD486E" w14:textId="77777777" w:rsidR="00902FD4" w:rsidRPr="00057099" w:rsidRDefault="00902FD4" w:rsidP="00902FD4"/>
    <w:p w14:paraId="3E70A85C" w14:textId="21CD0A09" w:rsidR="00A54C18" w:rsidRPr="00057099" w:rsidRDefault="009F29A7" w:rsidP="006028B5">
      <w:pPr>
        <w:pStyle w:val="Heading3"/>
      </w:pPr>
      <w:r w:rsidRPr="00057099">
        <w:lastRenderedPageBreak/>
        <w:t>Vulleiding</w:t>
      </w:r>
    </w:p>
    <w:p w14:paraId="4B52B182" w14:textId="77777777" w:rsidR="00A54C18" w:rsidRPr="00057099" w:rsidRDefault="00A54C18" w:rsidP="00A54C18">
      <w:pPr>
        <w:pStyle w:val="BodyText"/>
      </w:pPr>
    </w:p>
    <w:tbl>
      <w:tblPr>
        <w:tblW w:w="0" w:type="auto"/>
        <w:tblLayout w:type="fixed"/>
        <w:tblLook w:val="01E0" w:firstRow="1" w:lastRow="1" w:firstColumn="1" w:lastColumn="1" w:noHBand="0" w:noVBand="0"/>
      </w:tblPr>
      <w:tblGrid>
        <w:gridCol w:w="2948"/>
        <w:gridCol w:w="851"/>
        <w:gridCol w:w="284"/>
        <w:gridCol w:w="4530"/>
        <w:gridCol w:w="6"/>
      </w:tblGrid>
      <w:tr w:rsidR="00902FD4" w:rsidRPr="00057099" w14:paraId="57D6109B" w14:textId="77777777" w:rsidTr="00954D76">
        <w:trPr>
          <w:gridAfter w:val="1"/>
          <w:wAfter w:w="6" w:type="dxa"/>
        </w:trPr>
        <w:tc>
          <w:tcPr>
            <w:tcW w:w="2948" w:type="dxa"/>
          </w:tcPr>
          <w:p w14:paraId="2F0E4762" w14:textId="77777777" w:rsidR="00902FD4" w:rsidRPr="00057099" w:rsidRDefault="00902FD4" w:rsidP="00954D76">
            <w:pPr>
              <w:spacing w:line="240" w:lineRule="exact"/>
            </w:pPr>
            <w:r w:rsidRPr="00057099">
              <w:t>aantal</w:t>
            </w:r>
          </w:p>
        </w:tc>
        <w:tc>
          <w:tcPr>
            <w:tcW w:w="851" w:type="dxa"/>
          </w:tcPr>
          <w:p w14:paraId="51D53964" w14:textId="77777777" w:rsidR="00902FD4" w:rsidRPr="00057099" w:rsidRDefault="00902FD4" w:rsidP="00954D76">
            <w:pPr>
              <w:spacing w:line="240" w:lineRule="exact"/>
              <w:jc w:val="right"/>
            </w:pPr>
          </w:p>
        </w:tc>
        <w:tc>
          <w:tcPr>
            <w:tcW w:w="284" w:type="dxa"/>
          </w:tcPr>
          <w:p w14:paraId="7C079368" w14:textId="77777777" w:rsidR="00902FD4" w:rsidRPr="00057099" w:rsidRDefault="00902FD4" w:rsidP="00954D76">
            <w:pPr>
              <w:spacing w:line="240" w:lineRule="exact"/>
            </w:pPr>
            <w:r w:rsidRPr="00057099">
              <w:t>:</w:t>
            </w:r>
          </w:p>
        </w:tc>
        <w:tc>
          <w:tcPr>
            <w:tcW w:w="4530" w:type="dxa"/>
          </w:tcPr>
          <w:p w14:paraId="49AEF411" w14:textId="77777777" w:rsidR="00902FD4" w:rsidRPr="00057099" w:rsidRDefault="00902FD4" w:rsidP="00954D76">
            <w:pPr>
              <w:spacing w:line="240" w:lineRule="exact"/>
            </w:pPr>
          </w:p>
        </w:tc>
      </w:tr>
      <w:tr w:rsidR="00902FD4" w:rsidRPr="00057099" w14:paraId="13BD2A7A" w14:textId="77777777" w:rsidTr="00954D76">
        <w:trPr>
          <w:gridAfter w:val="1"/>
          <w:wAfter w:w="6" w:type="dxa"/>
        </w:trPr>
        <w:tc>
          <w:tcPr>
            <w:tcW w:w="2948" w:type="dxa"/>
          </w:tcPr>
          <w:p w14:paraId="4A4801BE" w14:textId="77777777" w:rsidR="00902FD4" w:rsidRPr="00057099" w:rsidRDefault="00902FD4" w:rsidP="00954D76">
            <w:pPr>
              <w:spacing w:line="240" w:lineRule="exact"/>
            </w:pPr>
            <w:r w:rsidRPr="00057099">
              <w:t>positie</w:t>
            </w:r>
          </w:p>
        </w:tc>
        <w:tc>
          <w:tcPr>
            <w:tcW w:w="851" w:type="dxa"/>
          </w:tcPr>
          <w:p w14:paraId="4777C465" w14:textId="77777777" w:rsidR="00902FD4" w:rsidRPr="00057099" w:rsidRDefault="00902FD4" w:rsidP="00954D76">
            <w:pPr>
              <w:spacing w:line="240" w:lineRule="exact"/>
              <w:jc w:val="right"/>
            </w:pPr>
          </w:p>
        </w:tc>
        <w:tc>
          <w:tcPr>
            <w:tcW w:w="284" w:type="dxa"/>
          </w:tcPr>
          <w:p w14:paraId="58B61F85" w14:textId="77777777" w:rsidR="00902FD4" w:rsidRPr="00057099" w:rsidRDefault="00902FD4" w:rsidP="00954D76">
            <w:pPr>
              <w:spacing w:line="240" w:lineRule="exact"/>
            </w:pPr>
            <w:r w:rsidRPr="00057099">
              <w:t>:</w:t>
            </w:r>
          </w:p>
        </w:tc>
        <w:tc>
          <w:tcPr>
            <w:tcW w:w="4530" w:type="dxa"/>
          </w:tcPr>
          <w:p w14:paraId="5DE4206F" w14:textId="77777777" w:rsidR="00902FD4" w:rsidRPr="00057099" w:rsidRDefault="00902FD4" w:rsidP="00954D76">
            <w:pPr>
              <w:spacing w:line="240" w:lineRule="exact"/>
            </w:pPr>
            <w:r w:rsidRPr="00057099">
              <w:t xml:space="preserve">buiten </w:t>
            </w:r>
          </w:p>
        </w:tc>
      </w:tr>
      <w:tr w:rsidR="00902FD4" w:rsidRPr="00057099" w14:paraId="56F5CB04" w14:textId="77777777" w:rsidTr="00954D76">
        <w:trPr>
          <w:gridAfter w:val="1"/>
          <w:wAfter w:w="6" w:type="dxa"/>
        </w:trPr>
        <w:tc>
          <w:tcPr>
            <w:tcW w:w="2948" w:type="dxa"/>
          </w:tcPr>
          <w:p w14:paraId="5B13503A" w14:textId="77777777" w:rsidR="00902FD4" w:rsidRPr="00057099" w:rsidRDefault="00902FD4" w:rsidP="00954D76">
            <w:r w:rsidRPr="00057099">
              <w:t>tracé</w:t>
            </w:r>
          </w:p>
        </w:tc>
        <w:tc>
          <w:tcPr>
            <w:tcW w:w="851" w:type="dxa"/>
          </w:tcPr>
          <w:p w14:paraId="0EF9ACF8" w14:textId="77777777" w:rsidR="00902FD4" w:rsidRPr="00057099" w:rsidRDefault="00902FD4" w:rsidP="00954D76">
            <w:pPr>
              <w:jc w:val="right"/>
            </w:pPr>
          </w:p>
        </w:tc>
        <w:tc>
          <w:tcPr>
            <w:tcW w:w="284" w:type="dxa"/>
          </w:tcPr>
          <w:p w14:paraId="1B6D6F27" w14:textId="77777777" w:rsidR="00902FD4" w:rsidRPr="00057099" w:rsidRDefault="00902FD4" w:rsidP="00954D76">
            <w:r w:rsidRPr="00057099">
              <w:t>:</w:t>
            </w:r>
          </w:p>
        </w:tc>
        <w:tc>
          <w:tcPr>
            <w:tcW w:w="4530" w:type="dxa"/>
          </w:tcPr>
          <w:p w14:paraId="504DE277" w14:textId="77777777" w:rsidR="00902FD4" w:rsidRPr="00057099" w:rsidRDefault="00902FD4" w:rsidP="00954D76">
            <w:r w:rsidRPr="00057099">
              <w:t xml:space="preserve">vanaf </w:t>
            </w:r>
            <w:proofErr w:type="spellStart"/>
            <w:r w:rsidRPr="00057099">
              <w:t>vulpunt</w:t>
            </w:r>
            <w:proofErr w:type="spellEnd"/>
            <w:r w:rsidRPr="00057099">
              <w:t xml:space="preserve"> t/m tankaansluiting</w:t>
            </w:r>
          </w:p>
        </w:tc>
      </w:tr>
      <w:tr w:rsidR="00902FD4" w:rsidRPr="00057099" w14:paraId="752F1E4F" w14:textId="77777777" w:rsidTr="00954D76">
        <w:tc>
          <w:tcPr>
            <w:tcW w:w="2948" w:type="dxa"/>
          </w:tcPr>
          <w:p w14:paraId="2E7A45DA" w14:textId="77777777" w:rsidR="00902FD4" w:rsidRPr="00057099" w:rsidRDefault="00902FD4" w:rsidP="00954D76">
            <w:r w:rsidRPr="00057099">
              <w:t>diameter</w:t>
            </w:r>
          </w:p>
        </w:tc>
        <w:tc>
          <w:tcPr>
            <w:tcW w:w="851" w:type="dxa"/>
          </w:tcPr>
          <w:p w14:paraId="23D6772A" w14:textId="77777777" w:rsidR="00902FD4" w:rsidRPr="00057099" w:rsidRDefault="00902FD4" w:rsidP="00954D76">
            <w:pPr>
              <w:jc w:val="right"/>
            </w:pPr>
            <w:r w:rsidRPr="00057099">
              <w:t>mm</w:t>
            </w:r>
          </w:p>
        </w:tc>
        <w:tc>
          <w:tcPr>
            <w:tcW w:w="284" w:type="dxa"/>
          </w:tcPr>
          <w:p w14:paraId="75A65E38" w14:textId="77777777" w:rsidR="00902FD4" w:rsidRPr="00057099" w:rsidRDefault="00902FD4" w:rsidP="00954D76">
            <w:r w:rsidRPr="00057099">
              <w:t>:</w:t>
            </w:r>
          </w:p>
        </w:tc>
        <w:tc>
          <w:tcPr>
            <w:tcW w:w="4536" w:type="dxa"/>
            <w:gridSpan w:val="2"/>
          </w:tcPr>
          <w:p w14:paraId="0A7993FE" w14:textId="77777777" w:rsidR="00902FD4" w:rsidRPr="00057099" w:rsidRDefault="00902FD4" w:rsidP="00954D76">
            <w:r w:rsidRPr="00057099">
              <w:t>80</w:t>
            </w:r>
          </w:p>
        </w:tc>
      </w:tr>
      <w:tr w:rsidR="00902FD4" w:rsidRPr="00057099" w14:paraId="3D49A4BC" w14:textId="77777777" w:rsidTr="00954D76">
        <w:tc>
          <w:tcPr>
            <w:tcW w:w="2948" w:type="dxa"/>
          </w:tcPr>
          <w:p w14:paraId="2BAAAEE4" w14:textId="77777777" w:rsidR="00902FD4" w:rsidRPr="00057099" w:rsidRDefault="00902FD4" w:rsidP="00954D76">
            <w:r w:rsidRPr="00057099">
              <w:t>nevenlevering</w:t>
            </w:r>
          </w:p>
        </w:tc>
        <w:tc>
          <w:tcPr>
            <w:tcW w:w="851" w:type="dxa"/>
          </w:tcPr>
          <w:p w14:paraId="4E0433C6" w14:textId="77777777" w:rsidR="00902FD4" w:rsidRPr="00057099" w:rsidRDefault="00902FD4" w:rsidP="00954D76">
            <w:pPr>
              <w:jc w:val="right"/>
            </w:pPr>
          </w:p>
        </w:tc>
        <w:tc>
          <w:tcPr>
            <w:tcW w:w="284" w:type="dxa"/>
          </w:tcPr>
          <w:p w14:paraId="12430FB2" w14:textId="77777777" w:rsidR="00902FD4" w:rsidRPr="00057099" w:rsidRDefault="00902FD4" w:rsidP="00954D76">
            <w:r w:rsidRPr="00057099">
              <w:t>:</w:t>
            </w:r>
          </w:p>
        </w:tc>
        <w:tc>
          <w:tcPr>
            <w:tcW w:w="4536" w:type="dxa"/>
            <w:gridSpan w:val="2"/>
          </w:tcPr>
          <w:p w14:paraId="31BDCE32"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AKZO koppeling</w:t>
            </w:r>
          </w:p>
          <w:p w14:paraId="599C2649"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afsluiters, type membraan</w:t>
            </w:r>
          </w:p>
          <w:p w14:paraId="56759B5B"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kast vulpunt</w:t>
            </w:r>
          </w:p>
          <w:p w14:paraId="78D5CDEB"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aftap met kogelkraan op kast vulpunt</w:t>
            </w:r>
          </w:p>
        </w:tc>
      </w:tr>
      <w:tr w:rsidR="00902FD4" w:rsidRPr="00057099" w14:paraId="66ADED65" w14:textId="77777777" w:rsidTr="00954D76">
        <w:tc>
          <w:tcPr>
            <w:tcW w:w="2948" w:type="dxa"/>
          </w:tcPr>
          <w:p w14:paraId="4D419D95" w14:textId="77777777" w:rsidR="00902FD4" w:rsidRPr="00057099" w:rsidRDefault="00902FD4" w:rsidP="00954D76">
            <w:pPr>
              <w:spacing w:line="240" w:lineRule="exact"/>
            </w:pPr>
            <w:r w:rsidRPr="00057099">
              <w:t xml:space="preserve">kast </w:t>
            </w:r>
            <w:proofErr w:type="spellStart"/>
            <w:r w:rsidRPr="00057099">
              <w:t>vulpunt</w:t>
            </w:r>
            <w:proofErr w:type="spellEnd"/>
          </w:p>
        </w:tc>
        <w:tc>
          <w:tcPr>
            <w:tcW w:w="851" w:type="dxa"/>
          </w:tcPr>
          <w:p w14:paraId="69473C6F" w14:textId="77777777" w:rsidR="00902FD4" w:rsidRPr="00057099" w:rsidRDefault="00902FD4" w:rsidP="00954D76">
            <w:pPr>
              <w:jc w:val="right"/>
            </w:pPr>
          </w:p>
        </w:tc>
        <w:tc>
          <w:tcPr>
            <w:tcW w:w="284" w:type="dxa"/>
          </w:tcPr>
          <w:p w14:paraId="6CE67053" w14:textId="77777777" w:rsidR="00902FD4" w:rsidRPr="00057099" w:rsidRDefault="00902FD4" w:rsidP="00954D76">
            <w:r w:rsidRPr="00057099">
              <w:t>:</w:t>
            </w:r>
          </w:p>
        </w:tc>
        <w:tc>
          <w:tcPr>
            <w:tcW w:w="4536" w:type="dxa"/>
            <w:gridSpan w:val="2"/>
          </w:tcPr>
          <w:p w14:paraId="5F6FFF9C" w14:textId="77777777" w:rsidR="00902FD4" w:rsidRPr="00057099" w:rsidRDefault="00902FD4" w:rsidP="00954D76">
            <w:proofErr w:type="spellStart"/>
            <w:r w:rsidRPr="00057099">
              <w:t>vulpunt</w:t>
            </w:r>
            <w:proofErr w:type="spellEnd"/>
            <w:r w:rsidRPr="00057099">
              <w:t xml:space="preserve"> opstelling in een gecombineerde lekbak en afsluitkast met afsluitbaar deksel, in wandmontage. Materiaal HDPE </w:t>
            </w:r>
          </w:p>
        </w:tc>
      </w:tr>
      <w:tr w:rsidR="00902FD4" w:rsidRPr="00057099" w14:paraId="61B7A372" w14:textId="77777777" w:rsidTr="00954D76">
        <w:tc>
          <w:tcPr>
            <w:tcW w:w="2948" w:type="dxa"/>
          </w:tcPr>
          <w:p w14:paraId="397920D8" w14:textId="77777777" w:rsidR="00902FD4" w:rsidRPr="00057099" w:rsidRDefault="00902FD4" w:rsidP="00954D76">
            <w:r w:rsidRPr="00057099">
              <w:t>opvangtank lekbak</w:t>
            </w:r>
          </w:p>
        </w:tc>
        <w:tc>
          <w:tcPr>
            <w:tcW w:w="851" w:type="dxa"/>
          </w:tcPr>
          <w:p w14:paraId="76EDE08C" w14:textId="77777777" w:rsidR="00902FD4" w:rsidRPr="00057099" w:rsidRDefault="00902FD4" w:rsidP="00954D76">
            <w:pPr>
              <w:jc w:val="right"/>
            </w:pPr>
          </w:p>
        </w:tc>
        <w:tc>
          <w:tcPr>
            <w:tcW w:w="284" w:type="dxa"/>
          </w:tcPr>
          <w:p w14:paraId="1ECC5226" w14:textId="77777777" w:rsidR="00902FD4" w:rsidRPr="00057099" w:rsidRDefault="00902FD4" w:rsidP="00954D76">
            <w:r w:rsidRPr="00057099">
              <w:t>:</w:t>
            </w:r>
          </w:p>
        </w:tc>
        <w:tc>
          <w:tcPr>
            <w:tcW w:w="4536" w:type="dxa"/>
            <w:gridSpan w:val="2"/>
          </w:tcPr>
          <w:p w14:paraId="1F7835E0" w14:textId="77777777" w:rsidR="00902FD4" w:rsidRPr="00057099" w:rsidRDefault="00902FD4" w:rsidP="00954D76">
            <w:r w:rsidRPr="00057099">
              <w:t xml:space="preserve">onder de kast </w:t>
            </w:r>
            <w:proofErr w:type="spellStart"/>
            <w:r w:rsidRPr="00057099">
              <w:t>vulpunt</w:t>
            </w:r>
            <w:proofErr w:type="spellEnd"/>
            <w:r w:rsidRPr="00057099">
              <w:t xml:space="preserve"> een kunststoftank met een inhoud van 30 liter</w:t>
            </w:r>
          </w:p>
        </w:tc>
      </w:tr>
      <w:tr w:rsidR="00902FD4" w:rsidRPr="00057099" w14:paraId="248433DF" w14:textId="77777777" w:rsidTr="00954D76">
        <w:tc>
          <w:tcPr>
            <w:tcW w:w="2948" w:type="dxa"/>
          </w:tcPr>
          <w:p w14:paraId="5D063AC8" w14:textId="77777777" w:rsidR="00902FD4" w:rsidRPr="00057099" w:rsidRDefault="00902FD4" w:rsidP="00954D76">
            <w:r w:rsidRPr="00057099">
              <w:t>naamplaat</w:t>
            </w:r>
          </w:p>
        </w:tc>
        <w:tc>
          <w:tcPr>
            <w:tcW w:w="851" w:type="dxa"/>
          </w:tcPr>
          <w:p w14:paraId="5309F9D9" w14:textId="77777777" w:rsidR="00902FD4" w:rsidRPr="00057099" w:rsidRDefault="00902FD4" w:rsidP="00954D76">
            <w:pPr>
              <w:jc w:val="right"/>
            </w:pPr>
          </w:p>
        </w:tc>
        <w:tc>
          <w:tcPr>
            <w:tcW w:w="284" w:type="dxa"/>
          </w:tcPr>
          <w:p w14:paraId="40C2E8F3" w14:textId="77777777" w:rsidR="00902FD4" w:rsidRPr="00057099" w:rsidRDefault="00902FD4" w:rsidP="00954D76">
            <w:r w:rsidRPr="00057099">
              <w:t>:</w:t>
            </w:r>
          </w:p>
        </w:tc>
        <w:tc>
          <w:tcPr>
            <w:tcW w:w="4536" w:type="dxa"/>
            <w:gridSpan w:val="2"/>
          </w:tcPr>
          <w:p w14:paraId="106F9A6E" w14:textId="77777777" w:rsidR="00902FD4" w:rsidRPr="00057099" w:rsidRDefault="00902FD4" w:rsidP="00954D76">
            <w:r w:rsidRPr="00057099">
              <w:t>met tekst: “vulaansluiting metaalzouten”</w:t>
            </w:r>
          </w:p>
        </w:tc>
      </w:tr>
    </w:tbl>
    <w:p w14:paraId="7EC6B78B" w14:textId="77777777" w:rsidR="00902FD4" w:rsidRPr="00057099" w:rsidRDefault="00902FD4" w:rsidP="00902FD4"/>
    <w:p w14:paraId="287C3EEB" w14:textId="77777777" w:rsidR="00902FD4" w:rsidRPr="00057099" w:rsidRDefault="00902FD4" w:rsidP="006028B5">
      <w:pPr>
        <w:pStyle w:val="Heading3"/>
      </w:pPr>
      <w:r w:rsidRPr="00057099">
        <w:tab/>
        <w:t>Overloopleiding/ontluchting</w:t>
      </w:r>
    </w:p>
    <w:tbl>
      <w:tblPr>
        <w:tblW w:w="0" w:type="auto"/>
        <w:tblLayout w:type="fixed"/>
        <w:tblLook w:val="01E0" w:firstRow="1" w:lastRow="1" w:firstColumn="1" w:lastColumn="1" w:noHBand="0" w:noVBand="0"/>
      </w:tblPr>
      <w:tblGrid>
        <w:gridCol w:w="2948"/>
        <w:gridCol w:w="851"/>
        <w:gridCol w:w="284"/>
        <w:gridCol w:w="4536"/>
      </w:tblGrid>
      <w:tr w:rsidR="00902FD4" w:rsidRPr="00057099" w14:paraId="6EC97E0B" w14:textId="77777777" w:rsidTr="00954D76">
        <w:tc>
          <w:tcPr>
            <w:tcW w:w="2948" w:type="dxa"/>
          </w:tcPr>
          <w:p w14:paraId="418674BE" w14:textId="77777777" w:rsidR="00902FD4" w:rsidRPr="00057099" w:rsidRDefault="00902FD4" w:rsidP="00954D76">
            <w:pPr>
              <w:spacing w:line="240" w:lineRule="exact"/>
            </w:pPr>
            <w:r w:rsidRPr="00057099">
              <w:t>aantal</w:t>
            </w:r>
          </w:p>
        </w:tc>
        <w:tc>
          <w:tcPr>
            <w:tcW w:w="851" w:type="dxa"/>
          </w:tcPr>
          <w:p w14:paraId="5E397FC7" w14:textId="77777777" w:rsidR="00902FD4" w:rsidRPr="00057099" w:rsidRDefault="00902FD4" w:rsidP="00954D76">
            <w:pPr>
              <w:spacing w:line="240" w:lineRule="exact"/>
              <w:jc w:val="right"/>
            </w:pPr>
          </w:p>
        </w:tc>
        <w:tc>
          <w:tcPr>
            <w:tcW w:w="284" w:type="dxa"/>
          </w:tcPr>
          <w:p w14:paraId="5EE7DE91" w14:textId="77777777" w:rsidR="00902FD4" w:rsidRPr="00057099" w:rsidRDefault="00902FD4" w:rsidP="00954D76">
            <w:pPr>
              <w:spacing w:line="240" w:lineRule="exact"/>
            </w:pPr>
            <w:r w:rsidRPr="00057099">
              <w:t>:</w:t>
            </w:r>
          </w:p>
        </w:tc>
        <w:tc>
          <w:tcPr>
            <w:tcW w:w="4536" w:type="dxa"/>
          </w:tcPr>
          <w:p w14:paraId="00524263" w14:textId="54216794" w:rsidR="00902FD4" w:rsidRPr="00057099" w:rsidRDefault="004C0FF4" w:rsidP="00954D76">
            <w:r w:rsidRPr="00057099">
              <w:t>1</w:t>
            </w:r>
          </w:p>
        </w:tc>
      </w:tr>
      <w:tr w:rsidR="00902FD4" w:rsidRPr="00057099" w14:paraId="0EB8F64A" w14:textId="77777777" w:rsidTr="00954D76">
        <w:tc>
          <w:tcPr>
            <w:tcW w:w="2948" w:type="dxa"/>
          </w:tcPr>
          <w:p w14:paraId="42F56109" w14:textId="77777777" w:rsidR="00902FD4" w:rsidRPr="00057099" w:rsidRDefault="00902FD4" w:rsidP="00954D76">
            <w:r w:rsidRPr="00057099">
              <w:t>tracé</w:t>
            </w:r>
          </w:p>
        </w:tc>
        <w:tc>
          <w:tcPr>
            <w:tcW w:w="851" w:type="dxa"/>
          </w:tcPr>
          <w:p w14:paraId="5A9873DB" w14:textId="77777777" w:rsidR="00902FD4" w:rsidRPr="00057099" w:rsidRDefault="00902FD4" w:rsidP="00954D76">
            <w:pPr>
              <w:jc w:val="right"/>
            </w:pPr>
          </w:p>
        </w:tc>
        <w:tc>
          <w:tcPr>
            <w:tcW w:w="284" w:type="dxa"/>
          </w:tcPr>
          <w:p w14:paraId="25A16D61" w14:textId="77777777" w:rsidR="00902FD4" w:rsidRPr="00057099" w:rsidRDefault="00902FD4" w:rsidP="00954D76">
            <w:r w:rsidRPr="00057099">
              <w:t>:</w:t>
            </w:r>
          </w:p>
        </w:tc>
        <w:tc>
          <w:tcPr>
            <w:tcW w:w="4536" w:type="dxa"/>
          </w:tcPr>
          <w:p w14:paraId="3CEDED64" w14:textId="77777777" w:rsidR="00902FD4" w:rsidRPr="00057099" w:rsidRDefault="00902FD4" w:rsidP="00954D76">
            <w:r w:rsidRPr="00057099">
              <w:t xml:space="preserve">vanaf tankaansluiting naar </w:t>
            </w:r>
          </w:p>
        </w:tc>
      </w:tr>
      <w:tr w:rsidR="00902FD4" w:rsidRPr="00057099" w14:paraId="2661C814" w14:textId="77777777" w:rsidTr="00954D76">
        <w:tc>
          <w:tcPr>
            <w:tcW w:w="2948" w:type="dxa"/>
          </w:tcPr>
          <w:p w14:paraId="68CD2A01" w14:textId="77777777" w:rsidR="00902FD4" w:rsidRPr="00057099" w:rsidRDefault="00902FD4" w:rsidP="00954D76">
            <w:r w:rsidRPr="00057099">
              <w:t>diameter</w:t>
            </w:r>
          </w:p>
        </w:tc>
        <w:tc>
          <w:tcPr>
            <w:tcW w:w="851" w:type="dxa"/>
          </w:tcPr>
          <w:p w14:paraId="21D16040" w14:textId="77777777" w:rsidR="00902FD4" w:rsidRPr="00057099" w:rsidRDefault="00902FD4" w:rsidP="00954D76">
            <w:pPr>
              <w:jc w:val="right"/>
            </w:pPr>
            <w:r w:rsidRPr="00057099">
              <w:t>mm</w:t>
            </w:r>
          </w:p>
        </w:tc>
        <w:tc>
          <w:tcPr>
            <w:tcW w:w="284" w:type="dxa"/>
          </w:tcPr>
          <w:p w14:paraId="786642B3" w14:textId="77777777" w:rsidR="00902FD4" w:rsidRPr="00057099" w:rsidRDefault="00902FD4" w:rsidP="00954D76">
            <w:r w:rsidRPr="00057099">
              <w:t>:</w:t>
            </w:r>
          </w:p>
        </w:tc>
        <w:tc>
          <w:tcPr>
            <w:tcW w:w="4536" w:type="dxa"/>
          </w:tcPr>
          <w:p w14:paraId="0619C9DD" w14:textId="77777777" w:rsidR="00902FD4" w:rsidRPr="00057099" w:rsidRDefault="00902FD4" w:rsidP="00954D76">
            <w:r w:rsidRPr="00057099">
              <w:t>80</w:t>
            </w:r>
          </w:p>
        </w:tc>
      </w:tr>
      <w:tr w:rsidR="00902FD4" w:rsidRPr="00057099" w14:paraId="4CE5C1DE" w14:textId="77777777" w:rsidTr="00954D76">
        <w:tc>
          <w:tcPr>
            <w:tcW w:w="2948" w:type="dxa"/>
          </w:tcPr>
          <w:p w14:paraId="104561DD" w14:textId="77777777" w:rsidR="00902FD4" w:rsidRPr="00057099" w:rsidRDefault="00902FD4" w:rsidP="00954D76">
            <w:r w:rsidRPr="00057099">
              <w:t>nevenlevering</w:t>
            </w:r>
          </w:p>
        </w:tc>
        <w:tc>
          <w:tcPr>
            <w:tcW w:w="851" w:type="dxa"/>
          </w:tcPr>
          <w:p w14:paraId="50C81069" w14:textId="77777777" w:rsidR="00902FD4" w:rsidRPr="00057099" w:rsidRDefault="00902FD4" w:rsidP="00954D76">
            <w:pPr>
              <w:jc w:val="right"/>
            </w:pPr>
          </w:p>
        </w:tc>
        <w:tc>
          <w:tcPr>
            <w:tcW w:w="284" w:type="dxa"/>
          </w:tcPr>
          <w:p w14:paraId="262A5DAB" w14:textId="77777777" w:rsidR="00902FD4" w:rsidRPr="00057099" w:rsidRDefault="00902FD4" w:rsidP="00954D76">
            <w:r w:rsidRPr="00057099">
              <w:t>:</w:t>
            </w:r>
          </w:p>
        </w:tc>
        <w:tc>
          <w:tcPr>
            <w:tcW w:w="4536" w:type="dxa"/>
          </w:tcPr>
          <w:p w14:paraId="42583493" w14:textId="7F18EE4A" w:rsidR="00902FD4" w:rsidRPr="00057099" w:rsidRDefault="00902FD4" w:rsidP="00954D76"/>
        </w:tc>
      </w:tr>
    </w:tbl>
    <w:p w14:paraId="254B5304" w14:textId="77777777" w:rsidR="00902FD4" w:rsidRPr="00057099" w:rsidRDefault="00902FD4" w:rsidP="00902FD4"/>
    <w:p w14:paraId="55BC9379" w14:textId="77777777" w:rsidR="00902FD4" w:rsidRPr="00057099" w:rsidRDefault="00902FD4" w:rsidP="006028B5">
      <w:pPr>
        <w:pStyle w:val="Heading3"/>
      </w:pPr>
      <w:r w:rsidRPr="00057099">
        <w:tab/>
        <w:t>Aftap</w:t>
      </w:r>
    </w:p>
    <w:tbl>
      <w:tblPr>
        <w:tblW w:w="0" w:type="auto"/>
        <w:tblLayout w:type="fixed"/>
        <w:tblLook w:val="01E0" w:firstRow="1" w:lastRow="1" w:firstColumn="1" w:lastColumn="1" w:noHBand="0" w:noVBand="0"/>
      </w:tblPr>
      <w:tblGrid>
        <w:gridCol w:w="2948"/>
        <w:gridCol w:w="851"/>
        <w:gridCol w:w="284"/>
        <w:gridCol w:w="4536"/>
      </w:tblGrid>
      <w:tr w:rsidR="00902FD4" w:rsidRPr="00057099" w14:paraId="6BE617F3" w14:textId="77777777" w:rsidTr="00954D76">
        <w:tc>
          <w:tcPr>
            <w:tcW w:w="2948" w:type="dxa"/>
          </w:tcPr>
          <w:p w14:paraId="3E726CB0" w14:textId="77777777" w:rsidR="00902FD4" w:rsidRPr="00057099" w:rsidRDefault="00902FD4" w:rsidP="00954D76">
            <w:pPr>
              <w:spacing w:line="240" w:lineRule="exact"/>
            </w:pPr>
            <w:r w:rsidRPr="00057099">
              <w:t>aantal</w:t>
            </w:r>
          </w:p>
        </w:tc>
        <w:tc>
          <w:tcPr>
            <w:tcW w:w="851" w:type="dxa"/>
          </w:tcPr>
          <w:p w14:paraId="46C06CB6" w14:textId="77777777" w:rsidR="00902FD4" w:rsidRPr="00057099" w:rsidRDefault="00902FD4" w:rsidP="00954D76">
            <w:pPr>
              <w:spacing w:line="240" w:lineRule="exact"/>
              <w:jc w:val="right"/>
            </w:pPr>
          </w:p>
        </w:tc>
        <w:tc>
          <w:tcPr>
            <w:tcW w:w="284" w:type="dxa"/>
          </w:tcPr>
          <w:p w14:paraId="5F17549D" w14:textId="77777777" w:rsidR="00902FD4" w:rsidRPr="00057099" w:rsidRDefault="00902FD4" w:rsidP="00954D76">
            <w:pPr>
              <w:spacing w:line="240" w:lineRule="exact"/>
            </w:pPr>
            <w:r w:rsidRPr="00057099">
              <w:t>:</w:t>
            </w:r>
          </w:p>
        </w:tc>
        <w:tc>
          <w:tcPr>
            <w:tcW w:w="4536" w:type="dxa"/>
          </w:tcPr>
          <w:p w14:paraId="1D15E45A" w14:textId="208F8BEF" w:rsidR="00902FD4" w:rsidRPr="00057099" w:rsidRDefault="004C0FF4" w:rsidP="00954D76">
            <w:pPr>
              <w:spacing w:line="240" w:lineRule="exact"/>
            </w:pPr>
            <w:r w:rsidRPr="00057099">
              <w:t>1</w:t>
            </w:r>
          </w:p>
        </w:tc>
      </w:tr>
      <w:tr w:rsidR="00902FD4" w:rsidRPr="00057099" w14:paraId="4C9A2B56" w14:textId="77777777" w:rsidTr="00954D76">
        <w:tc>
          <w:tcPr>
            <w:tcW w:w="2948" w:type="dxa"/>
          </w:tcPr>
          <w:p w14:paraId="7531BB83" w14:textId="77777777" w:rsidR="00902FD4" w:rsidRPr="00057099" w:rsidRDefault="00902FD4" w:rsidP="00954D76">
            <w:r w:rsidRPr="00057099">
              <w:t>positie</w:t>
            </w:r>
          </w:p>
        </w:tc>
        <w:tc>
          <w:tcPr>
            <w:tcW w:w="851" w:type="dxa"/>
          </w:tcPr>
          <w:p w14:paraId="0FF382B5" w14:textId="77777777" w:rsidR="00902FD4" w:rsidRPr="00057099" w:rsidRDefault="00902FD4" w:rsidP="00954D76">
            <w:pPr>
              <w:jc w:val="right"/>
            </w:pPr>
          </w:p>
        </w:tc>
        <w:tc>
          <w:tcPr>
            <w:tcW w:w="284" w:type="dxa"/>
          </w:tcPr>
          <w:p w14:paraId="0BEA25CF" w14:textId="77777777" w:rsidR="00902FD4" w:rsidRPr="00057099" w:rsidRDefault="00902FD4" w:rsidP="00954D76">
            <w:r w:rsidRPr="00057099">
              <w:t>:</w:t>
            </w:r>
          </w:p>
        </w:tc>
        <w:tc>
          <w:tcPr>
            <w:tcW w:w="4536" w:type="dxa"/>
          </w:tcPr>
          <w:p w14:paraId="30B937B0" w14:textId="77777777" w:rsidR="00902FD4" w:rsidRPr="00057099" w:rsidRDefault="00902FD4" w:rsidP="00954D76">
            <w:r w:rsidRPr="00057099">
              <w:t>op opvangbak</w:t>
            </w:r>
          </w:p>
        </w:tc>
      </w:tr>
      <w:tr w:rsidR="00902FD4" w:rsidRPr="00057099" w14:paraId="4ACE0707" w14:textId="77777777" w:rsidTr="00954D76">
        <w:tc>
          <w:tcPr>
            <w:tcW w:w="2948" w:type="dxa"/>
          </w:tcPr>
          <w:p w14:paraId="517D5842" w14:textId="77777777" w:rsidR="00902FD4" w:rsidRPr="00057099" w:rsidRDefault="00902FD4" w:rsidP="00954D76">
            <w:r w:rsidRPr="00057099">
              <w:t>diameter</w:t>
            </w:r>
          </w:p>
        </w:tc>
        <w:tc>
          <w:tcPr>
            <w:tcW w:w="851" w:type="dxa"/>
          </w:tcPr>
          <w:p w14:paraId="50AFC9E5" w14:textId="77777777" w:rsidR="00902FD4" w:rsidRPr="00057099" w:rsidRDefault="00902FD4" w:rsidP="00954D76">
            <w:pPr>
              <w:jc w:val="right"/>
            </w:pPr>
            <w:r w:rsidRPr="00057099">
              <w:t>mm</w:t>
            </w:r>
          </w:p>
        </w:tc>
        <w:tc>
          <w:tcPr>
            <w:tcW w:w="284" w:type="dxa"/>
          </w:tcPr>
          <w:p w14:paraId="02E141F1" w14:textId="77777777" w:rsidR="00902FD4" w:rsidRPr="00057099" w:rsidRDefault="00902FD4" w:rsidP="00954D76">
            <w:r w:rsidRPr="00057099">
              <w:t>:</w:t>
            </w:r>
          </w:p>
        </w:tc>
        <w:tc>
          <w:tcPr>
            <w:tcW w:w="4536" w:type="dxa"/>
          </w:tcPr>
          <w:p w14:paraId="16AB75AC" w14:textId="77777777" w:rsidR="00902FD4" w:rsidRPr="00057099" w:rsidRDefault="00902FD4" w:rsidP="00954D76">
            <w:r w:rsidRPr="00057099">
              <w:t>DN100</w:t>
            </w:r>
          </w:p>
        </w:tc>
      </w:tr>
      <w:tr w:rsidR="00902FD4" w:rsidRPr="00057099" w14:paraId="66C04CF7" w14:textId="77777777" w:rsidTr="00954D76">
        <w:tc>
          <w:tcPr>
            <w:tcW w:w="2948" w:type="dxa"/>
          </w:tcPr>
          <w:p w14:paraId="5CF06338" w14:textId="77777777" w:rsidR="00902FD4" w:rsidRPr="00057099" w:rsidRDefault="00902FD4" w:rsidP="00954D76">
            <w:r w:rsidRPr="00057099">
              <w:t>afsluiter</w:t>
            </w:r>
          </w:p>
        </w:tc>
        <w:tc>
          <w:tcPr>
            <w:tcW w:w="851" w:type="dxa"/>
          </w:tcPr>
          <w:p w14:paraId="0D1B46B8" w14:textId="77777777" w:rsidR="00902FD4" w:rsidRPr="00057099" w:rsidRDefault="00902FD4" w:rsidP="00954D76">
            <w:pPr>
              <w:jc w:val="right"/>
            </w:pPr>
          </w:p>
        </w:tc>
        <w:tc>
          <w:tcPr>
            <w:tcW w:w="284" w:type="dxa"/>
          </w:tcPr>
          <w:p w14:paraId="6A74BF7B" w14:textId="77777777" w:rsidR="00902FD4" w:rsidRPr="00057099" w:rsidRDefault="00902FD4" w:rsidP="00954D76">
            <w:r w:rsidRPr="00057099">
              <w:t>:</w:t>
            </w:r>
          </w:p>
        </w:tc>
        <w:tc>
          <w:tcPr>
            <w:tcW w:w="4536" w:type="dxa"/>
          </w:tcPr>
          <w:p w14:paraId="1BE2CC32" w14:textId="77777777" w:rsidR="00902FD4" w:rsidRPr="00057099" w:rsidRDefault="00902FD4" w:rsidP="00954D76">
            <w:r w:rsidRPr="00057099">
              <w:t>type membraan</w:t>
            </w:r>
          </w:p>
        </w:tc>
      </w:tr>
    </w:tbl>
    <w:p w14:paraId="7A557F69" w14:textId="77777777" w:rsidR="00902FD4" w:rsidRPr="00057099" w:rsidRDefault="00902FD4" w:rsidP="00902FD4"/>
    <w:p w14:paraId="3D05DDA0" w14:textId="77777777" w:rsidR="00902FD4" w:rsidRPr="00057099" w:rsidRDefault="00902FD4" w:rsidP="006028B5">
      <w:pPr>
        <w:pStyle w:val="Heading3"/>
      </w:pPr>
      <w:r w:rsidRPr="00057099">
        <w:tab/>
        <w:t>Lekwaterleiding</w:t>
      </w:r>
    </w:p>
    <w:tbl>
      <w:tblPr>
        <w:tblW w:w="0" w:type="auto"/>
        <w:tblLayout w:type="fixed"/>
        <w:tblLook w:val="01E0" w:firstRow="1" w:lastRow="1" w:firstColumn="1" w:lastColumn="1" w:noHBand="0" w:noVBand="0"/>
      </w:tblPr>
      <w:tblGrid>
        <w:gridCol w:w="2948"/>
        <w:gridCol w:w="851"/>
        <w:gridCol w:w="284"/>
        <w:gridCol w:w="4536"/>
      </w:tblGrid>
      <w:tr w:rsidR="00902FD4" w:rsidRPr="00057099" w14:paraId="121F138E" w14:textId="77777777" w:rsidTr="00954D76">
        <w:tc>
          <w:tcPr>
            <w:tcW w:w="2948" w:type="dxa"/>
          </w:tcPr>
          <w:p w14:paraId="25140DFB" w14:textId="77777777" w:rsidR="00902FD4" w:rsidRPr="00057099" w:rsidRDefault="00902FD4" w:rsidP="00954D76">
            <w:r w:rsidRPr="00057099">
              <w:t>tracé</w:t>
            </w:r>
          </w:p>
        </w:tc>
        <w:tc>
          <w:tcPr>
            <w:tcW w:w="851" w:type="dxa"/>
          </w:tcPr>
          <w:p w14:paraId="0D691B45" w14:textId="77777777" w:rsidR="00902FD4" w:rsidRPr="00057099" w:rsidRDefault="00902FD4" w:rsidP="00954D76">
            <w:pPr>
              <w:jc w:val="right"/>
            </w:pPr>
          </w:p>
        </w:tc>
        <w:tc>
          <w:tcPr>
            <w:tcW w:w="284" w:type="dxa"/>
          </w:tcPr>
          <w:p w14:paraId="1447EBAE" w14:textId="77777777" w:rsidR="00902FD4" w:rsidRPr="00057099" w:rsidRDefault="00902FD4" w:rsidP="00954D76">
            <w:r w:rsidRPr="00057099">
              <w:t>:</w:t>
            </w:r>
          </w:p>
        </w:tc>
        <w:tc>
          <w:tcPr>
            <w:tcW w:w="4536" w:type="dxa"/>
          </w:tcPr>
          <w:p w14:paraId="26291BDF" w14:textId="0BDD598A" w:rsidR="00902FD4" w:rsidRPr="00057099" w:rsidRDefault="00902FD4" w:rsidP="00954D76">
            <w:r w:rsidRPr="00057099">
              <w:t>vanaf de aansluiting lekbak-opstellingskast tot</w:t>
            </w:r>
            <w:r w:rsidR="005D2084" w:rsidRPr="00057099">
              <w:t xml:space="preserve"> naar terreinriole</w:t>
            </w:r>
            <w:r w:rsidR="004C0FF4" w:rsidRPr="00057099">
              <w:t>ring</w:t>
            </w:r>
            <w:r w:rsidRPr="00057099">
              <w:t xml:space="preserve"> </w:t>
            </w:r>
          </w:p>
        </w:tc>
      </w:tr>
      <w:tr w:rsidR="00902FD4" w:rsidRPr="00057099" w14:paraId="2D486247" w14:textId="77777777" w:rsidTr="00954D76">
        <w:tc>
          <w:tcPr>
            <w:tcW w:w="2948" w:type="dxa"/>
          </w:tcPr>
          <w:p w14:paraId="4D3DE462" w14:textId="77777777" w:rsidR="00902FD4" w:rsidRPr="00057099" w:rsidRDefault="00902FD4" w:rsidP="00954D76">
            <w:r w:rsidRPr="00057099">
              <w:t>diameter</w:t>
            </w:r>
          </w:p>
        </w:tc>
        <w:tc>
          <w:tcPr>
            <w:tcW w:w="851" w:type="dxa"/>
          </w:tcPr>
          <w:p w14:paraId="5A6F6D79" w14:textId="77777777" w:rsidR="00902FD4" w:rsidRPr="00057099" w:rsidRDefault="00902FD4" w:rsidP="00954D76">
            <w:pPr>
              <w:jc w:val="right"/>
            </w:pPr>
            <w:r w:rsidRPr="00057099">
              <w:t>mm</w:t>
            </w:r>
          </w:p>
        </w:tc>
        <w:tc>
          <w:tcPr>
            <w:tcW w:w="284" w:type="dxa"/>
          </w:tcPr>
          <w:p w14:paraId="7FC7AE0B" w14:textId="77777777" w:rsidR="00902FD4" w:rsidRPr="00057099" w:rsidRDefault="00902FD4" w:rsidP="00954D76">
            <w:r w:rsidRPr="00057099">
              <w:t>:</w:t>
            </w:r>
          </w:p>
        </w:tc>
        <w:tc>
          <w:tcPr>
            <w:tcW w:w="4536" w:type="dxa"/>
          </w:tcPr>
          <w:p w14:paraId="2A6CDC33" w14:textId="77777777" w:rsidR="00902FD4" w:rsidRPr="00057099" w:rsidRDefault="00902FD4" w:rsidP="00954D76">
            <w:r w:rsidRPr="00057099">
              <w:t>DN25</w:t>
            </w:r>
          </w:p>
        </w:tc>
      </w:tr>
      <w:tr w:rsidR="00902FD4" w:rsidRPr="00057099" w14:paraId="16433C36" w14:textId="77777777" w:rsidTr="00954D76">
        <w:tc>
          <w:tcPr>
            <w:tcW w:w="2948" w:type="dxa"/>
          </w:tcPr>
          <w:p w14:paraId="4CEEF7C9" w14:textId="77777777" w:rsidR="00902FD4" w:rsidRPr="00057099" w:rsidRDefault="00902FD4" w:rsidP="00954D76">
            <w:r w:rsidRPr="00057099">
              <w:t>materiaal</w:t>
            </w:r>
          </w:p>
        </w:tc>
        <w:tc>
          <w:tcPr>
            <w:tcW w:w="851" w:type="dxa"/>
          </w:tcPr>
          <w:p w14:paraId="06A4CA7E" w14:textId="77777777" w:rsidR="00902FD4" w:rsidRPr="00057099" w:rsidRDefault="00902FD4" w:rsidP="00954D76">
            <w:pPr>
              <w:jc w:val="right"/>
            </w:pPr>
          </w:p>
        </w:tc>
        <w:tc>
          <w:tcPr>
            <w:tcW w:w="284" w:type="dxa"/>
          </w:tcPr>
          <w:p w14:paraId="7AF8E989" w14:textId="77777777" w:rsidR="00902FD4" w:rsidRPr="00057099" w:rsidRDefault="00902FD4" w:rsidP="00954D76">
            <w:r w:rsidRPr="00057099">
              <w:t>:</w:t>
            </w:r>
          </w:p>
        </w:tc>
        <w:tc>
          <w:tcPr>
            <w:tcW w:w="4536" w:type="dxa"/>
          </w:tcPr>
          <w:p w14:paraId="3A241B97" w14:textId="77777777" w:rsidR="00902FD4" w:rsidRPr="00057099" w:rsidRDefault="00902FD4" w:rsidP="00954D76">
            <w:r w:rsidRPr="00057099">
              <w:t>HDPE</w:t>
            </w:r>
          </w:p>
        </w:tc>
      </w:tr>
      <w:tr w:rsidR="00902FD4" w:rsidRPr="00057099" w14:paraId="44DADBA2" w14:textId="77777777" w:rsidTr="00954D76">
        <w:tc>
          <w:tcPr>
            <w:tcW w:w="2948" w:type="dxa"/>
          </w:tcPr>
          <w:p w14:paraId="2C699A9E" w14:textId="77777777" w:rsidR="00902FD4" w:rsidRPr="00057099" w:rsidRDefault="00902FD4" w:rsidP="00954D76">
            <w:r w:rsidRPr="00057099">
              <w:t>nevenlevering</w:t>
            </w:r>
          </w:p>
        </w:tc>
        <w:tc>
          <w:tcPr>
            <w:tcW w:w="851" w:type="dxa"/>
          </w:tcPr>
          <w:p w14:paraId="6A5D5F4F" w14:textId="77777777" w:rsidR="00902FD4" w:rsidRPr="00057099" w:rsidRDefault="00902FD4" w:rsidP="00954D76">
            <w:pPr>
              <w:jc w:val="right"/>
            </w:pPr>
          </w:p>
        </w:tc>
        <w:tc>
          <w:tcPr>
            <w:tcW w:w="284" w:type="dxa"/>
          </w:tcPr>
          <w:p w14:paraId="1B1E5795" w14:textId="77777777" w:rsidR="00902FD4" w:rsidRPr="00057099" w:rsidRDefault="00902FD4" w:rsidP="00954D76">
            <w:r w:rsidRPr="00057099">
              <w:t>:</w:t>
            </w:r>
          </w:p>
        </w:tc>
        <w:tc>
          <w:tcPr>
            <w:tcW w:w="4536" w:type="dxa"/>
          </w:tcPr>
          <w:p w14:paraId="7612A899" w14:textId="77777777" w:rsidR="00902FD4" w:rsidRPr="00057099" w:rsidRDefault="00902FD4" w:rsidP="00954D76">
            <w:r w:rsidRPr="00057099">
              <w:t>kogelkraan</w:t>
            </w:r>
          </w:p>
        </w:tc>
      </w:tr>
    </w:tbl>
    <w:p w14:paraId="1B28BEFB" w14:textId="77777777" w:rsidR="00902FD4" w:rsidRPr="00057099" w:rsidRDefault="00902FD4" w:rsidP="00902FD4"/>
    <w:p w14:paraId="05335098" w14:textId="77777777" w:rsidR="00902FD4" w:rsidRPr="00057099" w:rsidRDefault="00902FD4" w:rsidP="006028B5">
      <w:pPr>
        <w:pStyle w:val="Heading3"/>
      </w:pPr>
      <w:r w:rsidRPr="00057099">
        <w:tab/>
        <w:t>Zuigleiding</w:t>
      </w:r>
    </w:p>
    <w:tbl>
      <w:tblPr>
        <w:tblW w:w="0" w:type="auto"/>
        <w:tblLayout w:type="fixed"/>
        <w:tblLook w:val="01E0" w:firstRow="1" w:lastRow="1" w:firstColumn="1" w:lastColumn="1" w:noHBand="0" w:noVBand="0"/>
      </w:tblPr>
      <w:tblGrid>
        <w:gridCol w:w="2948"/>
        <w:gridCol w:w="851"/>
        <w:gridCol w:w="284"/>
        <w:gridCol w:w="4536"/>
      </w:tblGrid>
      <w:tr w:rsidR="00902FD4" w:rsidRPr="00057099" w14:paraId="490A200A" w14:textId="77777777" w:rsidTr="00954D76">
        <w:tc>
          <w:tcPr>
            <w:tcW w:w="2948" w:type="dxa"/>
          </w:tcPr>
          <w:p w14:paraId="1CA78D8B" w14:textId="77777777" w:rsidR="00902FD4" w:rsidRPr="00057099" w:rsidRDefault="00902FD4" w:rsidP="00954D76">
            <w:r w:rsidRPr="00057099">
              <w:t>aantal</w:t>
            </w:r>
          </w:p>
        </w:tc>
        <w:tc>
          <w:tcPr>
            <w:tcW w:w="851" w:type="dxa"/>
          </w:tcPr>
          <w:p w14:paraId="62EDDB6B" w14:textId="77777777" w:rsidR="00902FD4" w:rsidRPr="00057099" w:rsidRDefault="00902FD4" w:rsidP="00954D76">
            <w:pPr>
              <w:jc w:val="right"/>
            </w:pPr>
          </w:p>
        </w:tc>
        <w:tc>
          <w:tcPr>
            <w:tcW w:w="284" w:type="dxa"/>
          </w:tcPr>
          <w:p w14:paraId="5A07947A" w14:textId="77777777" w:rsidR="00902FD4" w:rsidRPr="00057099" w:rsidRDefault="00902FD4" w:rsidP="00954D76">
            <w:r w:rsidRPr="00057099">
              <w:t>:</w:t>
            </w:r>
          </w:p>
        </w:tc>
        <w:tc>
          <w:tcPr>
            <w:tcW w:w="4536" w:type="dxa"/>
          </w:tcPr>
          <w:p w14:paraId="6FD7E8C7" w14:textId="479540E3" w:rsidR="00902FD4" w:rsidRPr="00057099" w:rsidRDefault="005D2084" w:rsidP="00954D76">
            <w:r w:rsidRPr="00057099">
              <w:t>1</w:t>
            </w:r>
          </w:p>
        </w:tc>
      </w:tr>
      <w:tr w:rsidR="00902FD4" w:rsidRPr="00057099" w14:paraId="1CADEF07" w14:textId="77777777" w:rsidTr="00954D76">
        <w:tc>
          <w:tcPr>
            <w:tcW w:w="2948" w:type="dxa"/>
          </w:tcPr>
          <w:p w14:paraId="247C0251" w14:textId="77777777" w:rsidR="00902FD4" w:rsidRPr="00057099" w:rsidRDefault="00902FD4" w:rsidP="00954D76">
            <w:r w:rsidRPr="00057099">
              <w:t>tracé</w:t>
            </w:r>
          </w:p>
        </w:tc>
        <w:tc>
          <w:tcPr>
            <w:tcW w:w="851" w:type="dxa"/>
          </w:tcPr>
          <w:p w14:paraId="4471995E" w14:textId="77777777" w:rsidR="00902FD4" w:rsidRPr="00057099" w:rsidRDefault="00902FD4" w:rsidP="00954D76">
            <w:pPr>
              <w:jc w:val="right"/>
            </w:pPr>
          </w:p>
        </w:tc>
        <w:tc>
          <w:tcPr>
            <w:tcW w:w="284" w:type="dxa"/>
          </w:tcPr>
          <w:p w14:paraId="551590FA" w14:textId="77777777" w:rsidR="00902FD4" w:rsidRPr="00057099" w:rsidRDefault="00902FD4" w:rsidP="00954D76">
            <w:r w:rsidRPr="00057099">
              <w:t>:</w:t>
            </w:r>
          </w:p>
        </w:tc>
        <w:tc>
          <w:tcPr>
            <w:tcW w:w="4536" w:type="dxa"/>
          </w:tcPr>
          <w:p w14:paraId="37679AE4" w14:textId="4D116011" w:rsidR="00902FD4" w:rsidRPr="00057099" w:rsidRDefault="00902FD4" w:rsidP="00954D76">
            <w:r w:rsidRPr="00057099">
              <w:t>vanaf bodem voorraadtank tot aansluit</w:t>
            </w:r>
            <w:r w:rsidR="00031B19" w:rsidRPr="00057099">
              <w:t>i</w:t>
            </w:r>
            <w:r w:rsidRPr="00057099">
              <w:t>ng in de opstellingskast</w:t>
            </w:r>
          </w:p>
        </w:tc>
      </w:tr>
      <w:tr w:rsidR="00902FD4" w:rsidRPr="00057099" w14:paraId="660A3CDB" w14:textId="77777777" w:rsidTr="00954D76">
        <w:tc>
          <w:tcPr>
            <w:tcW w:w="2948" w:type="dxa"/>
          </w:tcPr>
          <w:p w14:paraId="57B79CFC" w14:textId="77777777" w:rsidR="00902FD4" w:rsidRPr="00057099" w:rsidRDefault="00902FD4" w:rsidP="00954D76">
            <w:r w:rsidRPr="00057099">
              <w:t>diameter</w:t>
            </w:r>
          </w:p>
        </w:tc>
        <w:tc>
          <w:tcPr>
            <w:tcW w:w="851" w:type="dxa"/>
          </w:tcPr>
          <w:p w14:paraId="3A0E474A" w14:textId="77777777" w:rsidR="00902FD4" w:rsidRPr="00057099" w:rsidRDefault="00902FD4" w:rsidP="00954D76">
            <w:pPr>
              <w:jc w:val="right"/>
            </w:pPr>
            <w:r w:rsidRPr="00057099">
              <w:t>mm</w:t>
            </w:r>
          </w:p>
        </w:tc>
        <w:tc>
          <w:tcPr>
            <w:tcW w:w="284" w:type="dxa"/>
          </w:tcPr>
          <w:p w14:paraId="50D1B042" w14:textId="77777777" w:rsidR="00902FD4" w:rsidRPr="00057099" w:rsidRDefault="00902FD4" w:rsidP="00954D76">
            <w:r w:rsidRPr="00057099">
              <w:t>:</w:t>
            </w:r>
          </w:p>
        </w:tc>
        <w:tc>
          <w:tcPr>
            <w:tcW w:w="4536" w:type="dxa"/>
          </w:tcPr>
          <w:p w14:paraId="1763ADAB" w14:textId="77777777" w:rsidR="00902FD4" w:rsidRPr="00057099" w:rsidRDefault="00902FD4" w:rsidP="00954D76">
            <w:r w:rsidRPr="00057099">
              <w:t>DN50</w:t>
            </w:r>
          </w:p>
        </w:tc>
      </w:tr>
      <w:tr w:rsidR="00902FD4" w:rsidRPr="00057099" w14:paraId="55345159" w14:textId="77777777" w:rsidTr="00954D76">
        <w:tc>
          <w:tcPr>
            <w:tcW w:w="2948" w:type="dxa"/>
          </w:tcPr>
          <w:p w14:paraId="31CD7F31" w14:textId="77777777" w:rsidR="00902FD4" w:rsidRPr="00057099" w:rsidRDefault="00902FD4" w:rsidP="00954D76">
            <w:r w:rsidRPr="00057099">
              <w:t>uitvoering</w:t>
            </w:r>
          </w:p>
        </w:tc>
        <w:tc>
          <w:tcPr>
            <w:tcW w:w="851" w:type="dxa"/>
          </w:tcPr>
          <w:p w14:paraId="33954847" w14:textId="77777777" w:rsidR="00902FD4" w:rsidRPr="00057099" w:rsidRDefault="00902FD4" w:rsidP="00954D76">
            <w:pPr>
              <w:jc w:val="right"/>
            </w:pPr>
          </w:p>
        </w:tc>
        <w:tc>
          <w:tcPr>
            <w:tcW w:w="284" w:type="dxa"/>
          </w:tcPr>
          <w:p w14:paraId="01029E98" w14:textId="77777777" w:rsidR="00902FD4" w:rsidRPr="00057099" w:rsidRDefault="00902FD4" w:rsidP="00954D76">
            <w:r w:rsidRPr="00057099">
              <w:t>:</w:t>
            </w:r>
          </w:p>
        </w:tc>
        <w:tc>
          <w:tcPr>
            <w:tcW w:w="4536" w:type="dxa"/>
          </w:tcPr>
          <w:p w14:paraId="5C8AD5AE" w14:textId="77777777" w:rsidR="00902FD4" w:rsidRPr="00057099" w:rsidRDefault="00902FD4" w:rsidP="00954D76">
            <w:r w:rsidRPr="00057099">
              <w:t>de zuigleiding in een afgesteunde beschermbuis leggen</w:t>
            </w:r>
          </w:p>
        </w:tc>
      </w:tr>
      <w:tr w:rsidR="00902FD4" w:rsidRPr="00057099" w14:paraId="4316262D" w14:textId="77777777" w:rsidTr="00954D76">
        <w:tc>
          <w:tcPr>
            <w:tcW w:w="2948" w:type="dxa"/>
          </w:tcPr>
          <w:p w14:paraId="5321A02B" w14:textId="77777777" w:rsidR="00902FD4" w:rsidRPr="00057099" w:rsidRDefault="00902FD4" w:rsidP="00954D76">
            <w:r w:rsidRPr="00057099">
              <w:lastRenderedPageBreak/>
              <w:t>nevenlevering</w:t>
            </w:r>
          </w:p>
        </w:tc>
        <w:tc>
          <w:tcPr>
            <w:tcW w:w="851" w:type="dxa"/>
          </w:tcPr>
          <w:p w14:paraId="4C0A6D7C" w14:textId="77777777" w:rsidR="00902FD4" w:rsidRPr="00057099" w:rsidRDefault="00902FD4" w:rsidP="00954D76">
            <w:pPr>
              <w:jc w:val="right"/>
            </w:pPr>
          </w:p>
        </w:tc>
        <w:tc>
          <w:tcPr>
            <w:tcW w:w="284" w:type="dxa"/>
          </w:tcPr>
          <w:p w14:paraId="4716FC0C" w14:textId="77777777" w:rsidR="00902FD4" w:rsidRPr="00057099" w:rsidRDefault="00902FD4" w:rsidP="00954D76">
            <w:r w:rsidRPr="00057099">
              <w:t>:</w:t>
            </w:r>
          </w:p>
        </w:tc>
        <w:tc>
          <w:tcPr>
            <w:tcW w:w="4536" w:type="dxa"/>
          </w:tcPr>
          <w:p w14:paraId="57D03592"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voetklep</w:t>
            </w:r>
          </w:p>
          <w:p w14:paraId="69A3FA61"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motorbediende kogelkraan met open/dicht signalering</w:t>
            </w:r>
          </w:p>
          <w:p w14:paraId="52C93AFF"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kogelkranen</w:t>
            </w:r>
          </w:p>
          <w:p w14:paraId="0CE927B9"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niveau meetbuis met niveaumeting en 3-weg kogelkraan</w:t>
            </w:r>
          </w:p>
          <w:p w14:paraId="67A5AAF0"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spoelaansluiting met koppelstuk</w:t>
            </w:r>
          </w:p>
          <w:p w14:paraId="599BA502"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gruisfilter met deksel en aftap, inhoud ca. 25 liter</w:t>
            </w:r>
          </w:p>
        </w:tc>
      </w:tr>
    </w:tbl>
    <w:p w14:paraId="43C36E21" w14:textId="77777777" w:rsidR="00902FD4" w:rsidRPr="00057099" w:rsidRDefault="00902FD4" w:rsidP="00902FD4"/>
    <w:p w14:paraId="3B64C367" w14:textId="77777777" w:rsidR="00902FD4" w:rsidRPr="00057099" w:rsidRDefault="00902FD4" w:rsidP="006028B5">
      <w:pPr>
        <w:pStyle w:val="Heading3"/>
      </w:pPr>
      <w:r w:rsidRPr="00057099">
        <w:tab/>
        <w:t>Terrein persleiding</w:t>
      </w:r>
    </w:p>
    <w:tbl>
      <w:tblPr>
        <w:tblW w:w="0" w:type="auto"/>
        <w:tblLayout w:type="fixed"/>
        <w:tblLook w:val="01E0" w:firstRow="1" w:lastRow="1" w:firstColumn="1" w:lastColumn="1" w:noHBand="0" w:noVBand="0"/>
      </w:tblPr>
      <w:tblGrid>
        <w:gridCol w:w="2948"/>
        <w:gridCol w:w="851"/>
        <w:gridCol w:w="284"/>
        <w:gridCol w:w="4536"/>
      </w:tblGrid>
      <w:tr w:rsidR="00902FD4" w:rsidRPr="00057099" w14:paraId="5A76934E" w14:textId="77777777" w:rsidTr="00954D76">
        <w:tc>
          <w:tcPr>
            <w:tcW w:w="2948" w:type="dxa"/>
          </w:tcPr>
          <w:p w14:paraId="23A910F9" w14:textId="77777777" w:rsidR="00902FD4" w:rsidRPr="00057099" w:rsidRDefault="00902FD4" w:rsidP="00954D76">
            <w:r w:rsidRPr="00057099">
              <w:t>aantal</w:t>
            </w:r>
          </w:p>
        </w:tc>
        <w:tc>
          <w:tcPr>
            <w:tcW w:w="851" w:type="dxa"/>
          </w:tcPr>
          <w:p w14:paraId="27FCF008" w14:textId="77777777" w:rsidR="00902FD4" w:rsidRPr="00057099" w:rsidRDefault="00902FD4" w:rsidP="00954D76">
            <w:pPr>
              <w:jc w:val="right"/>
            </w:pPr>
          </w:p>
        </w:tc>
        <w:tc>
          <w:tcPr>
            <w:tcW w:w="284" w:type="dxa"/>
          </w:tcPr>
          <w:p w14:paraId="2D913900" w14:textId="77777777" w:rsidR="00902FD4" w:rsidRPr="00057099" w:rsidRDefault="00902FD4" w:rsidP="00954D76">
            <w:r w:rsidRPr="00057099">
              <w:t>:</w:t>
            </w:r>
          </w:p>
        </w:tc>
        <w:tc>
          <w:tcPr>
            <w:tcW w:w="4536" w:type="dxa"/>
          </w:tcPr>
          <w:p w14:paraId="37448387" w14:textId="69DEA240" w:rsidR="00902FD4" w:rsidRPr="00057099" w:rsidRDefault="005D2084" w:rsidP="00954D76">
            <w:r w:rsidRPr="00057099">
              <w:t>1</w:t>
            </w:r>
          </w:p>
        </w:tc>
      </w:tr>
      <w:tr w:rsidR="00902FD4" w:rsidRPr="00057099" w14:paraId="360953EB" w14:textId="77777777" w:rsidTr="00954D76">
        <w:tc>
          <w:tcPr>
            <w:tcW w:w="2948" w:type="dxa"/>
          </w:tcPr>
          <w:p w14:paraId="11FDF932" w14:textId="77777777" w:rsidR="00902FD4" w:rsidRPr="00057099" w:rsidRDefault="00902FD4" w:rsidP="00954D76">
            <w:r w:rsidRPr="00057099">
              <w:t>tracé</w:t>
            </w:r>
          </w:p>
        </w:tc>
        <w:tc>
          <w:tcPr>
            <w:tcW w:w="851" w:type="dxa"/>
          </w:tcPr>
          <w:p w14:paraId="574DAF2E" w14:textId="77777777" w:rsidR="00902FD4" w:rsidRPr="00057099" w:rsidRDefault="00902FD4" w:rsidP="00954D76">
            <w:pPr>
              <w:jc w:val="right"/>
            </w:pPr>
          </w:p>
        </w:tc>
        <w:tc>
          <w:tcPr>
            <w:tcW w:w="284" w:type="dxa"/>
          </w:tcPr>
          <w:p w14:paraId="5A466481" w14:textId="77777777" w:rsidR="00902FD4" w:rsidRPr="00057099" w:rsidRDefault="00902FD4" w:rsidP="00954D76">
            <w:r w:rsidRPr="00057099">
              <w:t>:</w:t>
            </w:r>
          </w:p>
        </w:tc>
        <w:tc>
          <w:tcPr>
            <w:tcW w:w="4536" w:type="dxa"/>
          </w:tcPr>
          <w:p w14:paraId="598A9F2C" w14:textId="5206CA51" w:rsidR="00902FD4" w:rsidRPr="00057099" w:rsidRDefault="00902FD4" w:rsidP="00954D76">
            <w:r w:rsidRPr="00057099">
              <w:t>vanaf de aansluit</w:t>
            </w:r>
            <w:r w:rsidR="00E10A5B" w:rsidRPr="00057099">
              <w:t>i</w:t>
            </w:r>
            <w:r w:rsidRPr="00057099">
              <w:t xml:space="preserve">ng op de opstellingskast tot de </w:t>
            </w:r>
            <w:r w:rsidR="00E10A5B" w:rsidRPr="00057099">
              <w:t xml:space="preserve">doseerpunten </w:t>
            </w:r>
            <w:r w:rsidRPr="00057099">
              <w:t xml:space="preserve">in de </w:t>
            </w:r>
            <w:r w:rsidR="005D2084" w:rsidRPr="00057099">
              <w:t>beluchtingstank</w:t>
            </w:r>
          </w:p>
        </w:tc>
      </w:tr>
      <w:tr w:rsidR="00902FD4" w:rsidRPr="00057099" w14:paraId="7EDD4684" w14:textId="77777777" w:rsidTr="00954D76">
        <w:tc>
          <w:tcPr>
            <w:tcW w:w="2948" w:type="dxa"/>
          </w:tcPr>
          <w:p w14:paraId="1EE53EA8" w14:textId="77777777" w:rsidR="00902FD4" w:rsidRPr="00057099" w:rsidRDefault="00902FD4" w:rsidP="00954D76">
            <w:r w:rsidRPr="00057099">
              <w:t>diameter</w:t>
            </w:r>
          </w:p>
        </w:tc>
        <w:tc>
          <w:tcPr>
            <w:tcW w:w="851" w:type="dxa"/>
          </w:tcPr>
          <w:p w14:paraId="5BA1762A" w14:textId="77777777" w:rsidR="00902FD4" w:rsidRPr="00057099" w:rsidRDefault="00902FD4" w:rsidP="00954D76">
            <w:pPr>
              <w:jc w:val="right"/>
            </w:pPr>
            <w:r w:rsidRPr="00057099">
              <w:t>mm</w:t>
            </w:r>
          </w:p>
        </w:tc>
        <w:tc>
          <w:tcPr>
            <w:tcW w:w="284" w:type="dxa"/>
          </w:tcPr>
          <w:p w14:paraId="5C3F1FDE" w14:textId="77777777" w:rsidR="00902FD4" w:rsidRPr="00057099" w:rsidRDefault="00902FD4" w:rsidP="00954D76">
            <w:r w:rsidRPr="00057099">
              <w:t>:</w:t>
            </w:r>
          </w:p>
        </w:tc>
        <w:tc>
          <w:tcPr>
            <w:tcW w:w="4536" w:type="dxa"/>
          </w:tcPr>
          <w:p w14:paraId="7CB67617" w14:textId="77777777" w:rsidR="00902FD4" w:rsidRPr="00057099" w:rsidRDefault="00902FD4" w:rsidP="00954D76">
            <w:r w:rsidRPr="00057099">
              <w:t>DN25 / DN80</w:t>
            </w:r>
          </w:p>
        </w:tc>
      </w:tr>
      <w:tr w:rsidR="00902FD4" w:rsidRPr="00057099" w14:paraId="0C00C67F" w14:textId="77777777" w:rsidTr="00954D76">
        <w:tc>
          <w:tcPr>
            <w:tcW w:w="2948" w:type="dxa"/>
          </w:tcPr>
          <w:p w14:paraId="09E72107" w14:textId="77777777" w:rsidR="00902FD4" w:rsidRPr="00057099" w:rsidRDefault="00902FD4" w:rsidP="00954D76">
            <w:r w:rsidRPr="00057099">
              <w:t>materiaal</w:t>
            </w:r>
          </w:p>
        </w:tc>
        <w:tc>
          <w:tcPr>
            <w:tcW w:w="851" w:type="dxa"/>
          </w:tcPr>
          <w:p w14:paraId="02EAD2C1" w14:textId="77777777" w:rsidR="00902FD4" w:rsidRPr="00057099" w:rsidRDefault="00902FD4" w:rsidP="00954D76">
            <w:pPr>
              <w:jc w:val="right"/>
            </w:pPr>
          </w:p>
        </w:tc>
        <w:tc>
          <w:tcPr>
            <w:tcW w:w="284" w:type="dxa"/>
          </w:tcPr>
          <w:p w14:paraId="05A3D4FD" w14:textId="77777777" w:rsidR="00902FD4" w:rsidRPr="00057099" w:rsidRDefault="00902FD4" w:rsidP="00954D76">
            <w:r w:rsidRPr="00057099">
              <w:t>:</w:t>
            </w:r>
          </w:p>
        </w:tc>
        <w:tc>
          <w:tcPr>
            <w:tcW w:w="4536" w:type="dxa"/>
          </w:tcPr>
          <w:p w14:paraId="792E9B17" w14:textId="77777777" w:rsidR="00902FD4" w:rsidRPr="00057099" w:rsidRDefault="00902FD4" w:rsidP="00954D76">
            <w:r w:rsidRPr="00057099">
              <w:t>HDPE  PN10</w:t>
            </w:r>
          </w:p>
        </w:tc>
      </w:tr>
      <w:tr w:rsidR="00902FD4" w:rsidRPr="00057099" w14:paraId="4BDB2875" w14:textId="77777777" w:rsidTr="00954D76">
        <w:tc>
          <w:tcPr>
            <w:tcW w:w="2948" w:type="dxa"/>
          </w:tcPr>
          <w:p w14:paraId="14CBB827" w14:textId="77777777" w:rsidR="00902FD4" w:rsidRPr="00057099" w:rsidRDefault="00902FD4" w:rsidP="00954D76">
            <w:r w:rsidRPr="00057099">
              <w:t>uitvoering</w:t>
            </w:r>
          </w:p>
        </w:tc>
        <w:tc>
          <w:tcPr>
            <w:tcW w:w="851" w:type="dxa"/>
          </w:tcPr>
          <w:p w14:paraId="6664649E" w14:textId="77777777" w:rsidR="00902FD4" w:rsidRPr="00057099" w:rsidRDefault="00902FD4" w:rsidP="00954D76">
            <w:pPr>
              <w:jc w:val="right"/>
            </w:pPr>
          </w:p>
        </w:tc>
        <w:tc>
          <w:tcPr>
            <w:tcW w:w="284" w:type="dxa"/>
          </w:tcPr>
          <w:p w14:paraId="3474E0EF" w14:textId="77777777" w:rsidR="00902FD4" w:rsidRPr="00057099" w:rsidRDefault="00902FD4" w:rsidP="00954D76">
            <w:r w:rsidRPr="00057099">
              <w:t>:</w:t>
            </w:r>
          </w:p>
        </w:tc>
        <w:tc>
          <w:tcPr>
            <w:tcW w:w="4536" w:type="dxa"/>
          </w:tcPr>
          <w:p w14:paraId="02E5FB02" w14:textId="77777777" w:rsidR="00902FD4" w:rsidRPr="00057099" w:rsidRDefault="00902FD4" w:rsidP="00954D76">
            <w:r w:rsidRPr="00057099">
              <w:t>dubbelwandig, (pipe in pipe systeem)</w:t>
            </w:r>
          </w:p>
        </w:tc>
      </w:tr>
      <w:tr w:rsidR="00902FD4" w:rsidRPr="00057099" w14:paraId="57D980D0" w14:textId="77777777" w:rsidTr="00954D76">
        <w:tc>
          <w:tcPr>
            <w:tcW w:w="2948" w:type="dxa"/>
          </w:tcPr>
          <w:p w14:paraId="31ABFB35" w14:textId="77777777" w:rsidR="00902FD4" w:rsidRPr="00057099" w:rsidRDefault="00902FD4" w:rsidP="00954D76">
            <w:r w:rsidRPr="00057099">
              <w:t>aansluiting</w:t>
            </w:r>
          </w:p>
        </w:tc>
        <w:tc>
          <w:tcPr>
            <w:tcW w:w="851" w:type="dxa"/>
          </w:tcPr>
          <w:p w14:paraId="2DD0DD8C" w14:textId="77777777" w:rsidR="00902FD4" w:rsidRPr="00057099" w:rsidRDefault="00902FD4" w:rsidP="00954D76">
            <w:pPr>
              <w:jc w:val="right"/>
            </w:pPr>
          </w:p>
        </w:tc>
        <w:tc>
          <w:tcPr>
            <w:tcW w:w="284" w:type="dxa"/>
          </w:tcPr>
          <w:p w14:paraId="40D00DAA" w14:textId="77777777" w:rsidR="00902FD4" w:rsidRPr="00057099" w:rsidRDefault="00902FD4" w:rsidP="00954D76">
            <w:r w:rsidRPr="00057099">
              <w:t>:</w:t>
            </w:r>
          </w:p>
        </w:tc>
        <w:tc>
          <w:tcPr>
            <w:tcW w:w="4536" w:type="dxa"/>
          </w:tcPr>
          <w:p w14:paraId="08A90961" w14:textId="77777777" w:rsidR="00902FD4" w:rsidRPr="00057099" w:rsidRDefault="00902FD4" w:rsidP="00954D76">
            <w:r w:rsidRPr="00057099">
              <w:t>de mantelpijp aansluiten aan de onderzijde van de lekbak-opstellingskast.</w:t>
            </w:r>
          </w:p>
        </w:tc>
      </w:tr>
      <w:tr w:rsidR="00902FD4" w:rsidRPr="00057099" w14:paraId="29924C8C" w14:textId="77777777" w:rsidTr="00954D76">
        <w:tc>
          <w:tcPr>
            <w:tcW w:w="2948" w:type="dxa"/>
          </w:tcPr>
          <w:p w14:paraId="4E2F9CB4" w14:textId="77777777" w:rsidR="00902FD4" w:rsidRPr="00057099" w:rsidRDefault="00902FD4" w:rsidP="00954D76">
            <w:r w:rsidRPr="00057099">
              <w:t>appendages</w:t>
            </w:r>
          </w:p>
        </w:tc>
        <w:tc>
          <w:tcPr>
            <w:tcW w:w="851" w:type="dxa"/>
          </w:tcPr>
          <w:p w14:paraId="139B89DF" w14:textId="77777777" w:rsidR="00902FD4" w:rsidRPr="00057099" w:rsidRDefault="00902FD4" w:rsidP="00954D76">
            <w:pPr>
              <w:jc w:val="right"/>
            </w:pPr>
          </w:p>
        </w:tc>
        <w:tc>
          <w:tcPr>
            <w:tcW w:w="284" w:type="dxa"/>
          </w:tcPr>
          <w:p w14:paraId="5104F9BE" w14:textId="77777777" w:rsidR="00902FD4" w:rsidRPr="00057099" w:rsidRDefault="00902FD4" w:rsidP="00954D76">
            <w:r w:rsidRPr="00057099">
              <w:t>:</w:t>
            </w:r>
          </w:p>
        </w:tc>
        <w:tc>
          <w:tcPr>
            <w:tcW w:w="4536" w:type="dxa"/>
          </w:tcPr>
          <w:p w14:paraId="46EDBDAC" w14:textId="415893E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muurdoorvoerstuk</w:t>
            </w:r>
          </w:p>
        </w:tc>
      </w:tr>
    </w:tbl>
    <w:p w14:paraId="6C8F6143" w14:textId="77777777" w:rsidR="00902FD4" w:rsidRPr="00057099" w:rsidRDefault="00902FD4" w:rsidP="00902FD4"/>
    <w:p w14:paraId="53932F57" w14:textId="698C7777" w:rsidR="00902FD4" w:rsidRPr="00057099" w:rsidRDefault="00902FD4" w:rsidP="006028B5">
      <w:pPr>
        <w:pStyle w:val="Heading3"/>
      </w:pPr>
      <w:r w:rsidRPr="00057099">
        <w:tab/>
        <w:t xml:space="preserve">Persleiding </w:t>
      </w:r>
      <w:r w:rsidR="00E10A5B" w:rsidRPr="00057099">
        <w:t>doseerpunt</w:t>
      </w:r>
    </w:p>
    <w:tbl>
      <w:tblPr>
        <w:tblW w:w="0" w:type="auto"/>
        <w:tblLayout w:type="fixed"/>
        <w:tblLook w:val="01E0" w:firstRow="1" w:lastRow="1" w:firstColumn="1" w:lastColumn="1" w:noHBand="0" w:noVBand="0"/>
      </w:tblPr>
      <w:tblGrid>
        <w:gridCol w:w="2948"/>
        <w:gridCol w:w="851"/>
        <w:gridCol w:w="284"/>
        <w:gridCol w:w="4536"/>
      </w:tblGrid>
      <w:tr w:rsidR="00902FD4" w:rsidRPr="00057099" w14:paraId="77B2D9E8" w14:textId="77777777" w:rsidTr="00954D76">
        <w:tc>
          <w:tcPr>
            <w:tcW w:w="2948" w:type="dxa"/>
          </w:tcPr>
          <w:p w14:paraId="508BFAF1" w14:textId="77777777" w:rsidR="00902FD4" w:rsidRPr="00057099" w:rsidRDefault="00902FD4" w:rsidP="00954D76">
            <w:r w:rsidRPr="00057099">
              <w:t>aantal</w:t>
            </w:r>
          </w:p>
        </w:tc>
        <w:tc>
          <w:tcPr>
            <w:tcW w:w="851" w:type="dxa"/>
          </w:tcPr>
          <w:p w14:paraId="2526BD54" w14:textId="77777777" w:rsidR="00902FD4" w:rsidRPr="00057099" w:rsidRDefault="00902FD4" w:rsidP="00954D76">
            <w:pPr>
              <w:jc w:val="right"/>
            </w:pPr>
          </w:p>
        </w:tc>
        <w:tc>
          <w:tcPr>
            <w:tcW w:w="284" w:type="dxa"/>
          </w:tcPr>
          <w:p w14:paraId="5A3A07D2" w14:textId="77777777" w:rsidR="00902FD4" w:rsidRPr="00057099" w:rsidRDefault="00902FD4" w:rsidP="00954D76">
            <w:r w:rsidRPr="00057099">
              <w:t>:</w:t>
            </w:r>
          </w:p>
        </w:tc>
        <w:tc>
          <w:tcPr>
            <w:tcW w:w="4536" w:type="dxa"/>
          </w:tcPr>
          <w:p w14:paraId="7F4AE7FD" w14:textId="7CAB13D1" w:rsidR="00902FD4" w:rsidRPr="00057099" w:rsidRDefault="005D2084" w:rsidP="00954D76">
            <w:r w:rsidRPr="00057099">
              <w:t>1</w:t>
            </w:r>
          </w:p>
        </w:tc>
      </w:tr>
      <w:tr w:rsidR="00902FD4" w:rsidRPr="00057099" w14:paraId="5CA62E2D" w14:textId="77777777" w:rsidTr="00954D76">
        <w:tc>
          <w:tcPr>
            <w:tcW w:w="2948" w:type="dxa"/>
          </w:tcPr>
          <w:p w14:paraId="235E8302" w14:textId="77777777" w:rsidR="00902FD4" w:rsidRPr="00057099" w:rsidRDefault="00902FD4" w:rsidP="00954D76">
            <w:r w:rsidRPr="00057099">
              <w:t>tracé</w:t>
            </w:r>
          </w:p>
        </w:tc>
        <w:tc>
          <w:tcPr>
            <w:tcW w:w="851" w:type="dxa"/>
          </w:tcPr>
          <w:p w14:paraId="7BD4A297" w14:textId="77777777" w:rsidR="00902FD4" w:rsidRPr="00057099" w:rsidRDefault="00902FD4" w:rsidP="00954D76">
            <w:pPr>
              <w:jc w:val="right"/>
            </w:pPr>
          </w:p>
        </w:tc>
        <w:tc>
          <w:tcPr>
            <w:tcW w:w="284" w:type="dxa"/>
          </w:tcPr>
          <w:p w14:paraId="276E63E8" w14:textId="77777777" w:rsidR="00902FD4" w:rsidRPr="00057099" w:rsidRDefault="00902FD4" w:rsidP="00954D76">
            <w:r w:rsidRPr="00057099">
              <w:t>:</w:t>
            </w:r>
          </w:p>
        </w:tc>
        <w:tc>
          <w:tcPr>
            <w:tcW w:w="4536" w:type="dxa"/>
          </w:tcPr>
          <w:p w14:paraId="50FB883B" w14:textId="4CCFFB9A" w:rsidR="00902FD4" w:rsidRPr="00057099" w:rsidRDefault="00902FD4" w:rsidP="00954D76">
            <w:r w:rsidRPr="00057099">
              <w:t>vanaf de aansluit</w:t>
            </w:r>
            <w:r w:rsidR="005D2084" w:rsidRPr="00057099">
              <w:t>i</w:t>
            </w:r>
            <w:r w:rsidRPr="00057099">
              <w:t xml:space="preserve">ng de terreinleiding tot </w:t>
            </w:r>
            <w:r w:rsidR="00E10A5B" w:rsidRPr="00057099">
              <w:t>en met de doseerpunten</w:t>
            </w:r>
            <w:r w:rsidRPr="00057099">
              <w:t xml:space="preserve"> in de </w:t>
            </w:r>
            <w:r w:rsidR="005D2084" w:rsidRPr="00057099">
              <w:t>beluchtingstank</w:t>
            </w:r>
          </w:p>
        </w:tc>
      </w:tr>
      <w:tr w:rsidR="00902FD4" w:rsidRPr="00057099" w14:paraId="78B7ADB4" w14:textId="77777777" w:rsidTr="00954D76">
        <w:tc>
          <w:tcPr>
            <w:tcW w:w="2948" w:type="dxa"/>
          </w:tcPr>
          <w:p w14:paraId="6E466004" w14:textId="77777777" w:rsidR="00902FD4" w:rsidRPr="00057099" w:rsidRDefault="00902FD4" w:rsidP="00954D76">
            <w:r w:rsidRPr="00057099">
              <w:t>diameter</w:t>
            </w:r>
          </w:p>
        </w:tc>
        <w:tc>
          <w:tcPr>
            <w:tcW w:w="851" w:type="dxa"/>
          </w:tcPr>
          <w:p w14:paraId="1CDE7A55" w14:textId="77777777" w:rsidR="00902FD4" w:rsidRPr="00057099" w:rsidRDefault="00902FD4" w:rsidP="00954D76">
            <w:pPr>
              <w:jc w:val="right"/>
            </w:pPr>
            <w:r w:rsidRPr="00057099">
              <w:t>mm</w:t>
            </w:r>
          </w:p>
        </w:tc>
        <w:tc>
          <w:tcPr>
            <w:tcW w:w="284" w:type="dxa"/>
          </w:tcPr>
          <w:p w14:paraId="1E07D28B" w14:textId="77777777" w:rsidR="00902FD4" w:rsidRPr="00057099" w:rsidRDefault="00902FD4" w:rsidP="00954D76">
            <w:r w:rsidRPr="00057099">
              <w:t>:</w:t>
            </w:r>
          </w:p>
        </w:tc>
        <w:tc>
          <w:tcPr>
            <w:tcW w:w="4536" w:type="dxa"/>
          </w:tcPr>
          <w:p w14:paraId="2D24D2CC" w14:textId="77777777" w:rsidR="00902FD4" w:rsidRPr="00057099" w:rsidRDefault="00902FD4" w:rsidP="00954D76">
            <w:r w:rsidRPr="00057099">
              <w:t>DN25</w:t>
            </w:r>
          </w:p>
        </w:tc>
      </w:tr>
      <w:tr w:rsidR="00902FD4" w:rsidRPr="00057099" w14:paraId="4B471B43" w14:textId="77777777" w:rsidTr="00954D76">
        <w:tc>
          <w:tcPr>
            <w:tcW w:w="2948" w:type="dxa"/>
          </w:tcPr>
          <w:p w14:paraId="398FCB2D" w14:textId="77777777" w:rsidR="00902FD4" w:rsidRPr="00057099" w:rsidRDefault="00902FD4" w:rsidP="00954D76">
            <w:r w:rsidRPr="00057099">
              <w:t>materiaal</w:t>
            </w:r>
          </w:p>
        </w:tc>
        <w:tc>
          <w:tcPr>
            <w:tcW w:w="851" w:type="dxa"/>
          </w:tcPr>
          <w:p w14:paraId="5C724FB1" w14:textId="77777777" w:rsidR="00902FD4" w:rsidRPr="00057099" w:rsidRDefault="00902FD4" w:rsidP="00954D76">
            <w:pPr>
              <w:jc w:val="right"/>
            </w:pPr>
          </w:p>
        </w:tc>
        <w:tc>
          <w:tcPr>
            <w:tcW w:w="284" w:type="dxa"/>
          </w:tcPr>
          <w:p w14:paraId="28682B0B" w14:textId="77777777" w:rsidR="00902FD4" w:rsidRPr="00057099" w:rsidRDefault="00902FD4" w:rsidP="00954D76">
            <w:r w:rsidRPr="00057099">
              <w:t>:</w:t>
            </w:r>
          </w:p>
        </w:tc>
        <w:tc>
          <w:tcPr>
            <w:tcW w:w="4536" w:type="dxa"/>
          </w:tcPr>
          <w:p w14:paraId="3F48147F" w14:textId="77777777" w:rsidR="00902FD4" w:rsidRPr="00057099" w:rsidRDefault="00902FD4" w:rsidP="00954D76">
            <w:r w:rsidRPr="00057099">
              <w:t>HDPE PN10</w:t>
            </w:r>
          </w:p>
        </w:tc>
      </w:tr>
      <w:tr w:rsidR="00902FD4" w:rsidRPr="00057099" w14:paraId="2A5CCE21" w14:textId="77777777" w:rsidTr="00954D76">
        <w:tc>
          <w:tcPr>
            <w:tcW w:w="2948" w:type="dxa"/>
          </w:tcPr>
          <w:p w14:paraId="01EDABFD" w14:textId="77777777" w:rsidR="00902FD4" w:rsidRPr="00057099" w:rsidRDefault="00902FD4" w:rsidP="00954D76">
            <w:r w:rsidRPr="00057099">
              <w:t>uitvoering</w:t>
            </w:r>
          </w:p>
        </w:tc>
        <w:tc>
          <w:tcPr>
            <w:tcW w:w="851" w:type="dxa"/>
          </w:tcPr>
          <w:p w14:paraId="15EBC9CD" w14:textId="77777777" w:rsidR="00902FD4" w:rsidRPr="00057099" w:rsidRDefault="00902FD4" w:rsidP="00954D76">
            <w:pPr>
              <w:jc w:val="right"/>
            </w:pPr>
          </w:p>
        </w:tc>
        <w:tc>
          <w:tcPr>
            <w:tcW w:w="284" w:type="dxa"/>
          </w:tcPr>
          <w:p w14:paraId="11A97C7E" w14:textId="77777777" w:rsidR="00902FD4" w:rsidRPr="00057099" w:rsidRDefault="00902FD4" w:rsidP="00954D76">
            <w:r w:rsidRPr="00057099">
              <w:t>:</w:t>
            </w:r>
          </w:p>
        </w:tc>
        <w:tc>
          <w:tcPr>
            <w:tcW w:w="4536" w:type="dxa"/>
          </w:tcPr>
          <w:p w14:paraId="2E19AF0A" w14:textId="77777777" w:rsidR="00902FD4" w:rsidRPr="00057099" w:rsidRDefault="00902FD4" w:rsidP="00954D76">
            <w:r w:rsidRPr="00057099">
              <w:t>doseerlans in mantelbuis</w:t>
            </w:r>
          </w:p>
        </w:tc>
      </w:tr>
      <w:tr w:rsidR="00902FD4" w:rsidRPr="00057099" w14:paraId="3C81E3EB" w14:textId="77777777" w:rsidTr="00954D76">
        <w:tc>
          <w:tcPr>
            <w:tcW w:w="2948" w:type="dxa"/>
          </w:tcPr>
          <w:p w14:paraId="455C8401" w14:textId="77777777" w:rsidR="00902FD4" w:rsidRPr="00057099" w:rsidRDefault="00902FD4" w:rsidP="00954D76">
            <w:r w:rsidRPr="00057099">
              <w:t>aansluiting</w:t>
            </w:r>
          </w:p>
        </w:tc>
        <w:tc>
          <w:tcPr>
            <w:tcW w:w="851" w:type="dxa"/>
          </w:tcPr>
          <w:p w14:paraId="0941072A" w14:textId="77777777" w:rsidR="00902FD4" w:rsidRPr="00057099" w:rsidRDefault="00902FD4" w:rsidP="00954D76">
            <w:pPr>
              <w:jc w:val="right"/>
            </w:pPr>
          </w:p>
        </w:tc>
        <w:tc>
          <w:tcPr>
            <w:tcW w:w="284" w:type="dxa"/>
          </w:tcPr>
          <w:p w14:paraId="1EBC7FD8" w14:textId="77777777" w:rsidR="00902FD4" w:rsidRPr="00057099" w:rsidRDefault="00902FD4" w:rsidP="00954D76">
            <w:r w:rsidRPr="00057099">
              <w:t>:</w:t>
            </w:r>
          </w:p>
        </w:tc>
        <w:tc>
          <w:tcPr>
            <w:tcW w:w="4536" w:type="dxa"/>
          </w:tcPr>
          <w:p w14:paraId="4081540A" w14:textId="77777777" w:rsidR="00902FD4" w:rsidRPr="00057099" w:rsidRDefault="00902FD4" w:rsidP="00954D76">
            <w:r w:rsidRPr="00057099">
              <w:t>op terreinleiding</w:t>
            </w:r>
          </w:p>
        </w:tc>
      </w:tr>
      <w:tr w:rsidR="00902FD4" w:rsidRPr="00057099" w14:paraId="79C5B6C6" w14:textId="77777777" w:rsidTr="00954D76">
        <w:tc>
          <w:tcPr>
            <w:tcW w:w="2948" w:type="dxa"/>
          </w:tcPr>
          <w:p w14:paraId="5E117181" w14:textId="77777777" w:rsidR="00902FD4" w:rsidRPr="00057099" w:rsidRDefault="00902FD4" w:rsidP="00954D76">
            <w:r w:rsidRPr="00057099">
              <w:t>appendages</w:t>
            </w:r>
          </w:p>
        </w:tc>
        <w:tc>
          <w:tcPr>
            <w:tcW w:w="851" w:type="dxa"/>
          </w:tcPr>
          <w:p w14:paraId="5E3C5879" w14:textId="77777777" w:rsidR="00902FD4" w:rsidRPr="00057099" w:rsidRDefault="00902FD4" w:rsidP="00954D76">
            <w:pPr>
              <w:jc w:val="right"/>
            </w:pPr>
          </w:p>
        </w:tc>
        <w:tc>
          <w:tcPr>
            <w:tcW w:w="284" w:type="dxa"/>
          </w:tcPr>
          <w:p w14:paraId="4C1B0867" w14:textId="77777777" w:rsidR="00902FD4" w:rsidRPr="00057099" w:rsidRDefault="00902FD4" w:rsidP="00954D76">
            <w:r w:rsidRPr="00057099">
              <w:t>:</w:t>
            </w:r>
          </w:p>
        </w:tc>
        <w:tc>
          <w:tcPr>
            <w:tcW w:w="4536" w:type="dxa"/>
          </w:tcPr>
          <w:p w14:paraId="441E2737"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kogelkranen</w:t>
            </w:r>
          </w:p>
          <w:p w14:paraId="6D498658"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debiet integelventiel</w:t>
            </w:r>
          </w:p>
          <w:p w14:paraId="38B3C6B8"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magneetklep</w:t>
            </w:r>
          </w:p>
          <w:p w14:paraId="63DB5849"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koppeling met de doseerlans</w:t>
            </w:r>
          </w:p>
          <w:p w14:paraId="70D6C162"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wand en/of muurdoorvoerstuk</w:t>
            </w:r>
          </w:p>
        </w:tc>
      </w:tr>
      <w:tr w:rsidR="00902FD4" w:rsidRPr="00057099" w14:paraId="5950E67E" w14:textId="77777777" w:rsidTr="00954D76">
        <w:tc>
          <w:tcPr>
            <w:tcW w:w="2948" w:type="dxa"/>
          </w:tcPr>
          <w:p w14:paraId="3101B29B" w14:textId="77777777" w:rsidR="00902FD4" w:rsidRPr="00057099" w:rsidRDefault="00902FD4" w:rsidP="00954D76">
            <w:r w:rsidRPr="00057099">
              <w:t>lans</w:t>
            </w:r>
          </w:p>
        </w:tc>
        <w:tc>
          <w:tcPr>
            <w:tcW w:w="851" w:type="dxa"/>
          </w:tcPr>
          <w:p w14:paraId="292DB4B5" w14:textId="77777777" w:rsidR="00902FD4" w:rsidRPr="00057099" w:rsidRDefault="00902FD4" w:rsidP="00954D76">
            <w:pPr>
              <w:jc w:val="right"/>
            </w:pPr>
          </w:p>
        </w:tc>
        <w:tc>
          <w:tcPr>
            <w:tcW w:w="284" w:type="dxa"/>
          </w:tcPr>
          <w:p w14:paraId="597A59C5" w14:textId="77777777" w:rsidR="00902FD4" w:rsidRPr="00057099" w:rsidRDefault="00902FD4" w:rsidP="00954D76"/>
        </w:tc>
        <w:tc>
          <w:tcPr>
            <w:tcW w:w="4536" w:type="dxa"/>
          </w:tcPr>
          <w:p w14:paraId="45D2C87C"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demontabel</w:t>
            </w:r>
          </w:p>
          <w:p w14:paraId="426228CB"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voorzien van afsteunflens</w:t>
            </w:r>
          </w:p>
          <w:p w14:paraId="55D7F7F9" w14:textId="52DA8B2E" w:rsidR="00902FD4" w:rsidRPr="00057099" w:rsidRDefault="00902FD4" w:rsidP="00321EC9">
            <w:pPr>
              <w:pStyle w:val="Bullet1"/>
              <w:tabs>
                <w:tab w:val="clear" w:pos="1135"/>
                <w:tab w:val="num" w:pos="284"/>
              </w:tabs>
              <w:ind w:left="284"/>
              <w:rPr>
                <w:color w:val="00577E" w:themeColor="text1"/>
                <w:sz w:val="20"/>
                <w:lang w:val="nl-NL"/>
              </w:rPr>
            </w:pPr>
            <w:r w:rsidRPr="00057099">
              <w:rPr>
                <w:color w:val="00577E" w:themeColor="text1"/>
                <w:sz w:val="20"/>
                <w:lang w:val="nl-NL"/>
              </w:rPr>
              <w:t>lengte tot ca. 500 mm onder het waterniveau</w:t>
            </w:r>
          </w:p>
        </w:tc>
      </w:tr>
      <w:tr w:rsidR="00902FD4" w:rsidRPr="00057099" w14:paraId="00CF2F4B" w14:textId="77777777" w:rsidTr="00954D76">
        <w:tc>
          <w:tcPr>
            <w:tcW w:w="2948" w:type="dxa"/>
          </w:tcPr>
          <w:p w14:paraId="0FA76437" w14:textId="77777777" w:rsidR="00902FD4" w:rsidRPr="00057099" w:rsidRDefault="00902FD4" w:rsidP="00954D76">
            <w:r w:rsidRPr="00057099">
              <w:t>mantelbuis</w:t>
            </w:r>
          </w:p>
        </w:tc>
        <w:tc>
          <w:tcPr>
            <w:tcW w:w="851" w:type="dxa"/>
          </w:tcPr>
          <w:p w14:paraId="23BC4FCC" w14:textId="77777777" w:rsidR="00902FD4" w:rsidRPr="00057099" w:rsidRDefault="00902FD4" w:rsidP="00954D76">
            <w:pPr>
              <w:jc w:val="right"/>
            </w:pPr>
          </w:p>
        </w:tc>
        <w:tc>
          <w:tcPr>
            <w:tcW w:w="284" w:type="dxa"/>
          </w:tcPr>
          <w:p w14:paraId="0A4E1955" w14:textId="77777777" w:rsidR="00902FD4" w:rsidRPr="00057099" w:rsidRDefault="00902FD4" w:rsidP="00954D76"/>
        </w:tc>
        <w:tc>
          <w:tcPr>
            <w:tcW w:w="4536" w:type="dxa"/>
          </w:tcPr>
          <w:p w14:paraId="712E8BA5"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materiaal roestvaststaal AISI 304L</w:t>
            </w:r>
          </w:p>
          <w:p w14:paraId="21B03ADF"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voorzien van afsteunflens en ondersteuningsconstructie</w:t>
            </w:r>
          </w:p>
        </w:tc>
      </w:tr>
    </w:tbl>
    <w:p w14:paraId="2755FF27" w14:textId="77777777" w:rsidR="00902FD4" w:rsidRPr="00057099" w:rsidRDefault="00902FD4" w:rsidP="00902FD4"/>
    <w:p w14:paraId="721AE070" w14:textId="104BC608" w:rsidR="00902FD4" w:rsidRPr="00057099" w:rsidRDefault="00902FD4" w:rsidP="00902FD4">
      <w:pPr>
        <w:pStyle w:val="Heading2"/>
      </w:pPr>
      <w:r w:rsidRPr="00057099">
        <w:tab/>
      </w:r>
      <w:bookmarkStart w:id="208" w:name="_Toc54965556"/>
      <w:r w:rsidRPr="00057099">
        <w:t>Nevenbestanddelen</w:t>
      </w:r>
      <w:bookmarkEnd w:id="208"/>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1E2792" w:rsidRPr="00057099" w14:paraId="234A1C76" w14:textId="77777777" w:rsidTr="00D62E73">
        <w:trPr>
          <w:cantSplit/>
        </w:trPr>
        <w:tc>
          <w:tcPr>
            <w:tcW w:w="3227" w:type="dxa"/>
          </w:tcPr>
          <w:p w14:paraId="2F7C3D21" w14:textId="77777777" w:rsidR="001E2792" w:rsidRPr="00057099" w:rsidRDefault="001E2792" w:rsidP="00D62E73">
            <w:r w:rsidRPr="00057099">
              <w:t>Materiaal verbindingsmiddelen</w:t>
            </w:r>
          </w:p>
        </w:tc>
        <w:tc>
          <w:tcPr>
            <w:tcW w:w="567" w:type="dxa"/>
          </w:tcPr>
          <w:p w14:paraId="4C41F80C" w14:textId="77777777" w:rsidR="001E2792" w:rsidRPr="00057099" w:rsidRDefault="001E2792" w:rsidP="00D62E73">
            <w:pPr>
              <w:spacing w:line="240" w:lineRule="exact"/>
              <w:jc w:val="right"/>
            </w:pPr>
          </w:p>
        </w:tc>
        <w:tc>
          <w:tcPr>
            <w:tcW w:w="284" w:type="dxa"/>
          </w:tcPr>
          <w:p w14:paraId="19D5D521" w14:textId="77777777" w:rsidR="001E2792" w:rsidRPr="00057099" w:rsidRDefault="001E2792" w:rsidP="00D62E73">
            <w:pPr>
              <w:spacing w:line="240" w:lineRule="exact"/>
            </w:pPr>
            <w:r w:rsidRPr="00057099">
              <w:t>:</w:t>
            </w:r>
          </w:p>
        </w:tc>
        <w:tc>
          <w:tcPr>
            <w:tcW w:w="4990" w:type="dxa"/>
          </w:tcPr>
          <w:p w14:paraId="3B5E14A0" w14:textId="11136A9B" w:rsidR="001E2792" w:rsidRPr="00057099" w:rsidRDefault="001E2792" w:rsidP="00D62E73">
            <w:pPr>
              <w:spacing w:line="240" w:lineRule="exact"/>
            </w:pPr>
            <w:r w:rsidRPr="00057099">
              <w:t xml:space="preserve">volgens </w:t>
            </w:r>
            <w:r w:rsidR="004D7395" w:rsidRPr="00057099">
              <w:t>Bundel AV 2018 WT</w:t>
            </w:r>
            <w:r w:rsidRPr="00057099">
              <w:t>, hoofdstuk 2</w:t>
            </w:r>
          </w:p>
        </w:tc>
      </w:tr>
      <w:tr w:rsidR="001E2792" w:rsidRPr="00057099" w14:paraId="750468E9" w14:textId="77777777" w:rsidTr="00D62E73">
        <w:trPr>
          <w:cantSplit/>
        </w:trPr>
        <w:tc>
          <w:tcPr>
            <w:tcW w:w="3227" w:type="dxa"/>
          </w:tcPr>
          <w:p w14:paraId="6D32A8A4" w14:textId="77777777" w:rsidR="001E2792" w:rsidRPr="00057099" w:rsidRDefault="001E2792" w:rsidP="00D62E73">
            <w:pPr>
              <w:spacing w:line="240" w:lineRule="exact"/>
            </w:pPr>
            <w:r w:rsidRPr="00057099">
              <w:t>Materiaal ondersteuningsconstructies</w:t>
            </w:r>
          </w:p>
        </w:tc>
        <w:tc>
          <w:tcPr>
            <w:tcW w:w="567" w:type="dxa"/>
          </w:tcPr>
          <w:p w14:paraId="4B7C8A3F" w14:textId="77777777" w:rsidR="001E2792" w:rsidRPr="00057099" w:rsidRDefault="001E2792" w:rsidP="00D62E73">
            <w:pPr>
              <w:spacing w:line="240" w:lineRule="exact"/>
              <w:jc w:val="right"/>
            </w:pPr>
          </w:p>
        </w:tc>
        <w:tc>
          <w:tcPr>
            <w:tcW w:w="284" w:type="dxa"/>
          </w:tcPr>
          <w:p w14:paraId="03D077AB" w14:textId="77777777" w:rsidR="001E2792" w:rsidRPr="00057099" w:rsidRDefault="001E2792" w:rsidP="00D62E73">
            <w:pPr>
              <w:spacing w:line="240" w:lineRule="exact"/>
            </w:pPr>
            <w:r w:rsidRPr="00057099">
              <w:t>:</w:t>
            </w:r>
          </w:p>
        </w:tc>
        <w:tc>
          <w:tcPr>
            <w:tcW w:w="4990" w:type="dxa"/>
          </w:tcPr>
          <w:p w14:paraId="6F8B9A5C" w14:textId="77777777" w:rsidR="001E2792" w:rsidRPr="00057099" w:rsidRDefault="001E2792" w:rsidP="00D62E73">
            <w:pPr>
              <w:spacing w:line="240" w:lineRule="exact"/>
            </w:pPr>
            <w:r w:rsidRPr="00057099">
              <w:t>roestvaststaal AISI 304, thermisch verzinkt staal</w:t>
            </w:r>
          </w:p>
          <w:p w14:paraId="59ADA0F3" w14:textId="77777777" w:rsidR="001E2792" w:rsidRPr="00057099" w:rsidRDefault="001E2792" w:rsidP="00D62E73">
            <w:pPr>
              <w:spacing w:line="240" w:lineRule="exact"/>
            </w:pPr>
          </w:p>
        </w:tc>
      </w:tr>
    </w:tbl>
    <w:p w14:paraId="45F8EDB5" w14:textId="541CE7DD" w:rsidR="001E2792" w:rsidRPr="00057099" w:rsidRDefault="001E2792" w:rsidP="001E2792">
      <w:pPr>
        <w:pStyle w:val="BodyText"/>
      </w:pPr>
    </w:p>
    <w:p w14:paraId="3416411E" w14:textId="343FAF0C" w:rsidR="00902FD4" w:rsidRPr="00057099" w:rsidRDefault="00902FD4" w:rsidP="00902FD4">
      <w:pPr>
        <w:pStyle w:val="Heading2"/>
      </w:pPr>
      <w:bookmarkStart w:id="209" w:name="_Toc54965557"/>
      <w:r w:rsidRPr="00057099">
        <w:t>Conservering</w:t>
      </w:r>
      <w:bookmarkEnd w:id="209"/>
    </w:p>
    <w:p w14:paraId="54CCDAD6" w14:textId="77777777" w:rsidR="00902FD4" w:rsidRPr="00057099" w:rsidRDefault="00902FD4" w:rsidP="00902FD4">
      <w:r w:rsidRPr="00057099">
        <w:t>Alle genoemde stalen onderdelen conserveren zoals genoemd in de voorschriften.</w:t>
      </w:r>
    </w:p>
    <w:p w14:paraId="51F433C2" w14:textId="77777777" w:rsidR="00902FD4" w:rsidRPr="00057099" w:rsidRDefault="00902FD4" w:rsidP="00902FD4"/>
    <w:p w14:paraId="20728886" w14:textId="7C8E8B71" w:rsidR="00902FD4" w:rsidRPr="00057099" w:rsidRDefault="00902FD4" w:rsidP="00902FD4">
      <w:pPr>
        <w:pStyle w:val="Heading2"/>
      </w:pPr>
      <w:bookmarkStart w:id="210" w:name="_Toc54965558"/>
      <w:r w:rsidRPr="00057099">
        <w:t>Keuringen en beproevingen</w:t>
      </w:r>
      <w:bookmarkEnd w:id="210"/>
    </w:p>
    <w:p w14:paraId="5519F387" w14:textId="0DB22D67" w:rsidR="00902FD4" w:rsidRPr="00057099" w:rsidRDefault="00902FD4" w:rsidP="00902FD4">
      <w:r w:rsidRPr="00057099">
        <w:t>Naast de algemeen gebruikelijke keuringen en beproevingen, zoals genoemd in d</w:t>
      </w:r>
      <w:r w:rsidR="00397A58" w:rsidRPr="00057099">
        <w:t>eel 3.0 Algemene technische werken AWZI</w:t>
      </w:r>
      <w:r w:rsidRPr="00057099">
        <w:t xml:space="preserve">, </w:t>
      </w:r>
      <w:r w:rsidR="00031B19" w:rsidRPr="00057099">
        <w:t>dienen voor dit onderdeel door de aannemer KIWA BRL K903 beproevingen worden uitgevoerd:</w:t>
      </w:r>
    </w:p>
    <w:p w14:paraId="5FA06D90" w14:textId="77777777" w:rsidR="00902FD4" w:rsidRPr="00057099" w:rsidRDefault="00902FD4" w:rsidP="00902FD4">
      <w:r w:rsidRPr="00057099">
        <w:t>Voor de verzending naar de bouwplaats (FAT):</w:t>
      </w:r>
    </w:p>
    <w:p w14:paraId="28982041"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algemene uitvoering en compleetheid van de opstellingskast</w:t>
      </w:r>
    </w:p>
    <w:p w14:paraId="6F1A2983" w14:textId="77777777" w:rsidR="00902FD4" w:rsidRPr="00057099" w:rsidRDefault="00902FD4" w:rsidP="00902FD4"/>
    <w:p w14:paraId="59B786DE" w14:textId="77777777" w:rsidR="00902FD4" w:rsidRPr="00057099" w:rsidRDefault="00902FD4" w:rsidP="00902FD4">
      <w:r w:rsidRPr="00057099">
        <w:t>Na de montage ten behoeve van de oplevering (SAT):</w:t>
      </w:r>
    </w:p>
    <w:p w14:paraId="70BDCB49" w14:textId="563CD091"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sterkte- en dichtheidstest leidingwerk</w:t>
      </w:r>
      <w:r w:rsidR="00031B19" w:rsidRPr="00057099">
        <w:rPr>
          <w:color w:val="00577E" w:themeColor="text1"/>
          <w:sz w:val="20"/>
          <w:lang w:val="nl-NL"/>
        </w:rPr>
        <w:t xml:space="preserve"> en tank</w:t>
      </w:r>
      <w:r w:rsidRPr="00057099">
        <w:rPr>
          <w:color w:val="00577E" w:themeColor="text1"/>
          <w:sz w:val="20"/>
          <w:lang w:val="nl-NL"/>
        </w:rPr>
        <w:t>;</w:t>
      </w:r>
    </w:p>
    <w:p w14:paraId="3C2CAB27" w14:textId="77777777" w:rsidR="00902FD4" w:rsidRPr="00057099" w:rsidRDefault="00902FD4" w:rsidP="00902FD4">
      <w:pPr>
        <w:pStyle w:val="Bullet1"/>
        <w:tabs>
          <w:tab w:val="clear" w:pos="1135"/>
          <w:tab w:val="num" w:pos="284"/>
        </w:tabs>
        <w:ind w:left="284"/>
        <w:rPr>
          <w:color w:val="00577E" w:themeColor="text1"/>
          <w:sz w:val="20"/>
          <w:lang w:val="nl-NL"/>
        </w:rPr>
      </w:pPr>
      <w:r w:rsidRPr="00057099">
        <w:rPr>
          <w:color w:val="00577E" w:themeColor="text1"/>
          <w:sz w:val="20"/>
          <w:lang w:val="nl-NL"/>
        </w:rPr>
        <w:t>beproeving van de pompcapaciteit door aflezing van de debietmeting en via meetbuis</w:t>
      </w:r>
    </w:p>
    <w:p w14:paraId="18C13006" w14:textId="77777777" w:rsidR="00EB0B5F" w:rsidRPr="00057099" w:rsidRDefault="00EB0B5F" w:rsidP="00EB0B5F">
      <w:pPr>
        <w:pStyle w:val="Bullet1"/>
        <w:tabs>
          <w:tab w:val="clear" w:pos="1135"/>
          <w:tab w:val="num" w:pos="284"/>
        </w:tabs>
        <w:ind w:left="284"/>
        <w:rPr>
          <w:color w:val="00577E" w:themeColor="text1"/>
          <w:sz w:val="20"/>
          <w:lang w:val="nl-NL"/>
        </w:rPr>
      </w:pPr>
      <w:r w:rsidRPr="00057099">
        <w:rPr>
          <w:color w:val="00577E" w:themeColor="text1"/>
          <w:sz w:val="20"/>
          <w:lang w:val="nl-NL"/>
        </w:rPr>
        <w:t>Nieuwe certificering conform KIWA BRL K903.</w:t>
      </w:r>
    </w:p>
    <w:p w14:paraId="465C27C7" w14:textId="77777777" w:rsidR="00EB0B5F" w:rsidRPr="00057099" w:rsidRDefault="00EB0B5F" w:rsidP="00EB0B5F">
      <w:pPr>
        <w:pStyle w:val="Bullet1"/>
        <w:numPr>
          <w:ilvl w:val="0"/>
          <w:numId w:val="0"/>
        </w:numPr>
        <w:ind w:left="284" w:hanging="284"/>
        <w:rPr>
          <w:strike/>
          <w:highlight w:val="cyan"/>
          <w:lang w:val="nl-NL"/>
        </w:rPr>
      </w:pPr>
    </w:p>
    <w:p w14:paraId="586ECFB7" w14:textId="77777777" w:rsidR="00EB0B5F" w:rsidRPr="00057099" w:rsidRDefault="00EB0B5F" w:rsidP="00EB0B5F">
      <w:pPr>
        <w:pStyle w:val="Heading2"/>
      </w:pPr>
      <w:bookmarkStart w:id="211" w:name="_Toc54965559"/>
      <w:r w:rsidRPr="00057099">
        <w:t>Tijdelijke opslag en doseerinstallatie</w:t>
      </w:r>
      <w:bookmarkEnd w:id="211"/>
    </w:p>
    <w:p w14:paraId="20D29D65" w14:textId="2871F454" w:rsidR="00EB0B5F" w:rsidRPr="00057099" w:rsidRDefault="0005450E" w:rsidP="00EB0B5F">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Zie paragraaf 32.4</w:t>
      </w:r>
    </w:p>
    <w:p w14:paraId="4AECFB31" w14:textId="2DE10F5E" w:rsidR="00E10A5B" w:rsidRPr="00057099" w:rsidRDefault="00E10A5B">
      <w:pPr>
        <w:rPr>
          <w:rFonts w:eastAsia="Times New Roman" w:cs="Times New Roman"/>
          <w:strike/>
          <w:noProof/>
          <w:color w:val="auto"/>
          <w:sz w:val="18"/>
          <w:highlight w:val="cyan"/>
          <w:lang w:eastAsia="en-US"/>
        </w:rPr>
      </w:pPr>
      <w:r w:rsidRPr="00057099">
        <w:rPr>
          <w:rFonts w:eastAsia="Times New Roman" w:cs="Times New Roman"/>
          <w:strike/>
          <w:noProof/>
          <w:color w:val="auto"/>
          <w:sz w:val="18"/>
          <w:highlight w:val="cyan"/>
          <w:lang w:eastAsia="en-US"/>
        </w:rPr>
        <w:br w:type="page"/>
      </w:r>
    </w:p>
    <w:p w14:paraId="03DBD6A5" w14:textId="22F0174B" w:rsidR="00F56766" w:rsidRPr="00057099" w:rsidRDefault="007339FF" w:rsidP="005B35B1">
      <w:pPr>
        <w:pStyle w:val="Heading1"/>
        <w:numPr>
          <w:ilvl w:val="0"/>
          <w:numId w:val="14"/>
        </w:numPr>
      </w:pPr>
      <w:bookmarkStart w:id="212" w:name="_Toc43891138"/>
      <w:bookmarkStart w:id="213" w:name="_Toc54965560"/>
      <w:bookmarkStart w:id="214" w:name="_Hlk51064814"/>
      <w:r w:rsidRPr="00057099">
        <w:lastRenderedPageBreak/>
        <w:t>Ruimer-roerwerk surpluslibindikker</w:t>
      </w:r>
      <w:bookmarkEnd w:id="212"/>
      <w:bookmarkEnd w:id="213"/>
      <w:r w:rsidR="00F56766" w:rsidRPr="00057099">
        <w:t xml:space="preserve"> </w:t>
      </w:r>
    </w:p>
    <w:p w14:paraId="23C62F77" w14:textId="68E25DEB" w:rsidR="00F56766" w:rsidRPr="00057099" w:rsidRDefault="00F56766" w:rsidP="00F56766">
      <w:r w:rsidRPr="00057099">
        <w:t xml:space="preserve">De werktuigbouwkundige installatie van de surplusslib indikker SI6000 dient geheel te worden vernieuwd. De </w:t>
      </w:r>
      <w:proofErr w:type="spellStart"/>
      <w:r w:rsidRPr="00057099">
        <w:t>gravitaire</w:t>
      </w:r>
      <w:proofErr w:type="spellEnd"/>
      <w:r w:rsidRPr="00057099">
        <w:t xml:space="preserve"> indikker dient </w:t>
      </w:r>
      <w:proofErr w:type="gramStart"/>
      <w:r w:rsidR="00E10A5B" w:rsidRPr="00057099">
        <w:t>tevens</w:t>
      </w:r>
      <w:proofErr w:type="gramEnd"/>
      <w:r w:rsidR="00E10A5B" w:rsidRPr="00057099">
        <w:t xml:space="preserve"> </w:t>
      </w:r>
      <w:r w:rsidRPr="00057099">
        <w:t xml:space="preserve">van een zuigaansluiting te worden voorzien om bij calamiteiten </w:t>
      </w:r>
      <w:proofErr w:type="spellStart"/>
      <w:r w:rsidRPr="00057099">
        <w:t>ingediktslib</w:t>
      </w:r>
      <w:proofErr w:type="spellEnd"/>
      <w:r w:rsidRPr="00057099">
        <w:t xml:space="preserve"> rechtstreeks te kunnen afvoeren. </w:t>
      </w:r>
    </w:p>
    <w:p w14:paraId="0517B290" w14:textId="77777777" w:rsidR="00F56766" w:rsidRPr="00057099" w:rsidRDefault="00F56766" w:rsidP="00F56766"/>
    <w:p w14:paraId="7929F8FA" w14:textId="7785ADAB" w:rsidR="00F56766" w:rsidRPr="00057099" w:rsidRDefault="00F56766" w:rsidP="005B35B1">
      <w:pPr>
        <w:pStyle w:val="Heading2"/>
        <w:numPr>
          <w:ilvl w:val="1"/>
          <w:numId w:val="14"/>
        </w:numPr>
      </w:pPr>
      <w:bookmarkStart w:id="215" w:name="_Toc43891139"/>
      <w:bookmarkStart w:id="216" w:name="_Toc54965561"/>
      <w:r w:rsidRPr="00057099">
        <w:t>Leveringsomvang</w:t>
      </w:r>
      <w:bookmarkEnd w:id="215"/>
      <w:bookmarkEnd w:id="216"/>
    </w:p>
    <w:p w14:paraId="5A4197A3" w14:textId="77777777" w:rsidR="00F56766" w:rsidRPr="00057099" w:rsidRDefault="00F56766" w:rsidP="00F56766">
      <w:r w:rsidRPr="00057099">
        <w:t>De leveringsomvang bestaat uit:</w:t>
      </w:r>
    </w:p>
    <w:p w14:paraId="21633C22" w14:textId="77777777" w:rsidR="00F56766" w:rsidRPr="00057099" w:rsidRDefault="00F56766" w:rsidP="00F56766">
      <w:r w:rsidRPr="00057099">
        <w:t>-</w:t>
      </w:r>
      <w:r w:rsidRPr="00057099">
        <w:tab/>
        <w:t>een ruimerroerwerk;</w:t>
      </w:r>
    </w:p>
    <w:p w14:paraId="770697C0" w14:textId="77777777" w:rsidR="00F56766" w:rsidRPr="00057099" w:rsidRDefault="00F56766" w:rsidP="00F56766">
      <w:r w:rsidRPr="00057099">
        <w:t>-</w:t>
      </w:r>
      <w:r w:rsidRPr="00057099">
        <w:tab/>
        <w:t xml:space="preserve">de </w:t>
      </w:r>
      <w:proofErr w:type="spellStart"/>
      <w:r w:rsidRPr="00057099">
        <w:t>middenaandrijving</w:t>
      </w:r>
      <w:proofErr w:type="spellEnd"/>
      <w:r w:rsidRPr="00057099">
        <w:t>;</w:t>
      </w:r>
    </w:p>
    <w:p w14:paraId="24FEDC83" w14:textId="77777777" w:rsidR="00F56766" w:rsidRPr="00057099" w:rsidRDefault="00F56766" w:rsidP="00F56766">
      <w:r w:rsidRPr="00057099">
        <w:t>-</w:t>
      </w:r>
      <w:r w:rsidRPr="00057099">
        <w:tab/>
        <w:t>het leidingwerk met appendages (zuigleiding);</w:t>
      </w:r>
    </w:p>
    <w:p w14:paraId="605E6268" w14:textId="77777777" w:rsidR="00F56766" w:rsidRPr="00057099" w:rsidRDefault="00F56766" w:rsidP="00F56766">
      <w:r w:rsidRPr="00057099">
        <w:t>-</w:t>
      </w:r>
      <w:r w:rsidRPr="00057099">
        <w:tab/>
        <w:t>nevenbestanddelen.</w:t>
      </w:r>
    </w:p>
    <w:p w14:paraId="1FF2214D" w14:textId="77777777" w:rsidR="00F56766" w:rsidRPr="00057099" w:rsidRDefault="00F56766" w:rsidP="00F56766"/>
    <w:p w14:paraId="26F44192" w14:textId="5E647DD1" w:rsidR="00F56766" w:rsidRPr="00057099" w:rsidRDefault="00F56766" w:rsidP="005B35B1">
      <w:pPr>
        <w:pStyle w:val="Heading2"/>
        <w:numPr>
          <w:ilvl w:val="1"/>
          <w:numId w:val="14"/>
        </w:numPr>
      </w:pPr>
      <w:bookmarkStart w:id="217" w:name="_Toc43891140"/>
      <w:bookmarkStart w:id="218" w:name="_Toc54965562"/>
      <w:r w:rsidRPr="00057099">
        <w:t>Algemeen</w:t>
      </w:r>
      <w:bookmarkEnd w:id="217"/>
      <w:bookmarkEnd w:id="218"/>
    </w:p>
    <w:tbl>
      <w:tblPr>
        <w:tblW w:w="8613" w:type="dxa"/>
        <w:tblLayout w:type="fixed"/>
        <w:tblLook w:val="01E0" w:firstRow="1" w:lastRow="1" w:firstColumn="1" w:lastColumn="1" w:noHBand="0" w:noVBand="0"/>
      </w:tblPr>
      <w:tblGrid>
        <w:gridCol w:w="2948"/>
        <w:gridCol w:w="851"/>
        <w:gridCol w:w="284"/>
        <w:gridCol w:w="4530"/>
      </w:tblGrid>
      <w:tr w:rsidR="00F56766" w:rsidRPr="00057099" w14:paraId="137F7096" w14:textId="77777777" w:rsidTr="001A509E">
        <w:tc>
          <w:tcPr>
            <w:tcW w:w="2948" w:type="dxa"/>
          </w:tcPr>
          <w:p w14:paraId="0384332B" w14:textId="77777777" w:rsidR="00F56766" w:rsidRPr="00057099" w:rsidRDefault="00F56766" w:rsidP="001A509E">
            <w:pPr>
              <w:spacing w:line="240" w:lineRule="exact"/>
            </w:pPr>
            <w:r w:rsidRPr="00057099">
              <w:t>P&amp;ID-nummer</w:t>
            </w:r>
          </w:p>
        </w:tc>
        <w:tc>
          <w:tcPr>
            <w:tcW w:w="851" w:type="dxa"/>
          </w:tcPr>
          <w:p w14:paraId="01ABA3C9" w14:textId="77777777" w:rsidR="00F56766" w:rsidRPr="00057099" w:rsidRDefault="00F56766" w:rsidP="001A509E">
            <w:pPr>
              <w:spacing w:line="240" w:lineRule="exact"/>
            </w:pPr>
          </w:p>
        </w:tc>
        <w:tc>
          <w:tcPr>
            <w:tcW w:w="284" w:type="dxa"/>
          </w:tcPr>
          <w:p w14:paraId="30B6FB1C" w14:textId="77777777" w:rsidR="00F56766" w:rsidRPr="00057099" w:rsidRDefault="00F56766" w:rsidP="001A509E">
            <w:pPr>
              <w:spacing w:line="240" w:lineRule="exact"/>
            </w:pPr>
            <w:r w:rsidRPr="00057099">
              <w:t>:</w:t>
            </w:r>
          </w:p>
        </w:tc>
        <w:tc>
          <w:tcPr>
            <w:tcW w:w="4530" w:type="dxa"/>
          </w:tcPr>
          <w:p w14:paraId="76CC37A3" w14:textId="17B6B32D" w:rsidR="00F56766" w:rsidRPr="00057099" w:rsidRDefault="00F56766" w:rsidP="001A509E">
            <w:pPr>
              <w:spacing w:line="240" w:lineRule="exact"/>
            </w:pPr>
            <w:r w:rsidRPr="00057099">
              <w:t>NW 3E--760</w:t>
            </w:r>
          </w:p>
        </w:tc>
      </w:tr>
      <w:tr w:rsidR="00F56766" w:rsidRPr="00057099" w14:paraId="7242B0DD" w14:textId="77777777" w:rsidTr="001A509E">
        <w:tc>
          <w:tcPr>
            <w:tcW w:w="2948" w:type="dxa"/>
          </w:tcPr>
          <w:p w14:paraId="1B0EF473" w14:textId="77777777" w:rsidR="00F56766" w:rsidRPr="00057099" w:rsidRDefault="00F56766" w:rsidP="001A509E">
            <w:pPr>
              <w:spacing w:line="240" w:lineRule="exact"/>
            </w:pPr>
            <w:r w:rsidRPr="00057099">
              <w:t>positienummer</w:t>
            </w:r>
          </w:p>
        </w:tc>
        <w:tc>
          <w:tcPr>
            <w:tcW w:w="851" w:type="dxa"/>
          </w:tcPr>
          <w:p w14:paraId="27C49DF8" w14:textId="77777777" w:rsidR="00F56766" w:rsidRPr="00057099" w:rsidRDefault="00F56766" w:rsidP="001A509E">
            <w:pPr>
              <w:spacing w:line="240" w:lineRule="exact"/>
            </w:pPr>
          </w:p>
        </w:tc>
        <w:tc>
          <w:tcPr>
            <w:tcW w:w="284" w:type="dxa"/>
          </w:tcPr>
          <w:p w14:paraId="3CED03CB" w14:textId="77777777" w:rsidR="00F56766" w:rsidRPr="00057099" w:rsidRDefault="00F56766" w:rsidP="001A509E">
            <w:pPr>
              <w:spacing w:line="240" w:lineRule="exact"/>
            </w:pPr>
            <w:r w:rsidRPr="00057099">
              <w:t>:</w:t>
            </w:r>
          </w:p>
        </w:tc>
        <w:tc>
          <w:tcPr>
            <w:tcW w:w="4530" w:type="dxa"/>
          </w:tcPr>
          <w:p w14:paraId="6BB74E45" w14:textId="77777777" w:rsidR="00F56766" w:rsidRPr="00057099" w:rsidRDefault="00F56766" w:rsidP="001A509E">
            <w:pPr>
              <w:spacing w:line="240" w:lineRule="exact"/>
            </w:pPr>
            <w:r w:rsidRPr="00057099">
              <w:t>RW6010</w:t>
            </w:r>
          </w:p>
        </w:tc>
      </w:tr>
      <w:tr w:rsidR="00F56766" w:rsidRPr="00057099" w14:paraId="0354BCF8" w14:textId="77777777" w:rsidTr="001A509E">
        <w:tc>
          <w:tcPr>
            <w:tcW w:w="2948" w:type="dxa"/>
          </w:tcPr>
          <w:p w14:paraId="0387FB9C" w14:textId="77777777" w:rsidR="00F56766" w:rsidRPr="00057099" w:rsidRDefault="00F56766" w:rsidP="001A509E">
            <w:pPr>
              <w:spacing w:line="240" w:lineRule="exact"/>
            </w:pPr>
            <w:r w:rsidRPr="00057099">
              <w:t>opstelling</w:t>
            </w:r>
          </w:p>
        </w:tc>
        <w:tc>
          <w:tcPr>
            <w:tcW w:w="851" w:type="dxa"/>
          </w:tcPr>
          <w:p w14:paraId="12CC43C0" w14:textId="77777777" w:rsidR="00F56766" w:rsidRPr="00057099" w:rsidRDefault="00F56766" w:rsidP="001A509E">
            <w:pPr>
              <w:spacing w:line="240" w:lineRule="exact"/>
            </w:pPr>
          </w:p>
        </w:tc>
        <w:tc>
          <w:tcPr>
            <w:tcW w:w="284" w:type="dxa"/>
          </w:tcPr>
          <w:p w14:paraId="414FD971" w14:textId="77777777" w:rsidR="00F56766" w:rsidRPr="00057099" w:rsidRDefault="00F56766" w:rsidP="001A509E">
            <w:pPr>
              <w:spacing w:line="240" w:lineRule="exact"/>
            </w:pPr>
            <w:r w:rsidRPr="00057099">
              <w:t>:</w:t>
            </w:r>
          </w:p>
        </w:tc>
        <w:tc>
          <w:tcPr>
            <w:tcW w:w="4530" w:type="dxa"/>
          </w:tcPr>
          <w:p w14:paraId="2F55A2D6" w14:textId="35A9CEFA" w:rsidR="00F56766" w:rsidRPr="00057099" w:rsidRDefault="00F56766" w:rsidP="001A509E">
            <w:pPr>
              <w:spacing w:line="240" w:lineRule="exact"/>
            </w:pPr>
            <w:r w:rsidRPr="00057099">
              <w:t>Buiten op terrein</w:t>
            </w:r>
            <w:r w:rsidR="00E10A5B" w:rsidRPr="00057099">
              <w:t xml:space="preserve"> in betonnen tank</w:t>
            </w:r>
          </w:p>
        </w:tc>
      </w:tr>
      <w:tr w:rsidR="00F56766" w:rsidRPr="00057099" w14:paraId="0CB73A38" w14:textId="77777777" w:rsidTr="001A509E">
        <w:tc>
          <w:tcPr>
            <w:tcW w:w="2948" w:type="dxa"/>
          </w:tcPr>
          <w:p w14:paraId="64E225AC" w14:textId="77777777" w:rsidR="00F56766" w:rsidRPr="00057099" w:rsidRDefault="00F56766" w:rsidP="001A509E">
            <w:pPr>
              <w:spacing w:line="240" w:lineRule="exact"/>
            </w:pPr>
            <w:r w:rsidRPr="00057099">
              <w:t>medium</w:t>
            </w:r>
          </w:p>
        </w:tc>
        <w:tc>
          <w:tcPr>
            <w:tcW w:w="851" w:type="dxa"/>
          </w:tcPr>
          <w:p w14:paraId="52CC1E70" w14:textId="77777777" w:rsidR="00F56766" w:rsidRPr="00057099" w:rsidRDefault="00F56766" w:rsidP="001A509E">
            <w:pPr>
              <w:spacing w:line="240" w:lineRule="exact"/>
            </w:pPr>
          </w:p>
        </w:tc>
        <w:tc>
          <w:tcPr>
            <w:tcW w:w="284" w:type="dxa"/>
          </w:tcPr>
          <w:p w14:paraId="7BB88F31" w14:textId="77777777" w:rsidR="00F56766" w:rsidRPr="00057099" w:rsidRDefault="00F56766" w:rsidP="001A509E">
            <w:pPr>
              <w:spacing w:line="240" w:lineRule="exact"/>
            </w:pPr>
            <w:r w:rsidRPr="00057099">
              <w:t>:</w:t>
            </w:r>
          </w:p>
        </w:tc>
        <w:tc>
          <w:tcPr>
            <w:tcW w:w="4530" w:type="dxa"/>
          </w:tcPr>
          <w:p w14:paraId="725A4934" w14:textId="77777777" w:rsidR="00F56766" w:rsidRPr="00057099" w:rsidRDefault="00F56766" w:rsidP="001A509E">
            <w:pPr>
              <w:spacing w:line="240" w:lineRule="exact"/>
            </w:pPr>
            <w:r w:rsidRPr="00057099">
              <w:t>Surplus slib</w:t>
            </w:r>
          </w:p>
        </w:tc>
      </w:tr>
    </w:tbl>
    <w:p w14:paraId="6C41203A" w14:textId="77777777" w:rsidR="00F56766" w:rsidRPr="00057099" w:rsidRDefault="00F56766" w:rsidP="00F56766"/>
    <w:p w14:paraId="197E3F84" w14:textId="503BAF24" w:rsidR="00F56766" w:rsidRPr="00057099" w:rsidRDefault="00F56766" w:rsidP="006028B5">
      <w:pPr>
        <w:pStyle w:val="Heading3"/>
      </w:pPr>
      <w:r w:rsidRPr="00057099">
        <w:t>Ontwerpgegevens</w:t>
      </w:r>
    </w:p>
    <w:tbl>
      <w:tblPr>
        <w:tblW w:w="0" w:type="auto"/>
        <w:tblLayout w:type="fixed"/>
        <w:tblLook w:val="01E0" w:firstRow="1" w:lastRow="1" w:firstColumn="1" w:lastColumn="1" w:noHBand="0" w:noVBand="0"/>
      </w:tblPr>
      <w:tblGrid>
        <w:gridCol w:w="2948"/>
        <w:gridCol w:w="851"/>
        <w:gridCol w:w="284"/>
        <w:gridCol w:w="4530"/>
        <w:gridCol w:w="6"/>
      </w:tblGrid>
      <w:tr w:rsidR="00F56766" w:rsidRPr="00057099" w14:paraId="452658B9" w14:textId="77777777" w:rsidTr="001A509E">
        <w:tc>
          <w:tcPr>
            <w:tcW w:w="2948" w:type="dxa"/>
          </w:tcPr>
          <w:p w14:paraId="1B577AE7" w14:textId="77777777" w:rsidR="00F56766" w:rsidRPr="00057099" w:rsidRDefault="00F56766" w:rsidP="001A509E">
            <w:r w:rsidRPr="00057099">
              <w:t>tankafmetingen:</w:t>
            </w:r>
          </w:p>
        </w:tc>
        <w:tc>
          <w:tcPr>
            <w:tcW w:w="851" w:type="dxa"/>
          </w:tcPr>
          <w:p w14:paraId="0612C27E" w14:textId="77777777" w:rsidR="00F56766" w:rsidRPr="00057099" w:rsidRDefault="00F56766" w:rsidP="001A509E">
            <w:pPr>
              <w:jc w:val="right"/>
            </w:pPr>
          </w:p>
        </w:tc>
        <w:tc>
          <w:tcPr>
            <w:tcW w:w="284" w:type="dxa"/>
          </w:tcPr>
          <w:p w14:paraId="18BC15B2" w14:textId="77777777" w:rsidR="00F56766" w:rsidRPr="00057099" w:rsidRDefault="00F56766" w:rsidP="001A509E"/>
        </w:tc>
        <w:tc>
          <w:tcPr>
            <w:tcW w:w="4536" w:type="dxa"/>
            <w:gridSpan w:val="2"/>
          </w:tcPr>
          <w:p w14:paraId="029910CE" w14:textId="77777777" w:rsidR="00F56766" w:rsidRPr="00057099" w:rsidRDefault="00F56766" w:rsidP="001A509E"/>
        </w:tc>
      </w:tr>
      <w:tr w:rsidR="00F56766" w:rsidRPr="00057099" w14:paraId="75DA734A" w14:textId="77777777" w:rsidTr="001A509E">
        <w:tc>
          <w:tcPr>
            <w:tcW w:w="2948" w:type="dxa"/>
          </w:tcPr>
          <w:p w14:paraId="6B26794A"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diameter (inw.)</w:t>
            </w:r>
          </w:p>
        </w:tc>
        <w:tc>
          <w:tcPr>
            <w:tcW w:w="851" w:type="dxa"/>
          </w:tcPr>
          <w:p w14:paraId="3E07F2AF" w14:textId="77777777" w:rsidR="00F56766" w:rsidRPr="00057099" w:rsidRDefault="00F56766" w:rsidP="001A509E">
            <w:pPr>
              <w:jc w:val="right"/>
            </w:pPr>
            <w:r w:rsidRPr="00057099">
              <w:t>mm</w:t>
            </w:r>
          </w:p>
        </w:tc>
        <w:tc>
          <w:tcPr>
            <w:tcW w:w="284" w:type="dxa"/>
          </w:tcPr>
          <w:p w14:paraId="51F60581" w14:textId="77777777" w:rsidR="00F56766" w:rsidRPr="00057099" w:rsidRDefault="00F56766" w:rsidP="001A509E">
            <w:r w:rsidRPr="00057099">
              <w:t>:</w:t>
            </w:r>
          </w:p>
        </w:tc>
        <w:tc>
          <w:tcPr>
            <w:tcW w:w="4536" w:type="dxa"/>
            <w:gridSpan w:val="2"/>
          </w:tcPr>
          <w:p w14:paraId="663E0F36" w14:textId="73301DBF" w:rsidR="00F56766" w:rsidRPr="00057099" w:rsidRDefault="00F56766" w:rsidP="001A509E">
            <w:r w:rsidRPr="00057099">
              <w:t>8.500</w:t>
            </w:r>
          </w:p>
        </w:tc>
      </w:tr>
      <w:tr w:rsidR="00F56766" w:rsidRPr="00057099" w14:paraId="55EEA0CC" w14:textId="77777777" w:rsidTr="001A509E">
        <w:tc>
          <w:tcPr>
            <w:tcW w:w="2948" w:type="dxa"/>
          </w:tcPr>
          <w:p w14:paraId="5885D491"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bodemhelling</w:t>
            </w:r>
          </w:p>
        </w:tc>
        <w:tc>
          <w:tcPr>
            <w:tcW w:w="851" w:type="dxa"/>
          </w:tcPr>
          <w:p w14:paraId="2138B417" w14:textId="77777777" w:rsidR="00F56766" w:rsidRPr="00057099" w:rsidRDefault="00F56766" w:rsidP="001A509E">
            <w:pPr>
              <w:jc w:val="right"/>
            </w:pPr>
          </w:p>
        </w:tc>
        <w:tc>
          <w:tcPr>
            <w:tcW w:w="284" w:type="dxa"/>
          </w:tcPr>
          <w:p w14:paraId="1761A209" w14:textId="77777777" w:rsidR="00F56766" w:rsidRPr="00057099" w:rsidRDefault="00F56766" w:rsidP="001A509E">
            <w:r w:rsidRPr="00057099">
              <w:t>:</w:t>
            </w:r>
          </w:p>
        </w:tc>
        <w:tc>
          <w:tcPr>
            <w:tcW w:w="4536" w:type="dxa"/>
            <w:gridSpan w:val="2"/>
          </w:tcPr>
          <w:p w14:paraId="1791F848" w14:textId="48F29FEB" w:rsidR="00F56766" w:rsidRPr="00057099" w:rsidRDefault="00F56766" w:rsidP="001A509E">
            <w:r w:rsidRPr="00057099">
              <w:t>1:</w:t>
            </w:r>
            <w:r w:rsidR="00364F8A" w:rsidRPr="00057099">
              <w:t>8</w:t>
            </w:r>
          </w:p>
        </w:tc>
      </w:tr>
      <w:tr w:rsidR="00F56766" w:rsidRPr="00057099" w14:paraId="1AC344EA" w14:textId="77777777" w:rsidTr="001A509E">
        <w:tc>
          <w:tcPr>
            <w:tcW w:w="2948" w:type="dxa"/>
          </w:tcPr>
          <w:p w14:paraId="3E9B8641"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kantdiepte vanaf waterpeil</w:t>
            </w:r>
          </w:p>
        </w:tc>
        <w:tc>
          <w:tcPr>
            <w:tcW w:w="851" w:type="dxa"/>
          </w:tcPr>
          <w:p w14:paraId="6F7A44C6" w14:textId="77777777" w:rsidR="00F56766" w:rsidRPr="00057099" w:rsidRDefault="00F56766" w:rsidP="001A509E">
            <w:pPr>
              <w:jc w:val="right"/>
            </w:pPr>
            <w:r w:rsidRPr="00057099">
              <w:t>mm</w:t>
            </w:r>
          </w:p>
        </w:tc>
        <w:tc>
          <w:tcPr>
            <w:tcW w:w="284" w:type="dxa"/>
          </w:tcPr>
          <w:p w14:paraId="40AD65FA" w14:textId="77777777" w:rsidR="00F56766" w:rsidRPr="00057099" w:rsidRDefault="00F56766" w:rsidP="001A509E">
            <w:r w:rsidRPr="00057099">
              <w:t>:</w:t>
            </w:r>
          </w:p>
        </w:tc>
        <w:tc>
          <w:tcPr>
            <w:tcW w:w="4536" w:type="dxa"/>
            <w:gridSpan w:val="2"/>
          </w:tcPr>
          <w:p w14:paraId="572E0003" w14:textId="08D46CED" w:rsidR="00F56766" w:rsidRPr="00057099" w:rsidRDefault="00F56766" w:rsidP="001A509E">
            <w:r w:rsidRPr="00057099">
              <w:t>3,</w:t>
            </w:r>
            <w:r w:rsidR="00364F8A" w:rsidRPr="00057099">
              <w:t>0</w:t>
            </w:r>
          </w:p>
        </w:tc>
      </w:tr>
      <w:tr w:rsidR="00F56766" w:rsidRPr="00057099" w14:paraId="05B1DE3A" w14:textId="77777777" w:rsidTr="001A509E">
        <w:tc>
          <w:tcPr>
            <w:tcW w:w="2948" w:type="dxa"/>
          </w:tcPr>
          <w:p w14:paraId="503785F8" w14:textId="77777777" w:rsidR="00F56766" w:rsidRPr="00057099" w:rsidRDefault="00F56766" w:rsidP="001A509E">
            <w:r w:rsidRPr="00057099">
              <w:t>peilen:</w:t>
            </w:r>
          </w:p>
        </w:tc>
        <w:tc>
          <w:tcPr>
            <w:tcW w:w="851" w:type="dxa"/>
          </w:tcPr>
          <w:p w14:paraId="7D1B6770" w14:textId="77777777" w:rsidR="00F56766" w:rsidRPr="00057099" w:rsidRDefault="00F56766" w:rsidP="001A509E">
            <w:pPr>
              <w:jc w:val="right"/>
            </w:pPr>
          </w:p>
        </w:tc>
        <w:tc>
          <w:tcPr>
            <w:tcW w:w="284" w:type="dxa"/>
          </w:tcPr>
          <w:p w14:paraId="1F5C268E" w14:textId="77777777" w:rsidR="00F56766" w:rsidRPr="00057099" w:rsidRDefault="00F56766" w:rsidP="001A509E"/>
        </w:tc>
        <w:tc>
          <w:tcPr>
            <w:tcW w:w="4536" w:type="dxa"/>
            <w:gridSpan w:val="2"/>
          </w:tcPr>
          <w:p w14:paraId="2D3FDA99" w14:textId="77777777" w:rsidR="00F56766" w:rsidRPr="00057099" w:rsidRDefault="00F56766" w:rsidP="001A509E"/>
        </w:tc>
      </w:tr>
      <w:tr w:rsidR="00F56766" w:rsidRPr="00057099" w14:paraId="20B24EF4" w14:textId="77777777" w:rsidTr="001A509E">
        <w:tc>
          <w:tcPr>
            <w:tcW w:w="2948" w:type="dxa"/>
          </w:tcPr>
          <w:p w14:paraId="13A704DB"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waterstand</w:t>
            </w:r>
          </w:p>
        </w:tc>
        <w:tc>
          <w:tcPr>
            <w:tcW w:w="851" w:type="dxa"/>
          </w:tcPr>
          <w:p w14:paraId="0971F85D" w14:textId="77777777" w:rsidR="00F56766" w:rsidRPr="00057099" w:rsidRDefault="00F56766" w:rsidP="001A509E">
            <w:pPr>
              <w:jc w:val="right"/>
            </w:pPr>
            <w:r w:rsidRPr="00057099">
              <w:t>m NAP</w:t>
            </w:r>
          </w:p>
        </w:tc>
        <w:tc>
          <w:tcPr>
            <w:tcW w:w="284" w:type="dxa"/>
          </w:tcPr>
          <w:p w14:paraId="7451C11A" w14:textId="77777777" w:rsidR="00F56766" w:rsidRPr="00057099" w:rsidRDefault="00F56766" w:rsidP="001A509E">
            <w:r w:rsidRPr="00057099">
              <w:t>:</w:t>
            </w:r>
          </w:p>
        </w:tc>
        <w:tc>
          <w:tcPr>
            <w:tcW w:w="4536" w:type="dxa"/>
            <w:gridSpan w:val="2"/>
          </w:tcPr>
          <w:p w14:paraId="7F6A00EC" w14:textId="19C0539F" w:rsidR="00F56766" w:rsidRPr="00057099" w:rsidRDefault="00F56766" w:rsidP="001A509E">
            <w:r w:rsidRPr="00057099">
              <w:t>-</w:t>
            </w:r>
            <w:r w:rsidR="00364F8A" w:rsidRPr="00057099">
              <w:t>0,90</w:t>
            </w:r>
          </w:p>
        </w:tc>
      </w:tr>
      <w:tr w:rsidR="00F56766" w:rsidRPr="00057099" w14:paraId="3BE2920E" w14:textId="77777777" w:rsidTr="001A509E">
        <w:tc>
          <w:tcPr>
            <w:tcW w:w="2948" w:type="dxa"/>
          </w:tcPr>
          <w:p w14:paraId="738BABCC"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tankrand</w:t>
            </w:r>
          </w:p>
        </w:tc>
        <w:tc>
          <w:tcPr>
            <w:tcW w:w="851" w:type="dxa"/>
          </w:tcPr>
          <w:p w14:paraId="504AA40C" w14:textId="77777777" w:rsidR="00F56766" w:rsidRPr="00057099" w:rsidRDefault="00F56766" w:rsidP="001A509E">
            <w:pPr>
              <w:jc w:val="right"/>
            </w:pPr>
            <w:r w:rsidRPr="00057099">
              <w:t>m NAP</w:t>
            </w:r>
          </w:p>
        </w:tc>
        <w:tc>
          <w:tcPr>
            <w:tcW w:w="284" w:type="dxa"/>
          </w:tcPr>
          <w:p w14:paraId="5A8452C6" w14:textId="77777777" w:rsidR="00F56766" w:rsidRPr="00057099" w:rsidRDefault="00F56766" w:rsidP="001A509E">
            <w:r w:rsidRPr="00057099">
              <w:t>:</w:t>
            </w:r>
          </w:p>
        </w:tc>
        <w:tc>
          <w:tcPr>
            <w:tcW w:w="4536" w:type="dxa"/>
            <w:gridSpan w:val="2"/>
          </w:tcPr>
          <w:p w14:paraId="21685DC8" w14:textId="50C5521A" w:rsidR="00F56766" w:rsidRPr="00057099" w:rsidRDefault="00F56766" w:rsidP="001A509E">
            <w:r w:rsidRPr="00057099">
              <w:t>-</w:t>
            </w:r>
            <w:r w:rsidR="00364F8A" w:rsidRPr="00057099">
              <w:t>0,13</w:t>
            </w:r>
          </w:p>
        </w:tc>
      </w:tr>
      <w:tr w:rsidR="00F56766" w:rsidRPr="00057099" w14:paraId="739AA941" w14:textId="77777777" w:rsidTr="001A509E">
        <w:tc>
          <w:tcPr>
            <w:tcW w:w="2948" w:type="dxa"/>
          </w:tcPr>
          <w:p w14:paraId="7E09F91A" w14:textId="77777777" w:rsidR="00F56766" w:rsidRPr="00057099" w:rsidRDefault="00F56766" w:rsidP="001A509E">
            <w:r w:rsidRPr="00057099">
              <w:t>procesgegevens:</w:t>
            </w:r>
          </w:p>
        </w:tc>
        <w:tc>
          <w:tcPr>
            <w:tcW w:w="851" w:type="dxa"/>
          </w:tcPr>
          <w:p w14:paraId="5FA6485D" w14:textId="77777777" w:rsidR="00F56766" w:rsidRPr="00057099" w:rsidRDefault="00F56766" w:rsidP="001A509E">
            <w:pPr>
              <w:jc w:val="right"/>
            </w:pPr>
          </w:p>
        </w:tc>
        <w:tc>
          <w:tcPr>
            <w:tcW w:w="284" w:type="dxa"/>
          </w:tcPr>
          <w:p w14:paraId="0933039C" w14:textId="77777777" w:rsidR="00F56766" w:rsidRPr="00057099" w:rsidRDefault="00F56766" w:rsidP="001A509E"/>
        </w:tc>
        <w:tc>
          <w:tcPr>
            <w:tcW w:w="4536" w:type="dxa"/>
            <w:gridSpan w:val="2"/>
          </w:tcPr>
          <w:p w14:paraId="051E39C3" w14:textId="77777777" w:rsidR="00F56766" w:rsidRPr="00057099" w:rsidRDefault="00F56766" w:rsidP="001A509E"/>
        </w:tc>
      </w:tr>
      <w:tr w:rsidR="00F56766" w:rsidRPr="00057099" w14:paraId="22607D14" w14:textId="77777777" w:rsidTr="001A509E">
        <w:tc>
          <w:tcPr>
            <w:tcW w:w="2948" w:type="dxa"/>
          </w:tcPr>
          <w:p w14:paraId="0F5C2464"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slibaanvoer</w:t>
            </w:r>
          </w:p>
        </w:tc>
        <w:tc>
          <w:tcPr>
            <w:tcW w:w="851" w:type="dxa"/>
          </w:tcPr>
          <w:p w14:paraId="5CECDAE1" w14:textId="77777777" w:rsidR="00F56766" w:rsidRPr="00057099" w:rsidRDefault="00F56766" w:rsidP="001A509E">
            <w:pPr>
              <w:jc w:val="right"/>
            </w:pPr>
            <w:r w:rsidRPr="00057099">
              <w:t>m</w:t>
            </w:r>
            <w:r w:rsidRPr="00057099">
              <w:rPr>
                <w:vertAlign w:val="superscript"/>
              </w:rPr>
              <w:t>3</w:t>
            </w:r>
            <w:r w:rsidRPr="00057099">
              <w:t>/h</w:t>
            </w:r>
          </w:p>
        </w:tc>
        <w:tc>
          <w:tcPr>
            <w:tcW w:w="284" w:type="dxa"/>
          </w:tcPr>
          <w:p w14:paraId="0595DFAE" w14:textId="77777777" w:rsidR="00F56766" w:rsidRPr="00057099" w:rsidRDefault="00F56766" w:rsidP="001A509E">
            <w:r w:rsidRPr="00057099">
              <w:t>:</w:t>
            </w:r>
          </w:p>
        </w:tc>
        <w:tc>
          <w:tcPr>
            <w:tcW w:w="4536" w:type="dxa"/>
            <w:gridSpan w:val="2"/>
          </w:tcPr>
          <w:p w14:paraId="61B2C5F0" w14:textId="59BD0761" w:rsidR="00F56766" w:rsidRPr="00057099" w:rsidRDefault="00F56766" w:rsidP="001A509E">
            <w:r w:rsidRPr="00057099">
              <w:t>20</w:t>
            </w:r>
          </w:p>
        </w:tc>
      </w:tr>
      <w:tr w:rsidR="00F56766" w:rsidRPr="00057099" w14:paraId="788A32B5" w14:textId="77777777" w:rsidTr="001A509E">
        <w:tc>
          <w:tcPr>
            <w:tcW w:w="2948" w:type="dxa"/>
          </w:tcPr>
          <w:p w14:paraId="6AAB2987"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slibafvoer</w:t>
            </w:r>
          </w:p>
        </w:tc>
        <w:tc>
          <w:tcPr>
            <w:tcW w:w="851" w:type="dxa"/>
          </w:tcPr>
          <w:p w14:paraId="436501E6" w14:textId="77777777" w:rsidR="00F56766" w:rsidRPr="00057099" w:rsidRDefault="00F56766" w:rsidP="001A509E">
            <w:pPr>
              <w:jc w:val="right"/>
            </w:pPr>
            <w:r w:rsidRPr="00057099">
              <w:t>m</w:t>
            </w:r>
            <w:r w:rsidRPr="00057099">
              <w:rPr>
                <w:vertAlign w:val="superscript"/>
              </w:rPr>
              <w:t>3</w:t>
            </w:r>
            <w:r w:rsidRPr="00057099">
              <w:t>/h</w:t>
            </w:r>
          </w:p>
        </w:tc>
        <w:tc>
          <w:tcPr>
            <w:tcW w:w="284" w:type="dxa"/>
          </w:tcPr>
          <w:p w14:paraId="1506B6F0" w14:textId="77777777" w:rsidR="00F56766" w:rsidRPr="00057099" w:rsidRDefault="00F56766" w:rsidP="001A509E">
            <w:r w:rsidRPr="00057099">
              <w:t>:</w:t>
            </w:r>
          </w:p>
        </w:tc>
        <w:tc>
          <w:tcPr>
            <w:tcW w:w="4536" w:type="dxa"/>
            <w:gridSpan w:val="2"/>
          </w:tcPr>
          <w:p w14:paraId="3DA4DB9F" w14:textId="2C5C63D4" w:rsidR="00F56766" w:rsidRPr="00057099" w:rsidRDefault="00F56766" w:rsidP="001A509E">
            <w:r w:rsidRPr="00057099">
              <w:t>10</w:t>
            </w:r>
          </w:p>
        </w:tc>
      </w:tr>
      <w:tr w:rsidR="00F56766" w:rsidRPr="00057099" w14:paraId="76614854" w14:textId="77777777" w:rsidTr="001A509E">
        <w:tc>
          <w:tcPr>
            <w:tcW w:w="2948" w:type="dxa"/>
          </w:tcPr>
          <w:p w14:paraId="68C842B0"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drogestofgehalte aangevoerd slib</w:t>
            </w:r>
          </w:p>
        </w:tc>
        <w:tc>
          <w:tcPr>
            <w:tcW w:w="851" w:type="dxa"/>
          </w:tcPr>
          <w:p w14:paraId="65B33A5E" w14:textId="77777777" w:rsidR="00F56766" w:rsidRPr="00057099" w:rsidRDefault="00F56766" w:rsidP="001A509E">
            <w:pPr>
              <w:jc w:val="right"/>
            </w:pPr>
            <w:r w:rsidRPr="00057099">
              <w:t>%</w:t>
            </w:r>
          </w:p>
        </w:tc>
        <w:tc>
          <w:tcPr>
            <w:tcW w:w="284" w:type="dxa"/>
          </w:tcPr>
          <w:p w14:paraId="27D31F96" w14:textId="77777777" w:rsidR="00F56766" w:rsidRPr="00057099" w:rsidRDefault="00F56766" w:rsidP="001A509E">
            <w:r w:rsidRPr="00057099">
              <w:t>:</w:t>
            </w:r>
          </w:p>
        </w:tc>
        <w:tc>
          <w:tcPr>
            <w:tcW w:w="4536" w:type="dxa"/>
            <w:gridSpan w:val="2"/>
          </w:tcPr>
          <w:p w14:paraId="696F857F" w14:textId="670A8215" w:rsidR="00F56766" w:rsidRPr="00057099" w:rsidRDefault="00F56766" w:rsidP="001A509E">
            <w:r w:rsidRPr="00057099">
              <w:t>0,8</w:t>
            </w:r>
          </w:p>
        </w:tc>
      </w:tr>
      <w:tr w:rsidR="00F56766" w:rsidRPr="00057099" w14:paraId="13D88B11" w14:textId="77777777" w:rsidTr="001A509E">
        <w:tc>
          <w:tcPr>
            <w:tcW w:w="2948" w:type="dxa"/>
          </w:tcPr>
          <w:p w14:paraId="0D20ADA3"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drogestofgehalte ingedikt slib</w:t>
            </w:r>
          </w:p>
        </w:tc>
        <w:tc>
          <w:tcPr>
            <w:tcW w:w="851" w:type="dxa"/>
          </w:tcPr>
          <w:p w14:paraId="39B20814" w14:textId="77777777" w:rsidR="00F56766" w:rsidRPr="00057099" w:rsidRDefault="00F56766" w:rsidP="001A509E">
            <w:pPr>
              <w:jc w:val="right"/>
            </w:pPr>
            <w:r w:rsidRPr="00057099">
              <w:t>%</w:t>
            </w:r>
          </w:p>
        </w:tc>
        <w:tc>
          <w:tcPr>
            <w:tcW w:w="284" w:type="dxa"/>
          </w:tcPr>
          <w:p w14:paraId="7DECB423" w14:textId="77777777" w:rsidR="00F56766" w:rsidRPr="00057099" w:rsidRDefault="00F56766" w:rsidP="001A509E">
            <w:r w:rsidRPr="00057099">
              <w:t>:</w:t>
            </w:r>
          </w:p>
        </w:tc>
        <w:tc>
          <w:tcPr>
            <w:tcW w:w="4536" w:type="dxa"/>
            <w:gridSpan w:val="2"/>
          </w:tcPr>
          <w:p w14:paraId="7CC7B0DA" w14:textId="7CE4BE7F" w:rsidR="00F56766" w:rsidRPr="00057099" w:rsidRDefault="00F56766" w:rsidP="001A509E">
            <w:pPr>
              <w:rPr>
                <w:highlight w:val="yellow"/>
              </w:rPr>
            </w:pPr>
            <w:r w:rsidRPr="00057099">
              <w:t>2-3</w:t>
            </w:r>
          </w:p>
        </w:tc>
      </w:tr>
      <w:tr w:rsidR="00F56766" w:rsidRPr="00057099" w14:paraId="33E2985A" w14:textId="77777777" w:rsidTr="001A509E">
        <w:tc>
          <w:tcPr>
            <w:tcW w:w="2948" w:type="dxa"/>
          </w:tcPr>
          <w:p w14:paraId="755BC5FE" w14:textId="77777777" w:rsidR="00F56766" w:rsidRPr="00057099" w:rsidRDefault="00F56766" w:rsidP="001A509E">
            <w:r w:rsidRPr="00057099">
              <w:t>afdekking</w:t>
            </w:r>
          </w:p>
        </w:tc>
        <w:tc>
          <w:tcPr>
            <w:tcW w:w="851" w:type="dxa"/>
          </w:tcPr>
          <w:p w14:paraId="5CC791AA" w14:textId="77777777" w:rsidR="00F56766" w:rsidRPr="00057099" w:rsidRDefault="00F56766" w:rsidP="001A509E">
            <w:pPr>
              <w:jc w:val="right"/>
            </w:pPr>
          </w:p>
        </w:tc>
        <w:tc>
          <w:tcPr>
            <w:tcW w:w="284" w:type="dxa"/>
          </w:tcPr>
          <w:p w14:paraId="6F2C1247" w14:textId="77777777" w:rsidR="00F56766" w:rsidRPr="00057099" w:rsidRDefault="00F56766" w:rsidP="001A509E">
            <w:r w:rsidRPr="00057099">
              <w:t>:</w:t>
            </w:r>
          </w:p>
        </w:tc>
        <w:tc>
          <w:tcPr>
            <w:tcW w:w="4536" w:type="dxa"/>
            <w:gridSpan w:val="2"/>
          </w:tcPr>
          <w:p w14:paraId="08C620BD" w14:textId="3393BAEE" w:rsidR="00F56766" w:rsidRPr="00057099" w:rsidRDefault="00F56766" w:rsidP="001A509E">
            <w:r w:rsidRPr="00057099">
              <w:t>niet van toepassing</w:t>
            </w:r>
          </w:p>
        </w:tc>
      </w:tr>
      <w:tr w:rsidR="00F56766" w:rsidRPr="00057099" w14:paraId="2136953F" w14:textId="77777777" w:rsidTr="001A509E">
        <w:trPr>
          <w:gridAfter w:val="1"/>
          <w:wAfter w:w="6" w:type="dxa"/>
        </w:trPr>
        <w:tc>
          <w:tcPr>
            <w:tcW w:w="2948" w:type="dxa"/>
          </w:tcPr>
          <w:p w14:paraId="16FB762F" w14:textId="77777777" w:rsidR="00F56766" w:rsidRPr="00057099" w:rsidRDefault="00F56766" w:rsidP="001A509E">
            <w:r w:rsidRPr="00057099">
              <w:t xml:space="preserve">geluidbronsterkte </w:t>
            </w:r>
            <w:proofErr w:type="spellStart"/>
            <w:r w:rsidRPr="00057099">
              <w:t>Lwr</w:t>
            </w:r>
            <w:proofErr w:type="spellEnd"/>
            <w:r w:rsidRPr="00057099">
              <w:t xml:space="preserve"> van de aandrijving</w:t>
            </w:r>
          </w:p>
          <w:p w14:paraId="47F1B979" w14:textId="77777777" w:rsidR="00F56766" w:rsidRPr="00057099" w:rsidRDefault="00F56766" w:rsidP="001A509E">
            <w:pPr>
              <w:spacing w:line="240" w:lineRule="exact"/>
            </w:pPr>
          </w:p>
        </w:tc>
        <w:tc>
          <w:tcPr>
            <w:tcW w:w="851" w:type="dxa"/>
          </w:tcPr>
          <w:p w14:paraId="1F652CFA" w14:textId="77777777" w:rsidR="00F56766" w:rsidRPr="00057099" w:rsidRDefault="00F56766" w:rsidP="001A509E">
            <w:pPr>
              <w:spacing w:line="240" w:lineRule="exact"/>
              <w:jc w:val="right"/>
            </w:pPr>
            <w:r w:rsidRPr="00057099">
              <w:t>dB(A)</w:t>
            </w:r>
          </w:p>
        </w:tc>
        <w:tc>
          <w:tcPr>
            <w:tcW w:w="284" w:type="dxa"/>
          </w:tcPr>
          <w:p w14:paraId="077B3A61" w14:textId="77777777" w:rsidR="00F56766" w:rsidRPr="00057099" w:rsidRDefault="00F56766" w:rsidP="001A509E">
            <w:pPr>
              <w:spacing w:line="240" w:lineRule="exact"/>
            </w:pPr>
            <w:r w:rsidRPr="00057099">
              <w:t>:</w:t>
            </w:r>
          </w:p>
        </w:tc>
        <w:tc>
          <w:tcPr>
            <w:tcW w:w="4530" w:type="dxa"/>
          </w:tcPr>
          <w:p w14:paraId="1D7B60A0" w14:textId="77777777" w:rsidR="00F56766" w:rsidRPr="00057099" w:rsidRDefault="00F56766" w:rsidP="001A509E">
            <w:pPr>
              <w:spacing w:line="240" w:lineRule="exact"/>
            </w:pPr>
            <w:r w:rsidRPr="00057099">
              <w:t>&lt; 55, in afgemonteerde situatie, gemeten en berekend volgens de handleiding “Meten en rekenen industrielawaai” van 1999.</w:t>
            </w:r>
          </w:p>
        </w:tc>
      </w:tr>
    </w:tbl>
    <w:p w14:paraId="4608516D" w14:textId="77777777" w:rsidR="00F56766" w:rsidRPr="00057099" w:rsidRDefault="00F56766" w:rsidP="00F56766"/>
    <w:p w14:paraId="48289DA3" w14:textId="447EA847" w:rsidR="00F56766" w:rsidRPr="00057099" w:rsidRDefault="00F56766" w:rsidP="005B35B1">
      <w:pPr>
        <w:pStyle w:val="Heading2"/>
        <w:numPr>
          <w:ilvl w:val="1"/>
          <w:numId w:val="14"/>
        </w:numPr>
      </w:pPr>
      <w:bookmarkStart w:id="219" w:name="_Toc43891141"/>
      <w:bookmarkStart w:id="220" w:name="_Toc54965563"/>
      <w:r w:rsidRPr="00057099">
        <w:t>Hoofdgegevens</w:t>
      </w:r>
      <w:bookmarkEnd w:id="219"/>
      <w:bookmarkEnd w:id="220"/>
    </w:p>
    <w:tbl>
      <w:tblPr>
        <w:tblW w:w="0" w:type="auto"/>
        <w:tblLayout w:type="fixed"/>
        <w:tblLook w:val="01E0" w:firstRow="1" w:lastRow="1" w:firstColumn="1" w:lastColumn="1" w:noHBand="0" w:noVBand="0"/>
      </w:tblPr>
      <w:tblGrid>
        <w:gridCol w:w="2948"/>
        <w:gridCol w:w="856"/>
        <w:gridCol w:w="284"/>
        <w:gridCol w:w="4536"/>
      </w:tblGrid>
      <w:tr w:rsidR="00F56766" w:rsidRPr="00057099" w14:paraId="485B3732" w14:textId="77777777" w:rsidTr="001A509E">
        <w:tc>
          <w:tcPr>
            <w:tcW w:w="2948" w:type="dxa"/>
          </w:tcPr>
          <w:p w14:paraId="5934444A" w14:textId="77777777" w:rsidR="00F56766" w:rsidRPr="00057099" w:rsidRDefault="00F56766" w:rsidP="001A509E">
            <w:r w:rsidRPr="00057099">
              <w:t>systeem</w:t>
            </w:r>
          </w:p>
        </w:tc>
        <w:tc>
          <w:tcPr>
            <w:tcW w:w="856" w:type="dxa"/>
          </w:tcPr>
          <w:p w14:paraId="452CAF10" w14:textId="77777777" w:rsidR="00F56766" w:rsidRPr="00057099" w:rsidRDefault="00F56766" w:rsidP="001A509E">
            <w:pPr>
              <w:jc w:val="right"/>
            </w:pPr>
          </w:p>
        </w:tc>
        <w:tc>
          <w:tcPr>
            <w:tcW w:w="284" w:type="dxa"/>
          </w:tcPr>
          <w:p w14:paraId="5E44CD08" w14:textId="77777777" w:rsidR="00F56766" w:rsidRPr="00057099" w:rsidRDefault="00F56766" w:rsidP="001A509E">
            <w:r w:rsidRPr="00057099">
              <w:t>:</w:t>
            </w:r>
          </w:p>
        </w:tc>
        <w:tc>
          <w:tcPr>
            <w:tcW w:w="4536" w:type="dxa"/>
          </w:tcPr>
          <w:p w14:paraId="107A8C0B" w14:textId="77777777" w:rsidR="00F56766" w:rsidRPr="00057099" w:rsidRDefault="00F56766" w:rsidP="001A509E">
            <w:r w:rsidRPr="00057099">
              <w:t xml:space="preserve">rondruimers met verticale roerstaven en </w:t>
            </w:r>
            <w:proofErr w:type="spellStart"/>
            <w:r w:rsidRPr="00057099">
              <w:t>middenaandrijving</w:t>
            </w:r>
            <w:proofErr w:type="spellEnd"/>
            <w:r w:rsidRPr="00057099">
              <w:t>, tank voorzien van vaste betonnen loopbrug over de gehele tankdiameter</w:t>
            </w:r>
          </w:p>
        </w:tc>
      </w:tr>
      <w:tr w:rsidR="00F56766" w:rsidRPr="00057099" w14:paraId="677F54DF" w14:textId="77777777" w:rsidTr="001A509E">
        <w:tc>
          <w:tcPr>
            <w:tcW w:w="2948" w:type="dxa"/>
          </w:tcPr>
          <w:p w14:paraId="6E6151A7" w14:textId="77777777" w:rsidR="00F56766" w:rsidRPr="00057099" w:rsidRDefault="00F56766" w:rsidP="001A509E">
            <w:r w:rsidRPr="00057099">
              <w:t>belastingen:</w:t>
            </w:r>
          </w:p>
        </w:tc>
        <w:tc>
          <w:tcPr>
            <w:tcW w:w="856" w:type="dxa"/>
          </w:tcPr>
          <w:p w14:paraId="2686615D" w14:textId="77777777" w:rsidR="00F56766" w:rsidRPr="00057099" w:rsidRDefault="00F56766" w:rsidP="001A509E">
            <w:pPr>
              <w:jc w:val="right"/>
            </w:pPr>
          </w:p>
        </w:tc>
        <w:tc>
          <w:tcPr>
            <w:tcW w:w="284" w:type="dxa"/>
          </w:tcPr>
          <w:p w14:paraId="0C5203A1" w14:textId="77777777" w:rsidR="00F56766" w:rsidRPr="00057099" w:rsidRDefault="00F56766" w:rsidP="001A509E"/>
        </w:tc>
        <w:tc>
          <w:tcPr>
            <w:tcW w:w="4536" w:type="dxa"/>
          </w:tcPr>
          <w:p w14:paraId="4161FEF8" w14:textId="77777777" w:rsidR="00F56766" w:rsidRPr="00057099" w:rsidRDefault="00F56766" w:rsidP="001A509E"/>
        </w:tc>
      </w:tr>
      <w:tr w:rsidR="00F56766" w:rsidRPr="00057099" w14:paraId="6243139B" w14:textId="77777777" w:rsidTr="001A509E">
        <w:tc>
          <w:tcPr>
            <w:tcW w:w="2948" w:type="dxa"/>
          </w:tcPr>
          <w:p w14:paraId="1AE7D49E" w14:textId="77777777" w:rsidR="00F56766" w:rsidRPr="00057099" w:rsidRDefault="00F56766" w:rsidP="00F56766">
            <w:pPr>
              <w:numPr>
                <w:ilvl w:val="0"/>
                <w:numId w:val="11"/>
              </w:numPr>
              <w:overflowPunct w:val="0"/>
              <w:autoSpaceDE w:val="0"/>
              <w:autoSpaceDN w:val="0"/>
              <w:adjustRightInd w:val="0"/>
              <w:spacing w:line="264" w:lineRule="exact"/>
              <w:textAlignment w:val="baseline"/>
            </w:pPr>
            <w:r w:rsidRPr="00057099">
              <w:lastRenderedPageBreak/>
              <w:t>nuttige belasting begaanbaar oppervlak</w:t>
            </w:r>
          </w:p>
        </w:tc>
        <w:tc>
          <w:tcPr>
            <w:tcW w:w="856" w:type="dxa"/>
          </w:tcPr>
          <w:p w14:paraId="4AD47090" w14:textId="77777777" w:rsidR="00F56766" w:rsidRPr="00057099" w:rsidRDefault="00F56766" w:rsidP="001A509E">
            <w:pPr>
              <w:jc w:val="right"/>
            </w:pPr>
            <w:r w:rsidRPr="00057099">
              <w:t>N/m</w:t>
            </w:r>
            <w:r w:rsidRPr="00057099">
              <w:rPr>
                <w:vertAlign w:val="superscript"/>
              </w:rPr>
              <w:t>2</w:t>
            </w:r>
          </w:p>
        </w:tc>
        <w:tc>
          <w:tcPr>
            <w:tcW w:w="284" w:type="dxa"/>
          </w:tcPr>
          <w:p w14:paraId="52EF22DF" w14:textId="77777777" w:rsidR="00F56766" w:rsidRPr="00057099" w:rsidRDefault="00F56766" w:rsidP="001A509E">
            <w:r w:rsidRPr="00057099">
              <w:t>:</w:t>
            </w:r>
          </w:p>
        </w:tc>
        <w:tc>
          <w:tcPr>
            <w:tcW w:w="4536" w:type="dxa"/>
          </w:tcPr>
          <w:p w14:paraId="3B19A7B1" w14:textId="77777777" w:rsidR="00F56766" w:rsidRPr="00057099" w:rsidRDefault="00F56766" w:rsidP="001A509E">
            <w:r w:rsidRPr="00057099">
              <w:t>1500</w:t>
            </w:r>
          </w:p>
        </w:tc>
      </w:tr>
      <w:tr w:rsidR="00F56766" w:rsidRPr="00057099" w14:paraId="3D373DC3" w14:textId="77777777" w:rsidTr="001A509E">
        <w:tc>
          <w:tcPr>
            <w:tcW w:w="2948" w:type="dxa"/>
          </w:tcPr>
          <w:p w14:paraId="42540723" w14:textId="77777777" w:rsidR="00F56766" w:rsidRPr="00057099" w:rsidRDefault="00F56766" w:rsidP="00F56766">
            <w:pPr>
              <w:numPr>
                <w:ilvl w:val="0"/>
                <w:numId w:val="11"/>
              </w:numPr>
              <w:overflowPunct w:val="0"/>
              <w:autoSpaceDE w:val="0"/>
              <w:autoSpaceDN w:val="0"/>
              <w:adjustRightInd w:val="0"/>
              <w:spacing w:line="264" w:lineRule="exact"/>
              <w:textAlignment w:val="baseline"/>
            </w:pPr>
            <w:r w:rsidRPr="00057099">
              <w:t>eigen gewicht</w:t>
            </w:r>
          </w:p>
        </w:tc>
        <w:tc>
          <w:tcPr>
            <w:tcW w:w="856" w:type="dxa"/>
          </w:tcPr>
          <w:p w14:paraId="2CA29DC9" w14:textId="77777777" w:rsidR="00F56766" w:rsidRPr="00057099" w:rsidRDefault="00F56766" w:rsidP="001A509E">
            <w:pPr>
              <w:jc w:val="right"/>
            </w:pPr>
            <w:r w:rsidRPr="00057099">
              <w:t>N</w:t>
            </w:r>
          </w:p>
        </w:tc>
        <w:tc>
          <w:tcPr>
            <w:tcW w:w="284" w:type="dxa"/>
          </w:tcPr>
          <w:p w14:paraId="758BFA37" w14:textId="77777777" w:rsidR="00F56766" w:rsidRPr="00057099" w:rsidRDefault="00F56766" w:rsidP="001A509E">
            <w:r w:rsidRPr="00057099">
              <w:t>:</w:t>
            </w:r>
          </w:p>
        </w:tc>
        <w:tc>
          <w:tcPr>
            <w:tcW w:w="4536" w:type="dxa"/>
          </w:tcPr>
          <w:p w14:paraId="160AF3CA" w14:textId="77777777" w:rsidR="00F56766" w:rsidRPr="00057099" w:rsidRDefault="00F56766" w:rsidP="001A509E"/>
        </w:tc>
      </w:tr>
      <w:tr w:rsidR="00F56766" w:rsidRPr="00057099" w14:paraId="74C0524B" w14:textId="77777777" w:rsidTr="001A509E">
        <w:tc>
          <w:tcPr>
            <w:tcW w:w="2948" w:type="dxa"/>
          </w:tcPr>
          <w:p w14:paraId="0B493038" w14:textId="77777777" w:rsidR="00F56766" w:rsidRPr="00057099" w:rsidRDefault="00F56766" w:rsidP="00F56766">
            <w:pPr>
              <w:numPr>
                <w:ilvl w:val="0"/>
                <w:numId w:val="11"/>
              </w:numPr>
              <w:overflowPunct w:val="0"/>
              <w:autoSpaceDE w:val="0"/>
              <w:autoSpaceDN w:val="0"/>
              <w:adjustRightInd w:val="0"/>
              <w:spacing w:line="264" w:lineRule="exact"/>
              <w:textAlignment w:val="baseline"/>
            </w:pPr>
            <w:r w:rsidRPr="00057099">
              <w:t>slibbelasting loodrecht op het roerwerk gedacht</w:t>
            </w:r>
          </w:p>
        </w:tc>
        <w:tc>
          <w:tcPr>
            <w:tcW w:w="856" w:type="dxa"/>
          </w:tcPr>
          <w:p w14:paraId="11CB87AC" w14:textId="77777777" w:rsidR="00F56766" w:rsidRPr="00057099" w:rsidRDefault="00F56766" w:rsidP="001A509E">
            <w:pPr>
              <w:jc w:val="right"/>
            </w:pPr>
            <w:r w:rsidRPr="00057099">
              <w:t>N/ (</w:t>
            </w:r>
            <w:proofErr w:type="spellStart"/>
            <w:r w:rsidRPr="00057099">
              <w:t>rad.m</w:t>
            </w:r>
            <w:proofErr w:type="spellEnd"/>
            <w:r w:rsidRPr="00057099">
              <w:t>)</w:t>
            </w:r>
          </w:p>
        </w:tc>
        <w:tc>
          <w:tcPr>
            <w:tcW w:w="284" w:type="dxa"/>
          </w:tcPr>
          <w:p w14:paraId="48209538" w14:textId="77777777" w:rsidR="00F56766" w:rsidRPr="00057099" w:rsidRDefault="00F56766" w:rsidP="001A509E">
            <w:r w:rsidRPr="00057099">
              <w:t>:</w:t>
            </w:r>
          </w:p>
        </w:tc>
        <w:tc>
          <w:tcPr>
            <w:tcW w:w="4536" w:type="dxa"/>
          </w:tcPr>
          <w:p w14:paraId="250966FA" w14:textId="77777777" w:rsidR="00F56766" w:rsidRPr="00057099" w:rsidRDefault="00F56766" w:rsidP="001A509E">
            <w:r w:rsidRPr="00057099">
              <w:t>1200</w:t>
            </w:r>
          </w:p>
        </w:tc>
      </w:tr>
      <w:tr w:rsidR="00F56766" w:rsidRPr="00057099" w14:paraId="5238E41A" w14:textId="77777777" w:rsidTr="001A509E">
        <w:tc>
          <w:tcPr>
            <w:tcW w:w="2948" w:type="dxa"/>
          </w:tcPr>
          <w:p w14:paraId="11220069" w14:textId="77777777" w:rsidR="00F56766" w:rsidRPr="00057099" w:rsidRDefault="00F56766" w:rsidP="00F56766">
            <w:pPr>
              <w:numPr>
                <w:ilvl w:val="0"/>
                <w:numId w:val="11"/>
              </w:numPr>
              <w:overflowPunct w:val="0"/>
              <w:autoSpaceDE w:val="0"/>
              <w:autoSpaceDN w:val="0"/>
              <w:adjustRightInd w:val="0"/>
              <w:spacing w:line="264" w:lineRule="exact"/>
              <w:textAlignment w:val="baseline"/>
            </w:pPr>
            <w:r w:rsidRPr="00057099">
              <w:t xml:space="preserve">belasting van het 1,2-voudig motorkoppel op 1 roerwerkarm aan de omtrek van de indikker </w:t>
            </w:r>
            <w:proofErr w:type="spellStart"/>
            <w:r w:rsidRPr="00057099">
              <w:t>a.g.v.het</w:t>
            </w:r>
            <w:proofErr w:type="spellEnd"/>
            <w:r w:rsidRPr="00057099">
              <w:t xml:space="preserve"> vastlopen roerwerkarm</w:t>
            </w:r>
          </w:p>
        </w:tc>
        <w:tc>
          <w:tcPr>
            <w:tcW w:w="856" w:type="dxa"/>
          </w:tcPr>
          <w:p w14:paraId="607664AE" w14:textId="77777777" w:rsidR="00F56766" w:rsidRPr="00057099" w:rsidRDefault="00F56766" w:rsidP="001A509E">
            <w:pPr>
              <w:jc w:val="right"/>
            </w:pPr>
            <w:r w:rsidRPr="00057099">
              <w:t>Nm</w:t>
            </w:r>
          </w:p>
        </w:tc>
        <w:tc>
          <w:tcPr>
            <w:tcW w:w="284" w:type="dxa"/>
          </w:tcPr>
          <w:p w14:paraId="39014B51" w14:textId="77777777" w:rsidR="00F56766" w:rsidRPr="00057099" w:rsidRDefault="00F56766" w:rsidP="001A509E">
            <w:r w:rsidRPr="00057099">
              <w:t>:</w:t>
            </w:r>
          </w:p>
        </w:tc>
        <w:tc>
          <w:tcPr>
            <w:tcW w:w="4536" w:type="dxa"/>
          </w:tcPr>
          <w:p w14:paraId="01B32FAE" w14:textId="77777777" w:rsidR="00F56766" w:rsidRPr="00057099" w:rsidRDefault="00F56766" w:rsidP="001A509E"/>
        </w:tc>
      </w:tr>
      <w:tr w:rsidR="00F56766" w:rsidRPr="00057099" w14:paraId="13CBA915" w14:textId="77777777" w:rsidTr="001A509E">
        <w:tc>
          <w:tcPr>
            <w:tcW w:w="2948" w:type="dxa"/>
          </w:tcPr>
          <w:p w14:paraId="6B9394A2" w14:textId="77777777" w:rsidR="00F56766" w:rsidRPr="00057099" w:rsidRDefault="00F56766" w:rsidP="00F56766">
            <w:pPr>
              <w:numPr>
                <w:ilvl w:val="0"/>
                <w:numId w:val="11"/>
              </w:numPr>
              <w:overflowPunct w:val="0"/>
              <w:autoSpaceDE w:val="0"/>
              <w:autoSpaceDN w:val="0"/>
              <w:adjustRightInd w:val="0"/>
              <w:spacing w:line="264" w:lineRule="exact"/>
              <w:textAlignment w:val="baseline"/>
            </w:pPr>
            <w:r w:rsidRPr="00057099">
              <w:t>hor. windbelasting vert. getroffen oppervlak</w:t>
            </w:r>
          </w:p>
        </w:tc>
        <w:tc>
          <w:tcPr>
            <w:tcW w:w="856" w:type="dxa"/>
          </w:tcPr>
          <w:p w14:paraId="17B9FDDF" w14:textId="77777777" w:rsidR="00F56766" w:rsidRPr="00057099" w:rsidRDefault="00F56766" w:rsidP="001A509E">
            <w:pPr>
              <w:jc w:val="right"/>
            </w:pPr>
            <w:r w:rsidRPr="00057099">
              <w:t>N/m</w:t>
            </w:r>
            <w:r w:rsidRPr="00057099">
              <w:rPr>
                <w:vertAlign w:val="superscript"/>
              </w:rPr>
              <w:t>2</w:t>
            </w:r>
          </w:p>
        </w:tc>
        <w:tc>
          <w:tcPr>
            <w:tcW w:w="284" w:type="dxa"/>
          </w:tcPr>
          <w:p w14:paraId="554D0098" w14:textId="77777777" w:rsidR="00F56766" w:rsidRPr="00057099" w:rsidRDefault="00F56766" w:rsidP="001A509E">
            <w:r w:rsidRPr="00057099">
              <w:t>:</w:t>
            </w:r>
          </w:p>
        </w:tc>
        <w:tc>
          <w:tcPr>
            <w:tcW w:w="4536" w:type="dxa"/>
          </w:tcPr>
          <w:p w14:paraId="061CA3FC" w14:textId="77777777" w:rsidR="00F56766" w:rsidRPr="00057099" w:rsidRDefault="00F56766" w:rsidP="001A509E">
            <w:r w:rsidRPr="00057099">
              <w:t>n.v.t.</w:t>
            </w:r>
          </w:p>
        </w:tc>
      </w:tr>
      <w:tr w:rsidR="00F56766" w:rsidRPr="00057099" w14:paraId="686F38BB" w14:textId="77777777" w:rsidTr="001A509E">
        <w:tc>
          <w:tcPr>
            <w:tcW w:w="2948" w:type="dxa"/>
          </w:tcPr>
          <w:p w14:paraId="07223664" w14:textId="77777777" w:rsidR="00F56766" w:rsidRPr="00057099" w:rsidRDefault="00F56766" w:rsidP="00F56766">
            <w:pPr>
              <w:numPr>
                <w:ilvl w:val="0"/>
                <w:numId w:val="11"/>
              </w:numPr>
              <w:overflowPunct w:val="0"/>
              <w:autoSpaceDE w:val="0"/>
              <w:autoSpaceDN w:val="0"/>
              <w:adjustRightInd w:val="0"/>
              <w:spacing w:line="264" w:lineRule="exact"/>
              <w:textAlignment w:val="baseline"/>
            </w:pPr>
            <w:r w:rsidRPr="00057099">
              <w:t>belasting op leuningen</w:t>
            </w:r>
          </w:p>
        </w:tc>
        <w:tc>
          <w:tcPr>
            <w:tcW w:w="856" w:type="dxa"/>
          </w:tcPr>
          <w:p w14:paraId="468D50CD" w14:textId="77777777" w:rsidR="00F56766" w:rsidRPr="00057099" w:rsidRDefault="00F56766" w:rsidP="001A509E">
            <w:pPr>
              <w:jc w:val="right"/>
            </w:pPr>
          </w:p>
        </w:tc>
        <w:tc>
          <w:tcPr>
            <w:tcW w:w="284" w:type="dxa"/>
          </w:tcPr>
          <w:p w14:paraId="3661A456" w14:textId="77777777" w:rsidR="00F56766" w:rsidRPr="00057099" w:rsidRDefault="00F56766" w:rsidP="001A509E">
            <w:r w:rsidRPr="00057099">
              <w:t>:</w:t>
            </w:r>
          </w:p>
        </w:tc>
        <w:tc>
          <w:tcPr>
            <w:tcW w:w="4536" w:type="dxa"/>
          </w:tcPr>
          <w:p w14:paraId="5AEA453E" w14:textId="77777777" w:rsidR="00F56766" w:rsidRPr="00057099" w:rsidRDefault="00F56766" w:rsidP="001A509E">
            <w:r w:rsidRPr="00057099">
              <w:t>volgens NEN-EN- 1991-1 -1/NB (bestaand)</w:t>
            </w:r>
          </w:p>
        </w:tc>
      </w:tr>
      <w:tr w:rsidR="00F56766" w:rsidRPr="00057099" w14:paraId="53B34AC3" w14:textId="77777777" w:rsidTr="001A509E">
        <w:tc>
          <w:tcPr>
            <w:tcW w:w="2948" w:type="dxa"/>
          </w:tcPr>
          <w:p w14:paraId="0DE05CA4" w14:textId="77777777" w:rsidR="00F56766" w:rsidRPr="00057099" w:rsidRDefault="00F56766" w:rsidP="00F56766">
            <w:pPr>
              <w:numPr>
                <w:ilvl w:val="0"/>
                <w:numId w:val="11"/>
              </w:numPr>
              <w:overflowPunct w:val="0"/>
              <w:autoSpaceDE w:val="0"/>
              <w:autoSpaceDN w:val="0"/>
              <w:adjustRightInd w:val="0"/>
              <w:spacing w:line="264" w:lineRule="exact"/>
              <w:textAlignment w:val="baseline"/>
            </w:pPr>
            <w:r w:rsidRPr="00057099">
              <w:t xml:space="preserve">belasting afdekking inclusief eigen gewicht </w:t>
            </w:r>
          </w:p>
        </w:tc>
        <w:tc>
          <w:tcPr>
            <w:tcW w:w="856" w:type="dxa"/>
          </w:tcPr>
          <w:p w14:paraId="734EB8F8" w14:textId="77777777" w:rsidR="00F56766" w:rsidRPr="00057099" w:rsidRDefault="00F56766" w:rsidP="001A509E">
            <w:pPr>
              <w:jc w:val="right"/>
            </w:pPr>
            <w:r w:rsidRPr="00057099">
              <w:t>N/m</w:t>
            </w:r>
            <w:r w:rsidRPr="00057099">
              <w:rPr>
                <w:vertAlign w:val="superscript"/>
              </w:rPr>
              <w:t>2</w:t>
            </w:r>
          </w:p>
        </w:tc>
        <w:tc>
          <w:tcPr>
            <w:tcW w:w="284" w:type="dxa"/>
          </w:tcPr>
          <w:p w14:paraId="2E1B078B" w14:textId="77777777" w:rsidR="00F56766" w:rsidRPr="00057099" w:rsidRDefault="00F56766" w:rsidP="001A509E">
            <w:r w:rsidRPr="00057099">
              <w:t>:</w:t>
            </w:r>
          </w:p>
        </w:tc>
        <w:tc>
          <w:tcPr>
            <w:tcW w:w="4536" w:type="dxa"/>
          </w:tcPr>
          <w:p w14:paraId="5DFD264D" w14:textId="77777777" w:rsidR="00F56766" w:rsidRPr="00057099" w:rsidRDefault="00F56766" w:rsidP="001A509E">
            <w:r w:rsidRPr="00057099">
              <w:t>(bestaand)</w:t>
            </w:r>
          </w:p>
        </w:tc>
      </w:tr>
      <w:tr w:rsidR="00F56766" w:rsidRPr="00057099" w14:paraId="4B3ADA69" w14:textId="77777777" w:rsidTr="001A509E">
        <w:tc>
          <w:tcPr>
            <w:tcW w:w="2948" w:type="dxa"/>
          </w:tcPr>
          <w:p w14:paraId="2047FF2C" w14:textId="77777777" w:rsidR="00F56766" w:rsidRPr="00057099" w:rsidRDefault="00F56766" w:rsidP="001A509E"/>
        </w:tc>
        <w:tc>
          <w:tcPr>
            <w:tcW w:w="856" w:type="dxa"/>
          </w:tcPr>
          <w:p w14:paraId="0514F6C8" w14:textId="77777777" w:rsidR="00F56766" w:rsidRPr="00057099" w:rsidRDefault="00F56766" w:rsidP="001A509E">
            <w:pPr>
              <w:jc w:val="right"/>
            </w:pPr>
          </w:p>
        </w:tc>
        <w:tc>
          <w:tcPr>
            <w:tcW w:w="284" w:type="dxa"/>
          </w:tcPr>
          <w:p w14:paraId="104C0830" w14:textId="77777777" w:rsidR="00F56766" w:rsidRPr="00057099" w:rsidRDefault="00F56766" w:rsidP="001A509E"/>
        </w:tc>
        <w:tc>
          <w:tcPr>
            <w:tcW w:w="4536" w:type="dxa"/>
          </w:tcPr>
          <w:p w14:paraId="4FE2CF63" w14:textId="77777777" w:rsidR="00F56766" w:rsidRPr="00057099" w:rsidRDefault="00F56766" w:rsidP="001A509E"/>
        </w:tc>
      </w:tr>
      <w:tr w:rsidR="00F56766" w:rsidRPr="00057099" w14:paraId="0AB5F046" w14:textId="77777777" w:rsidTr="001A509E">
        <w:tc>
          <w:tcPr>
            <w:tcW w:w="2948" w:type="dxa"/>
          </w:tcPr>
          <w:p w14:paraId="2BD9D8FE" w14:textId="77777777" w:rsidR="00F56766" w:rsidRPr="00057099" w:rsidRDefault="00F56766" w:rsidP="001A509E">
            <w:r w:rsidRPr="00057099">
              <w:t>belastingcombinaties:</w:t>
            </w:r>
          </w:p>
        </w:tc>
        <w:tc>
          <w:tcPr>
            <w:tcW w:w="856" w:type="dxa"/>
          </w:tcPr>
          <w:p w14:paraId="5F6662DC" w14:textId="77777777" w:rsidR="00F56766" w:rsidRPr="00057099" w:rsidRDefault="00F56766" w:rsidP="001A509E">
            <w:pPr>
              <w:jc w:val="right"/>
            </w:pPr>
          </w:p>
        </w:tc>
        <w:tc>
          <w:tcPr>
            <w:tcW w:w="284" w:type="dxa"/>
          </w:tcPr>
          <w:p w14:paraId="75EB82E9" w14:textId="77777777" w:rsidR="00F56766" w:rsidRPr="00057099" w:rsidRDefault="00F56766" w:rsidP="001A509E"/>
        </w:tc>
        <w:tc>
          <w:tcPr>
            <w:tcW w:w="4536" w:type="dxa"/>
          </w:tcPr>
          <w:p w14:paraId="670A218C" w14:textId="77777777" w:rsidR="00F56766" w:rsidRPr="00057099" w:rsidRDefault="00F56766" w:rsidP="001A509E"/>
        </w:tc>
      </w:tr>
      <w:tr w:rsidR="00F56766" w:rsidRPr="00057099" w14:paraId="2D0C69B2" w14:textId="77777777" w:rsidTr="001A509E">
        <w:tc>
          <w:tcPr>
            <w:tcW w:w="2948" w:type="dxa"/>
          </w:tcPr>
          <w:p w14:paraId="00CF5CF0"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1</w:t>
            </w:r>
          </w:p>
        </w:tc>
        <w:tc>
          <w:tcPr>
            <w:tcW w:w="856" w:type="dxa"/>
          </w:tcPr>
          <w:p w14:paraId="2E2D1CCF" w14:textId="77777777" w:rsidR="00F56766" w:rsidRPr="00057099" w:rsidRDefault="00F56766" w:rsidP="001A509E">
            <w:pPr>
              <w:jc w:val="right"/>
            </w:pPr>
          </w:p>
        </w:tc>
        <w:tc>
          <w:tcPr>
            <w:tcW w:w="284" w:type="dxa"/>
          </w:tcPr>
          <w:p w14:paraId="13B6FED4" w14:textId="77777777" w:rsidR="00F56766" w:rsidRPr="00057099" w:rsidRDefault="00F56766" w:rsidP="001A509E">
            <w:r w:rsidRPr="00057099">
              <w:t>:</w:t>
            </w:r>
          </w:p>
        </w:tc>
        <w:tc>
          <w:tcPr>
            <w:tcW w:w="4536" w:type="dxa"/>
          </w:tcPr>
          <w:p w14:paraId="6E5AD0E2" w14:textId="77777777" w:rsidR="00F56766" w:rsidRPr="00057099" w:rsidRDefault="00F56766" w:rsidP="001A509E">
            <w:r w:rsidRPr="00057099">
              <w:t xml:space="preserve">a + b + c + d </w:t>
            </w:r>
          </w:p>
        </w:tc>
      </w:tr>
      <w:tr w:rsidR="00F56766" w:rsidRPr="00057099" w14:paraId="18A2B428" w14:textId="77777777" w:rsidTr="001A509E">
        <w:tc>
          <w:tcPr>
            <w:tcW w:w="2948" w:type="dxa"/>
          </w:tcPr>
          <w:p w14:paraId="503FB000"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2</w:t>
            </w:r>
          </w:p>
        </w:tc>
        <w:tc>
          <w:tcPr>
            <w:tcW w:w="856" w:type="dxa"/>
          </w:tcPr>
          <w:p w14:paraId="364FBDC7" w14:textId="77777777" w:rsidR="00F56766" w:rsidRPr="00057099" w:rsidRDefault="00F56766" w:rsidP="001A509E">
            <w:pPr>
              <w:jc w:val="right"/>
            </w:pPr>
          </w:p>
        </w:tc>
        <w:tc>
          <w:tcPr>
            <w:tcW w:w="284" w:type="dxa"/>
          </w:tcPr>
          <w:p w14:paraId="2C30439A" w14:textId="77777777" w:rsidR="00F56766" w:rsidRPr="00057099" w:rsidRDefault="00F56766" w:rsidP="001A509E">
            <w:r w:rsidRPr="00057099">
              <w:t>:</w:t>
            </w:r>
          </w:p>
        </w:tc>
        <w:tc>
          <w:tcPr>
            <w:tcW w:w="4536" w:type="dxa"/>
          </w:tcPr>
          <w:p w14:paraId="529E2949" w14:textId="77777777" w:rsidR="00F56766" w:rsidRPr="00057099" w:rsidRDefault="00F56766" w:rsidP="001A509E">
            <w:r w:rsidRPr="00057099">
              <w:t>b + d</w:t>
            </w:r>
          </w:p>
        </w:tc>
      </w:tr>
      <w:tr w:rsidR="00F56766" w:rsidRPr="00057099" w14:paraId="4AD89730" w14:textId="77777777" w:rsidTr="001A509E">
        <w:tc>
          <w:tcPr>
            <w:tcW w:w="2948" w:type="dxa"/>
          </w:tcPr>
          <w:p w14:paraId="34E625D1"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3</w:t>
            </w:r>
          </w:p>
        </w:tc>
        <w:tc>
          <w:tcPr>
            <w:tcW w:w="856" w:type="dxa"/>
          </w:tcPr>
          <w:p w14:paraId="7C45A11B" w14:textId="77777777" w:rsidR="00F56766" w:rsidRPr="00057099" w:rsidRDefault="00F56766" w:rsidP="001A509E">
            <w:pPr>
              <w:jc w:val="right"/>
            </w:pPr>
          </w:p>
        </w:tc>
        <w:tc>
          <w:tcPr>
            <w:tcW w:w="284" w:type="dxa"/>
          </w:tcPr>
          <w:p w14:paraId="16429560" w14:textId="77777777" w:rsidR="00F56766" w:rsidRPr="00057099" w:rsidRDefault="00F56766" w:rsidP="001A509E">
            <w:r w:rsidRPr="00057099">
              <w:t>:</w:t>
            </w:r>
          </w:p>
        </w:tc>
        <w:tc>
          <w:tcPr>
            <w:tcW w:w="4536" w:type="dxa"/>
          </w:tcPr>
          <w:p w14:paraId="1369546D" w14:textId="77777777" w:rsidR="00F56766" w:rsidRPr="00057099" w:rsidRDefault="00F56766" w:rsidP="001A509E">
            <w:r w:rsidRPr="00057099">
              <w:t>b + c</w:t>
            </w:r>
          </w:p>
        </w:tc>
      </w:tr>
      <w:tr w:rsidR="00F56766" w:rsidRPr="00057099" w14:paraId="1347CBF8" w14:textId="77777777" w:rsidTr="001A509E">
        <w:tc>
          <w:tcPr>
            <w:tcW w:w="2948" w:type="dxa"/>
          </w:tcPr>
          <w:p w14:paraId="722CF21D"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4</w:t>
            </w:r>
          </w:p>
        </w:tc>
        <w:tc>
          <w:tcPr>
            <w:tcW w:w="856" w:type="dxa"/>
          </w:tcPr>
          <w:p w14:paraId="41512F08" w14:textId="77777777" w:rsidR="00F56766" w:rsidRPr="00057099" w:rsidRDefault="00F56766" w:rsidP="001A509E">
            <w:pPr>
              <w:jc w:val="right"/>
            </w:pPr>
          </w:p>
        </w:tc>
        <w:tc>
          <w:tcPr>
            <w:tcW w:w="284" w:type="dxa"/>
          </w:tcPr>
          <w:p w14:paraId="62862058" w14:textId="77777777" w:rsidR="00F56766" w:rsidRPr="00057099" w:rsidRDefault="00F56766" w:rsidP="001A509E">
            <w:r w:rsidRPr="00057099">
              <w:t>:</w:t>
            </w:r>
          </w:p>
        </w:tc>
        <w:tc>
          <w:tcPr>
            <w:tcW w:w="4536" w:type="dxa"/>
          </w:tcPr>
          <w:p w14:paraId="4E93B306" w14:textId="77777777" w:rsidR="00F56766" w:rsidRPr="00057099" w:rsidRDefault="00F56766" w:rsidP="001A509E">
            <w:r w:rsidRPr="00057099">
              <w:t xml:space="preserve">a + b </w:t>
            </w:r>
          </w:p>
        </w:tc>
      </w:tr>
      <w:tr w:rsidR="00F56766" w:rsidRPr="00057099" w14:paraId="21BFE034" w14:textId="77777777" w:rsidTr="001A509E">
        <w:tc>
          <w:tcPr>
            <w:tcW w:w="2948" w:type="dxa"/>
          </w:tcPr>
          <w:p w14:paraId="446893F4" w14:textId="77777777" w:rsidR="00F56766" w:rsidRPr="00057099" w:rsidRDefault="00F56766" w:rsidP="001A509E">
            <w:pPr>
              <w:pStyle w:val="Bullet1"/>
              <w:numPr>
                <w:ilvl w:val="0"/>
                <w:numId w:val="0"/>
              </w:numPr>
              <w:ind w:left="1135" w:hanging="284"/>
              <w:rPr>
                <w:rFonts w:eastAsiaTheme="minorEastAsia" w:cstheme="minorBidi"/>
                <w:noProof w:val="0"/>
                <w:color w:val="00577E" w:themeColor="text1"/>
                <w:sz w:val="20"/>
                <w:lang w:val="nl-NL" w:eastAsia="en-GB"/>
              </w:rPr>
            </w:pPr>
          </w:p>
        </w:tc>
        <w:tc>
          <w:tcPr>
            <w:tcW w:w="856" w:type="dxa"/>
          </w:tcPr>
          <w:p w14:paraId="7B00CD95" w14:textId="77777777" w:rsidR="00F56766" w:rsidRPr="00057099" w:rsidRDefault="00F56766" w:rsidP="001A509E">
            <w:pPr>
              <w:jc w:val="right"/>
            </w:pPr>
          </w:p>
        </w:tc>
        <w:tc>
          <w:tcPr>
            <w:tcW w:w="284" w:type="dxa"/>
          </w:tcPr>
          <w:p w14:paraId="68DBB414" w14:textId="77777777" w:rsidR="00F56766" w:rsidRPr="00057099" w:rsidRDefault="00F56766" w:rsidP="001A509E"/>
        </w:tc>
        <w:tc>
          <w:tcPr>
            <w:tcW w:w="4536" w:type="dxa"/>
          </w:tcPr>
          <w:p w14:paraId="4F985348" w14:textId="77777777" w:rsidR="00F56766" w:rsidRPr="00057099" w:rsidRDefault="00F56766" w:rsidP="001A509E"/>
        </w:tc>
      </w:tr>
    </w:tbl>
    <w:p w14:paraId="5908E5B5" w14:textId="4A0A8ACD" w:rsidR="00F56766" w:rsidRPr="00057099" w:rsidRDefault="00F56766" w:rsidP="005B35B1">
      <w:pPr>
        <w:pStyle w:val="Heading2"/>
        <w:numPr>
          <w:ilvl w:val="1"/>
          <w:numId w:val="14"/>
        </w:numPr>
      </w:pPr>
      <w:bookmarkStart w:id="221" w:name="_Toc43891142"/>
      <w:bookmarkStart w:id="222" w:name="_Toc54965564"/>
      <w:r w:rsidRPr="00057099">
        <w:t>Overige eisen</w:t>
      </w:r>
      <w:bookmarkEnd w:id="221"/>
      <w:bookmarkEnd w:id="222"/>
    </w:p>
    <w:p w14:paraId="45614125" w14:textId="77777777" w:rsidR="00F56766" w:rsidRPr="00057099" w:rsidRDefault="00F56766" w:rsidP="00F56766">
      <w:r w:rsidRPr="00057099">
        <w:t>Het ruimerroerwerk dient zodanig gedimensioneerd te zijn dat:</w:t>
      </w:r>
    </w:p>
    <w:p w14:paraId="3F0D13F7" w14:textId="77777777" w:rsidR="00F56766" w:rsidRPr="00057099" w:rsidRDefault="00F56766" w:rsidP="00F56766">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het op de bodem neergeslagen slib in de slibgoot wordt geschoven zonder ongunstige beïnvloeding van het indikeffect;</w:t>
      </w:r>
    </w:p>
    <w:p w14:paraId="73C3B74E" w14:textId="0177C785" w:rsidR="00F56766" w:rsidRPr="00057099" w:rsidRDefault="00C9778C" w:rsidP="00F56766">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verzamelen van </w:t>
      </w:r>
      <w:r w:rsidR="00F56766" w:rsidRPr="00057099">
        <w:rPr>
          <w:rFonts w:eastAsiaTheme="minorEastAsia" w:cstheme="minorBidi"/>
          <w:noProof w:val="0"/>
          <w:color w:val="00577E" w:themeColor="text1"/>
          <w:sz w:val="20"/>
          <w:lang w:val="nl-NL" w:eastAsia="en-GB"/>
        </w:rPr>
        <w:t>het slib door de slibgootschuivers in de slibgoot waar</w:t>
      </w:r>
      <w:r w:rsidRPr="00057099">
        <w:rPr>
          <w:rFonts w:eastAsiaTheme="minorEastAsia" w:cstheme="minorBidi"/>
          <w:noProof w:val="0"/>
          <w:color w:val="00577E" w:themeColor="text1"/>
          <w:sz w:val="20"/>
          <w:lang w:val="nl-NL" w:eastAsia="en-GB"/>
        </w:rPr>
        <w:t>na</w:t>
      </w:r>
      <w:r w:rsidR="00F56766" w:rsidRPr="00057099">
        <w:rPr>
          <w:rFonts w:eastAsiaTheme="minorEastAsia" w:cstheme="minorBidi"/>
          <w:noProof w:val="0"/>
          <w:color w:val="00577E" w:themeColor="text1"/>
          <w:sz w:val="20"/>
          <w:lang w:val="nl-NL" w:eastAsia="en-GB"/>
        </w:rPr>
        <w:t xml:space="preserve"> </w:t>
      </w:r>
      <w:r w:rsidRPr="00057099">
        <w:rPr>
          <w:rFonts w:eastAsiaTheme="minorEastAsia" w:cstheme="minorBidi"/>
          <w:noProof w:val="0"/>
          <w:color w:val="00577E" w:themeColor="text1"/>
          <w:sz w:val="20"/>
          <w:lang w:val="nl-NL" w:eastAsia="en-GB"/>
        </w:rPr>
        <w:t>het wordt getransporteerd door</w:t>
      </w:r>
      <w:r w:rsidR="00F56766" w:rsidRPr="00057099">
        <w:rPr>
          <w:rFonts w:eastAsiaTheme="minorEastAsia" w:cstheme="minorBidi"/>
          <w:noProof w:val="0"/>
          <w:color w:val="00577E" w:themeColor="text1"/>
          <w:sz w:val="20"/>
          <w:lang w:val="nl-NL" w:eastAsia="en-GB"/>
        </w:rPr>
        <w:t xml:space="preserve"> </w:t>
      </w:r>
      <w:proofErr w:type="spellStart"/>
      <w:r w:rsidR="00F56766" w:rsidRPr="00057099">
        <w:rPr>
          <w:rFonts w:eastAsiaTheme="minorEastAsia" w:cstheme="minorBidi"/>
          <w:noProof w:val="0"/>
          <w:color w:val="00577E" w:themeColor="text1"/>
          <w:sz w:val="20"/>
          <w:lang w:val="nl-NL" w:eastAsia="en-GB"/>
        </w:rPr>
        <w:t>slibaflaatbuis</w:t>
      </w:r>
      <w:proofErr w:type="spellEnd"/>
      <w:r w:rsidR="00F56766" w:rsidRPr="00057099">
        <w:rPr>
          <w:rFonts w:eastAsiaTheme="minorEastAsia" w:cstheme="minorBidi"/>
          <w:noProof w:val="0"/>
          <w:color w:val="00577E" w:themeColor="text1"/>
          <w:sz w:val="20"/>
          <w:lang w:val="nl-NL" w:eastAsia="en-GB"/>
        </w:rPr>
        <w:t>;</w:t>
      </w:r>
    </w:p>
    <w:p w14:paraId="365C1D9A" w14:textId="77777777" w:rsidR="00F56766" w:rsidRPr="00057099" w:rsidRDefault="00F56766" w:rsidP="00F56766">
      <w:pPr>
        <w:pStyle w:val="Bullet1"/>
        <w:tabs>
          <w:tab w:val="clear" w:pos="1135"/>
          <w:tab w:val="num" w:pos="284"/>
        </w:tabs>
        <w:ind w:left="284"/>
        <w:rPr>
          <w:lang w:val="nl-NL"/>
        </w:rPr>
      </w:pPr>
      <w:r w:rsidRPr="00057099">
        <w:rPr>
          <w:rFonts w:eastAsiaTheme="minorEastAsia" w:cstheme="minorBidi"/>
          <w:noProof w:val="0"/>
          <w:color w:val="00577E" w:themeColor="text1"/>
          <w:sz w:val="20"/>
          <w:lang w:val="nl-NL" w:eastAsia="en-GB"/>
        </w:rPr>
        <w:t xml:space="preserve">aan bovengenoemde voorwaarden </w:t>
      </w:r>
      <w:proofErr w:type="gramStart"/>
      <w:r w:rsidRPr="00057099">
        <w:rPr>
          <w:rFonts w:eastAsiaTheme="minorEastAsia" w:cstheme="minorBidi"/>
          <w:noProof w:val="0"/>
          <w:color w:val="00577E" w:themeColor="text1"/>
          <w:sz w:val="20"/>
          <w:lang w:val="nl-NL" w:eastAsia="en-GB"/>
        </w:rPr>
        <w:t>tevens</w:t>
      </w:r>
      <w:proofErr w:type="gramEnd"/>
      <w:r w:rsidRPr="00057099">
        <w:rPr>
          <w:rFonts w:eastAsiaTheme="minorEastAsia" w:cstheme="minorBidi"/>
          <w:noProof w:val="0"/>
          <w:color w:val="00577E" w:themeColor="text1"/>
          <w:sz w:val="20"/>
          <w:lang w:val="nl-NL" w:eastAsia="en-GB"/>
        </w:rPr>
        <w:t xml:space="preserve"> kan worden voldaan indien de hoeveelheid aangevoerd slib 20% meer bedraagt dan is aangegeven</w:t>
      </w:r>
      <w:r w:rsidRPr="00057099">
        <w:rPr>
          <w:lang w:val="nl-NL"/>
        </w:rPr>
        <w:t>.</w:t>
      </w:r>
    </w:p>
    <w:p w14:paraId="06E876F0" w14:textId="77777777" w:rsidR="00F56766" w:rsidRPr="00057099" w:rsidRDefault="00F56766" w:rsidP="00F56766"/>
    <w:p w14:paraId="1F278E6F" w14:textId="53989D86" w:rsidR="00F56766" w:rsidRPr="00057099" w:rsidRDefault="00F56766" w:rsidP="005B35B1">
      <w:pPr>
        <w:pStyle w:val="Heading2"/>
        <w:numPr>
          <w:ilvl w:val="1"/>
          <w:numId w:val="14"/>
        </w:numPr>
      </w:pPr>
      <w:bookmarkStart w:id="223" w:name="_Toc43891143"/>
      <w:bookmarkStart w:id="224" w:name="_Toc54965565"/>
      <w:r w:rsidRPr="00057099">
        <w:t>Loopbrug</w:t>
      </w:r>
      <w:bookmarkEnd w:id="223"/>
      <w:bookmarkEnd w:id="224"/>
    </w:p>
    <w:p w14:paraId="4B900979" w14:textId="20E005C2" w:rsidR="00F56766" w:rsidRPr="00057099" w:rsidRDefault="00F56766" w:rsidP="006028B5">
      <w:pPr>
        <w:pStyle w:val="Heading3"/>
      </w:pPr>
      <w:r w:rsidRPr="00057099">
        <w:t xml:space="preserve"> Ontwerpgegevens loopbrug</w:t>
      </w:r>
    </w:p>
    <w:tbl>
      <w:tblPr>
        <w:tblW w:w="0" w:type="auto"/>
        <w:tblLayout w:type="fixed"/>
        <w:tblLook w:val="01E0" w:firstRow="1" w:lastRow="1" w:firstColumn="1" w:lastColumn="1" w:noHBand="0" w:noVBand="0"/>
      </w:tblPr>
      <w:tblGrid>
        <w:gridCol w:w="2948"/>
        <w:gridCol w:w="851"/>
        <w:gridCol w:w="284"/>
        <w:gridCol w:w="4536"/>
      </w:tblGrid>
      <w:tr w:rsidR="00F56766" w:rsidRPr="00057099" w14:paraId="41929680" w14:textId="77777777" w:rsidTr="001A509E">
        <w:tc>
          <w:tcPr>
            <w:tcW w:w="2948" w:type="dxa"/>
          </w:tcPr>
          <w:p w14:paraId="6FC835EE" w14:textId="77777777" w:rsidR="00F56766" w:rsidRPr="00057099" w:rsidRDefault="00F56766" w:rsidP="001A509E">
            <w:r w:rsidRPr="00057099">
              <w:t>lengte loopbrug</w:t>
            </w:r>
          </w:p>
        </w:tc>
        <w:tc>
          <w:tcPr>
            <w:tcW w:w="851" w:type="dxa"/>
          </w:tcPr>
          <w:p w14:paraId="6EC9D688" w14:textId="77777777" w:rsidR="00F56766" w:rsidRPr="00057099" w:rsidRDefault="00F56766" w:rsidP="001A509E">
            <w:pPr>
              <w:jc w:val="right"/>
            </w:pPr>
          </w:p>
        </w:tc>
        <w:tc>
          <w:tcPr>
            <w:tcW w:w="284" w:type="dxa"/>
          </w:tcPr>
          <w:p w14:paraId="50380EF9" w14:textId="77777777" w:rsidR="00F56766" w:rsidRPr="00057099" w:rsidRDefault="00F56766" w:rsidP="001A509E">
            <w:r w:rsidRPr="00057099">
              <w:t>:</w:t>
            </w:r>
          </w:p>
        </w:tc>
        <w:tc>
          <w:tcPr>
            <w:tcW w:w="4536" w:type="dxa"/>
          </w:tcPr>
          <w:p w14:paraId="11A35222" w14:textId="77777777" w:rsidR="00F56766" w:rsidRPr="00057099" w:rsidRDefault="00F56766" w:rsidP="001A509E">
            <w:r w:rsidRPr="00057099">
              <w:t>over de gehele tankdiameter (bestaand)</w:t>
            </w:r>
          </w:p>
        </w:tc>
      </w:tr>
      <w:tr w:rsidR="00F56766" w:rsidRPr="00057099" w14:paraId="6DC8B46D" w14:textId="77777777" w:rsidTr="001A509E">
        <w:tc>
          <w:tcPr>
            <w:tcW w:w="2948" w:type="dxa"/>
          </w:tcPr>
          <w:p w14:paraId="2FA49686" w14:textId="77777777" w:rsidR="00F56766" w:rsidRPr="00057099" w:rsidRDefault="00F56766" w:rsidP="001A509E">
            <w:r w:rsidRPr="00057099">
              <w:t>brugconstructie</w:t>
            </w:r>
          </w:p>
        </w:tc>
        <w:tc>
          <w:tcPr>
            <w:tcW w:w="851" w:type="dxa"/>
          </w:tcPr>
          <w:p w14:paraId="582F6D57" w14:textId="77777777" w:rsidR="00F56766" w:rsidRPr="00057099" w:rsidRDefault="00F56766" w:rsidP="001A509E">
            <w:pPr>
              <w:jc w:val="right"/>
            </w:pPr>
          </w:p>
        </w:tc>
        <w:tc>
          <w:tcPr>
            <w:tcW w:w="284" w:type="dxa"/>
          </w:tcPr>
          <w:p w14:paraId="2E829A91" w14:textId="77777777" w:rsidR="00F56766" w:rsidRPr="00057099" w:rsidRDefault="00F56766" w:rsidP="001A509E">
            <w:r w:rsidRPr="00057099">
              <w:t>:</w:t>
            </w:r>
          </w:p>
        </w:tc>
        <w:tc>
          <w:tcPr>
            <w:tcW w:w="4536" w:type="dxa"/>
          </w:tcPr>
          <w:p w14:paraId="63707F18" w14:textId="77777777" w:rsidR="00F56766" w:rsidRPr="00057099" w:rsidRDefault="00F56766" w:rsidP="001A509E">
            <w:r w:rsidRPr="00057099">
              <w:t>beton</w:t>
            </w:r>
          </w:p>
        </w:tc>
      </w:tr>
    </w:tbl>
    <w:p w14:paraId="47BEAB57" w14:textId="77777777" w:rsidR="00F56766" w:rsidRPr="00057099" w:rsidRDefault="00F56766" w:rsidP="00F56766">
      <w:pPr>
        <w:rPr>
          <w:strike/>
        </w:rPr>
      </w:pPr>
    </w:p>
    <w:p w14:paraId="78BFF840" w14:textId="1CE8AC87" w:rsidR="00F56766" w:rsidRPr="00057099" w:rsidRDefault="00F56766" w:rsidP="005B35B1">
      <w:pPr>
        <w:pStyle w:val="Heading2"/>
        <w:numPr>
          <w:ilvl w:val="1"/>
          <w:numId w:val="14"/>
        </w:numPr>
      </w:pPr>
      <w:bookmarkStart w:id="225" w:name="_Toc43891144"/>
      <w:bookmarkStart w:id="226" w:name="_Toc54965566"/>
      <w:r w:rsidRPr="00057099">
        <w:t xml:space="preserve">Roerwerk met centrale </w:t>
      </w:r>
      <w:proofErr w:type="spellStart"/>
      <w:r w:rsidRPr="00057099">
        <w:t>pijpas</w:t>
      </w:r>
      <w:bookmarkEnd w:id="225"/>
      <w:bookmarkEnd w:id="226"/>
      <w:proofErr w:type="spellEnd"/>
    </w:p>
    <w:tbl>
      <w:tblPr>
        <w:tblW w:w="0" w:type="auto"/>
        <w:tblLayout w:type="fixed"/>
        <w:tblLook w:val="01E0" w:firstRow="1" w:lastRow="1" w:firstColumn="1" w:lastColumn="1" w:noHBand="0" w:noVBand="0"/>
      </w:tblPr>
      <w:tblGrid>
        <w:gridCol w:w="2948"/>
        <w:gridCol w:w="851"/>
        <w:gridCol w:w="284"/>
        <w:gridCol w:w="4536"/>
      </w:tblGrid>
      <w:tr w:rsidR="00F56766" w:rsidRPr="00057099" w14:paraId="42F16F90" w14:textId="77777777" w:rsidTr="001A509E">
        <w:tc>
          <w:tcPr>
            <w:tcW w:w="2948" w:type="dxa"/>
          </w:tcPr>
          <w:p w14:paraId="77A3B2AC" w14:textId="77777777" w:rsidR="00F56766" w:rsidRPr="00057099" w:rsidRDefault="00F56766" w:rsidP="001A509E">
            <w:r w:rsidRPr="00057099">
              <w:t>ontwerp en berekening</w:t>
            </w:r>
          </w:p>
        </w:tc>
        <w:tc>
          <w:tcPr>
            <w:tcW w:w="851" w:type="dxa"/>
          </w:tcPr>
          <w:p w14:paraId="5E0A6166" w14:textId="77777777" w:rsidR="00F56766" w:rsidRPr="00057099" w:rsidRDefault="00F56766" w:rsidP="001A509E">
            <w:pPr>
              <w:jc w:val="right"/>
            </w:pPr>
          </w:p>
        </w:tc>
        <w:tc>
          <w:tcPr>
            <w:tcW w:w="284" w:type="dxa"/>
          </w:tcPr>
          <w:p w14:paraId="4F477C11" w14:textId="77777777" w:rsidR="00F56766" w:rsidRPr="00057099" w:rsidRDefault="00F56766" w:rsidP="001A509E">
            <w:r w:rsidRPr="00057099">
              <w:t>:</w:t>
            </w:r>
          </w:p>
        </w:tc>
        <w:tc>
          <w:tcPr>
            <w:tcW w:w="4536" w:type="dxa"/>
          </w:tcPr>
          <w:p w14:paraId="046F753E" w14:textId="77777777" w:rsidR="00F56766" w:rsidRPr="00057099" w:rsidRDefault="00F56766" w:rsidP="001A509E">
            <w:r w:rsidRPr="00057099">
              <w:t xml:space="preserve">belastingcombinatie 2 </w:t>
            </w:r>
          </w:p>
        </w:tc>
      </w:tr>
      <w:tr w:rsidR="00F56766" w:rsidRPr="00057099" w14:paraId="3FE8B147" w14:textId="77777777" w:rsidTr="001A509E">
        <w:tc>
          <w:tcPr>
            <w:tcW w:w="2948" w:type="dxa"/>
          </w:tcPr>
          <w:p w14:paraId="4351CF50" w14:textId="77777777" w:rsidR="00F56766" w:rsidRPr="00057099" w:rsidRDefault="00F56766" w:rsidP="001A509E">
            <w:r w:rsidRPr="00057099">
              <w:t>uitvoering</w:t>
            </w:r>
          </w:p>
        </w:tc>
        <w:tc>
          <w:tcPr>
            <w:tcW w:w="851" w:type="dxa"/>
          </w:tcPr>
          <w:p w14:paraId="348B0E66" w14:textId="77777777" w:rsidR="00F56766" w:rsidRPr="00057099" w:rsidRDefault="00F56766" w:rsidP="001A509E">
            <w:pPr>
              <w:jc w:val="right"/>
            </w:pPr>
          </w:p>
        </w:tc>
        <w:tc>
          <w:tcPr>
            <w:tcW w:w="284" w:type="dxa"/>
          </w:tcPr>
          <w:p w14:paraId="55B42CD4" w14:textId="77777777" w:rsidR="00F56766" w:rsidRPr="00057099" w:rsidRDefault="00F56766" w:rsidP="001A509E">
            <w:r w:rsidRPr="00057099">
              <w:t>:</w:t>
            </w:r>
          </w:p>
        </w:tc>
        <w:tc>
          <w:tcPr>
            <w:tcW w:w="4536" w:type="dxa"/>
          </w:tcPr>
          <w:p w14:paraId="7C28AFAE" w14:textId="77777777" w:rsidR="00F56766" w:rsidRPr="00057099" w:rsidRDefault="00F56766" w:rsidP="001A509E">
            <w:r w:rsidRPr="00057099">
              <w:t>twee raamwerken, met verticale indikstaven uit profielmateriaal, aan de onderzijde voorzien van bodemschuivers</w:t>
            </w:r>
          </w:p>
        </w:tc>
      </w:tr>
      <w:tr w:rsidR="00F56766" w:rsidRPr="00057099" w14:paraId="69EEA271" w14:textId="77777777" w:rsidTr="001A509E">
        <w:tc>
          <w:tcPr>
            <w:tcW w:w="2948" w:type="dxa"/>
          </w:tcPr>
          <w:p w14:paraId="5CE5CF6D" w14:textId="77777777" w:rsidR="00F56766" w:rsidRPr="00057099" w:rsidRDefault="00F56766" w:rsidP="001A509E">
            <w:r w:rsidRPr="00057099">
              <w:lastRenderedPageBreak/>
              <w:t xml:space="preserve">centrale </w:t>
            </w:r>
            <w:proofErr w:type="spellStart"/>
            <w:r w:rsidRPr="00057099">
              <w:t>pijpas</w:t>
            </w:r>
            <w:proofErr w:type="spellEnd"/>
          </w:p>
        </w:tc>
        <w:tc>
          <w:tcPr>
            <w:tcW w:w="851" w:type="dxa"/>
          </w:tcPr>
          <w:p w14:paraId="7753723E" w14:textId="77777777" w:rsidR="00F56766" w:rsidRPr="00057099" w:rsidRDefault="00F56766" w:rsidP="001A509E">
            <w:pPr>
              <w:jc w:val="right"/>
            </w:pPr>
          </w:p>
        </w:tc>
        <w:tc>
          <w:tcPr>
            <w:tcW w:w="284" w:type="dxa"/>
          </w:tcPr>
          <w:p w14:paraId="5752B912" w14:textId="77777777" w:rsidR="00F56766" w:rsidRPr="00057099" w:rsidRDefault="00F56766" w:rsidP="001A509E">
            <w:r w:rsidRPr="00057099">
              <w:t>:</w:t>
            </w:r>
          </w:p>
        </w:tc>
        <w:tc>
          <w:tcPr>
            <w:tcW w:w="4536" w:type="dxa"/>
          </w:tcPr>
          <w:p w14:paraId="1B92CDD2" w14:textId="77777777" w:rsidR="00F56766" w:rsidRPr="00057099" w:rsidRDefault="00F56766" w:rsidP="001A509E">
            <w:r w:rsidRPr="00057099">
              <w:t xml:space="preserve">aan bovenzijde bevestigd aan aandrijving; aan onderzijde voorzien van </w:t>
            </w:r>
            <w:proofErr w:type="spellStart"/>
            <w:r w:rsidRPr="00057099">
              <w:t>onderlager</w:t>
            </w:r>
            <w:proofErr w:type="spellEnd"/>
          </w:p>
        </w:tc>
      </w:tr>
      <w:tr w:rsidR="00F56766" w:rsidRPr="00057099" w14:paraId="3092CCBB" w14:textId="77777777" w:rsidTr="001A509E">
        <w:tc>
          <w:tcPr>
            <w:tcW w:w="2948" w:type="dxa"/>
          </w:tcPr>
          <w:p w14:paraId="02DAA8E3" w14:textId="77777777" w:rsidR="00F56766" w:rsidRPr="00057099" w:rsidRDefault="00F56766" w:rsidP="001A509E">
            <w:r w:rsidRPr="00057099">
              <w:t>lagering</w:t>
            </w:r>
          </w:p>
        </w:tc>
        <w:tc>
          <w:tcPr>
            <w:tcW w:w="851" w:type="dxa"/>
          </w:tcPr>
          <w:p w14:paraId="198DCC28" w14:textId="77777777" w:rsidR="00F56766" w:rsidRPr="00057099" w:rsidRDefault="00F56766" w:rsidP="001A509E">
            <w:pPr>
              <w:jc w:val="right"/>
            </w:pPr>
          </w:p>
        </w:tc>
        <w:tc>
          <w:tcPr>
            <w:tcW w:w="284" w:type="dxa"/>
          </w:tcPr>
          <w:p w14:paraId="6FDDDD24" w14:textId="77777777" w:rsidR="00F56766" w:rsidRPr="00057099" w:rsidRDefault="00F56766" w:rsidP="001A509E">
            <w:r w:rsidRPr="00057099">
              <w:t>:</w:t>
            </w:r>
          </w:p>
        </w:tc>
        <w:tc>
          <w:tcPr>
            <w:tcW w:w="4536" w:type="dxa"/>
          </w:tcPr>
          <w:p w14:paraId="2D79B147" w14:textId="77777777" w:rsidR="00F56766" w:rsidRPr="00057099" w:rsidRDefault="00F56766" w:rsidP="001A509E">
            <w:r w:rsidRPr="00057099">
              <w:t xml:space="preserve">aan bovenzijde axiale en radiale belasting op te nemen door aandrijving; aan onderzijde radiale belasting in </w:t>
            </w:r>
            <w:proofErr w:type="spellStart"/>
            <w:r w:rsidRPr="00057099">
              <w:t>onderlager</w:t>
            </w:r>
            <w:proofErr w:type="spellEnd"/>
          </w:p>
        </w:tc>
      </w:tr>
      <w:tr w:rsidR="00F56766" w:rsidRPr="00057099" w14:paraId="695BD66F" w14:textId="77777777" w:rsidTr="001A509E">
        <w:tc>
          <w:tcPr>
            <w:tcW w:w="2948" w:type="dxa"/>
          </w:tcPr>
          <w:p w14:paraId="0AC4F6E8" w14:textId="77777777" w:rsidR="00F56766" w:rsidRPr="00057099" w:rsidRDefault="00F56766" w:rsidP="001A509E">
            <w:proofErr w:type="spellStart"/>
            <w:r w:rsidRPr="00057099">
              <w:t>onderlager</w:t>
            </w:r>
            <w:proofErr w:type="spellEnd"/>
          </w:p>
        </w:tc>
        <w:tc>
          <w:tcPr>
            <w:tcW w:w="851" w:type="dxa"/>
          </w:tcPr>
          <w:p w14:paraId="4140D502" w14:textId="77777777" w:rsidR="00F56766" w:rsidRPr="00057099" w:rsidRDefault="00F56766" w:rsidP="001A509E">
            <w:pPr>
              <w:jc w:val="right"/>
            </w:pPr>
          </w:p>
        </w:tc>
        <w:tc>
          <w:tcPr>
            <w:tcW w:w="284" w:type="dxa"/>
          </w:tcPr>
          <w:p w14:paraId="6F388670" w14:textId="77777777" w:rsidR="00F56766" w:rsidRPr="00057099" w:rsidRDefault="00F56766" w:rsidP="001A509E">
            <w:r w:rsidRPr="00057099">
              <w:t>:</w:t>
            </w:r>
          </w:p>
        </w:tc>
        <w:tc>
          <w:tcPr>
            <w:tcW w:w="4536" w:type="dxa"/>
          </w:tcPr>
          <w:p w14:paraId="668A7949" w14:textId="77777777" w:rsidR="00F56766" w:rsidRPr="00057099" w:rsidRDefault="00F56766" w:rsidP="001A509E">
            <w:r w:rsidRPr="00057099">
              <w:t>centreerlager voor radiale belasting, uitgevoerd met kunststof blokken (</w:t>
            </w:r>
            <w:proofErr w:type="spellStart"/>
            <w:r w:rsidRPr="00057099">
              <w:t>nastelbaar</w:t>
            </w:r>
            <w:proofErr w:type="spellEnd"/>
            <w:r w:rsidRPr="00057099">
              <w:t xml:space="preserve">) in stalen </w:t>
            </w:r>
            <w:proofErr w:type="spellStart"/>
            <w:r w:rsidRPr="00057099">
              <w:t>lagerhuis</w:t>
            </w:r>
            <w:proofErr w:type="spellEnd"/>
            <w:r w:rsidRPr="00057099">
              <w:t>.</w:t>
            </w:r>
          </w:p>
        </w:tc>
      </w:tr>
      <w:tr w:rsidR="00F56766" w:rsidRPr="00057099" w14:paraId="52D648AF" w14:textId="77777777" w:rsidTr="001A509E">
        <w:tc>
          <w:tcPr>
            <w:tcW w:w="2948" w:type="dxa"/>
          </w:tcPr>
          <w:p w14:paraId="033E5644" w14:textId="77777777" w:rsidR="00F56766" w:rsidRPr="00057099" w:rsidRDefault="00F56766" w:rsidP="001A509E"/>
        </w:tc>
        <w:tc>
          <w:tcPr>
            <w:tcW w:w="851" w:type="dxa"/>
          </w:tcPr>
          <w:p w14:paraId="09801E70" w14:textId="77777777" w:rsidR="00F56766" w:rsidRPr="00057099" w:rsidRDefault="00F56766" w:rsidP="001A509E">
            <w:pPr>
              <w:jc w:val="right"/>
            </w:pPr>
          </w:p>
        </w:tc>
        <w:tc>
          <w:tcPr>
            <w:tcW w:w="284" w:type="dxa"/>
          </w:tcPr>
          <w:p w14:paraId="131C56DB" w14:textId="77777777" w:rsidR="00F56766" w:rsidRPr="00057099" w:rsidRDefault="00F56766" w:rsidP="001A509E"/>
        </w:tc>
        <w:tc>
          <w:tcPr>
            <w:tcW w:w="4536" w:type="dxa"/>
          </w:tcPr>
          <w:p w14:paraId="413CC174" w14:textId="77777777" w:rsidR="00F56766" w:rsidRPr="00057099" w:rsidRDefault="00F56766" w:rsidP="001A509E">
            <w:r w:rsidRPr="00057099">
              <w:t>Lagerhuis bevestigd op betonconstructie en voorzien van doorvoeringen voor aanvoerpijp.</w:t>
            </w:r>
          </w:p>
        </w:tc>
      </w:tr>
      <w:tr w:rsidR="00F56766" w:rsidRPr="00057099" w14:paraId="29FEDDD7" w14:textId="77777777" w:rsidTr="001A509E">
        <w:tc>
          <w:tcPr>
            <w:tcW w:w="2948" w:type="dxa"/>
          </w:tcPr>
          <w:p w14:paraId="01AF32F3" w14:textId="77777777" w:rsidR="00F56766" w:rsidRPr="00057099" w:rsidRDefault="00F56766" w:rsidP="001A509E"/>
        </w:tc>
        <w:tc>
          <w:tcPr>
            <w:tcW w:w="851" w:type="dxa"/>
          </w:tcPr>
          <w:p w14:paraId="394251CB" w14:textId="77777777" w:rsidR="00F56766" w:rsidRPr="00057099" w:rsidRDefault="00F56766" w:rsidP="001A509E">
            <w:pPr>
              <w:jc w:val="right"/>
            </w:pPr>
          </w:p>
        </w:tc>
        <w:tc>
          <w:tcPr>
            <w:tcW w:w="284" w:type="dxa"/>
          </w:tcPr>
          <w:p w14:paraId="4048B775" w14:textId="77777777" w:rsidR="00F56766" w:rsidRPr="00057099" w:rsidRDefault="00F56766" w:rsidP="001A509E"/>
        </w:tc>
        <w:tc>
          <w:tcPr>
            <w:tcW w:w="4536" w:type="dxa"/>
          </w:tcPr>
          <w:p w14:paraId="40B2E4C3" w14:textId="77777777" w:rsidR="00F56766" w:rsidRPr="00057099" w:rsidRDefault="00F56766" w:rsidP="001A509E">
            <w:r w:rsidRPr="00057099">
              <w:t>Lagering verwisselbaar zonder demontage roerwerk.</w:t>
            </w:r>
          </w:p>
        </w:tc>
      </w:tr>
      <w:tr w:rsidR="00F56766" w:rsidRPr="00057099" w14:paraId="08E07522" w14:textId="77777777" w:rsidTr="001A509E">
        <w:tc>
          <w:tcPr>
            <w:tcW w:w="2948" w:type="dxa"/>
          </w:tcPr>
          <w:p w14:paraId="31914225" w14:textId="77777777" w:rsidR="00F56766" w:rsidRPr="00057099" w:rsidRDefault="00F56766" w:rsidP="001A509E">
            <w:r w:rsidRPr="00057099">
              <w:t xml:space="preserve">aanvoersleuven in centrale </w:t>
            </w:r>
            <w:proofErr w:type="spellStart"/>
            <w:r w:rsidRPr="00057099">
              <w:t>pijpas</w:t>
            </w:r>
            <w:proofErr w:type="spellEnd"/>
          </w:p>
        </w:tc>
        <w:tc>
          <w:tcPr>
            <w:tcW w:w="851" w:type="dxa"/>
          </w:tcPr>
          <w:p w14:paraId="2CA35265" w14:textId="77777777" w:rsidR="00F56766" w:rsidRPr="00057099" w:rsidRDefault="00F56766" w:rsidP="001A509E">
            <w:pPr>
              <w:jc w:val="right"/>
            </w:pPr>
          </w:p>
        </w:tc>
        <w:tc>
          <w:tcPr>
            <w:tcW w:w="284" w:type="dxa"/>
          </w:tcPr>
          <w:p w14:paraId="109CB513" w14:textId="77777777" w:rsidR="00F56766" w:rsidRPr="00057099" w:rsidRDefault="00F56766" w:rsidP="001A509E">
            <w:r w:rsidRPr="00057099">
              <w:t>:</w:t>
            </w:r>
          </w:p>
        </w:tc>
        <w:tc>
          <w:tcPr>
            <w:tcW w:w="4536" w:type="dxa"/>
          </w:tcPr>
          <w:p w14:paraId="66DB5F35" w14:textId="77777777" w:rsidR="00F56766" w:rsidRPr="00057099" w:rsidRDefault="00F56766" w:rsidP="001A509E">
            <w:r w:rsidRPr="00057099">
              <w:t>zodanig gedimensioneerd dat uitstroming gelijkmatig over de tankoppervlakte wordt verdeeld en dat de uitstroomsnelheid maximaal 0,05 m/s bedraagt</w:t>
            </w:r>
          </w:p>
        </w:tc>
      </w:tr>
      <w:tr w:rsidR="00F56766" w:rsidRPr="00057099" w14:paraId="52CC0B7A" w14:textId="77777777" w:rsidTr="001A509E">
        <w:tc>
          <w:tcPr>
            <w:tcW w:w="2948" w:type="dxa"/>
          </w:tcPr>
          <w:p w14:paraId="25FA5D04" w14:textId="77777777" w:rsidR="00F56766" w:rsidRPr="00057099" w:rsidRDefault="00F56766" w:rsidP="001A509E">
            <w:r w:rsidRPr="00057099">
              <w:t>aanvoerpijp</w:t>
            </w:r>
          </w:p>
        </w:tc>
        <w:tc>
          <w:tcPr>
            <w:tcW w:w="851" w:type="dxa"/>
          </w:tcPr>
          <w:p w14:paraId="10CF16C2" w14:textId="77777777" w:rsidR="00F56766" w:rsidRPr="00057099" w:rsidRDefault="00F56766" w:rsidP="001A509E">
            <w:pPr>
              <w:jc w:val="right"/>
            </w:pPr>
          </w:p>
        </w:tc>
        <w:tc>
          <w:tcPr>
            <w:tcW w:w="284" w:type="dxa"/>
          </w:tcPr>
          <w:p w14:paraId="73A8BBB5" w14:textId="77777777" w:rsidR="00F56766" w:rsidRPr="00057099" w:rsidRDefault="00F56766" w:rsidP="001A509E">
            <w:r w:rsidRPr="00057099">
              <w:t>:</w:t>
            </w:r>
          </w:p>
        </w:tc>
        <w:tc>
          <w:tcPr>
            <w:tcW w:w="4536" w:type="dxa"/>
          </w:tcPr>
          <w:p w14:paraId="2B36078A" w14:textId="0AB9F0B8" w:rsidR="00F56766" w:rsidRPr="00057099" w:rsidRDefault="00397A58" w:rsidP="001A509E">
            <w:r w:rsidRPr="00057099">
              <w:t>conform huidige situatie handhaven</w:t>
            </w:r>
          </w:p>
        </w:tc>
      </w:tr>
      <w:tr w:rsidR="00F56766" w:rsidRPr="00057099" w14:paraId="26CD88A5" w14:textId="77777777" w:rsidTr="001A509E">
        <w:tc>
          <w:tcPr>
            <w:tcW w:w="2948" w:type="dxa"/>
          </w:tcPr>
          <w:p w14:paraId="78E1390F" w14:textId="77777777" w:rsidR="00F56766" w:rsidRPr="00057099" w:rsidRDefault="00F56766" w:rsidP="001A509E">
            <w:r w:rsidRPr="00057099">
              <w:t>kraag</w:t>
            </w:r>
          </w:p>
        </w:tc>
        <w:tc>
          <w:tcPr>
            <w:tcW w:w="851" w:type="dxa"/>
          </w:tcPr>
          <w:p w14:paraId="7356EA4F" w14:textId="77777777" w:rsidR="00F56766" w:rsidRPr="00057099" w:rsidRDefault="00F56766" w:rsidP="001A509E">
            <w:pPr>
              <w:jc w:val="right"/>
            </w:pPr>
          </w:p>
        </w:tc>
        <w:tc>
          <w:tcPr>
            <w:tcW w:w="284" w:type="dxa"/>
          </w:tcPr>
          <w:p w14:paraId="6867CE42" w14:textId="77777777" w:rsidR="00F56766" w:rsidRPr="00057099" w:rsidRDefault="00F56766" w:rsidP="001A509E">
            <w:r w:rsidRPr="00057099">
              <w:t>:</w:t>
            </w:r>
          </w:p>
        </w:tc>
        <w:tc>
          <w:tcPr>
            <w:tcW w:w="4536" w:type="dxa"/>
          </w:tcPr>
          <w:p w14:paraId="7160BA07" w14:textId="77777777" w:rsidR="00F56766" w:rsidRPr="00057099" w:rsidRDefault="00F56766" w:rsidP="001A509E">
            <w:r w:rsidRPr="00057099">
              <w:t xml:space="preserve">op centrale </w:t>
            </w:r>
            <w:proofErr w:type="spellStart"/>
            <w:r w:rsidRPr="00057099">
              <w:t>pijpas</w:t>
            </w:r>
            <w:proofErr w:type="spellEnd"/>
            <w:r w:rsidRPr="00057099">
              <w:t xml:space="preserve"> t.b.v. stankslot nabij doorvoering afdekking</w:t>
            </w:r>
          </w:p>
        </w:tc>
      </w:tr>
      <w:tr w:rsidR="00F56766" w:rsidRPr="00057099" w14:paraId="4147166E" w14:textId="77777777" w:rsidTr="001A509E">
        <w:tc>
          <w:tcPr>
            <w:tcW w:w="2948" w:type="dxa"/>
          </w:tcPr>
          <w:p w14:paraId="35FFDD36" w14:textId="77777777" w:rsidR="00F56766" w:rsidRPr="00057099" w:rsidRDefault="00F56766" w:rsidP="001A509E">
            <w:r w:rsidRPr="00057099">
              <w:t>bovenkant indikstaven</w:t>
            </w:r>
          </w:p>
        </w:tc>
        <w:tc>
          <w:tcPr>
            <w:tcW w:w="851" w:type="dxa"/>
          </w:tcPr>
          <w:p w14:paraId="33D62E18" w14:textId="77777777" w:rsidR="00F56766" w:rsidRPr="00057099" w:rsidRDefault="00F56766" w:rsidP="001A509E">
            <w:pPr>
              <w:jc w:val="right"/>
            </w:pPr>
          </w:p>
        </w:tc>
        <w:tc>
          <w:tcPr>
            <w:tcW w:w="284" w:type="dxa"/>
          </w:tcPr>
          <w:p w14:paraId="3AB32184" w14:textId="77777777" w:rsidR="00F56766" w:rsidRPr="00057099" w:rsidRDefault="00F56766" w:rsidP="001A509E">
            <w:r w:rsidRPr="00057099">
              <w:t>:</w:t>
            </w:r>
          </w:p>
        </w:tc>
        <w:tc>
          <w:tcPr>
            <w:tcW w:w="4536" w:type="dxa"/>
          </w:tcPr>
          <w:p w14:paraId="051993C8" w14:textId="77777777" w:rsidR="00F56766" w:rsidRPr="00057099" w:rsidRDefault="00F56766" w:rsidP="001A509E">
            <w:r w:rsidRPr="00057099">
              <w:t>tot 100 mm boven waterniveau</w:t>
            </w:r>
          </w:p>
        </w:tc>
      </w:tr>
      <w:tr w:rsidR="00F56766" w:rsidRPr="00057099" w14:paraId="12E5235E" w14:textId="77777777" w:rsidTr="001A509E">
        <w:tc>
          <w:tcPr>
            <w:tcW w:w="2948" w:type="dxa"/>
          </w:tcPr>
          <w:p w14:paraId="5F344B55" w14:textId="77777777" w:rsidR="00F56766" w:rsidRPr="00057099" w:rsidRDefault="00F56766" w:rsidP="001A509E">
            <w:r w:rsidRPr="00057099">
              <w:t>bodemschuivers</w:t>
            </w:r>
          </w:p>
        </w:tc>
        <w:tc>
          <w:tcPr>
            <w:tcW w:w="851" w:type="dxa"/>
          </w:tcPr>
          <w:p w14:paraId="743ADFC1" w14:textId="77777777" w:rsidR="00F56766" w:rsidRPr="00057099" w:rsidRDefault="00F56766" w:rsidP="001A509E">
            <w:pPr>
              <w:jc w:val="right"/>
            </w:pPr>
          </w:p>
        </w:tc>
        <w:tc>
          <w:tcPr>
            <w:tcW w:w="284" w:type="dxa"/>
          </w:tcPr>
          <w:p w14:paraId="11A6F430" w14:textId="77777777" w:rsidR="00F56766" w:rsidRPr="00057099" w:rsidRDefault="00F56766" w:rsidP="001A509E">
            <w:r w:rsidRPr="00057099">
              <w:t>:</w:t>
            </w:r>
          </w:p>
        </w:tc>
        <w:tc>
          <w:tcPr>
            <w:tcW w:w="4536" w:type="dxa"/>
          </w:tcPr>
          <w:p w14:paraId="4CF29FB1" w14:textId="77777777" w:rsidR="00F56766" w:rsidRPr="00057099" w:rsidRDefault="00F56766" w:rsidP="001A509E">
            <w:proofErr w:type="spellStart"/>
            <w:r w:rsidRPr="00057099">
              <w:t>jalouzieschuivers</w:t>
            </w:r>
            <w:proofErr w:type="spellEnd"/>
            <w:r w:rsidRPr="00057099">
              <w:t>, onder 45° met de schuiverarm, verspringend aangebracht</w:t>
            </w:r>
          </w:p>
        </w:tc>
      </w:tr>
      <w:tr w:rsidR="00F56766" w:rsidRPr="00057099" w14:paraId="00F6B60E" w14:textId="77777777" w:rsidTr="001A509E">
        <w:tc>
          <w:tcPr>
            <w:tcW w:w="2948" w:type="dxa"/>
          </w:tcPr>
          <w:p w14:paraId="7B8A8D5C" w14:textId="77777777" w:rsidR="00F56766" w:rsidRPr="00057099" w:rsidRDefault="00F56766" w:rsidP="001A509E">
            <w:r w:rsidRPr="00057099">
              <w:t>hoogte bodemschuivers</w:t>
            </w:r>
          </w:p>
        </w:tc>
        <w:tc>
          <w:tcPr>
            <w:tcW w:w="851" w:type="dxa"/>
          </w:tcPr>
          <w:p w14:paraId="0D5DF5D1" w14:textId="77777777" w:rsidR="00F56766" w:rsidRPr="00057099" w:rsidRDefault="00F56766" w:rsidP="001A509E">
            <w:pPr>
              <w:jc w:val="right"/>
            </w:pPr>
            <w:r w:rsidRPr="00057099">
              <w:t>mm</w:t>
            </w:r>
          </w:p>
        </w:tc>
        <w:tc>
          <w:tcPr>
            <w:tcW w:w="284" w:type="dxa"/>
          </w:tcPr>
          <w:p w14:paraId="68ABFBE9" w14:textId="77777777" w:rsidR="00F56766" w:rsidRPr="00057099" w:rsidRDefault="00F56766" w:rsidP="001A509E">
            <w:r w:rsidRPr="00057099">
              <w:t>:</w:t>
            </w:r>
          </w:p>
        </w:tc>
        <w:tc>
          <w:tcPr>
            <w:tcW w:w="4536" w:type="dxa"/>
          </w:tcPr>
          <w:p w14:paraId="28EC0132" w14:textId="77777777" w:rsidR="00F56766" w:rsidRPr="00057099" w:rsidRDefault="00F56766" w:rsidP="001A509E"/>
        </w:tc>
      </w:tr>
      <w:tr w:rsidR="00F56766" w:rsidRPr="00057099" w14:paraId="4B2AF9E7" w14:textId="77777777" w:rsidTr="001A509E">
        <w:tc>
          <w:tcPr>
            <w:tcW w:w="2948" w:type="dxa"/>
          </w:tcPr>
          <w:p w14:paraId="13B2F73A" w14:textId="77777777" w:rsidR="00F56766" w:rsidRPr="00057099" w:rsidRDefault="00F56766" w:rsidP="001A509E">
            <w:r w:rsidRPr="00057099">
              <w:t>slibgootschuivers</w:t>
            </w:r>
          </w:p>
        </w:tc>
        <w:tc>
          <w:tcPr>
            <w:tcW w:w="851" w:type="dxa"/>
          </w:tcPr>
          <w:p w14:paraId="53C33221" w14:textId="77777777" w:rsidR="00F56766" w:rsidRPr="00057099" w:rsidRDefault="00F56766" w:rsidP="001A509E">
            <w:pPr>
              <w:jc w:val="right"/>
            </w:pPr>
          </w:p>
        </w:tc>
        <w:tc>
          <w:tcPr>
            <w:tcW w:w="284" w:type="dxa"/>
          </w:tcPr>
          <w:p w14:paraId="0266FAF7" w14:textId="77777777" w:rsidR="00F56766" w:rsidRPr="00057099" w:rsidRDefault="00F56766" w:rsidP="001A509E">
            <w:r w:rsidRPr="00057099">
              <w:t>:</w:t>
            </w:r>
          </w:p>
        </w:tc>
        <w:tc>
          <w:tcPr>
            <w:tcW w:w="4536" w:type="dxa"/>
          </w:tcPr>
          <w:p w14:paraId="43B67ECB" w14:textId="77777777" w:rsidR="00F56766" w:rsidRPr="00057099" w:rsidRDefault="00F56766" w:rsidP="001A509E">
            <w:r w:rsidRPr="00057099">
              <w:t>2 stuks, bevestigd aan de roerwerkconstructie</w:t>
            </w:r>
          </w:p>
        </w:tc>
      </w:tr>
      <w:tr w:rsidR="00F56766" w:rsidRPr="00057099" w14:paraId="3B486F3C" w14:textId="77777777" w:rsidTr="001A509E">
        <w:tc>
          <w:tcPr>
            <w:tcW w:w="2948" w:type="dxa"/>
          </w:tcPr>
          <w:p w14:paraId="4AC200B0" w14:textId="77777777" w:rsidR="00F56766" w:rsidRPr="00057099" w:rsidRDefault="00F56766" w:rsidP="001A509E">
            <w:r w:rsidRPr="00057099">
              <w:t>materialen</w:t>
            </w:r>
          </w:p>
        </w:tc>
        <w:tc>
          <w:tcPr>
            <w:tcW w:w="851" w:type="dxa"/>
          </w:tcPr>
          <w:p w14:paraId="0FA13DC0" w14:textId="77777777" w:rsidR="00F56766" w:rsidRPr="00057099" w:rsidRDefault="00F56766" w:rsidP="001A509E">
            <w:pPr>
              <w:jc w:val="right"/>
            </w:pPr>
          </w:p>
        </w:tc>
        <w:tc>
          <w:tcPr>
            <w:tcW w:w="284" w:type="dxa"/>
          </w:tcPr>
          <w:p w14:paraId="37CAB21D" w14:textId="77777777" w:rsidR="00F56766" w:rsidRPr="00057099" w:rsidRDefault="00F56766" w:rsidP="001A509E">
            <w:r w:rsidRPr="00057099">
              <w:t>:</w:t>
            </w:r>
          </w:p>
        </w:tc>
        <w:tc>
          <w:tcPr>
            <w:tcW w:w="4536" w:type="dxa"/>
          </w:tcPr>
          <w:p w14:paraId="761FC152" w14:textId="77777777" w:rsidR="00F56766" w:rsidRPr="00057099" w:rsidRDefault="00F56766" w:rsidP="001A509E">
            <w:r w:rsidRPr="00057099">
              <w:t xml:space="preserve">S235JR </w:t>
            </w:r>
          </w:p>
        </w:tc>
      </w:tr>
    </w:tbl>
    <w:p w14:paraId="64E021CB" w14:textId="2A43BD64" w:rsidR="00F56766" w:rsidRPr="00057099" w:rsidRDefault="00F56766" w:rsidP="005B35B1">
      <w:pPr>
        <w:pStyle w:val="Heading2"/>
        <w:numPr>
          <w:ilvl w:val="1"/>
          <w:numId w:val="14"/>
        </w:numPr>
      </w:pPr>
      <w:bookmarkStart w:id="227" w:name="_Toc43891145"/>
      <w:bookmarkStart w:id="228" w:name="_Toc54965567"/>
      <w:r w:rsidRPr="00057099">
        <w:t>Aandrijving ruimerroerwerk</w:t>
      </w:r>
      <w:bookmarkEnd w:id="227"/>
      <w:bookmarkEnd w:id="228"/>
    </w:p>
    <w:p w14:paraId="057D5027" w14:textId="03C56F5C" w:rsidR="00F56766" w:rsidRPr="00057099" w:rsidRDefault="00F56766" w:rsidP="006028B5">
      <w:pPr>
        <w:pStyle w:val="Heading3"/>
      </w:pPr>
      <w:r w:rsidRPr="00057099">
        <w:t xml:space="preserve"> Hoofdgegevens aandrijving</w:t>
      </w:r>
    </w:p>
    <w:tbl>
      <w:tblPr>
        <w:tblW w:w="0" w:type="auto"/>
        <w:tblLayout w:type="fixed"/>
        <w:tblLook w:val="01E0" w:firstRow="1" w:lastRow="1" w:firstColumn="1" w:lastColumn="1" w:noHBand="0" w:noVBand="0"/>
      </w:tblPr>
      <w:tblGrid>
        <w:gridCol w:w="2948"/>
        <w:gridCol w:w="851"/>
        <w:gridCol w:w="284"/>
        <w:gridCol w:w="4536"/>
      </w:tblGrid>
      <w:tr w:rsidR="00F56766" w:rsidRPr="00057099" w14:paraId="777A0FEF" w14:textId="77777777" w:rsidTr="001A509E">
        <w:tc>
          <w:tcPr>
            <w:tcW w:w="2948" w:type="dxa"/>
          </w:tcPr>
          <w:p w14:paraId="33788EC2" w14:textId="77777777" w:rsidR="00F56766" w:rsidRPr="00057099" w:rsidRDefault="00F56766" w:rsidP="001A509E">
            <w:r w:rsidRPr="00057099">
              <w:t>systeem</w:t>
            </w:r>
          </w:p>
        </w:tc>
        <w:tc>
          <w:tcPr>
            <w:tcW w:w="851" w:type="dxa"/>
          </w:tcPr>
          <w:p w14:paraId="330970DC" w14:textId="77777777" w:rsidR="00F56766" w:rsidRPr="00057099" w:rsidRDefault="00F56766" w:rsidP="001A509E">
            <w:pPr>
              <w:jc w:val="right"/>
            </w:pPr>
          </w:p>
        </w:tc>
        <w:tc>
          <w:tcPr>
            <w:tcW w:w="284" w:type="dxa"/>
          </w:tcPr>
          <w:p w14:paraId="0C3B6D3C" w14:textId="77777777" w:rsidR="00F56766" w:rsidRPr="00057099" w:rsidRDefault="00F56766" w:rsidP="001A509E">
            <w:r w:rsidRPr="00057099">
              <w:t>:</w:t>
            </w:r>
          </w:p>
        </w:tc>
        <w:tc>
          <w:tcPr>
            <w:tcW w:w="4536" w:type="dxa"/>
          </w:tcPr>
          <w:p w14:paraId="5EDA4AF2" w14:textId="77777777" w:rsidR="00F56766" w:rsidRPr="00057099" w:rsidRDefault="00F56766" w:rsidP="001A509E">
            <w:proofErr w:type="spellStart"/>
            <w:r w:rsidRPr="00057099">
              <w:t>middenaandrijving</w:t>
            </w:r>
            <w:proofErr w:type="spellEnd"/>
            <w:r w:rsidRPr="00057099">
              <w:t xml:space="preserve"> op centrale </w:t>
            </w:r>
            <w:proofErr w:type="spellStart"/>
            <w:r w:rsidRPr="00057099">
              <w:t>pijpas</w:t>
            </w:r>
            <w:proofErr w:type="spellEnd"/>
            <w:r w:rsidRPr="00057099">
              <w:t xml:space="preserve"> roerwerk</w:t>
            </w:r>
          </w:p>
        </w:tc>
      </w:tr>
      <w:tr w:rsidR="00F56766" w:rsidRPr="00057099" w14:paraId="042E8AE2" w14:textId="77777777" w:rsidTr="001A509E">
        <w:tc>
          <w:tcPr>
            <w:tcW w:w="2948" w:type="dxa"/>
          </w:tcPr>
          <w:p w14:paraId="20C244DA" w14:textId="77777777" w:rsidR="00F56766" w:rsidRPr="00057099" w:rsidRDefault="00F56766" w:rsidP="001A509E">
            <w:r w:rsidRPr="00057099">
              <w:t>hoofdbestanddelen</w:t>
            </w:r>
          </w:p>
        </w:tc>
        <w:tc>
          <w:tcPr>
            <w:tcW w:w="851" w:type="dxa"/>
          </w:tcPr>
          <w:p w14:paraId="57D830F1" w14:textId="77777777" w:rsidR="00F56766" w:rsidRPr="00057099" w:rsidRDefault="00F56766" w:rsidP="001A509E">
            <w:pPr>
              <w:jc w:val="right"/>
            </w:pPr>
          </w:p>
        </w:tc>
        <w:tc>
          <w:tcPr>
            <w:tcW w:w="284" w:type="dxa"/>
          </w:tcPr>
          <w:p w14:paraId="1BDA6DE9" w14:textId="77777777" w:rsidR="00F56766" w:rsidRPr="00057099" w:rsidRDefault="00F56766" w:rsidP="001A509E">
            <w:r w:rsidRPr="00057099">
              <w:t>:</w:t>
            </w:r>
          </w:p>
        </w:tc>
        <w:tc>
          <w:tcPr>
            <w:tcW w:w="4536" w:type="dxa"/>
          </w:tcPr>
          <w:p w14:paraId="25B74DC0"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motorreductor</w:t>
            </w:r>
          </w:p>
        </w:tc>
      </w:tr>
      <w:tr w:rsidR="00F56766" w:rsidRPr="00057099" w14:paraId="411928CA" w14:textId="77777777" w:rsidTr="001A509E">
        <w:tc>
          <w:tcPr>
            <w:tcW w:w="2948" w:type="dxa"/>
          </w:tcPr>
          <w:p w14:paraId="0892A233" w14:textId="77777777" w:rsidR="00F56766" w:rsidRPr="00057099" w:rsidRDefault="00F56766" w:rsidP="001A509E"/>
        </w:tc>
        <w:tc>
          <w:tcPr>
            <w:tcW w:w="851" w:type="dxa"/>
          </w:tcPr>
          <w:p w14:paraId="7C652470" w14:textId="77777777" w:rsidR="00F56766" w:rsidRPr="00057099" w:rsidRDefault="00F56766" w:rsidP="001A509E">
            <w:pPr>
              <w:jc w:val="right"/>
            </w:pPr>
          </w:p>
        </w:tc>
        <w:tc>
          <w:tcPr>
            <w:tcW w:w="284" w:type="dxa"/>
          </w:tcPr>
          <w:p w14:paraId="4F33D971" w14:textId="77777777" w:rsidR="00F56766" w:rsidRPr="00057099" w:rsidRDefault="00F56766" w:rsidP="001A509E"/>
        </w:tc>
        <w:tc>
          <w:tcPr>
            <w:tcW w:w="4536" w:type="dxa"/>
          </w:tcPr>
          <w:p w14:paraId="1329AE87"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tandwieltransmissie</w:t>
            </w:r>
          </w:p>
        </w:tc>
      </w:tr>
      <w:tr w:rsidR="00F56766" w:rsidRPr="00057099" w14:paraId="2B2C2995" w14:textId="77777777" w:rsidTr="001A509E">
        <w:tc>
          <w:tcPr>
            <w:tcW w:w="2948" w:type="dxa"/>
          </w:tcPr>
          <w:p w14:paraId="7D3EAC9D" w14:textId="77777777" w:rsidR="00F56766" w:rsidRPr="00057099" w:rsidRDefault="00F56766" w:rsidP="001A509E">
            <w:r w:rsidRPr="00057099">
              <w:t>ontwerp en berekening</w:t>
            </w:r>
          </w:p>
        </w:tc>
        <w:tc>
          <w:tcPr>
            <w:tcW w:w="851" w:type="dxa"/>
          </w:tcPr>
          <w:p w14:paraId="6870FE11" w14:textId="77777777" w:rsidR="00F56766" w:rsidRPr="00057099" w:rsidRDefault="00F56766" w:rsidP="001A509E">
            <w:pPr>
              <w:jc w:val="right"/>
            </w:pPr>
          </w:p>
        </w:tc>
        <w:tc>
          <w:tcPr>
            <w:tcW w:w="284" w:type="dxa"/>
          </w:tcPr>
          <w:p w14:paraId="51CFB5E8" w14:textId="77777777" w:rsidR="00F56766" w:rsidRPr="00057099" w:rsidRDefault="00F56766" w:rsidP="001A509E">
            <w:r w:rsidRPr="00057099">
              <w:t>:</w:t>
            </w:r>
          </w:p>
        </w:tc>
        <w:tc>
          <w:tcPr>
            <w:tcW w:w="4536" w:type="dxa"/>
          </w:tcPr>
          <w:p w14:paraId="2882560E" w14:textId="77777777" w:rsidR="00F56766" w:rsidRPr="00057099" w:rsidRDefault="00F56766" w:rsidP="001A509E">
            <w:r w:rsidRPr="00057099">
              <w:t xml:space="preserve">belastingcombinatie 3 </w:t>
            </w:r>
          </w:p>
        </w:tc>
      </w:tr>
      <w:tr w:rsidR="00F56766" w:rsidRPr="00057099" w14:paraId="0023AF96" w14:textId="77777777" w:rsidTr="001A509E">
        <w:tc>
          <w:tcPr>
            <w:tcW w:w="2948" w:type="dxa"/>
          </w:tcPr>
          <w:p w14:paraId="58441271" w14:textId="77777777" w:rsidR="00F56766" w:rsidRPr="00057099" w:rsidRDefault="00F56766" w:rsidP="001A509E">
            <w:r w:rsidRPr="00057099">
              <w:t>omtreksnelheid</w:t>
            </w:r>
          </w:p>
        </w:tc>
        <w:tc>
          <w:tcPr>
            <w:tcW w:w="851" w:type="dxa"/>
          </w:tcPr>
          <w:p w14:paraId="468466AC" w14:textId="77777777" w:rsidR="00F56766" w:rsidRPr="00057099" w:rsidRDefault="00F56766" w:rsidP="001A509E">
            <w:pPr>
              <w:jc w:val="right"/>
            </w:pPr>
            <w:r w:rsidRPr="00057099">
              <w:t>m/s</w:t>
            </w:r>
          </w:p>
        </w:tc>
        <w:tc>
          <w:tcPr>
            <w:tcW w:w="284" w:type="dxa"/>
          </w:tcPr>
          <w:p w14:paraId="6063A45B" w14:textId="77777777" w:rsidR="00F56766" w:rsidRPr="00057099" w:rsidRDefault="00F56766" w:rsidP="001A509E">
            <w:r w:rsidRPr="00057099">
              <w:t>:</w:t>
            </w:r>
          </w:p>
        </w:tc>
        <w:tc>
          <w:tcPr>
            <w:tcW w:w="4536" w:type="dxa"/>
          </w:tcPr>
          <w:p w14:paraId="69A52906" w14:textId="77777777" w:rsidR="00F56766" w:rsidRPr="00057099" w:rsidRDefault="00F56766" w:rsidP="001A509E">
            <w:r w:rsidRPr="00057099">
              <w:t>0,1</w:t>
            </w:r>
          </w:p>
        </w:tc>
      </w:tr>
      <w:tr w:rsidR="00F56766" w:rsidRPr="00057099" w14:paraId="2F13AB73" w14:textId="77777777" w:rsidTr="001A509E">
        <w:tc>
          <w:tcPr>
            <w:tcW w:w="2948" w:type="dxa"/>
          </w:tcPr>
          <w:p w14:paraId="7413D040" w14:textId="77777777" w:rsidR="00F56766" w:rsidRPr="00057099" w:rsidRDefault="00F56766" w:rsidP="001A509E">
            <w:r w:rsidRPr="00057099">
              <w:t>overbelastingschakelaar</w:t>
            </w:r>
          </w:p>
        </w:tc>
        <w:tc>
          <w:tcPr>
            <w:tcW w:w="851" w:type="dxa"/>
          </w:tcPr>
          <w:p w14:paraId="37292163" w14:textId="77777777" w:rsidR="00F56766" w:rsidRPr="00057099" w:rsidRDefault="00F56766" w:rsidP="001A509E">
            <w:pPr>
              <w:jc w:val="right"/>
            </w:pPr>
          </w:p>
        </w:tc>
        <w:tc>
          <w:tcPr>
            <w:tcW w:w="284" w:type="dxa"/>
          </w:tcPr>
          <w:p w14:paraId="3FF297AD" w14:textId="77777777" w:rsidR="00F56766" w:rsidRPr="00057099" w:rsidRDefault="00F56766" w:rsidP="001A509E">
            <w:r w:rsidRPr="00057099">
              <w:t>:</w:t>
            </w:r>
          </w:p>
        </w:tc>
        <w:tc>
          <w:tcPr>
            <w:tcW w:w="4536" w:type="dxa"/>
          </w:tcPr>
          <w:p w14:paraId="58B190FA" w14:textId="77777777" w:rsidR="00F56766" w:rsidRPr="00057099" w:rsidRDefault="00F56766" w:rsidP="001A509E">
            <w:r w:rsidRPr="00057099">
              <w:t xml:space="preserve">instelbare overbelastingschakelaars aanbrengen voor alarmering en uitschakelen van de aandrijving; de overbelastingschakelaars moeten voorzien zijn van een omschakelcontact met momentfunctie </w:t>
            </w:r>
          </w:p>
        </w:tc>
      </w:tr>
    </w:tbl>
    <w:p w14:paraId="20A53272" w14:textId="77777777" w:rsidR="00F56766" w:rsidRPr="00057099" w:rsidRDefault="00F56766" w:rsidP="00F56766"/>
    <w:p w14:paraId="7C8D06D1" w14:textId="77777777" w:rsidR="00F56766" w:rsidRPr="00057099" w:rsidRDefault="00F56766" w:rsidP="006028B5">
      <w:pPr>
        <w:pStyle w:val="Heading3"/>
      </w:pPr>
      <w:r w:rsidRPr="00057099">
        <w:t xml:space="preserve"> </w:t>
      </w:r>
      <w:r w:rsidRPr="00057099">
        <w:tab/>
        <w:t>Motorreductor</w:t>
      </w:r>
    </w:p>
    <w:tbl>
      <w:tblPr>
        <w:tblW w:w="0" w:type="auto"/>
        <w:tblLayout w:type="fixed"/>
        <w:tblLook w:val="01E0" w:firstRow="1" w:lastRow="1" w:firstColumn="1" w:lastColumn="1" w:noHBand="0" w:noVBand="0"/>
      </w:tblPr>
      <w:tblGrid>
        <w:gridCol w:w="2948"/>
        <w:gridCol w:w="851"/>
        <w:gridCol w:w="284"/>
        <w:gridCol w:w="4536"/>
      </w:tblGrid>
      <w:tr w:rsidR="00F56766" w:rsidRPr="00057099" w14:paraId="637786EF" w14:textId="77777777" w:rsidTr="001A509E">
        <w:tc>
          <w:tcPr>
            <w:tcW w:w="2948" w:type="dxa"/>
          </w:tcPr>
          <w:p w14:paraId="494B8419" w14:textId="77777777" w:rsidR="00F56766" w:rsidRPr="00057099" w:rsidRDefault="00F56766" w:rsidP="001A509E">
            <w:r w:rsidRPr="00057099">
              <w:t>fabrikaat</w:t>
            </w:r>
          </w:p>
        </w:tc>
        <w:tc>
          <w:tcPr>
            <w:tcW w:w="851" w:type="dxa"/>
          </w:tcPr>
          <w:p w14:paraId="71179CCE" w14:textId="77777777" w:rsidR="00F56766" w:rsidRPr="00057099" w:rsidRDefault="00F56766" w:rsidP="001A509E">
            <w:pPr>
              <w:jc w:val="right"/>
            </w:pPr>
          </w:p>
        </w:tc>
        <w:tc>
          <w:tcPr>
            <w:tcW w:w="284" w:type="dxa"/>
          </w:tcPr>
          <w:p w14:paraId="31E76FFE" w14:textId="77777777" w:rsidR="00F56766" w:rsidRPr="00057099" w:rsidRDefault="00F56766" w:rsidP="001A509E">
            <w:r w:rsidRPr="00057099">
              <w:t>:</w:t>
            </w:r>
          </w:p>
        </w:tc>
        <w:tc>
          <w:tcPr>
            <w:tcW w:w="4536" w:type="dxa"/>
          </w:tcPr>
          <w:p w14:paraId="16C01F25" w14:textId="77777777" w:rsidR="00F56766" w:rsidRPr="00057099" w:rsidRDefault="00F56766" w:rsidP="001A509E">
            <w:r w:rsidRPr="00057099">
              <w:t xml:space="preserve">Nord, SEW, </w:t>
            </w:r>
            <w:proofErr w:type="spellStart"/>
            <w:r w:rsidRPr="00057099">
              <w:t>Flender</w:t>
            </w:r>
            <w:proofErr w:type="spellEnd"/>
            <w:r w:rsidRPr="00057099">
              <w:t xml:space="preserve"> of gelijkwaardig</w:t>
            </w:r>
          </w:p>
        </w:tc>
      </w:tr>
      <w:tr w:rsidR="00F56766" w:rsidRPr="00057099" w14:paraId="21E5524C" w14:textId="77777777" w:rsidTr="001A509E">
        <w:tc>
          <w:tcPr>
            <w:tcW w:w="2948" w:type="dxa"/>
          </w:tcPr>
          <w:p w14:paraId="7B807D60" w14:textId="77777777" w:rsidR="00F56766" w:rsidRPr="00057099" w:rsidRDefault="00F56766" w:rsidP="001A509E">
            <w:r w:rsidRPr="00057099">
              <w:t>type</w:t>
            </w:r>
          </w:p>
        </w:tc>
        <w:tc>
          <w:tcPr>
            <w:tcW w:w="851" w:type="dxa"/>
          </w:tcPr>
          <w:p w14:paraId="0B56C410" w14:textId="77777777" w:rsidR="00F56766" w:rsidRPr="00057099" w:rsidRDefault="00F56766" w:rsidP="001A509E">
            <w:pPr>
              <w:jc w:val="right"/>
            </w:pPr>
          </w:p>
        </w:tc>
        <w:tc>
          <w:tcPr>
            <w:tcW w:w="284" w:type="dxa"/>
          </w:tcPr>
          <w:p w14:paraId="1AAC5AC7" w14:textId="77777777" w:rsidR="00F56766" w:rsidRPr="00057099" w:rsidRDefault="00F56766" w:rsidP="001A509E">
            <w:r w:rsidRPr="00057099">
              <w:t>:</w:t>
            </w:r>
          </w:p>
        </w:tc>
        <w:tc>
          <w:tcPr>
            <w:tcW w:w="4536" w:type="dxa"/>
          </w:tcPr>
          <w:p w14:paraId="61234A46" w14:textId="77777777" w:rsidR="00F56766" w:rsidRPr="00057099" w:rsidRDefault="00F56766" w:rsidP="001A509E"/>
        </w:tc>
      </w:tr>
      <w:tr w:rsidR="00F56766" w:rsidRPr="00057099" w14:paraId="6A385A86" w14:textId="77777777" w:rsidTr="001A509E">
        <w:tc>
          <w:tcPr>
            <w:tcW w:w="2948" w:type="dxa"/>
          </w:tcPr>
          <w:p w14:paraId="7592F28A" w14:textId="77777777" w:rsidR="00F56766" w:rsidRPr="00057099" w:rsidRDefault="00F56766" w:rsidP="001A509E">
            <w:r w:rsidRPr="00057099">
              <w:t>toerental in/uit</w:t>
            </w:r>
          </w:p>
        </w:tc>
        <w:tc>
          <w:tcPr>
            <w:tcW w:w="851" w:type="dxa"/>
          </w:tcPr>
          <w:p w14:paraId="216F9C89" w14:textId="77777777" w:rsidR="00F56766" w:rsidRPr="00057099" w:rsidRDefault="00F56766" w:rsidP="001A509E">
            <w:pPr>
              <w:jc w:val="right"/>
            </w:pPr>
            <w:r w:rsidRPr="00057099">
              <w:t>min.</w:t>
            </w:r>
            <w:r w:rsidRPr="00057099">
              <w:rPr>
                <w:vertAlign w:val="superscript"/>
              </w:rPr>
              <w:noBreakHyphen/>
              <w:t>1</w:t>
            </w:r>
          </w:p>
        </w:tc>
        <w:tc>
          <w:tcPr>
            <w:tcW w:w="284" w:type="dxa"/>
          </w:tcPr>
          <w:p w14:paraId="51D4E5BF" w14:textId="77777777" w:rsidR="00F56766" w:rsidRPr="00057099" w:rsidRDefault="00F56766" w:rsidP="001A509E">
            <w:r w:rsidRPr="00057099">
              <w:t>:</w:t>
            </w:r>
          </w:p>
        </w:tc>
        <w:tc>
          <w:tcPr>
            <w:tcW w:w="4536" w:type="dxa"/>
          </w:tcPr>
          <w:p w14:paraId="6F7EB024" w14:textId="77777777" w:rsidR="00F56766" w:rsidRPr="00057099" w:rsidRDefault="00F56766" w:rsidP="001A509E">
            <w:pPr>
              <w:tabs>
                <w:tab w:val="left" w:pos="567"/>
              </w:tabs>
            </w:pPr>
            <w:r w:rsidRPr="00057099">
              <w:tab/>
              <w:t>(</w:t>
            </w:r>
            <w:r w:rsidRPr="00057099">
              <w:sym w:font="Symbol" w:char="F0A3"/>
            </w:r>
            <w:r w:rsidRPr="00057099">
              <w:t xml:space="preserve"> 1500)</w:t>
            </w:r>
          </w:p>
        </w:tc>
      </w:tr>
      <w:tr w:rsidR="00F56766" w:rsidRPr="00057099" w14:paraId="23AB0290" w14:textId="77777777" w:rsidTr="001A509E">
        <w:tc>
          <w:tcPr>
            <w:tcW w:w="2948" w:type="dxa"/>
          </w:tcPr>
          <w:p w14:paraId="0EF5B3DB" w14:textId="77777777" w:rsidR="00F56766" w:rsidRPr="00057099" w:rsidRDefault="00F56766" w:rsidP="001A509E">
            <w:r w:rsidRPr="00057099">
              <w:t>geïnstalleerd vermogen</w:t>
            </w:r>
          </w:p>
        </w:tc>
        <w:tc>
          <w:tcPr>
            <w:tcW w:w="851" w:type="dxa"/>
          </w:tcPr>
          <w:p w14:paraId="03017EA0" w14:textId="77777777" w:rsidR="00F56766" w:rsidRPr="00057099" w:rsidRDefault="00F56766" w:rsidP="001A509E">
            <w:pPr>
              <w:jc w:val="right"/>
            </w:pPr>
            <w:r w:rsidRPr="00057099">
              <w:t>kW</w:t>
            </w:r>
          </w:p>
        </w:tc>
        <w:tc>
          <w:tcPr>
            <w:tcW w:w="284" w:type="dxa"/>
          </w:tcPr>
          <w:p w14:paraId="6B637E17" w14:textId="77777777" w:rsidR="00F56766" w:rsidRPr="00057099" w:rsidRDefault="00F56766" w:rsidP="001A509E">
            <w:r w:rsidRPr="00057099">
              <w:t>:</w:t>
            </w:r>
          </w:p>
        </w:tc>
        <w:tc>
          <w:tcPr>
            <w:tcW w:w="4536" w:type="dxa"/>
          </w:tcPr>
          <w:p w14:paraId="62E91A83" w14:textId="77777777" w:rsidR="00F56766" w:rsidRPr="00057099" w:rsidRDefault="00F56766" w:rsidP="001A509E"/>
        </w:tc>
      </w:tr>
      <w:tr w:rsidR="00F56766" w:rsidRPr="00057099" w14:paraId="66A6A958" w14:textId="77777777" w:rsidTr="001A509E">
        <w:tc>
          <w:tcPr>
            <w:tcW w:w="2948" w:type="dxa"/>
          </w:tcPr>
          <w:p w14:paraId="728E0229" w14:textId="77777777" w:rsidR="00F56766" w:rsidRPr="00057099" w:rsidRDefault="00F56766" w:rsidP="001A509E">
            <w:r w:rsidRPr="00057099">
              <w:t>spanning</w:t>
            </w:r>
          </w:p>
        </w:tc>
        <w:tc>
          <w:tcPr>
            <w:tcW w:w="851" w:type="dxa"/>
          </w:tcPr>
          <w:p w14:paraId="4CF5D368" w14:textId="77777777" w:rsidR="00F56766" w:rsidRPr="00057099" w:rsidRDefault="00F56766" w:rsidP="001A509E">
            <w:pPr>
              <w:jc w:val="right"/>
            </w:pPr>
            <w:r w:rsidRPr="00057099">
              <w:t>V</w:t>
            </w:r>
          </w:p>
        </w:tc>
        <w:tc>
          <w:tcPr>
            <w:tcW w:w="284" w:type="dxa"/>
          </w:tcPr>
          <w:p w14:paraId="0DBC2802" w14:textId="77777777" w:rsidR="00F56766" w:rsidRPr="00057099" w:rsidRDefault="00F56766" w:rsidP="001A509E">
            <w:r w:rsidRPr="00057099">
              <w:t>:</w:t>
            </w:r>
          </w:p>
        </w:tc>
        <w:tc>
          <w:tcPr>
            <w:tcW w:w="4536" w:type="dxa"/>
          </w:tcPr>
          <w:p w14:paraId="0657856F" w14:textId="77777777" w:rsidR="00F56766" w:rsidRPr="00057099" w:rsidRDefault="00F56766" w:rsidP="001A509E">
            <w:r w:rsidRPr="00057099">
              <w:t>3x 400, 50Hz</w:t>
            </w:r>
          </w:p>
        </w:tc>
      </w:tr>
      <w:tr w:rsidR="00F56766" w:rsidRPr="00057099" w14:paraId="520DCF9C" w14:textId="77777777" w:rsidTr="001A509E">
        <w:tc>
          <w:tcPr>
            <w:tcW w:w="2948" w:type="dxa"/>
          </w:tcPr>
          <w:p w14:paraId="22BB93C0" w14:textId="77777777" w:rsidR="00F56766" w:rsidRPr="00057099" w:rsidRDefault="00F56766" w:rsidP="001A509E">
            <w:r w:rsidRPr="00057099">
              <w:t>nominaalstroom</w:t>
            </w:r>
          </w:p>
        </w:tc>
        <w:tc>
          <w:tcPr>
            <w:tcW w:w="851" w:type="dxa"/>
          </w:tcPr>
          <w:p w14:paraId="111FED1E" w14:textId="77777777" w:rsidR="00F56766" w:rsidRPr="00057099" w:rsidRDefault="00F56766" w:rsidP="001A509E">
            <w:pPr>
              <w:jc w:val="right"/>
            </w:pPr>
            <w:r w:rsidRPr="00057099">
              <w:t>A</w:t>
            </w:r>
          </w:p>
        </w:tc>
        <w:tc>
          <w:tcPr>
            <w:tcW w:w="284" w:type="dxa"/>
          </w:tcPr>
          <w:p w14:paraId="10D84C80" w14:textId="77777777" w:rsidR="00F56766" w:rsidRPr="00057099" w:rsidRDefault="00F56766" w:rsidP="001A509E">
            <w:r w:rsidRPr="00057099">
              <w:t>:</w:t>
            </w:r>
          </w:p>
        </w:tc>
        <w:tc>
          <w:tcPr>
            <w:tcW w:w="4536" w:type="dxa"/>
          </w:tcPr>
          <w:p w14:paraId="54FB919B" w14:textId="77777777" w:rsidR="00F56766" w:rsidRPr="00057099" w:rsidRDefault="00F56766" w:rsidP="001A509E"/>
        </w:tc>
      </w:tr>
      <w:tr w:rsidR="00F56766" w:rsidRPr="00057099" w14:paraId="4D68F1E9" w14:textId="77777777" w:rsidTr="001A509E">
        <w:tc>
          <w:tcPr>
            <w:tcW w:w="2948" w:type="dxa"/>
          </w:tcPr>
          <w:p w14:paraId="76E26783" w14:textId="77777777" w:rsidR="00F56766" w:rsidRPr="00057099" w:rsidRDefault="00F56766" w:rsidP="001A509E">
            <w:r w:rsidRPr="00057099">
              <w:t>wijze van aanlopen</w:t>
            </w:r>
          </w:p>
        </w:tc>
        <w:tc>
          <w:tcPr>
            <w:tcW w:w="851" w:type="dxa"/>
          </w:tcPr>
          <w:p w14:paraId="66AA169B" w14:textId="77777777" w:rsidR="00F56766" w:rsidRPr="00057099" w:rsidRDefault="00F56766" w:rsidP="001A509E">
            <w:pPr>
              <w:jc w:val="right"/>
            </w:pPr>
          </w:p>
        </w:tc>
        <w:tc>
          <w:tcPr>
            <w:tcW w:w="284" w:type="dxa"/>
          </w:tcPr>
          <w:p w14:paraId="263228A1" w14:textId="77777777" w:rsidR="00F56766" w:rsidRPr="00057099" w:rsidRDefault="00F56766" w:rsidP="001A509E">
            <w:r w:rsidRPr="00057099">
              <w:t>:</w:t>
            </w:r>
          </w:p>
        </w:tc>
        <w:tc>
          <w:tcPr>
            <w:tcW w:w="4536" w:type="dxa"/>
          </w:tcPr>
          <w:p w14:paraId="6D4D66AD" w14:textId="77777777" w:rsidR="00F56766" w:rsidRPr="00057099" w:rsidRDefault="00F56766" w:rsidP="001A509E">
            <w:r w:rsidRPr="00057099">
              <w:t>direct</w:t>
            </w:r>
          </w:p>
        </w:tc>
      </w:tr>
      <w:tr w:rsidR="00F56766" w:rsidRPr="00057099" w14:paraId="15A4E0D3" w14:textId="77777777" w:rsidTr="001A509E">
        <w:tc>
          <w:tcPr>
            <w:tcW w:w="2948" w:type="dxa"/>
          </w:tcPr>
          <w:p w14:paraId="4E15433F" w14:textId="77777777" w:rsidR="00F56766" w:rsidRPr="00057099" w:rsidRDefault="00F56766" w:rsidP="001A509E">
            <w:r w:rsidRPr="00057099">
              <w:lastRenderedPageBreak/>
              <w:t>isolatieklasse</w:t>
            </w:r>
          </w:p>
        </w:tc>
        <w:tc>
          <w:tcPr>
            <w:tcW w:w="851" w:type="dxa"/>
          </w:tcPr>
          <w:p w14:paraId="20C1AC4B" w14:textId="77777777" w:rsidR="00F56766" w:rsidRPr="00057099" w:rsidRDefault="00F56766" w:rsidP="001A509E">
            <w:pPr>
              <w:jc w:val="right"/>
            </w:pPr>
          </w:p>
        </w:tc>
        <w:tc>
          <w:tcPr>
            <w:tcW w:w="284" w:type="dxa"/>
          </w:tcPr>
          <w:p w14:paraId="40FB7C02" w14:textId="77777777" w:rsidR="00F56766" w:rsidRPr="00057099" w:rsidRDefault="00F56766" w:rsidP="001A509E">
            <w:r w:rsidRPr="00057099">
              <w:t>:</w:t>
            </w:r>
          </w:p>
        </w:tc>
        <w:tc>
          <w:tcPr>
            <w:tcW w:w="4536" w:type="dxa"/>
          </w:tcPr>
          <w:p w14:paraId="0AD12C80" w14:textId="77777777" w:rsidR="00F56766" w:rsidRPr="00057099" w:rsidRDefault="00F56766" w:rsidP="001A509E">
            <w:r w:rsidRPr="00057099">
              <w:t>B</w:t>
            </w:r>
          </w:p>
        </w:tc>
      </w:tr>
      <w:tr w:rsidR="00F56766" w:rsidRPr="00057099" w14:paraId="016165CA" w14:textId="77777777" w:rsidTr="001A509E">
        <w:tc>
          <w:tcPr>
            <w:tcW w:w="2948" w:type="dxa"/>
          </w:tcPr>
          <w:p w14:paraId="7151CC93" w14:textId="77777777" w:rsidR="00F56766" w:rsidRPr="00057099" w:rsidRDefault="00F56766" w:rsidP="001A509E">
            <w:r w:rsidRPr="00057099">
              <w:t>beschermingsklasse</w:t>
            </w:r>
          </w:p>
        </w:tc>
        <w:tc>
          <w:tcPr>
            <w:tcW w:w="851" w:type="dxa"/>
          </w:tcPr>
          <w:p w14:paraId="6A222001" w14:textId="77777777" w:rsidR="00F56766" w:rsidRPr="00057099" w:rsidRDefault="00F56766" w:rsidP="001A509E">
            <w:pPr>
              <w:jc w:val="right"/>
            </w:pPr>
          </w:p>
        </w:tc>
        <w:tc>
          <w:tcPr>
            <w:tcW w:w="284" w:type="dxa"/>
          </w:tcPr>
          <w:p w14:paraId="3A32C944" w14:textId="77777777" w:rsidR="00F56766" w:rsidRPr="00057099" w:rsidRDefault="00F56766" w:rsidP="001A509E">
            <w:r w:rsidRPr="00057099">
              <w:t>:</w:t>
            </w:r>
          </w:p>
        </w:tc>
        <w:tc>
          <w:tcPr>
            <w:tcW w:w="4536" w:type="dxa"/>
          </w:tcPr>
          <w:p w14:paraId="495FF5B1" w14:textId="77777777" w:rsidR="00F56766" w:rsidRPr="00057099" w:rsidRDefault="00F56766" w:rsidP="001A509E">
            <w:r w:rsidRPr="00057099">
              <w:t>IP55</w:t>
            </w:r>
          </w:p>
        </w:tc>
      </w:tr>
      <w:tr w:rsidR="00F56766" w:rsidRPr="00057099" w14:paraId="7A4E05DC" w14:textId="77777777" w:rsidTr="001A509E">
        <w:tc>
          <w:tcPr>
            <w:tcW w:w="2948" w:type="dxa"/>
          </w:tcPr>
          <w:p w14:paraId="108AABBC" w14:textId="77777777" w:rsidR="00F56766" w:rsidRPr="00057099" w:rsidRDefault="00F56766" w:rsidP="001A509E">
            <w:r w:rsidRPr="00057099">
              <w:t>bedrijfstype</w:t>
            </w:r>
          </w:p>
        </w:tc>
        <w:tc>
          <w:tcPr>
            <w:tcW w:w="851" w:type="dxa"/>
          </w:tcPr>
          <w:p w14:paraId="32EB0B5D" w14:textId="77777777" w:rsidR="00F56766" w:rsidRPr="00057099" w:rsidRDefault="00F56766" w:rsidP="001A509E">
            <w:pPr>
              <w:jc w:val="right"/>
            </w:pPr>
          </w:p>
        </w:tc>
        <w:tc>
          <w:tcPr>
            <w:tcW w:w="284" w:type="dxa"/>
          </w:tcPr>
          <w:p w14:paraId="7E1FB95F" w14:textId="77777777" w:rsidR="00F56766" w:rsidRPr="00057099" w:rsidRDefault="00F56766" w:rsidP="001A509E">
            <w:r w:rsidRPr="00057099">
              <w:t>:</w:t>
            </w:r>
          </w:p>
        </w:tc>
        <w:tc>
          <w:tcPr>
            <w:tcW w:w="4536" w:type="dxa"/>
          </w:tcPr>
          <w:p w14:paraId="22177E1E" w14:textId="77777777" w:rsidR="00F56766" w:rsidRPr="00057099" w:rsidRDefault="00F56766" w:rsidP="001A509E">
            <w:r w:rsidRPr="00057099">
              <w:t>S1</w:t>
            </w:r>
          </w:p>
        </w:tc>
      </w:tr>
      <w:tr w:rsidR="00F56766" w:rsidRPr="00057099" w14:paraId="79B11171" w14:textId="77777777" w:rsidTr="001A509E">
        <w:tc>
          <w:tcPr>
            <w:tcW w:w="2948" w:type="dxa"/>
          </w:tcPr>
          <w:p w14:paraId="1E43B545" w14:textId="77777777" w:rsidR="00F56766" w:rsidRPr="00057099" w:rsidRDefault="00F56766" w:rsidP="001A509E">
            <w:r w:rsidRPr="00057099">
              <w:t>bouwvorm</w:t>
            </w:r>
          </w:p>
        </w:tc>
        <w:tc>
          <w:tcPr>
            <w:tcW w:w="851" w:type="dxa"/>
          </w:tcPr>
          <w:p w14:paraId="268DE4B8" w14:textId="77777777" w:rsidR="00F56766" w:rsidRPr="00057099" w:rsidRDefault="00F56766" w:rsidP="001A509E">
            <w:pPr>
              <w:jc w:val="right"/>
            </w:pPr>
          </w:p>
        </w:tc>
        <w:tc>
          <w:tcPr>
            <w:tcW w:w="284" w:type="dxa"/>
          </w:tcPr>
          <w:p w14:paraId="2C8C39B7" w14:textId="77777777" w:rsidR="00F56766" w:rsidRPr="00057099" w:rsidRDefault="00F56766" w:rsidP="001A509E">
            <w:r w:rsidRPr="00057099">
              <w:t>:</w:t>
            </w:r>
          </w:p>
        </w:tc>
        <w:tc>
          <w:tcPr>
            <w:tcW w:w="4536" w:type="dxa"/>
          </w:tcPr>
          <w:p w14:paraId="1A8EF747" w14:textId="77777777" w:rsidR="00F56766" w:rsidRPr="00057099" w:rsidRDefault="00F56766" w:rsidP="001A509E"/>
        </w:tc>
      </w:tr>
      <w:tr w:rsidR="00F56766" w:rsidRPr="00057099" w14:paraId="6681FB1D" w14:textId="77777777" w:rsidTr="001A509E">
        <w:tc>
          <w:tcPr>
            <w:tcW w:w="2948" w:type="dxa"/>
          </w:tcPr>
          <w:p w14:paraId="18F7142A" w14:textId="77777777" w:rsidR="00F56766" w:rsidRPr="00057099" w:rsidRDefault="00F56766" w:rsidP="001A509E">
            <w:r w:rsidRPr="00057099">
              <w:t>type smering</w:t>
            </w:r>
          </w:p>
        </w:tc>
        <w:tc>
          <w:tcPr>
            <w:tcW w:w="851" w:type="dxa"/>
          </w:tcPr>
          <w:p w14:paraId="59CD4953" w14:textId="77777777" w:rsidR="00F56766" w:rsidRPr="00057099" w:rsidRDefault="00F56766" w:rsidP="001A509E">
            <w:pPr>
              <w:jc w:val="right"/>
            </w:pPr>
          </w:p>
        </w:tc>
        <w:tc>
          <w:tcPr>
            <w:tcW w:w="284" w:type="dxa"/>
          </w:tcPr>
          <w:p w14:paraId="3382EC97" w14:textId="77777777" w:rsidR="00F56766" w:rsidRPr="00057099" w:rsidRDefault="00F56766" w:rsidP="001A509E">
            <w:r w:rsidRPr="00057099">
              <w:t>:</w:t>
            </w:r>
          </w:p>
        </w:tc>
        <w:tc>
          <w:tcPr>
            <w:tcW w:w="4536" w:type="dxa"/>
          </w:tcPr>
          <w:p w14:paraId="40BB24DD" w14:textId="77777777" w:rsidR="00F56766" w:rsidRPr="00057099" w:rsidRDefault="00F56766" w:rsidP="001A509E"/>
        </w:tc>
      </w:tr>
      <w:tr w:rsidR="00F56766" w:rsidRPr="00057099" w14:paraId="6FBB5ADE" w14:textId="77777777" w:rsidTr="001A509E">
        <w:tc>
          <w:tcPr>
            <w:tcW w:w="2948" w:type="dxa"/>
          </w:tcPr>
          <w:p w14:paraId="238B76A8" w14:textId="77777777" w:rsidR="00F56766" w:rsidRPr="00057099" w:rsidRDefault="00F56766" w:rsidP="001A509E">
            <w:r w:rsidRPr="00057099">
              <w:t>L</w:t>
            </w:r>
            <w:r w:rsidRPr="00057099">
              <w:rPr>
                <w:vertAlign w:val="subscript"/>
              </w:rPr>
              <w:t>10h</w:t>
            </w:r>
            <w:r w:rsidRPr="00057099">
              <w:t xml:space="preserve"> levensduur lagers</w:t>
            </w:r>
          </w:p>
        </w:tc>
        <w:tc>
          <w:tcPr>
            <w:tcW w:w="851" w:type="dxa"/>
          </w:tcPr>
          <w:p w14:paraId="3853CCD2" w14:textId="77777777" w:rsidR="00F56766" w:rsidRPr="00057099" w:rsidRDefault="00F56766" w:rsidP="001A509E">
            <w:pPr>
              <w:jc w:val="right"/>
            </w:pPr>
            <w:r w:rsidRPr="00057099">
              <w:t>h</w:t>
            </w:r>
          </w:p>
        </w:tc>
        <w:tc>
          <w:tcPr>
            <w:tcW w:w="284" w:type="dxa"/>
          </w:tcPr>
          <w:p w14:paraId="01E55A34" w14:textId="77777777" w:rsidR="00F56766" w:rsidRPr="00057099" w:rsidRDefault="00F56766" w:rsidP="001A509E">
            <w:r w:rsidRPr="00057099">
              <w:t>:</w:t>
            </w:r>
          </w:p>
        </w:tc>
        <w:tc>
          <w:tcPr>
            <w:tcW w:w="4536" w:type="dxa"/>
          </w:tcPr>
          <w:p w14:paraId="56C21C0F" w14:textId="77777777" w:rsidR="00F56766" w:rsidRPr="00057099" w:rsidRDefault="00F56766" w:rsidP="001A509E">
            <w:r w:rsidRPr="00057099">
              <w:sym w:font="Symbol" w:char="F0B3"/>
            </w:r>
            <w:r w:rsidRPr="00057099">
              <w:t xml:space="preserve"> 50.000 bij nominaal vermogen elektromotor</w:t>
            </w:r>
          </w:p>
        </w:tc>
      </w:tr>
      <w:tr w:rsidR="00F56766" w:rsidRPr="00057099" w14:paraId="21DC8A3D" w14:textId="77777777" w:rsidTr="001A509E">
        <w:tc>
          <w:tcPr>
            <w:tcW w:w="2948" w:type="dxa"/>
          </w:tcPr>
          <w:p w14:paraId="0199EB51" w14:textId="77777777" w:rsidR="00F56766" w:rsidRPr="00057099" w:rsidRDefault="00F56766" w:rsidP="001A509E">
            <w:r w:rsidRPr="00057099">
              <w:t>voorzien van</w:t>
            </w:r>
          </w:p>
        </w:tc>
        <w:tc>
          <w:tcPr>
            <w:tcW w:w="851" w:type="dxa"/>
          </w:tcPr>
          <w:p w14:paraId="08E52EDD" w14:textId="77777777" w:rsidR="00F56766" w:rsidRPr="00057099" w:rsidRDefault="00F56766" w:rsidP="001A509E">
            <w:pPr>
              <w:jc w:val="right"/>
            </w:pPr>
          </w:p>
        </w:tc>
        <w:tc>
          <w:tcPr>
            <w:tcW w:w="284" w:type="dxa"/>
          </w:tcPr>
          <w:p w14:paraId="5B437CBF" w14:textId="77777777" w:rsidR="00F56766" w:rsidRPr="00057099" w:rsidRDefault="00F56766" w:rsidP="001A509E">
            <w:r w:rsidRPr="00057099">
              <w:t>:</w:t>
            </w:r>
          </w:p>
        </w:tc>
        <w:tc>
          <w:tcPr>
            <w:tcW w:w="4536" w:type="dxa"/>
          </w:tcPr>
          <w:p w14:paraId="47159406"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vul- en ontluchtingsopening</w:t>
            </w:r>
          </w:p>
        </w:tc>
      </w:tr>
      <w:tr w:rsidR="00F56766" w:rsidRPr="00057099" w14:paraId="21038ADF" w14:textId="77777777" w:rsidTr="001A509E">
        <w:tc>
          <w:tcPr>
            <w:tcW w:w="2948" w:type="dxa"/>
          </w:tcPr>
          <w:p w14:paraId="24B01AC2" w14:textId="77777777" w:rsidR="00F56766" w:rsidRPr="00057099" w:rsidRDefault="00F56766" w:rsidP="001A509E"/>
        </w:tc>
        <w:tc>
          <w:tcPr>
            <w:tcW w:w="851" w:type="dxa"/>
          </w:tcPr>
          <w:p w14:paraId="12FF3ABA" w14:textId="77777777" w:rsidR="00F56766" w:rsidRPr="00057099" w:rsidRDefault="00F56766" w:rsidP="001A509E">
            <w:pPr>
              <w:jc w:val="right"/>
            </w:pPr>
          </w:p>
        </w:tc>
        <w:tc>
          <w:tcPr>
            <w:tcW w:w="284" w:type="dxa"/>
          </w:tcPr>
          <w:p w14:paraId="647CB887" w14:textId="77777777" w:rsidR="00F56766" w:rsidRPr="00057099" w:rsidRDefault="00F56766" w:rsidP="001A509E"/>
        </w:tc>
        <w:tc>
          <w:tcPr>
            <w:tcW w:w="4536" w:type="dxa"/>
          </w:tcPr>
          <w:p w14:paraId="1FBFED69"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kijkglas</w:t>
            </w:r>
          </w:p>
        </w:tc>
      </w:tr>
      <w:tr w:rsidR="00F56766" w:rsidRPr="00057099" w14:paraId="3D040B66" w14:textId="77777777" w:rsidTr="001A509E">
        <w:tc>
          <w:tcPr>
            <w:tcW w:w="2948" w:type="dxa"/>
          </w:tcPr>
          <w:p w14:paraId="1FF3498E" w14:textId="77777777" w:rsidR="00F56766" w:rsidRPr="00057099" w:rsidRDefault="00F56766" w:rsidP="001A509E"/>
        </w:tc>
        <w:tc>
          <w:tcPr>
            <w:tcW w:w="851" w:type="dxa"/>
          </w:tcPr>
          <w:p w14:paraId="53599D6F" w14:textId="77777777" w:rsidR="00F56766" w:rsidRPr="00057099" w:rsidRDefault="00F56766" w:rsidP="001A509E">
            <w:pPr>
              <w:jc w:val="right"/>
            </w:pPr>
          </w:p>
        </w:tc>
        <w:tc>
          <w:tcPr>
            <w:tcW w:w="284" w:type="dxa"/>
          </w:tcPr>
          <w:p w14:paraId="2FF984CA" w14:textId="77777777" w:rsidR="00F56766" w:rsidRPr="00057099" w:rsidRDefault="00F56766" w:rsidP="001A509E"/>
        </w:tc>
        <w:tc>
          <w:tcPr>
            <w:tcW w:w="4536" w:type="dxa"/>
          </w:tcPr>
          <w:p w14:paraId="12680E94"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aftapkraan met wartelaansluiting en slangpilaar</w:t>
            </w:r>
          </w:p>
        </w:tc>
      </w:tr>
      <w:tr w:rsidR="00F56766" w:rsidRPr="00057099" w14:paraId="2131AF3D" w14:textId="77777777" w:rsidTr="001A509E">
        <w:tc>
          <w:tcPr>
            <w:tcW w:w="2948" w:type="dxa"/>
          </w:tcPr>
          <w:p w14:paraId="5F361468" w14:textId="77777777" w:rsidR="00F56766" w:rsidRPr="00057099" w:rsidRDefault="00F56766" w:rsidP="001A509E"/>
        </w:tc>
        <w:tc>
          <w:tcPr>
            <w:tcW w:w="851" w:type="dxa"/>
          </w:tcPr>
          <w:p w14:paraId="38B9B725" w14:textId="77777777" w:rsidR="00F56766" w:rsidRPr="00057099" w:rsidRDefault="00F56766" w:rsidP="001A509E">
            <w:pPr>
              <w:jc w:val="right"/>
            </w:pPr>
          </w:p>
        </w:tc>
        <w:tc>
          <w:tcPr>
            <w:tcW w:w="284" w:type="dxa"/>
          </w:tcPr>
          <w:p w14:paraId="47B3C65B" w14:textId="77777777" w:rsidR="00F56766" w:rsidRPr="00057099" w:rsidRDefault="00F56766" w:rsidP="001A509E"/>
        </w:tc>
        <w:tc>
          <w:tcPr>
            <w:tcW w:w="4536" w:type="dxa"/>
          </w:tcPr>
          <w:p w14:paraId="56CD6893" w14:textId="77777777" w:rsidR="00F56766" w:rsidRPr="00057099" w:rsidRDefault="00F56766" w:rsidP="001A509E">
            <w:pPr>
              <w:pStyle w:val="Bullet1"/>
              <w:tabs>
                <w:tab w:val="clear" w:pos="1135"/>
                <w:tab w:val="num" w:pos="284"/>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koppelbeveiliging </w:t>
            </w:r>
          </w:p>
        </w:tc>
      </w:tr>
    </w:tbl>
    <w:p w14:paraId="0A1C76DA" w14:textId="77777777" w:rsidR="00F56766" w:rsidRPr="00057099" w:rsidRDefault="00F56766" w:rsidP="00F56766"/>
    <w:p w14:paraId="01084BD0" w14:textId="484DE195" w:rsidR="00F56766" w:rsidRPr="00057099" w:rsidRDefault="00F56766" w:rsidP="006028B5">
      <w:pPr>
        <w:pStyle w:val="Heading3"/>
      </w:pPr>
      <w:r w:rsidRPr="00057099">
        <w:t xml:space="preserve"> Tandwieltransmissie</w:t>
      </w:r>
    </w:p>
    <w:tbl>
      <w:tblPr>
        <w:tblW w:w="0" w:type="auto"/>
        <w:tblLayout w:type="fixed"/>
        <w:tblLook w:val="01E0" w:firstRow="1" w:lastRow="1" w:firstColumn="1" w:lastColumn="1" w:noHBand="0" w:noVBand="0"/>
      </w:tblPr>
      <w:tblGrid>
        <w:gridCol w:w="2948"/>
        <w:gridCol w:w="851"/>
        <w:gridCol w:w="284"/>
        <w:gridCol w:w="4536"/>
      </w:tblGrid>
      <w:tr w:rsidR="00F56766" w:rsidRPr="00057099" w14:paraId="503884C3" w14:textId="77777777" w:rsidTr="001A509E">
        <w:tc>
          <w:tcPr>
            <w:tcW w:w="2948" w:type="dxa"/>
          </w:tcPr>
          <w:p w14:paraId="36510A09" w14:textId="77777777" w:rsidR="00F56766" w:rsidRPr="00057099" w:rsidRDefault="00F56766" w:rsidP="001A509E">
            <w:r w:rsidRPr="00057099">
              <w:t>systeem</w:t>
            </w:r>
          </w:p>
        </w:tc>
        <w:tc>
          <w:tcPr>
            <w:tcW w:w="851" w:type="dxa"/>
          </w:tcPr>
          <w:p w14:paraId="5DFAB9D6" w14:textId="77777777" w:rsidR="00F56766" w:rsidRPr="00057099" w:rsidRDefault="00F56766" w:rsidP="001A509E">
            <w:pPr>
              <w:jc w:val="right"/>
            </w:pPr>
          </w:p>
        </w:tc>
        <w:tc>
          <w:tcPr>
            <w:tcW w:w="284" w:type="dxa"/>
          </w:tcPr>
          <w:p w14:paraId="76B81F61" w14:textId="77777777" w:rsidR="00F56766" w:rsidRPr="00057099" w:rsidRDefault="00F56766" w:rsidP="001A509E">
            <w:r w:rsidRPr="00057099">
              <w:t>:</w:t>
            </w:r>
          </w:p>
        </w:tc>
        <w:tc>
          <w:tcPr>
            <w:tcW w:w="4536" w:type="dxa"/>
          </w:tcPr>
          <w:p w14:paraId="1098C7E0" w14:textId="77777777" w:rsidR="00F56766" w:rsidRPr="00057099" w:rsidRDefault="00F56766" w:rsidP="001A509E">
            <w:r w:rsidRPr="00057099">
              <w:t xml:space="preserve">/tandwieltransmissie/wormwieltransmissie/ </w:t>
            </w:r>
            <w:proofErr w:type="spellStart"/>
            <w:r w:rsidRPr="00057099">
              <w:t>cyclo</w:t>
            </w:r>
            <w:proofErr w:type="spellEnd"/>
            <w:r w:rsidRPr="00057099">
              <w:t xml:space="preserve"> transmissie</w:t>
            </w:r>
          </w:p>
        </w:tc>
      </w:tr>
      <w:tr w:rsidR="00F56766" w:rsidRPr="00057099" w14:paraId="706A8BBE" w14:textId="77777777" w:rsidTr="001A509E">
        <w:tc>
          <w:tcPr>
            <w:tcW w:w="2948" w:type="dxa"/>
          </w:tcPr>
          <w:p w14:paraId="234A0302" w14:textId="77777777" w:rsidR="00F56766" w:rsidRPr="00057099" w:rsidRDefault="00F56766" w:rsidP="001A509E">
            <w:r w:rsidRPr="00057099">
              <w:t>fabrikaat</w:t>
            </w:r>
          </w:p>
        </w:tc>
        <w:tc>
          <w:tcPr>
            <w:tcW w:w="851" w:type="dxa"/>
          </w:tcPr>
          <w:p w14:paraId="69623938" w14:textId="77777777" w:rsidR="00F56766" w:rsidRPr="00057099" w:rsidRDefault="00F56766" w:rsidP="001A509E">
            <w:pPr>
              <w:jc w:val="right"/>
            </w:pPr>
          </w:p>
        </w:tc>
        <w:tc>
          <w:tcPr>
            <w:tcW w:w="284" w:type="dxa"/>
          </w:tcPr>
          <w:p w14:paraId="7839FCD8" w14:textId="77777777" w:rsidR="00F56766" w:rsidRPr="00057099" w:rsidRDefault="00F56766" w:rsidP="001A509E">
            <w:r w:rsidRPr="00057099">
              <w:t>:</w:t>
            </w:r>
          </w:p>
        </w:tc>
        <w:tc>
          <w:tcPr>
            <w:tcW w:w="4536" w:type="dxa"/>
          </w:tcPr>
          <w:p w14:paraId="63A5F310" w14:textId="77777777" w:rsidR="00F56766" w:rsidRPr="00057099" w:rsidRDefault="00F56766" w:rsidP="001A509E"/>
        </w:tc>
      </w:tr>
      <w:tr w:rsidR="00F56766" w:rsidRPr="00057099" w14:paraId="5921A7BA" w14:textId="77777777" w:rsidTr="001A509E">
        <w:tc>
          <w:tcPr>
            <w:tcW w:w="2948" w:type="dxa"/>
          </w:tcPr>
          <w:p w14:paraId="427FFD8C" w14:textId="77777777" w:rsidR="00F56766" w:rsidRPr="00057099" w:rsidRDefault="00F56766" w:rsidP="001A509E">
            <w:r w:rsidRPr="00057099">
              <w:t>type</w:t>
            </w:r>
          </w:p>
        </w:tc>
        <w:tc>
          <w:tcPr>
            <w:tcW w:w="851" w:type="dxa"/>
          </w:tcPr>
          <w:p w14:paraId="432EB1B6" w14:textId="77777777" w:rsidR="00F56766" w:rsidRPr="00057099" w:rsidRDefault="00F56766" w:rsidP="001A509E">
            <w:pPr>
              <w:jc w:val="right"/>
            </w:pPr>
          </w:p>
        </w:tc>
        <w:tc>
          <w:tcPr>
            <w:tcW w:w="284" w:type="dxa"/>
          </w:tcPr>
          <w:p w14:paraId="71646263" w14:textId="77777777" w:rsidR="00F56766" w:rsidRPr="00057099" w:rsidRDefault="00F56766" w:rsidP="001A509E">
            <w:r w:rsidRPr="00057099">
              <w:t>:</w:t>
            </w:r>
          </w:p>
        </w:tc>
        <w:tc>
          <w:tcPr>
            <w:tcW w:w="4536" w:type="dxa"/>
          </w:tcPr>
          <w:p w14:paraId="331F76E9" w14:textId="77777777" w:rsidR="00F56766" w:rsidRPr="00057099" w:rsidRDefault="00F56766" w:rsidP="001A509E"/>
        </w:tc>
      </w:tr>
      <w:tr w:rsidR="00F56766" w:rsidRPr="00057099" w14:paraId="3B5A0717" w14:textId="77777777" w:rsidTr="001A509E">
        <w:tc>
          <w:tcPr>
            <w:tcW w:w="2948" w:type="dxa"/>
          </w:tcPr>
          <w:p w14:paraId="7B2C77AA" w14:textId="77777777" w:rsidR="00F56766" w:rsidRPr="00057099" w:rsidRDefault="00F56766" w:rsidP="001A509E">
            <w:r w:rsidRPr="00057099">
              <w:t>bevestiging</w:t>
            </w:r>
          </w:p>
        </w:tc>
        <w:tc>
          <w:tcPr>
            <w:tcW w:w="851" w:type="dxa"/>
          </w:tcPr>
          <w:p w14:paraId="73F7A094" w14:textId="77777777" w:rsidR="00F56766" w:rsidRPr="00057099" w:rsidRDefault="00F56766" w:rsidP="001A509E">
            <w:pPr>
              <w:jc w:val="right"/>
            </w:pPr>
          </w:p>
        </w:tc>
        <w:tc>
          <w:tcPr>
            <w:tcW w:w="284" w:type="dxa"/>
          </w:tcPr>
          <w:p w14:paraId="7DD8364A" w14:textId="77777777" w:rsidR="00F56766" w:rsidRPr="00057099" w:rsidRDefault="00F56766" w:rsidP="001A509E">
            <w:r w:rsidRPr="00057099">
              <w:t>:</w:t>
            </w:r>
          </w:p>
        </w:tc>
        <w:tc>
          <w:tcPr>
            <w:tcW w:w="4536" w:type="dxa"/>
          </w:tcPr>
          <w:p w14:paraId="6AA79DB5" w14:textId="77777777" w:rsidR="00F56766" w:rsidRPr="00057099" w:rsidRDefault="00F56766" w:rsidP="001A509E">
            <w:r w:rsidRPr="00057099">
              <w:t>bevestigd op de loopbrug</w:t>
            </w:r>
          </w:p>
        </w:tc>
      </w:tr>
      <w:tr w:rsidR="00F56766" w:rsidRPr="00057099" w14:paraId="3CDFAA1C" w14:textId="77777777" w:rsidTr="001A509E">
        <w:tc>
          <w:tcPr>
            <w:tcW w:w="2948" w:type="dxa"/>
          </w:tcPr>
          <w:p w14:paraId="07CECB23" w14:textId="77777777" w:rsidR="00F56766" w:rsidRPr="00057099" w:rsidRDefault="00F56766" w:rsidP="001A509E">
            <w:r w:rsidRPr="00057099">
              <w:t>max. door te leiden</w:t>
            </w:r>
          </w:p>
        </w:tc>
        <w:tc>
          <w:tcPr>
            <w:tcW w:w="851" w:type="dxa"/>
          </w:tcPr>
          <w:p w14:paraId="23539FA9" w14:textId="77777777" w:rsidR="00F56766" w:rsidRPr="00057099" w:rsidRDefault="00F56766" w:rsidP="001A509E">
            <w:pPr>
              <w:jc w:val="right"/>
            </w:pPr>
          </w:p>
        </w:tc>
        <w:tc>
          <w:tcPr>
            <w:tcW w:w="284" w:type="dxa"/>
          </w:tcPr>
          <w:p w14:paraId="5A20D4BC" w14:textId="77777777" w:rsidR="00F56766" w:rsidRPr="00057099" w:rsidRDefault="00F56766" w:rsidP="001A509E"/>
        </w:tc>
        <w:tc>
          <w:tcPr>
            <w:tcW w:w="4536" w:type="dxa"/>
          </w:tcPr>
          <w:p w14:paraId="388E0EEF" w14:textId="77777777" w:rsidR="00F56766" w:rsidRPr="00057099" w:rsidRDefault="00F56766" w:rsidP="001A509E"/>
        </w:tc>
      </w:tr>
      <w:tr w:rsidR="00F56766" w:rsidRPr="00057099" w14:paraId="074D7F8D" w14:textId="77777777" w:rsidTr="001A509E">
        <w:tc>
          <w:tcPr>
            <w:tcW w:w="2948" w:type="dxa"/>
          </w:tcPr>
          <w:p w14:paraId="6B8DD25B" w14:textId="77777777" w:rsidR="00F56766" w:rsidRPr="00057099" w:rsidRDefault="00F56766" w:rsidP="001A509E">
            <w:r w:rsidRPr="00057099">
              <w:t>vermogen</w:t>
            </w:r>
          </w:p>
        </w:tc>
        <w:tc>
          <w:tcPr>
            <w:tcW w:w="851" w:type="dxa"/>
          </w:tcPr>
          <w:p w14:paraId="3ACBD343" w14:textId="77777777" w:rsidR="00F56766" w:rsidRPr="00057099" w:rsidRDefault="00F56766" w:rsidP="001A509E">
            <w:pPr>
              <w:jc w:val="right"/>
            </w:pPr>
            <w:r w:rsidRPr="00057099">
              <w:t>kW</w:t>
            </w:r>
          </w:p>
        </w:tc>
        <w:tc>
          <w:tcPr>
            <w:tcW w:w="284" w:type="dxa"/>
          </w:tcPr>
          <w:p w14:paraId="387481E3" w14:textId="77777777" w:rsidR="00F56766" w:rsidRPr="00057099" w:rsidRDefault="00F56766" w:rsidP="001A509E">
            <w:r w:rsidRPr="00057099">
              <w:t>:</w:t>
            </w:r>
          </w:p>
        </w:tc>
        <w:tc>
          <w:tcPr>
            <w:tcW w:w="4536" w:type="dxa"/>
          </w:tcPr>
          <w:p w14:paraId="68A7C56B" w14:textId="77777777" w:rsidR="00F56766" w:rsidRPr="00057099" w:rsidRDefault="00F56766" w:rsidP="001A509E"/>
        </w:tc>
      </w:tr>
      <w:tr w:rsidR="00F56766" w:rsidRPr="00057099" w14:paraId="0BDB07CB" w14:textId="77777777" w:rsidTr="001A509E">
        <w:tc>
          <w:tcPr>
            <w:tcW w:w="2948" w:type="dxa"/>
          </w:tcPr>
          <w:p w14:paraId="43230A5B" w14:textId="77777777" w:rsidR="00F56766" w:rsidRPr="00057099" w:rsidRDefault="00F56766" w:rsidP="001A509E">
            <w:r w:rsidRPr="00057099">
              <w:t>overbrengingsverhouding</w:t>
            </w:r>
          </w:p>
        </w:tc>
        <w:tc>
          <w:tcPr>
            <w:tcW w:w="851" w:type="dxa"/>
          </w:tcPr>
          <w:p w14:paraId="32511F80" w14:textId="77777777" w:rsidR="00F56766" w:rsidRPr="00057099" w:rsidRDefault="00F56766" w:rsidP="001A509E">
            <w:pPr>
              <w:jc w:val="right"/>
            </w:pPr>
          </w:p>
        </w:tc>
        <w:tc>
          <w:tcPr>
            <w:tcW w:w="284" w:type="dxa"/>
          </w:tcPr>
          <w:p w14:paraId="6D322E31" w14:textId="77777777" w:rsidR="00F56766" w:rsidRPr="00057099" w:rsidRDefault="00F56766" w:rsidP="001A509E">
            <w:r w:rsidRPr="00057099">
              <w:t>:</w:t>
            </w:r>
          </w:p>
        </w:tc>
        <w:tc>
          <w:tcPr>
            <w:tcW w:w="4536" w:type="dxa"/>
          </w:tcPr>
          <w:p w14:paraId="3922EC96" w14:textId="77777777" w:rsidR="00F56766" w:rsidRPr="00057099" w:rsidRDefault="00F56766" w:rsidP="001A509E"/>
        </w:tc>
      </w:tr>
      <w:tr w:rsidR="00F56766" w:rsidRPr="00057099" w14:paraId="16AB1E41" w14:textId="77777777" w:rsidTr="001A509E">
        <w:tc>
          <w:tcPr>
            <w:tcW w:w="2948" w:type="dxa"/>
          </w:tcPr>
          <w:p w14:paraId="6CC6AD4B" w14:textId="77777777" w:rsidR="00F56766" w:rsidRPr="00057099" w:rsidRDefault="00F56766" w:rsidP="001A509E">
            <w:proofErr w:type="spellStart"/>
            <w:r w:rsidRPr="00057099">
              <w:t>bedrijftype</w:t>
            </w:r>
            <w:proofErr w:type="spellEnd"/>
          </w:p>
        </w:tc>
        <w:tc>
          <w:tcPr>
            <w:tcW w:w="851" w:type="dxa"/>
          </w:tcPr>
          <w:p w14:paraId="1CF2F914" w14:textId="77777777" w:rsidR="00F56766" w:rsidRPr="00057099" w:rsidRDefault="00F56766" w:rsidP="001A509E">
            <w:pPr>
              <w:jc w:val="right"/>
            </w:pPr>
          </w:p>
        </w:tc>
        <w:tc>
          <w:tcPr>
            <w:tcW w:w="284" w:type="dxa"/>
          </w:tcPr>
          <w:p w14:paraId="304A3E39" w14:textId="77777777" w:rsidR="00F56766" w:rsidRPr="00057099" w:rsidRDefault="00F56766" w:rsidP="001A509E">
            <w:r w:rsidRPr="00057099">
              <w:t>:</w:t>
            </w:r>
          </w:p>
        </w:tc>
        <w:tc>
          <w:tcPr>
            <w:tcW w:w="4536" w:type="dxa"/>
          </w:tcPr>
          <w:p w14:paraId="2B41CEE6" w14:textId="77777777" w:rsidR="00F56766" w:rsidRPr="00057099" w:rsidRDefault="00F56766" w:rsidP="001A509E">
            <w:r w:rsidRPr="00057099">
              <w:t>S1</w:t>
            </w:r>
          </w:p>
        </w:tc>
      </w:tr>
      <w:tr w:rsidR="00F56766" w:rsidRPr="00057099" w14:paraId="75A7B6EB" w14:textId="77777777" w:rsidTr="001A509E">
        <w:tc>
          <w:tcPr>
            <w:tcW w:w="2948" w:type="dxa"/>
          </w:tcPr>
          <w:p w14:paraId="3DB46F24" w14:textId="77777777" w:rsidR="00F56766" w:rsidRPr="00057099" w:rsidRDefault="00F56766" w:rsidP="001A509E">
            <w:r w:rsidRPr="00057099">
              <w:t>smering</w:t>
            </w:r>
          </w:p>
        </w:tc>
        <w:tc>
          <w:tcPr>
            <w:tcW w:w="851" w:type="dxa"/>
          </w:tcPr>
          <w:p w14:paraId="4E189583" w14:textId="77777777" w:rsidR="00F56766" w:rsidRPr="00057099" w:rsidRDefault="00F56766" w:rsidP="001A509E">
            <w:pPr>
              <w:jc w:val="right"/>
            </w:pPr>
          </w:p>
        </w:tc>
        <w:tc>
          <w:tcPr>
            <w:tcW w:w="284" w:type="dxa"/>
          </w:tcPr>
          <w:p w14:paraId="202CAFD6" w14:textId="77777777" w:rsidR="00F56766" w:rsidRPr="00057099" w:rsidRDefault="00F56766" w:rsidP="001A509E">
            <w:r w:rsidRPr="00057099">
              <w:t>:</w:t>
            </w:r>
          </w:p>
        </w:tc>
        <w:tc>
          <w:tcPr>
            <w:tcW w:w="4536" w:type="dxa"/>
          </w:tcPr>
          <w:p w14:paraId="6D627823" w14:textId="77777777" w:rsidR="00F56766" w:rsidRPr="00057099" w:rsidRDefault="00F56766" w:rsidP="001A509E">
            <w:r w:rsidRPr="00057099">
              <w:t>oliedompelbad en eventueel vetsmering</w:t>
            </w:r>
          </w:p>
        </w:tc>
      </w:tr>
      <w:tr w:rsidR="00F56766" w:rsidRPr="00057099" w14:paraId="0B0737B8" w14:textId="77777777" w:rsidTr="001A509E">
        <w:tc>
          <w:tcPr>
            <w:tcW w:w="2948" w:type="dxa"/>
          </w:tcPr>
          <w:p w14:paraId="3E215E44" w14:textId="77777777" w:rsidR="00F56766" w:rsidRPr="00057099" w:rsidRDefault="00F56766" w:rsidP="001A509E">
            <w:r w:rsidRPr="00057099">
              <w:t>L</w:t>
            </w:r>
            <w:r w:rsidRPr="00057099">
              <w:rPr>
                <w:vertAlign w:val="subscript"/>
              </w:rPr>
              <w:t>10h</w:t>
            </w:r>
            <w:r w:rsidRPr="00057099">
              <w:t xml:space="preserve"> levensduur lagers</w:t>
            </w:r>
          </w:p>
        </w:tc>
        <w:tc>
          <w:tcPr>
            <w:tcW w:w="851" w:type="dxa"/>
          </w:tcPr>
          <w:p w14:paraId="212A2B26" w14:textId="77777777" w:rsidR="00F56766" w:rsidRPr="00057099" w:rsidRDefault="00F56766" w:rsidP="001A509E">
            <w:pPr>
              <w:jc w:val="right"/>
            </w:pPr>
            <w:r w:rsidRPr="00057099">
              <w:t>h</w:t>
            </w:r>
          </w:p>
        </w:tc>
        <w:tc>
          <w:tcPr>
            <w:tcW w:w="284" w:type="dxa"/>
          </w:tcPr>
          <w:p w14:paraId="69C61F7A" w14:textId="77777777" w:rsidR="00F56766" w:rsidRPr="00057099" w:rsidRDefault="00F56766" w:rsidP="001A509E">
            <w:r w:rsidRPr="00057099">
              <w:t>:</w:t>
            </w:r>
          </w:p>
        </w:tc>
        <w:tc>
          <w:tcPr>
            <w:tcW w:w="4536" w:type="dxa"/>
          </w:tcPr>
          <w:p w14:paraId="70B280E1" w14:textId="77777777" w:rsidR="00F56766" w:rsidRPr="00057099" w:rsidRDefault="00F56766" w:rsidP="001A509E">
            <w:r w:rsidRPr="00057099">
              <w:sym w:font="Symbol" w:char="F0B3"/>
            </w:r>
            <w:r w:rsidRPr="00057099">
              <w:t xml:space="preserve"> 50.000 uur bij nominaal vermogen elektromotor</w:t>
            </w:r>
          </w:p>
        </w:tc>
      </w:tr>
      <w:tr w:rsidR="00F56766" w:rsidRPr="00057099" w14:paraId="3DBDD245" w14:textId="77777777" w:rsidTr="001A509E">
        <w:tc>
          <w:tcPr>
            <w:tcW w:w="2948" w:type="dxa"/>
          </w:tcPr>
          <w:p w14:paraId="2EF14A9D" w14:textId="77777777" w:rsidR="00F56766" w:rsidRPr="00057099" w:rsidRDefault="00F56766" w:rsidP="001A509E">
            <w:r w:rsidRPr="00057099">
              <w:t>lagering</w:t>
            </w:r>
          </w:p>
        </w:tc>
        <w:tc>
          <w:tcPr>
            <w:tcW w:w="851" w:type="dxa"/>
          </w:tcPr>
          <w:p w14:paraId="79C8286C" w14:textId="77777777" w:rsidR="00F56766" w:rsidRPr="00057099" w:rsidRDefault="00F56766" w:rsidP="001A509E">
            <w:pPr>
              <w:jc w:val="right"/>
            </w:pPr>
          </w:p>
        </w:tc>
        <w:tc>
          <w:tcPr>
            <w:tcW w:w="284" w:type="dxa"/>
          </w:tcPr>
          <w:p w14:paraId="0EC3AAB4" w14:textId="77777777" w:rsidR="00F56766" w:rsidRPr="00057099" w:rsidRDefault="00F56766" w:rsidP="001A509E">
            <w:r w:rsidRPr="00057099">
              <w:t>:</w:t>
            </w:r>
          </w:p>
        </w:tc>
        <w:tc>
          <w:tcPr>
            <w:tcW w:w="4536" w:type="dxa"/>
          </w:tcPr>
          <w:p w14:paraId="03786B6C" w14:textId="77777777" w:rsidR="00F56766" w:rsidRPr="00057099" w:rsidRDefault="00F56766" w:rsidP="001A509E">
            <w:r w:rsidRPr="00057099">
              <w:t>kogel- of rollenlagers</w:t>
            </w:r>
          </w:p>
        </w:tc>
      </w:tr>
      <w:tr w:rsidR="00F56766" w:rsidRPr="00057099" w14:paraId="4045B4D2" w14:textId="77777777" w:rsidTr="001A509E">
        <w:tc>
          <w:tcPr>
            <w:tcW w:w="2948" w:type="dxa"/>
          </w:tcPr>
          <w:p w14:paraId="36387835" w14:textId="77777777" w:rsidR="00F56766" w:rsidRPr="00057099" w:rsidRDefault="00F56766" w:rsidP="001A509E">
            <w:r w:rsidRPr="00057099">
              <w:t>voorzien van</w:t>
            </w:r>
          </w:p>
        </w:tc>
        <w:tc>
          <w:tcPr>
            <w:tcW w:w="851" w:type="dxa"/>
          </w:tcPr>
          <w:p w14:paraId="2F686C9C" w14:textId="77777777" w:rsidR="00F56766" w:rsidRPr="00057099" w:rsidRDefault="00F56766" w:rsidP="001A509E">
            <w:pPr>
              <w:jc w:val="right"/>
            </w:pPr>
          </w:p>
        </w:tc>
        <w:tc>
          <w:tcPr>
            <w:tcW w:w="284" w:type="dxa"/>
          </w:tcPr>
          <w:p w14:paraId="541B70F7" w14:textId="77777777" w:rsidR="00F56766" w:rsidRPr="00057099" w:rsidRDefault="00F56766" w:rsidP="001A509E">
            <w:r w:rsidRPr="00057099">
              <w:t>:</w:t>
            </w:r>
          </w:p>
        </w:tc>
        <w:tc>
          <w:tcPr>
            <w:tcW w:w="4536" w:type="dxa"/>
          </w:tcPr>
          <w:p w14:paraId="3BC99AD5" w14:textId="77777777" w:rsidR="00F56766" w:rsidRPr="00057099" w:rsidRDefault="00F56766" w:rsidP="001A509E">
            <w:r w:rsidRPr="00057099">
              <w:t>vul- en ontluchtingsopeningen</w:t>
            </w:r>
          </w:p>
        </w:tc>
      </w:tr>
      <w:tr w:rsidR="00F56766" w:rsidRPr="00057099" w14:paraId="43BB56D8" w14:textId="77777777" w:rsidTr="001A509E">
        <w:tc>
          <w:tcPr>
            <w:tcW w:w="2948" w:type="dxa"/>
          </w:tcPr>
          <w:p w14:paraId="4D36B527" w14:textId="77777777" w:rsidR="00F56766" w:rsidRPr="00057099" w:rsidRDefault="00F56766" w:rsidP="001A509E"/>
        </w:tc>
        <w:tc>
          <w:tcPr>
            <w:tcW w:w="851" w:type="dxa"/>
          </w:tcPr>
          <w:p w14:paraId="46D08357" w14:textId="77777777" w:rsidR="00F56766" w:rsidRPr="00057099" w:rsidRDefault="00F56766" w:rsidP="001A509E">
            <w:pPr>
              <w:jc w:val="right"/>
            </w:pPr>
          </w:p>
        </w:tc>
        <w:tc>
          <w:tcPr>
            <w:tcW w:w="284" w:type="dxa"/>
          </w:tcPr>
          <w:p w14:paraId="484B8935" w14:textId="77777777" w:rsidR="00F56766" w:rsidRPr="00057099" w:rsidRDefault="00F56766" w:rsidP="001A509E"/>
        </w:tc>
        <w:tc>
          <w:tcPr>
            <w:tcW w:w="4536" w:type="dxa"/>
          </w:tcPr>
          <w:p w14:paraId="14DB7F9D" w14:textId="77777777" w:rsidR="00F56766" w:rsidRPr="00057099" w:rsidRDefault="00F56766" w:rsidP="001A509E">
            <w:r w:rsidRPr="00057099">
              <w:t>kijkglas</w:t>
            </w:r>
          </w:p>
        </w:tc>
      </w:tr>
      <w:tr w:rsidR="00F56766" w:rsidRPr="00057099" w14:paraId="50FA789C" w14:textId="77777777" w:rsidTr="001A509E">
        <w:tc>
          <w:tcPr>
            <w:tcW w:w="2948" w:type="dxa"/>
          </w:tcPr>
          <w:p w14:paraId="04FF67C7" w14:textId="77777777" w:rsidR="00F56766" w:rsidRPr="00057099" w:rsidRDefault="00F56766" w:rsidP="001A509E"/>
        </w:tc>
        <w:tc>
          <w:tcPr>
            <w:tcW w:w="851" w:type="dxa"/>
          </w:tcPr>
          <w:p w14:paraId="553CDF76" w14:textId="77777777" w:rsidR="00F56766" w:rsidRPr="00057099" w:rsidRDefault="00F56766" w:rsidP="001A509E">
            <w:pPr>
              <w:jc w:val="right"/>
            </w:pPr>
          </w:p>
        </w:tc>
        <w:tc>
          <w:tcPr>
            <w:tcW w:w="284" w:type="dxa"/>
          </w:tcPr>
          <w:p w14:paraId="1B55851D" w14:textId="77777777" w:rsidR="00F56766" w:rsidRPr="00057099" w:rsidRDefault="00F56766" w:rsidP="001A509E"/>
        </w:tc>
        <w:tc>
          <w:tcPr>
            <w:tcW w:w="4536" w:type="dxa"/>
          </w:tcPr>
          <w:p w14:paraId="3AE07BCF" w14:textId="77777777" w:rsidR="00F56766" w:rsidRPr="00057099" w:rsidRDefault="00F56766" w:rsidP="001A509E">
            <w:r w:rsidRPr="00057099">
              <w:t>aftapkraan met wartelaansluiting en slangpilaar</w:t>
            </w:r>
          </w:p>
        </w:tc>
      </w:tr>
      <w:tr w:rsidR="00F56766" w:rsidRPr="00057099" w14:paraId="082E0D06" w14:textId="77777777" w:rsidTr="001A509E">
        <w:tc>
          <w:tcPr>
            <w:tcW w:w="2948" w:type="dxa"/>
          </w:tcPr>
          <w:p w14:paraId="33F1CC4B" w14:textId="77777777" w:rsidR="00F56766" w:rsidRPr="00057099" w:rsidRDefault="00F56766" w:rsidP="001A509E"/>
        </w:tc>
        <w:tc>
          <w:tcPr>
            <w:tcW w:w="851" w:type="dxa"/>
          </w:tcPr>
          <w:p w14:paraId="5E3727FF" w14:textId="77777777" w:rsidR="00F56766" w:rsidRPr="00057099" w:rsidRDefault="00F56766" w:rsidP="001A509E">
            <w:pPr>
              <w:jc w:val="right"/>
            </w:pPr>
          </w:p>
        </w:tc>
        <w:tc>
          <w:tcPr>
            <w:tcW w:w="284" w:type="dxa"/>
          </w:tcPr>
          <w:p w14:paraId="050637CF" w14:textId="77777777" w:rsidR="00F56766" w:rsidRPr="00057099" w:rsidRDefault="00F56766" w:rsidP="001A509E"/>
        </w:tc>
        <w:tc>
          <w:tcPr>
            <w:tcW w:w="4536" w:type="dxa"/>
          </w:tcPr>
          <w:p w14:paraId="5A97AF54" w14:textId="77777777" w:rsidR="00F56766" w:rsidRPr="00057099" w:rsidRDefault="00F56766" w:rsidP="001A509E">
            <w:r w:rsidRPr="00057099">
              <w:t>vetsmeerleidingen naar centraal vetsmeerblok</w:t>
            </w:r>
          </w:p>
        </w:tc>
      </w:tr>
    </w:tbl>
    <w:p w14:paraId="69B65B0C" w14:textId="77777777" w:rsidR="00F56766" w:rsidRPr="00057099" w:rsidRDefault="00F56766" w:rsidP="00F56766"/>
    <w:p w14:paraId="459F78C3" w14:textId="77777777" w:rsidR="00F56766" w:rsidRPr="00057099" w:rsidRDefault="00F56766" w:rsidP="00F56766"/>
    <w:p w14:paraId="11E89AA6" w14:textId="77777777" w:rsidR="00F56766" w:rsidRPr="00057099" w:rsidRDefault="00F56766" w:rsidP="005B35B1">
      <w:pPr>
        <w:pStyle w:val="Heading2"/>
        <w:numPr>
          <w:ilvl w:val="1"/>
          <w:numId w:val="14"/>
        </w:numPr>
      </w:pPr>
      <w:bookmarkStart w:id="229" w:name="_Toc43891147"/>
      <w:bookmarkStart w:id="230" w:name="_Toc54965568"/>
      <w:r w:rsidRPr="00057099">
        <w:t>Extern slibleiding (aan-afvoer)</w:t>
      </w:r>
      <w:bookmarkEnd w:id="229"/>
      <w:bookmarkEnd w:id="230"/>
    </w:p>
    <w:p w14:paraId="23818290" w14:textId="77777777" w:rsidR="00F56766" w:rsidRPr="00057099" w:rsidRDefault="00F56766" w:rsidP="00F56766"/>
    <w:tbl>
      <w:tblPr>
        <w:tblW w:w="8619" w:type="dxa"/>
        <w:tblLayout w:type="fixed"/>
        <w:tblLook w:val="01E0" w:firstRow="1" w:lastRow="1" w:firstColumn="1" w:lastColumn="1" w:noHBand="0" w:noVBand="0"/>
      </w:tblPr>
      <w:tblGrid>
        <w:gridCol w:w="2948"/>
        <w:gridCol w:w="851"/>
        <w:gridCol w:w="284"/>
        <w:gridCol w:w="4536"/>
      </w:tblGrid>
      <w:tr w:rsidR="00F56766" w:rsidRPr="00057099" w14:paraId="6746722F" w14:textId="77777777" w:rsidTr="001A509E">
        <w:trPr>
          <w:cantSplit/>
        </w:trPr>
        <w:tc>
          <w:tcPr>
            <w:tcW w:w="2948" w:type="dxa"/>
          </w:tcPr>
          <w:p w14:paraId="3A7A80E4" w14:textId="77777777" w:rsidR="00F56766" w:rsidRPr="00057099" w:rsidRDefault="00F56766" w:rsidP="001A509E">
            <w:r w:rsidRPr="00057099">
              <w:t>materiaal leiding</w:t>
            </w:r>
          </w:p>
        </w:tc>
        <w:tc>
          <w:tcPr>
            <w:tcW w:w="851" w:type="dxa"/>
          </w:tcPr>
          <w:p w14:paraId="08AF759C" w14:textId="77777777" w:rsidR="00F56766" w:rsidRPr="00057099" w:rsidRDefault="00F56766" w:rsidP="001A509E">
            <w:pPr>
              <w:jc w:val="right"/>
            </w:pPr>
          </w:p>
        </w:tc>
        <w:tc>
          <w:tcPr>
            <w:tcW w:w="284" w:type="dxa"/>
          </w:tcPr>
          <w:p w14:paraId="4E3F9FC9" w14:textId="77777777" w:rsidR="00F56766" w:rsidRPr="00057099" w:rsidRDefault="00F56766" w:rsidP="001A509E">
            <w:r w:rsidRPr="00057099">
              <w:t>:</w:t>
            </w:r>
          </w:p>
        </w:tc>
        <w:tc>
          <w:tcPr>
            <w:tcW w:w="4536" w:type="dxa"/>
          </w:tcPr>
          <w:p w14:paraId="79E1D21C" w14:textId="77777777" w:rsidR="00F56766" w:rsidRPr="00057099" w:rsidRDefault="00F56766" w:rsidP="001A509E">
            <w:r w:rsidRPr="00057099">
              <w:t xml:space="preserve">thermisch verzinkt staal, gietijzer, rvs AISI304L </w:t>
            </w:r>
          </w:p>
        </w:tc>
      </w:tr>
      <w:tr w:rsidR="00F56766" w:rsidRPr="00057099" w14:paraId="3680E5F9" w14:textId="77777777" w:rsidTr="001A509E">
        <w:trPr>
          <w:cantSplit/>
        </w:trPr>
        <w:tc>
          <w:tcPr>
            <w:tcW w:w="2948" w:type="dxa"/>
          </w:tcPr>
          <w:p w14:paraId="14975237" w14:textId="77777777" w:rsidR="00F56766" w:rsidRPr="00057099" w:rsidRDefault="00F56766" w:rsidP="001A509E">
            <w:r w:rsidRPr="00057099">
              <w:t>materiaal in te storten delen</w:t>
            </w:r>
          </w:p>
        </w:tc>
        <w:tc>
          <w:tcPr>
            <w:tcW w:w="851" w:type="dxa"/>
          </w:tcPr>
          <w:p w14:paraId="0C39B2FE" w14:textId="77777777" w:rsidR="00F56766" w:rsidRPr="00057099" w:rsidRDefault="00F56766" w:rsidP="001A509E">
            <w:pPr>
              <w:jc w:val="right"/>
            </w:pPr>
          </w:p>
        </w:tc>
        <w:tc>
          <w:tcPr>
            <w:tcW w:w="284" w:type="dxa"/>
          </w:tcPr>
          <w:p w14:paraId="1C9477CB" w14:textId="77777777" w:rsidR="00F56766" w:rsidRPr="00057099" w:rsidRDefault="00F56766" w:rsidP="001A509E">
            <w:r w:rsidRPr="00057099">
              <w:t>:</w:t>
            </w:r>
          </w:p>
        </w:tc>
        <w:tc>
          <w:tcPr>
            <w:tcW w:w="4536" w:type="dxa"/>
          </w:tcPr>
          <w:p w14:paraId="06C45F19" w14:textId="77777777" w:rsidR="00F56766" w:rsidRPr="00057099" w:rsidRDefault="00F56766" w:rsidP="001A509E">
            <w:r w:rsidRPr="00057099">
              <w:t>n.v.t.</w:t>
            </w:r>
          </w:p>
        </w:tc>
      </w:tr>
      <w:tr w:rsidR="00F56766" w:rsidRPr="00057099" w14:paraId="6A2FF1D9" w14:textId="77777777" w:rsidTr="001A509E">
        <w:trPr>
          <w:cantSplit/>
        </w:trPr>
        <w:tc>
          <w:tcPr>
            <w:tcW w:w="2948" w:type="dxa"/>
          </w:tcPr>
          <w:p w14:paraId="0A035B86" w14:textId="77777777" w:rsidR="00F56766" w:rsidRPr="00057099" w:rsidRDefault="00F56766" w:rsidP="001A509E">
            <w:r w:rsidRPr="00057099">
              <w:t>leveringsomvang</w:t>
            </w:r>
          </w:p>
        </w:tc>
        <w:tc>
          <w:tcPr>
            <w:tcW w:w="851" w:type="dxa"/>
          </w:tcPr>
          <w:p w14:paraId="3DDAE3E5" w14:textId="77777777" w:rsidR="00F56766" w:rsidRPr="00057099" w:rsidRDefault="00F56766" w:rsidP="001A509E">
            <w:pPr>
              <w:jc w:val="right"/>
            </w:pPr>
          </w:p>
        </w:tc>
        <w:tc>
          <w:tcPr>
            <w:tcW w:w="284" w:type="dxa"/>
          </w:tcPr>
          <w:p w14:paraId="11659539" w14:textId="77777777" w:rsidR="00F56766" w:rsidRPr="00057099" w:rsidRDefault="00F56766" w:rsidP="001A509E">
            <w:r w:rsidRPr="00057099">
              <w:t>:</w:t>
            </w:r>
          </w:p>
        </w:tc>
        <w:tc>
          <w:tcPr>
            <w:tcW w:w="4536" w:type="dxa"/>
          </w:tcPr>
          <w:p w14:paraId="011A54B2" w14:textId="77777777" w:rsidR="00F56766" w:rsidRPr="00057099" w:rsidRDefault="00F56766" w:rsidP="001A509E">
            <w:r w:rsidRPr="00057099">
              <w:t>zoals aangegeven op de P&amp;ID’s en tekeningen en zoals hierna vermeld</w:t>
            </w:r>
          </w:p>
        </w:tc>
      </w:tr>
      <w:tr w:rsidR="00F56766" w:rsidRPr="00057099" w14:paraId="456A5D3C" w14:textId="77777777" w:rsidTr="001A509E">
        <w:trPr>
          <w:cantSplit/>
        </w:trPr>
        <w:tc>
          <w:tcPr>
            <w:tcW w:w="2948" w:type="dxa"/>
          </w:tcPr>
          <w:p w14:paraId="4C5E1316" w14:textId="77777777" w:rsidR="00F56766" w:rsidRPr="00057099" w:rsidRDefault="00F56766" w:rsidP="001A509E">
            <w:r w:rsidRPr="00057099">
              <w:t>Leiding</w:t>
            </w:r>
          </w:p>
        </w:tc>
        <w:tc>
          <w:tcPr>
            <w:tcW w:w="851" w:type="dxa"/>
          </w:tcPr>
          <w:p w14:paraId="500EFE98" w14:textId="77777777" w:rsidR="00F56766" w:rsidRPr="00057099" w:rsidRDefault="00F56766" w:rsidP="001A509E">
            <w:pPr>
              <w:jc w:val="right"/>
            </w:pPr>
          </w:p>
        </w:tc>
        <w:tc>
          <w:tcPr>
            <w:tcW w:w="284" w:type="dxa"/>
          </w:tcPr>
          <w:p w14:paraId="6A49F19F" w14:textId="77777777" w:rsidR="00F56766" w:rsidRPr="00057099" w:rsidRDefault="00F56766" w:rsidP="001A509E">
            <w:r w:rsidRPr="00057099">
              <w:t>:</w:t>
            </w:r>
          </w:p>
        </w:tc>
        <w:tc>
          <w:tcPr>
            <w:tcW w:w="4536" w:type="dxa"/>
          </w:tcPr>
          <w:p w14:paraId="31C749E3" w14:textId="377B069C" w:rsidR="00F56766" w:rsidRPr="00057099" w:rsidRDefault="00F56766" w:rsidP="001A509E">
            <w:r w:rsidRPr="00057099">
              <w:t xml:space="preserve">Boven maaiveld in de wand </w:t>
            </w:r>
            <w:r w:rsidR="00321EC9" w:rsidRPr="00057099">
              <w:t xml:space="preserve">de bestaande </w:t>
            </w:r>
            <w:r w:rsidRPr="00057099">
              <w:t xml:space="preserve">aansluiting </w:t>
            </w:r>
            <w:r w:rsidR="00321EC9" w:rsidRPr="00057099">
              <w:t>handhaven</w:t>
            </w:r>
            <w:r w:rsidRPr="00057099">
              <w:t xml:space="preserve"> voor een gecombineerde toe-afvoer leiding</w:t>
            </w:r>
          </w:p>
        </w:tc>
      </w:tr>
      <w:tr w:rsidR="00F56766" w:rsidRPr="00057099" w14:paraId="4559AE08" w14:textId="77777777" w:rsidTr="001A509E">
        <w:trPr>
          <w:cantSplit/>
        </w:trPr>
        <w:tc>
          <w:tcPr>
            <w:tcW w:w="2948" w:type="dxa"/>
          </w:tcPr>
          <w:p w14:paraId="1C87A37C" w14:textId="77777777" w:rsidR="00F56766" w:rsidRPr="00057099" w:rsidRDefault="00F56766" w:rsidP="001A509E">
            <w:r w:rsidRPr="00057099">
              <w:t>Uitvoering</w:t>
            </w:r>
          </w:p>
        </w:tc>
        <w:tc>
          <w:tcPr>
            <w:tcW w:w="851" w:type="dxa"/>
          </w:tcPr>
          <w:p w14:paraId="1A9799FA" w14:textId="77777777" w:rsidR="00F56766" w:rsidRPr="00057099" w:rsidRDefault="00F56766" w:rsidP="001A509E">
            <w:pPr>
              <w:jc w:val="right"/>
            </w:pPr>
          </w:p>
        </w:tc>
        <w:tc>
          <w:tcPr>
            <w:tcW w:w="284" w:type="dxa"/>
          </w:tcPr>
          <w:p w14:paraId="44FABBB3" w14:textId="77777777" w:rsidR="00F56766" w:rsidRPr="00057099" w:rsidRDefault="00F56766" w:rsidP="001A509E">
            <w:r w:rsidRPr="00057099">
              <w:t>:</w:t>
            </w:r>
          </w:p>
        </w:tc>
        <w:tc>
          <w:tcPr>
            <w:tcW w:w="4536" w:type="dxa"/>
          </w:tcPr>
          <w:p w14:paraId="61FF9E7D" w14:textId="1DFEBAA8" w:rsidR="00F56766" w:rsidRPr="00057099" w:rsidRDefault="00F56766" w:rsidP="001A509E">
            <w:r w:rsidRPr="00057099">
              <w:t>In leiding buitenzijde een</w:t>
            </w:r>
            <w:r w:rsidR="00321EC9" w:rsidRPr="00057099">
              <w:t xml:space="preserve"> nieuwe</w:t>
            </w:r>
            <w:r w:rsidRPr="00057099">
              <w:t xml:space="preserve"> mestafsluiter, Bauer koppeling en eindstop op een niveau van ca. 500 mm boven maaiveld</w:t>
            </w:r>
            <w:r w:rsidR="00321EC9" w:rsidRPr="00057099">
              <w:t xml:space="preserve"> opnemen</w:t>
            </w:r>
            <w:r w:rsidRPr="00057099">
              <w:t>.</w:t>
            </w:r>
          </w:p>
          <w:p w14:paraId="31DB4E5A" w14:textId="77777777" w:rsidR="00F56766" w:rsidRPr="00057099" w:rsidRDefault="00F56766" w:rsidP="001A509E">
            <w:r w:rsidRPr="00057099">
              <w:t>Leiding en appendages voorzien van thermische isolatie</w:t>
            </w:r>
          </w:p>
        </w:tc>
      </w:tr>
    </w:tbl>
    <w:p w14:paraId="1C7652DB" w14:textId="77777777" w:rsidR="00F56766" w:rsidRPr="00057099" w:rsidRDefault="00F56766" w:rsidP="00F56766"/>
    <w:p w14:paraId="02556F42" w14:textId="61C65650" w:rsidR="00F56766" w:rsidRPr="00057099" w:rsidRDefault="00F56766" w:rsidP="005B35B1">
      <w:pPr>
        <w:pStyle w:val="Heading2"/>
        <w:numPr>
          <w:ilvl w:val="1"/>
          <w:numId w:val="14"/>
        </w:numPr>
      </w:pPr>
      <w:r w:rsidRPr="00057099">
        <w:lastRenderedPageBreak/>
        <w:t xml:space="preserve"> </w:t>
      </w:r>
      <w:bookmarkStart w:id="231" w:name="_Toc43891148"/>
      <w:bookmarkStart w:id="232" w:name="_Toc54965569"/>
      <w:r w:rsidRPr="00057099">
        <w:t>Nevenbestanddelen</w:t>
      </w:r>
      <w:bookmarkEnd w:id="231"/>
      <w:bookmarkEnd w:id="232"/>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2CAAD432" w14:textId="77777777" w:rsidTr="00D62E73">
        <w:trPr>
          <w:cantSplit/>
        </w:trPr>
        <w:tc>
          <w:tcPr>
            <w:tcW w:w="3227" w:type="dxa"/>
          </w:tcPr>
          <w:p w14:paraId="5D0F1F88" w14:textId="77777777" w:rsidR="004D7395" w:rsidRPr="00057099" w:rsidRDefault="004D7395" w:rsidP="00D62E73">
            <w:r w:rsidRPr="00057099">
              <w:t>Materiaal verbindingsmiddelen</w:t>
            </w:r>
          </w:p>
        </w:tc>
        <w:tc>
          <w:tcPr>
            <w:tcW w:w="567" w:type="dxa"/>
          </w:tcPr>
          <w:p w14:paraId="28398D88" w14:textId="77777777" w:rsidR="004D7395" w:rsidRPr="00057099" w:rsidRDefault="004D7395" w:rsidP="00D62E73">
            <w:pPr>
              <w:spacing w:line="240" w:lineRule="exact"/>
              <w:jc w:val="right"/>
            </w:pPr>
          </w:p>
        </w:tc>
        <w:tc>
          <w:tcPr>
            <w:tcW w:w="284" w:type="dxa"/>
          </w:tcPr>
          <w:p w14:paraId="42F76E2D" w14:textId="77777777" w:rsidR="004D7395" w:rsidRPr="00057099" w:rsidRDefault="004D7395" w:rsidP="00D62E73">
            <w:pPr>
              <w:spacing w:line="240" w:lineRule="exact"/>
            </w:pPr>
            <w:r w:rsidRPr="00057099">
              <w:t>:</w:t>
            </w:r>
          </w:p>
        </w:tc>
        <w:tc>
          <w:tcPr>
            <w:tcW w:w="4990" w:type="dxa"/>
          </w:tcPr>
          <w:p w14:paraId="294A9109" w14:textId="22F140A5" w:rsidR="004D7395" w:rsidRPr="00057099" w:rsidRDefault="004D7395" w:rsidP="00D62E73">
            <w:pPr>
              <w:spacing w:line="240" w:lineRule="exact"/>
            </w:pPr>
            <w:r w:rsidRPr="00057099">
              <w:t>volgens Bundel AV 2018 WT, hoofdstuk 2</w:t>
            </w:r>
          </w:p>
        </w:tc>
      </w:tr>
      <w:tr w:rsidR="004D7395" w:rsidRPr="00057099" w14:paraId="2B42527F" w14:textId="77777777" w:rsidTr="00D62E73">
        <w:trPr>
          <w:cantSplit/>
        </w:trPr>
        <w:tc>
          <w:tcPr>
            <w:tcW w:w="3227" w:type="dxa"/>
          </w:tcPr>
          <w:p w14:paraId="309B5868" w14:textId="77777777" w:rsidR="004D7395" w:rsidRPr="00057099" w:rsidRDefault="004D7395" w:rsidP="00D62E73">
            <w:pPr>
              <w:spacing w:line="240" w:lineRule="exact"/>
            </w:pPr>
            <w:r w:rsidRPr="00057099">
              <w:t>Materiaal ondersteuningsconstructies</w:t>
            </w:r>
          </w:p>
        </w:tc>
        <w:tc>
          <w:tcPr>
            <w:tcW w:w="567" w:type="dxa"/>
          </w:tcPr>
          <w:p w14:paraId="529B6A3E" w14:textId="77777777" w:rsidR="004D7395" w:rsidRPr="00057099" w:rsidRDefault="004D7395" w:rsidP="00D62E73">
            <w:pPr>
              <w:spacing w:line="240" w:lineRule="exact"/>
              <w:jc w:val="right"/>
            </w:pPr>
          </w:p>
        </w:tc>
        <w:tc>
          <w:tcPr>
            <w:tcW w:w="284" w:type="dxa"/>
          </w:tcPr>
          <w:p w14:paraId="2F47ABE9" w14:textId="77777777" w:rsidR="004D7395" w:rsidRPr="00057099" w:rsidRDefault="004D7395" w:rsidP="00D62E73">
            <w:pPr>
              <w:spacing w:line="240" w:lineRule="exact"/>
            </w:pPr>
            <w:r w:rsidRPr="00057099">
              <w:t>:</w:t>
            </w:r>
          </w:p>
        </w:tc>
        <w:tc>
          <w:tcPr>
            <w:tcW w:w="4990" w:type="dxa"/>
          </w:tcPr>
          <w:p w14:paraId="6B9AC5E2" w14:textId="77777777" w:rsidR="004D7395" w:rsidRPr="00057099" w:rsidRDefault="004D7395" w:rsidP="00D62E73">
            <w:pPr>
              <w:spacing w:line="240" w:lineRule="exact"/>
            </w:pPr>
            <w:r w:rsidRPr="00057099">
              <w:t>roestvaststaal AISI 304, thermisch verzinkt staal</w:t>
            </w:r>
          </w:p>
          <w:p w14:paraId="2BA670CE" w14:textId="77777777" w:rsidR="004D7395" w:rsidRPr="00057099" w:rsidRDefault="004D7395" w:rsidP="00D62E73">
            <w:pPr>
              <w:spacing w:line="240" w:lineRule="exact"/>
            </w:pPr>
          </w:p>
        </w:tc>
      </w:tr>
    </w:tbl>
    <w:p w14:paraId="10EA3307" w14:textId="03B43F9B" w:rsidR="004D7395" w:rsidRPr="00057099" w:rsidRDefault="004D7395" w:rsidP="004D7395">
      <w:pPr>
        <w:pStyle w:val="BodyText"/>
      </w:pPr>
    </w:p>
    <w:p w14:paraId="635A2D13" w14:textId="3709EB05" w:rsidR="00F56766" w:rsidRPr="00057099" w:rsidRDefault="00F56766" w:rsidP="005B35B1">
      <w:pPr>
        <w:pStyle w:val="Heading2"/>
        <w:numPr>
          <w:ilvl w:val="1"/>
          <w:numId w:val="14"/>
        </w:numPr>
      </w:pPr>
      <w:bookmarkStart w:id="233" w:name="_Toc43891149"/>
      <w:bookmarkStart w:id="234" w:name="_Toc54965570"/>
      <w:r w:rsidRPr="00057099">
        <w:t>Conservering</w:t>
      </w:r>
      <w:bookmarkEnd w:id="233"/>
      <w:bookmarkEnd w:id="234"/>
    </w:p>
    <w:p w14:paraId="158013D6" w14:textId="77777777" w:rsidR="00F56766" w:rsidRPr="00057099" w:rsidRDefault="00F56766" w:rsidP="00F56766">
      <w:r w:rsidRPr="00057099">
        <w:t>Alle genoemde stalen onderdelen conserveren zoals genoemd in de voorschriften.</w:t>
      </w:r>
    </w:p>
    <w:p w14:paraId="6D85BBBA" w14:textId="77777777" w:rsidR="00F56766" w:rsidRPr="00057099" w:rsidRDefault="00F56766" w:rsidP="00F56766"/>
    <w:p w14:paraId="3E7FB73F" w14:textId="6D64AF44" w:rsidR="00F56766" w:rsidRPr="00057099" w:rsidRDefault="00F56766" w:rsidP="005B35B1">
      <w:pPr>
        <w:pStyle w:val="Heading2"/>
        <w:numPr>
          <w:ilvl w:val="1"/>
          <w:numId w:val="14"/>
        </w:numPr>
      </w:pPr>
      <w:bookmarkStart w:id="235" w:name="_Toc43891150"/>
      <w:bookmarkStart w:id="236" w:name="_Toc54965571"/>
      <w:r w:rsidRPr="00057099">
        <w:t>Keuringen en beproevingen</w:t>
      </w:r>
      <w:bookmarkEnd w:id="235"/>
      <w:bookmarkEnd w:id="236"/>
    </w:p>
    <w:p w14:paraId="44A5BC49" w14:textId="77777777" w:rsidR="00F56766" w:rsidRPr="00057099" w:rsidRDefault="00F56766" w:rsidP="00F56766">
      <w:r w:rsidRPr="00057099">
        <w:t>Naast de algemeen gebruikelijke keuringen en beproevingen, zoals genoemd in de Algemene technische werken, dienen voor dit onderdeel door de aannemer de volgende beproevingen te worden uitgevoerd:</w:t>
      </w:r>
    </w:p>
    <w:p w14:paraId="2535128A" w14:textId="77777777" w:rsidR="00F56766" w:rsidRPr="00057099" w:rsidRDefault="00F56766" w:rsidP="00F56766"/>
    <w:p w14:paraId="0014FFB2" w14:textId="77777777" w:rsidR="00F56766" w:rsidRPr="00057099" w:rsidRDefault="00F56766" w:rsidP="00F56766">
      <w:r w:rsidRPr="00057099">
        <w:t>Voor de verzending naar de bouwplaats (FAT):</w:t>
      </w:r>
    </w:p>
    <w:p w14:paraId="40A1EEAF" w14:textId="77777777" w:rsidR="00F56766" w:rsidRPr="00057099" w:rsidRDefault="00F56766" w:rsidP="00F56766">
      <w:pPr>
        <w:pStyle w:val="Bullet1"/>
        <w:tabs>
          <w:tab w:val="clear" w:pos="1135"/>
          <w:tab w:val="num" w:pos="284"/>
          <w:tab w:val="num" w:pos="657"/>
        </w:tabs>
        <w:ind w:left="284"/>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w:t>
      </w:r>
    </w:p>
    <w:p w14:paraId="1F4E910F" w14:textId="77777777" w:rsidR="00F56766" w:rsidRPr="00057099" w:rsidRDefault="00F56766" w:rsidP="00F56766"/>
    <w:p w14:paraId="241FB9A1" w14:textId="77777777" w:rsidR="00F56766" w:rsidRPr="00057099" w:rsidRDefault="00F56766" w:rsidP="00F56766">
      <w:r w:rsidRPr="00057099">
        <w:t>Na de montage ten behoeve van de oplevering (SAT):</w:t>
      </w:r>
    </w:p>
    <w:p w14:paraId="68FEC23C" w14:textId="77777777" w:rsidR="00397A58" w:rsidRPr="00057099" w:rsidRDefault="00397A58" w:rsidP="00397A58">
      <w:pPr>
        <w:pStyle w:val="Bullet1"/>
        <w:tabs>
          <w:tab w:val="clear" w:pos="1135"/>
          <w:tab w:val="num" w:pos="426"/>
        </w:tabs>
        <w:ind w:left="567" w:hanging="567"/>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Veldtest instelwaarden momentbeveiliging ruimerbrug (aanbrengen gewichten)</w:t>
      </w:r>
    </w:p>
    <w:p w14:paraId="52A346F2" w14:textId="7B96FFB2" w:rsidR="00C9778C" w:rsidRPr="00057099" w:rsidRDefault="00C9778C">
      <w:pPr>
        <w:rPr>
          <w:rFonts w:cs="Arial"/>
        </w:rPr>
      </w:pPr>
      <w:r w:rsidRPr="00057099">
        <w:br w:type="page"/>
      </w:r>
    </w:p>
    <w:p w14:paraId="088DB8E9" w14:textId="41897D93" w:rsidR="00402118" w:rsidRPr="00057099" w:rsidRDefault="00402118" w:rsidP="005B35B1">
      <w:pPr>
        <w:pStyle w:val="Heading1"/>
        <w:numPr>
          <w:ilvl w:val="0"/>
          <w:numId w:val="19"/>
        </w:numPr>
      </w:pPr>
      <w:bookmarkStart w:id="237" w:name="_Toc54965572"/>
      <w:r w:rsidRPr="00057099">
        <w:lastRenderedPageBreak/>
        <w:t>Ingedikt slibpomp</w:t>
      </w:r>
      <w:bookmarkEnd w:id="237"/>
    </w:p>
    <w:p w14:paraId="6C902DA8" w14:textId="3F66E54C" w:rsidR="00402118" w:rsidRPr="00057099" w:rsidRDefault="00402118" w:rsidP="00402118">
      <w:pPr>
        <w:pStyle w:val="Bullet2"/>
        <w:numPr>
          <w:ilvl w:val="0"/>
          <w:numId w:val="0"/>
        </w:numPr>
        <w:tabs>
          <w:tab w:val="left" w:pos="708"/>
        </w:tabs>
        <w:rPr>
          <w:rFonts w:eastAsiaTheme="minorEastAsia" w:cs="Arial"/>
          <w:noProof w:val="0"/>
          <w:color w:val="00577E" w:themeColor="text1"/>
          <w:sz w:val="20"/>
          <w:lang w:val="nl-NL" w:eastAsia="en-GB"/>
        </w:rPr>
      </w:pPr>
      <w:r w:rsidRPr="00057099">
        <w:rPr>
          <w:rFonts w:eastAsiaTheme="minorEastAsia" w:cs="Arial"/>
          <w:noProof w:val="0"/>
          <w:color w:val="00577E" w:themeColor="text1"/>
          <w:sz w:val="20"/>
          <w:lang w:val="nl-NL" w:eastAsia="en-GB"/>
        </w:rPr>
        <w:t>De bestaande ingedikt slibpomp inclusief leidingwerk en appendages, opgesteld in de pompenkelder, dient te worden vervangen. De nieuwe ingedikt slibpomp inclusief leidingwerk en appendages dient te worden opgesteld in de pompenkelder, het ingedikte slib zal via de bestaande terreinleiding (14) naar de bestaande externe slibbuffer worden verpompt. In de nieuwe situatie krijgt de laatste genoemde buffer, de functie van ingedikt slibbuffer.</w:t>
      </w:r>
    </w:p>
    <w:p w14:paraId="6EEB8A59" w14:textId="5D276BDF" w:rsidR="00402118" w:rsidRPr="00057099" w:rsidRDefault="00402118" w:rsidP="00402118"/>
    <w:p w14:paraId="6CDF80D9" w14:textId="64A82464" w:rsidR="00402118" w:rsidRPr="00057099" w:rsidRDefault="00402118" w:rsidP="005B35B1">
      <w:pPr>
        <w:pStyle w:val="Heading2"/>
        <w:numPr>
          <w:ilvl w:val="1"/>
          <w:numId w:val="19"/>
        </w:numPr>
      </w:pPr>
      <w:bookmarkStart w:id="238" w:name="_Toc54965573"/>
      <w:r w:rsidRPr="00057099">
        <w:t>Leveringsomvang</w:t>
      </w:r>
      <w:bookmarkEnd w:id="238"/>
    </w:p>
    <w:p w14:paraId="555F0230" w14:textId="77777777" w:rsidR="00402118" w:rsidRPr="00057099" w:rsidRDefault="00402118" w:rsidP="00402118">
      <w:r w:rsidRPr="00057099">
        <w:t>De leveringsomvang bestaat uit:</w:t>
      </w:r>
    </w:p>
    <w:p w14:paraId="38E3C0EE" w14:textId="6A584B43"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één pomp;</w:t>
      </w:r>
    </w:p>
    <w:p w14:paraId="146D4DF8"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leidingwerk met appendages;</w:t>
      </w:r>
    </w:p>
    <w:p w14:paraId="4054DEF6" w14:textId="77777777" w:rsidR="00402118" w:rsidRPr="00057099" w:rsidRDefault="00402118" w:rsidP="00402118">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nevenbestanddelen</w:t>
      </w:r>
      <w:r w:rsidRPr="00057099">
        <w:rPr>
          <w:lang w:val="nl-NL"/>
        </w:rPr>
        <w:t>.</w:t>
      </w:r>
    </w:p>
    <w:p w14:paraId="12FA623B" w14:textId="77777777" w:rsidR="00402118" w:rsidRPr="00057099" w:rsidRDefault="00402118" w:rsidP="00402118"/>
    <w:p w14:paraId="2A972343" w14:textId="668B62AC" w:rsidR="00402118" w:rsidRPr="00057099" w:rsidRDefault="00402118" w:rsidP="005B35B1">
      <w:pPr>
        <w:pStyle w:val="Heading2"/>
        <w:numPr>
          <w:ilvl w:val="1"/>
          <w:numId w:val="19"/>
        </w:numPr>
      </w:pPr>
      <w:bookmarkStart w:id="239" w:name="_Toc54965574"/>
      <w:r w:rsidRPr="00057099">
        <w:t>Algemeen</w:t>
      </w:r>
      <w:bookmarkEnd w:id="239"/>
    </w:p>
    <w:tbl>
      <w:tblPr>
        <w:tblW w:w="8613" w:type="dxa"/>
        <w:tblLayout w:type="fixed"/>
        <w:tblLook w:val="01E0" w:firstRow="1" w:lastRow="1" w:firstColumn="1" w:lastColumn="1" w:noHBand="0" w:noVBand="0"/>
      </w:tblPr>
      <w:tblGrid>
        <w:gridCol w:w="2948"/>
        <w:gridCol w:w="851"/>
        <w:gridCol w:w="284"/>
        <w:gridCol w:w="4530"/>
      </w:tblGrid>
      <w:tr w:rsidR="00402118" w:rsidRPr="00057099" w14:paraId="546DD4F0" w14:textId="77777777" w:rsidTr="001A509E">
        <w:trPr>
          <w:cantSplit/>
        </w:trPr>
        <w:tc>
          <w:tcPr>
            <w:tcW w:w="2948" w:type="dxa"/>
          </w:tcPr>
          <w:p w14:paraId="0330932A" w14:textId="77777777" w:rsidR="00402118" w:rsidRPr="00057099" w:rsidRDefault="00402118" w:rsidP="001A509E">
            <w:pPr>
              <w:spacing w:line="240" w:lineRule="exact"/>
            </w:pPr>
            <w:r w:rsidRPr="00057099">
              <w:t>P&amp;ID-nummer</w:t>
            </w:r>
          </w:p>
        </w:tc>
        <w:tc>
          <w:tcPr>
            <w:tcW w:w="851" w:type="dxa"/>
          </w:tcPr>
          <w:p w14:paraId="798A7338" w14:textId="77777777" w:rsidR="00402118" w:rsidRPr="00057099" w:rsidRDefault="00402118" w:rsidP="001A509E">
            <w:pPr>
              <w:spacing w:line="240" w:lineRule="exact"/>
            </w:pPr>
          </w:p>
        </w:tc>
        <w:tc>
          <w:tcPr>
            <w:tcW w:w="284" w:type="dxa"/>
          </w:tcPr>
          <w:p w14:paraId="4F7317B1" w14:textId="77777777" w:rsidR="00402118" w:rsidRPr="00057099" w:rsidRDefault="00402118" w:rsidP="001A509E">
            <w:pPr>
              <w:spacing w:line="240" w:lineRule="exact"/>
            </w:pPr>
            <w:r w:rsidRPr="00057099">
              <w:t>:</w:t>
            </w:r>
          </w:p>
        </w:tc>
        <w:tc>
          <w:tcPr>
            <w:tcW w:w="4530" w:type="dxa"/>
          </w:tcPr>
          <w:p w14:paraId="0D60C4E2" w14:textId="172FF262" w:rsidR="00402118" w:rsidRPr="00057099" w:rsidRDefault="00402118" w:rsidP="001A509E">
            <w:pPr>
              <w:spacing w:line="240" w:lineRule="exact"/>
            </w:pPr>
            <w:r w:rsidRPr="00057099">
              <w:t>NW 3E--760</w:t>
            </w:r>
          </w:p>
        </w:tc>
      </w:tr>
      <w:tr w:rsidR="00402118" w:rsidRPr="00057099" w14:paraId="7C9022D6" w14:textId="77777777" w:rsidTr="001A509E">
        <w:trPr>
          <w:cantSplit/>
        </w:trPr>
        <w:tc>
          <w:tcPr>
            <w:tcW w:w="2948" w:type="dxa"/>
          </w:tcPr>
          <w:p w14:paraId="148ED5EE" w14:textId="77777777" w:rsidR="00402118" w:rsidRPr="00057099" w:rsidRDefault="00402118" w:rsidP="001A509E">
            <w:pPr>
              <w:spacing w:line="240" w:lineRule="exact"/>
            </w:pPr>
            <w:r w:rsidRPr="00057099">
              <w:t>positienummer</w:t>
            </w:r>
          </w:p>
        </w:tc>
        <w:tc>
          <w:tcPr>
            <w:tcW w:w="851" w:type="dxa"/>
          </w:tcPr>
          <w:p w14:paraId="46B1BDAA" w14:textId="77777777" w:rsidR="00402118" w:rsidRPr="00057099" w:rsidRDefault="00402118" w:rsidP="001A509E">
            <w:pPr>
              <w:spacing w:line="240" w:lineRule="exact"/>
            </w:pPr>
          </w:p>
        </w:tc>
        <w:tc>
          <w:tcPr>
            <w:tcW w:w="284" w:type="dxa"/>
          </w:tcPr>
          <w:p w14:paraId="2BC5F10F" w14:textId="77777777" w:rsidR="00402118" w:rsidRPr="00057099" w:rsidRDefault="00402118" w:rsidP="001A509E">
            <w:pPr>
              <w:spacing w:line="240" w:lineRule="exact"/>
            </w:pPr>
            <w:r w:rsidRPr="00057099">
              <w:t>:</w:t>
            </w:r>
          </w:p>
        </w:tc>
        <w:tc>
          <w:tcPr>
            <w:tcW w:w="4530" w:type="dxa"/>
          </w:tcPr>
          <w:p w14:paraId="63BD9F2B" w14:textId="1F3666D6" w:rsidR="00402118" w:rsidRPr="00057099" w:rsidRDefault="00402118" w:rsidP="001A509E">
            <w:pPr>
              <w:spacing w:line="240" w:lineRule="exact"/>
            </w:pPr>
            <w:r w:rsidRPr="00057099">
              <w:t>P_60</w:t>
            </w:r>
            <w:r w:rsidR="00D611AF" w:rsidRPr="00057099">
              <w:t>20</w:t>
            </w:r>
          </w:p>
        </w:tc>
      </w:tr>
      <w:tr w:rsidR="00402118" w:rsidRPr="00057099" w14:paraId="36CBB735" w14:textId="77777777" w:rsidTr="001A509E">
        <w:trPr>
          <w:cantSplit/>
        </w:trPr>
        <w:tc>
          <w:tcPr>
            <w:tcW w:w="2948" w:type="dxa"/>
          </w:tcPr>
          <w:p w14:paraId="4095735D" w14:textId="77777777" w:rsidR="00402118" w:rsidRPr="00057099" w:rsidRDefault="00402118" w:rsidP="001A509E">
            <w:pPr>
              <w:spacing w:line="240" w:lineRule="exact"/>
            </w:pPr>
            <w:r w:rsidRPr="00057099">
              <w:t>opstelling</w:t>
            </w:r>
          </w:p>
        </w:tc>
        <w:tc>
          <w:tcPr>
            <w:tcW w:w="851" w:type="dxa"/>
          </w:tcPr>
          <w:p w14:paraId="407787EF" w14:textId="77777777" w:rsidR="00402118" w:rsidRPr="00057099" w:rsidRDefault="00402118" w:rsidP="001A509E">
            <w:pPr>
              <w:spacing w:line="240" w:lineRule="exact"/>
            </w:pPr>
          </w:p>
        </w:tc>
        <w:tc>
          <w:tcPr>
            <w:tcW w:w="284" w:type="dxa"/>
          </w:tcPr>
          <w:p w14:paraId="44A6AACC" w14:textId="77777777" w:rsidR="00402118" w:rsidRPr="00057099" w:rsidRDefault="00402118" w:rsidP="001A509E">
            <w:pPr>
              <w:spacing w:line="240" w:lineRule="exact"/>
            </w:pPr>
            <w:r w:rsidRPr="00057099">
              <w:t>:</w:t>
            </w:r>
          </w:p>
        </w:tc>
        <w:tc>
          <w:tcPr>
            <w:tcW w:w="4530" w:type="dxa"/>
          </w:tcPr>
          <w:p w14:paraId="48F33F2F" w14:textId="7E1CC390" w:rsidR="00402118" w:rsidRPr="00057099" w:rsidRDefault="00402118" w:rsidP="001A509E">
            <w:pPr>
              <w:spacing w:line="240" w:lineRule="exact"/>
            </w:pPr>
            <w:r w:rsidRPr="00057099">
              <w:t xml:space="preserve">Binnen </w:t>
            </w:r>
            <w:r w:rsidR="00415780" w:rsidRPr="00057099">
              <w:t>in de pompenk</w:t>
            </w:r>
            <w:r w:rsidR="00DA5E75" w:rsidRPr="00057099">
              <w:t>el</w:t>
            </w:r>
            <w:r w:rsidR="00415780" w:rsidRPr="00057099">
              <w:t>der</w:t>
            </w:r>
          </w:p>
        </w:tc>
      </w:tr>
      <w:tr w:rsidR="00402118" w:rsidRPr="00057099" w14:paraId="78CE7872" w14:textId="77777777" w:rsidTr="001A509E">
        <w:trPr>
          <w:cantSplit/>
        </w:trPr>
        <w:tc>
          <w:tcPr>
            <w:tcW w:w="2948" w:type="dxa"/>
          </w:tcPr>
          <w:p w14:paraId="40402A85" w14:textId="77777777" w:rsidR="00402118" w:rsidRPr="00057099" w:rsidRDefault="00402118" w:rsidP="001A509E">
            <w:pPr>
              <w:spacing w:line="240" w:lineRule="exact"/>
            </w:pPr>
            <w:r w:rsidRPr="00057099">
              <w:t>medium</w:t>
            </w:r>
          </w:p>
        </w:tc>
        <w:tc>
          <w:tcPr>
            <w:tcW w:w="851" w:type="dxa"/>
          </w:tcPr>
          <w:p w14:paraId="78AC07FB" w14:textId="77777777" w:rsidR="00402118" w:rsidRPr="00057099" w:rsidRDefault="00402118" w:rsidP="001A509E">
            <w:pPr>
              <w:spacing w:line="240" w:lineRule="exact"/>
            </w:pPr>
          </w:p>
        </w:tc>
        <w:tc>
          <w:tcPr>
            <w:tcW w:w="284" w:type="dxa"/>
          </w:tcPr>
          <w:p w14:paraId="7ABB15F3" w14:textId="77777777" w:rsidR="00402118" w:rsidRPr="00057099" w:rsidRDefault="00402118" w:rsidP="001A509E">
            <w:pPr>
              <w:spacing w:line="240" w:lineRule="exact"/>
            </w:pPr>
            <w:r w:rsidRPr="00057099">
              <w:t>:</w:t>
            </w:r>
          </w:p>
        </w:tc>
        <w:tc>
          <w:tcPr>
            <w:tcW w:w="4530" w:type="dxa"/>
          </w:tcPr>
          <w:p w14:paraId="76460F86" w14:textId="14C9C2EB" w:rsidR="00402118" w:rsidRPr="00057099" w:rsidRDefault="00415780" w:rsidP="001A509E">
            <w:pPr>
              <w:spacing w:line="240" w:lineRule="exact"/>
            </w:pPr>
            <w:r w:rsidRPr="00057099">
              <w:t xml:space="preserve">Slib met een </w:t>
            </w:r>
            <w:proofErr w:type="gramStart"/>
            <w:r w:rsidRPr="00057099">
              <w:t>droge</w:t>
            </w:r>
            <w:proofErr w:type="gramEnd"/>
            <w:r w:rsidRPr="00057099">
              <w:t xml:space="preserve"> stofgehalte van 2 á 3%</w:t>
            </w:r>
          </w:p>
        </w:tc>
      </w:tr>
    </w:tbl>
    <w:p w14:paraId="23EF957E" w14:textId="77777777" w:rsidR="00402118" w:rsidRPr="00057099" w:rsidRDefault="00402118" w:rsidP="00402118"/>
    <w:p w14:paraId="3946C1CA" w14:textId="0678E239" w:rsidR="00402118" w:rsidRPr="00057099" w:rsidRDefault="00402118" w:rsidP="006028B5">
      <w:pPr>
        <w:pStyle w:val="Heading3"/>
      </w:pPr>
      <w:r w:rsidRPr="00057099">
        <w:t>Ontwerpgegevens</w:t>
      </w:r>
    </w:p>
    <w:tbl>
      <w:tblPr>
        <w:tblW w:w="8619" w:type="dxa"/>
        <w:tblLayout w:type="fixed"/>
        <w:tblLook w:val="01E0" w:firstRow="1" w:lastRow="1" w:firstColumn="1" w:lastColumn="1" w:noHBand="0" w:noVBand="0"/>
      </w:tblPr>
      <w:tblGrid>
        <w:gridCol w:w="2948"/>
        <w:gridCol w:w="851"/>
        <w:gridCol w:w="284"/>
        <w:gridCol w:w="4530"/>
        <w:gridCol w:w="6"/>
      </w:tblGrid>
      <w:tr w:rsidR="00402118" w:rsidRPr="00057099" w14:paraId="7EADEDD8" w14:textId="77777777" w:rsidTr="001A509E">
        <w:trPr>
          <w:cantSplit/>
        </w:trPr>
        <w:tc>
          <w:tcPr>
            <w:tcW w:w="2948" w:type="dxa"/>
          </w:tcPr>
          <w:p w14:paraId="6A853301" w14:textId="2E90DE3F" w:rsidR="00402118" w:rsidRPr="00057099" w:rsidRDefault="00402118" w:rsidP="001A509E">
            <w:r w:rsidRPr="00057099">
              <w:t>capaciteit</w:t>
            </w:r>
          </w:p>
        </w:tc>
        <w:tc>
          <w:tcPr>
            <w:tcW w:w="851" w:type="dxa"/>
          </w:tcPr>
          <w:p w14:paraId="1302984A" w14:textId="77777777" w:rsidR="00402118" w:rsidRPr="00057099" w:rsidRDefault="00402118" w:rsidP="001A509E">
            <w:pPr>
              <w:jc w:val="right"/>
            </w:pPr>
            <w:r w:rsidRPr="00057099">
              <w:t>m</w:t>
            </w:r>
            <w:r w:rsidRPr="00057099">
              <w:rPr>
                <w:vertAlign w:val="superscript"/>
              </w:rPr>
              <w:t>3</w:t>
            </w:r>
            <w:r w:rsidRPr="00057099">
              <w:t>/h</w:t>
            </w:r>
          </w:p>
        </w:tc>
        <w:tc>
          <w:tcPr>
            <w:tcW w:w="284" w:type="dxa"/>
          </w:tcPr>
          <w:p w14:paraId="65990A13" w14:textId="77777777" w:rsidR="00402118" w:rsidRPr="00057099" w:rsidRDefault="00402118" w:rsidP="001A509E">
            <w:r w:rsidRPr="00057099">
              <w:t>:</w:t>
            </w:r>
          </w:p>
        </w:tc>
        <w:tc>
          <w:tcPr>
            <w:tcW w:w="4536" w:type="dxa"/>
            <w:gridSpan w:val="2"/>
          </w:tcPr>
          <w:p w14:paraId="3B2467C6" w14:textId="65805126" w:rsidR="00402118" w:rsidRPr="00057099" w:rsidRDefault="00415780" w:rsidP="001A509E">
            <w:pPr>
              <w:rPr>
                <w:highlight w:val="yellow"/>
              </w:rPr>
            </w:pPr>
            <w:r w:rsidRPr="00057099">
              <w:t>1</w:t>
            </w:r>
            <w:r w:rsidR="00A434BE" w:rsidRPr="00057099">
              <w:t>5</w:t>
            </w:r>
          </w:p>
        </w:tc>
      </w:tr>
      <w:tr w:rsidR="00402118" w:rsidRPr="00057099" w14:paraId="7619101F" w14:textId="77777777" w:rsidTr="001A509E">
        <w:trPr>
          <w:cantSplit/>
        </w:trPr>
        <w:tc>
          <w:tcPr>
            <w:tcW w:w="2948" w:type="dxa"/>
          </w:tcPr>
          <w:p w14:paraId="718A6C47" w14:textId="77777777" w:rsidR="00402118" w:rsidRPr="00057099" w:rsidRDefault="00402118" w:rsidP="001A509E">
            <w:r w:rsidRPr="00057099">
              <w:t>statische opvoerdruk</w:t>
            </w:r>
          </w:p>
        </w:tc>
        <w:tc>
          <w:tcPr>
            <w:tcW w:w="851" w:type="dxa"/>
          </w:tcPr>
          <w:p w14:paraId="6668E6E3" w14:textId="77777777" w:rsidR="00402118" w:rsidRPr="00057099" w:rsidRDefault="00402118" w:rsidP="001A509E">
            <w:pPr>
              <w:jc w:val="right"/>
            </w:pPr>
            <w:r w:rsidRPr="00057099">
              <w:t>kPa</w:t>
            </w:r>
          </w:p>
        </w:tc>
        <w:tc>
          <w:tcPr>
            <w:tcW w:w="284" w:type="dxa"/>
          </w:tcPr>
          <w:p w14:paraId="616E7F7C" w14:textId="77777777" w:rsidR="00402118" w:rsidRPr="00057099" w:rsidRDefault="00402118" w:rsidP="001A509E">
            <w:r w:rsidRPr="00057099">
              <w:t>:</w:t>
            </w:r>
          </w:p>
        </w:tc>
        <w:tc>
          <w:tcPr>
            <w:tcW w:w="4536" w:type="dxa"/>
            <w:gridSpan w:val="2"/>
          </w:tcPr>
          <w:p w14:paraId="671D9CE6" w14:textId="3D5B06C0" w:rsidR="00402118" w:rsidRPr="00057099" w:rsidRDefault="00415780" w:rsidP="001A509E">
            <w:pPr>
              <w:rPr>
                <w:highlight w:val="yellow"/>
              </w:rPr>
            </w:pPr>
            <w:r w:rsidRPr="00057099">
              <w:t>10</w:t>
            </w:r>
          </w:p>
        </w:tc>
      </w:tr>
      <w:tr w:rsidR="00402118" w:rsidRPr="00057099" w14:paraId="20180E32" w14:textId="77777777" w:rsidTr="001A509E">
        <w:trPr>
          <w:cantSplit/>
        </w:trPr>
        <w:tc>
          <w:tcPr>
            <w:tcW w:w="2948" w:type="dxa"/>
          </w:tcPr>
          <w:p w14:paraId="3A8C7D08" w14:textId="77777777" w:rsidR="00402118" w:rsidRPr="00057099" w:rsidRDefault="00402118" w:rsidP="001A509E">
            <w:r w:rsidRPr="00057099">
              <w:t>manometrische opvoerdruk</w:t>
            </w:r>
          </w:p>
        </w:tc>
        <w:tc>
          <w:tcPr>
            <w:tcW w:w="851" w:type="dxa"/>
          </w:tcPr>
          <w:p w14:paraId="3AA57AD7" w14:textId="77777777" w:rsidR="00402118" w:rsidRPr="00057099" w:rsidRDefault="00402118" w:rsidP="001A509E">
            <w:pPr>
              <w:jc w:val="right"/>
            </w:pPr>
            <w:r w:rsidRPr="00057099">
              <w:t>kPa</w:t>
            </w:r>
          </w:p>
        </w:tc>
        <w:tc>
          <w:tcPr>
            <w:tcW w:w="284" w:type="dxa"/>
          </w:tcPr>
          <w:p w14:paraId="79666943" w14:textId="77777777" w:rsidR="00402118" w:rsidRPr="00057099" w:rsidRDefault="00402118" w:rsidP="001A509E">
            <w:r w:rsidRPr="00057099">
              <w:t>:</w:t>
            </w:r>
          </w:p>
        </w:tc>
        <w:tc>
          <w:tcPr>
            <w:tcW w:w="4536" w:type="dxa"/>
            <w:gridSpan w:val="2"/>
          </w:tcPr>
          <w:p w14:paraId="68E12367" w14:textId="01C28DA8" w:rsidR="00402118" w:rsidRPr="00057099" w:rsidRDefault="00415780" w:rsidP="001A509E">
            <w:r w:rsidRPr="00057099">
              <w:t>2</w:t>
            </w:r>
            <w:r w:rsidR="00402118" w:rsidRPr="00057099">
              <w:t>00 (ontwerpgrondslag pomp)</w:t>
            </w:r>
          </w:p>
        </w:tc>
      </w:tr>
      <w:tr w:rsidR="00402118" w:rsidRPr="00057099" w14:paraId="75BE4B6B" w14:textId="77777777" w:rsidTr="001A509E">
        <w:trPr>
          <w:gridAfter w:val="1"/>
          <w:wAfter w:w="6" w:type="dxa"/>
          <w:cantSplit/>
        </w:trPr>
        <w:tc>
          <w:tcPr>
            <w:tcW w:w="2948" w:type="dxa"/>
          </w:tcPr>
          <w:p w14:paraId="55E55D98" w14:textId="4E8E9B57" w:rsidR="00402118" w:rsidRPr="00057099" w:rsidRDefault="00402118" w:rsidP="001A509E">
            <w:r w:rsidRPr="00057099">
              <w:t xml:space="preserve">geluidbronsterkte </w:t>
            </w:r>
            <w:proofErr w:type="spellStart"/>
            <w:r w:rsidRPr="00057099">
              <w:t>Lwr</w:t>
            </w:r>
            <w:proofErr w:type="spellEnd"/>
            <w:r w:rsidRPr="00057099">
              <w:t xml:space="preserve"> van </w:t>
            </w:r>
            <w:r w:rsidR="00670859" w:rsidRPr="00057099">
              <w:t>installatie</w:t>
            </w:r>
          </w:p>
          <w:p w14:paraId="5B446A5B" w14:textId="77777777" w:rsidR="00402118" w:rsidRPr="00057099" w:rsidRDefault="00402118" w:rsidP="001A509E">
            <w:pPr>
              <w:spacing w:line="240" w:lineRule="exact"/>
            </w:pPr>
          </w:p>
        </w:tc>
        <w:tc>
          <w:tcPr>
            <w:tcW w:w="851" w:type="dxa"/>
          </w:tcPr>
          <w:p w14:paraId="6AB1129A" w14:textId="77777777" w:rsidR="00402118" w:rsidRPr="00057099" w:rsidRDefault="00402118" w:rsidP="001A509E">
            <w:pPr>
              <w:spacing w:line="240" w:lineRule="exact"/>
              <w:jc w:val="right"/>
            </w:pPr>
            <w:r w:rsidRPr="00057099">
              <w:t>dB(A)</w:t>
            </w:r>
          </w:p>
        </w:tc>
        <w:tc>
          <w:tcPr>
            <w:tcW w:w="284" w:type="dxa"/>
          </w:tcPr>
          <w:p w14:paraId="26238D37" w14:textId="77777777" w:rsidR="00402118" w:rsidRPr="00057099" w:rsidRDefault="00402118" w:rsidP="001A509E">
            <w:pPr>
              <w:spacing w:line="240" w:lineRule="exact"/>
            </w:pPr>
            <w:r w:rsidRPr="00057099">
              <w:t>:</w:t>
            </w:r>
          </w:p>
        </w:tc>
        <w:tc>
          <w:tcPr>
            <w:tcW w:w="4530" w:type="dxa"/>
          </w:tcPr>
          <w:p w14:paraId="3CED46B4" w14:textId="77777777" w:rsidR="00402118" w:rsidRPr="00057099" w:rsidRDefault="00402118" w:rsidP="001A509E">
            <w:pPr>
              <w:spacing w:line="240" w:lineRule="exact"/>
            </w:pPr>
            <w:r w:rsidRPr="00057099">
              <w:t>&lt; 55, in afgemonteerde situatie, gemeten en berekend volgens de handleiding “Meten en rekenen industrielawaai” van 1999.</w:t>
            </w:r>
          </w:p>
        </w:tc>
      </w:tr>
      <w:tr w:rsidR="008132D1" w:rsidRPr="00057099" w14:paraId="0BD76D5B" w14:textId="77777777" w:rsidTr="00831766">
        <w:trPr>
          <w:gridAfter w:val="1"/>
          <w:wAfter w:w="6" w:type="dxa"/>
          <w:cantSplit/>
        </w:trPr>
        <w:tc>
          <w:tcPr>
            <w:tcW w:w="2948" w:type="dxa"/>
          </w:tcPr>
          <w:p w14:paraId="6AF050DE" w14:textId="77777777" w:rsidR="008132D1" w:rsidRPr="00057099" w:rsidRDefault="008132D1" w:rsidP="00831766">
            <w:r w:rsidRPr="00057099">
              <w:t xml:space="preserve">opmerking </w:t>
            </w:r>
          </w:p>
        </w:tc>
        <w:tc>
          <w:tcPr>
            <w:tcW w:w="851" w:type="dxa"/>
          </w:tcPr>
          <w:p w14:paraId="205B4C89" w14:textId="77777777" w:rsidR="008132D1" w:rsidRPr="00057099" w:rsidRDefault="008132D1" w:rsidP="00831766">
            <w:pPr>
              <w:spacing w:line="240" w:lineRule="exact"/>
              <w:jc w:val="right"/>
            </w:pPr>
          </w:p>
        </w:tc>
        <w:tc>
          <w:tcPr>
            <w:tcW w:w="284" w:type="dxa"/>
          </w:tcPr>
          <w:p w14:paraId="6993EF38" w14:textId="77777777" w:rsidR="008132D1" w:rsidRPr="00057099" w:rsidRDefault="008132D1" w:rsidP="00831766">
            <w:pPr>
              <w:spacing w:line="240" w:lineRule="exact"/>
            </w:pPr>
            <w:r w:rsidRPr="00057099">
              <w:t>:</w:t>
            </w:r>
          </w:p>
        </w:tc>
        <w:tc>
          <w:tcPr>
            <w:tcW w:w="4530" w:type="dxa"/>
          </w:tcPr>
          <w:p w14:paraId="6B4D342C" w14:textId="77777777" w:rsidR="008132D1" w:rsidRPr="00057099" w:rsidRDefault="008132D1" w:rsidP="00831766">
            <w:pPr>
              <w:spacing w:line="240" w:lineRule="exact"/>
            </w:pPr>
            <w:r w:rsidRPr="00057099">
              <w:t>De opvoerhoogten zijn bepaald op basis van aannamen voor wat betreft leidingloop, leidinglengte, leidingdiameter, appendages, wandruwheden en weerstandscoëfficiënten e.d. Deze waarde zijn ter informatie bedoeld. De aannemer dient de definitieve vormgeving te bepalen. Aan de hand hiervan dient hij de definitieve opvoerhoogten te bepalen en waar nodig aan te passen t.o.v. de bestekgegevens.</w:t>
            </w:r>
          </w:p>
        </w:tc>
      </w:tr>
    </w:tbl>
    <w:p w14:paraId="20603485" w14:textId="77777777" w:rsidR="00402118" w:rsidRPr="00057099" w:rsidRDefault="00402118" w:rsidP="00402118"/>
    <w:p w14:paraId="25CB947B" w14:textId="15AC1A47" w:rsidR="00402118" w:rsidRPr="00057099" w:rsidRDefault="00402118" w:rsidP="005B35B1">
      <w:pPr>
        <w:pStyle w:val="Heading2"/>
        <w:numPr>
          <w:ilvl w:val="1"/>
          <w:numId w:val="19"/>
        </w:numPr>
      </w:pPr>
      <w:bookmarkStart w:id="240" w:name="_Toc54965575"/>
      <w:r w:rsidRPr="00057099">
        <w:t>Pomp</w:t>
      </w:r>
      <w:bookmarkEnd w:id="240"/>
    </w:p>
    <w:tbl>
      <w:tblPr>
        <w:tblW w:w="0" w:type="auto"/>
        <w:tblLayout w:type="fixed"/>
        <w:tblLook w:val="01E0" w:firstRow="1" w:lastRow="1" w:firstColumn="1" w:lastColumn="1" w:noHBand="0" w:noVBand="0"/>
      </w:tblPr>
      <w:tblGrid>
        <w:gridCol w:w="2948"/>
        <w:gridCol w:w="851"/>
        <w:gridCol w:w="284"/>
        <w:gridCol w:w="4536"/>
      </w:tblGrid>
      <w:tr w:rsidR="00402118" w:rsidRPr="00057099" w14:paraId="3A4D1F9A" w14:textId="77777777" w:rsidTr="001A509E">
        <w:trPr>
          <w:cantSplit/>
        </w:trPr>
        <w:tc>
          <w:tcPr>
            <w:tcW w:w="2948" w:type="dxa"/>
          </w:tcPr>
          <w:p w14:paraId="0E0BF513" w14:textId="77777777" w:rsidR="00402118" w:rsidRPr="00057099" w:rsidRDefault="00402118" w:rsidP="001A509E">
            <w:r w:rsidRPr="00057099">
              <w:t>Systeem</w:t>
            </w:r>
          </w:p>
        </w:tc>
        <w:tc>
          <w:tcPr>
            <w:tcW w:w="851" w:type="dxa"/>
          </w:tcPr>
          <w:p w14:paraId="7BC58AD4" w14:textId="77777777" w:rsidR="00402118" w:rsidRPr="00057099" w:rsidRDefault="00402118" w:rsidP="001A509E">
            <w:pPr>
              <w:jc w:val="right"/>
            </w:pPr>
          </w:p>
        </w:tc>
        <w:tc>
          <w:tcPr>
            <w:tcW w:w="284" w:type="dxa"/>
          </w:tcPr>
          <w:p w14:paraId="646BD84E" w14:textId="77777777" w:rsidR="00402118" w:rsidRPr="00057099" w:rsidRDefault="00402118" w:rsidP="001A509E">
            <w:r w:rsidRPr="00057099">
              <w:t>:</w:t>
            </w:r>
          </w:p>
        </w:tc>
        <w:tc>
          <w:tcPr>
            <w:tcW w:w="4536" w:type="dxa"/>
          </w:tcPr>
          <w:p w14:paraId="18561AC1" w14:textId="77777777" w:rsidR="00402118" w:rsidRPr="00057099" w:rsidRDefault="00402118" w:rsidP="001A509E">
            <w:r w:rsidRPr="00057099">
              <w:t>roterende verdringerpomp</w:t>
            </w:r>
          </w:p>
        </w:tc>
      </w:tr>
      <w:tr w:rsidR="00402118" w:rsidRPr="00057099" w14:paraId="1DF5014E" w14:textId="77777777" w:rsidTr="001A509E">
        <w:trPr>
          <w:cantSplit/>
        </w:trPr>
        <w:tc>
          <w:tcPr>
            <w:tcW w:w="2948" w:type="dxa"/>
          </w:tcPr>
          <w:p w14:paraId="3BC22758" w14:textId="77777777" w:rsidR="00402118" w:rsidRPr="00057099" w:rsidRDefault="00402118" w:rsidP="001A509E">
            <w:r w:rsidRPr="00057099">
              <w:t>Fabricaat</w:t>
            </w:r>
          </w:p>
        </w:tc>
        <w:tc>
          <w:tcPr>
            <w:tcW w:w="851" w:type="dxa"/>
          </w:tcPr>
          <w:p w14:paraId="226C30FD" w14:textId="77777777" w:rsidR="00402118" w:rsidRPr="00057099" w:rsidRDefault="00402118" w:rsidP="001A509E">
            <w:pPr>
              <w:jc w:val="right"/>
            </w:pPr>
          </w:p>
        </w:tc>
        <w:tc>
          <w:tcPr>
            <w:tcW w:w="284" w:type="dxa"/>
          </w:tcPr>
          <w:p w14:paraId="2BA02178" w14:textId="77777777" w:rsidR="00402118" w:rsidRPr="00057099" w:rsidRDefault="00402118" w:rsidP="001A509E">
            <w:r w:rsidRPr="00057099">
              <w:t>:</w:t>
            </w:r>
          </w:p>
        </w:tc>
        <w:tc>
          <w:tcPr>
            <w:tcW w:w="4536" w:type="dxa"/>
          </w:tcPr>
          <w:p w14:paraId="3930BDFA" w14:textId="77777777" w:rsidR="00402118" w:rsidRPr="00057099" w:rsidRDefault="00402118" w:rsidP="001A509E">
            <w:proofErr w:type="spellStart"/>
            <w:r w:rsidRPr="00057099">
              <w:t>B</w:t>
            </w:r>
            <w:r w:rsidRPr="00057099">
              <w:rPr>
                <w:rFonts w:cs="Arial"/>
              </w:rPr>
              <w:t>ö</w:t>
            </w:r>
            <w:r w:rsidRPr="00057099">
              <w:t>rger</w:t>
            </w:r>
            <w:proofErr w:type="spellEnd"/>
          </w:p>
        </w:tc>
      </w:tr>
      <w:tr w:rsidR="00402118" w:rsidRPr="00057099" w14:paraId="731BDAEA" w14:textId="77777777" w:rsidTr="001A509E">
        <w:trPr>
          <w:cantSplit/>
        </w:trPr>
        <w:tc>
          <w:tcPr>
            <w:tcW w:w="2948" w:type="dxa"/>
          </w:tcPr>
          <w:p w14:paraId="5B3FCCE0" w14:textId="77777777" w:rsidR="00402118" w:rsidRPr="00057099" w:rsidRDefault="00402118" w:rsidP="001A509E">
            <w:r w:rsidRPr="00057099">
              <w:t>Type</w:t>
            </w:r>
          </w:p>
        </w:tc>
        <w:tc>
          <w:tcPr>
            <w:tcW w:w="851" w:type="dxa"/>
          </w:tcPr>
          <w:p w14:paraId="39A3886A" w14:textId="77777777" w:rsidR="00402118" w:rsidRPr="00057099" w:rsidRDefault="00402118" w:rsidP="001A509E">
            <w:pPr>
              <w:jc w:val="right"/>
            </w:pPr>
          </w:p>
        </w:tc>
        <w:tc>
          <w:tcPr>
            <w:tcW w:w="284" w:type="dxa"/>
          </w:tcPr>
          <w:p w14:paraId="51B51895" w14:textId="77777777" w:rsidR="00402118" w:rsidRPr="00057099" w:rsidRDefault="00402118" w:rsidP="001A509E">
            <w:r w:rsidRPr="00057099">
              <w:t>:</w:t>
            </w:r>
          </w:p>
        </w:tc>
        <w:tc>
          <w:tcPr>
            <w:tcW w:w="4536" w:type="dxa"/>
          </w:tcPr>
          <w:p w14:paraId="2B7CF04F" w14:textId="77777777" w:rsidR="00402118" w:rsidRPr="00057099" w:rsidRDefault="00402118" w:rsidP="001A509E">
            <w:r w:rsidRPr="00057099">
              <w:t>lobbenpomp</w:t>
            </w:r>
          </w:p>
        </w:tc>
      </w:tr>
      <w:tr w:rsidR="00402118" w:rsidRPr="00057099" w14:paraId="5C32E30E" w14:textId="77777777" w:rsidTr="001A509E">
        <w:trPr>
          <w:cantSplit/>
        </w:trPr>
        <w:tc>
          <w:tcPr>
            <w:tcW w:w="2948" w:type="dxa"/>
          </w:tcPr>
          <w:p w14:paraId="0EAA4982" w14:textId="77777777" w:rsidR="00402118" w:rsidRPr="00057099" w:rsidRDefault="00402118" w:rsidP="001A509E">
            <w:r w:rsidRPr="00057099">
              <w:t>opstellingswijze</w:t>
            </w:r>
          </w:p>
        </w:tc>
        <w:tc>
          <w:tcPr>
            <w:tcW w:w="851" w:type="dxa"/>
          </w:tcPr>
          <w:p w14:paraId="35D2B580" w14:textId="77777777" w:rsidR="00402118" w:rsidRPr="00057099" w:rsidRDefault="00402118" w:rsidP="001A509E">
            <w:pPr>
              <w:jc w:val="right"/>
            </w:pPr>
          </w:p>
        </w:tc>
        <w:tc>
          <w:tcPr>
            <w:tcW w:w="284" w:type="dxa"/>
          </w:tcPr>
          <w:p w14:paraId="6F89CEF5" w14:textId="77777777" w:rsidR="00402118" w:rsidRPr="00057099" w:rsidRDefault="00402118" w:rsidP="001A509E">
            <w:r w:rsidRPr="00057099">
              <w:t>:</w:t>
            </w:r>
          </w:p>
        </w:tc>
        <w:tc>
          <w:tcPr>
            <w:tcW w:w="4536" w:type="dxa"/>
          </w:tcPr>
          <w:p w14:paraId="14D57695" w14:textId="77777777" w:rsidR="00402118" w:rsidRPr="00057099" w:rsidRDefault="00402118" w:rsidP="001A509E">
            <w:r w:rsidRPr="00057099">
              <w:t>horizontaal op stalen frame</w:t>
            </w:r>
          </w:p>
        </w:tc>
      </w:tr>
      <w:tr w:rsidR="00402118" w:rsidRPr="00057099" w14:paraId="65E3367F" w14:textId="77777777" w:rsidTr="001A509E">
        <w:trPr>
          <w:cantSplit/>
        </w:trPr>
        <w:tc>
          <w:tcPr>
            <w:tcW w:w="2948" w:type="dxa"/>
          </w:tcPr>
          <w:p w14:paraId="273D8161" w14:textId="77777777" w:rsidR="00402118" w:rsidRPr="00057099" w:rsidRDefault="00402118" w:rsidP="001A509E">
            <w:r w:rsidRPr="00057099">
              <w:t>rotorvorm</w:t>
            </w:r>
          </w:p>
        </w:tc>
        <w:tc>
          <w:tcPr>
            <w:tcW w:w="851" w:type="dxa"/>
          </w:tcPr>
          <w:p w14:paraId="7D993249" w14:textId="77777777" w:rsidR="00402118" w:rsidRPr="00057099" w:rsidRDefault="00402118" w:rsidP="001A509E">
            <w:pPr>
              <w:jc w:val="right"/>
            </w:pPr>
          </w:p>
        </w:tc>
        <w:tc>
          <w:tcPr>
            <w:tcW w:w="284" w:type="dxa"/>
          </w:tcPr>
          <w:p w14:paraId="792B28BB" w14:textId="77777777" w:rsidR="00402118" w:rsidRPr="00057099" w:rsidRDefault="00402118" w:rsidP="001A509E">
            <w:r w:rsidRPr="00057099">
              <w:t>:</w:t>
            </w:r>
          </w:p>
        </w:tc>
        <w:tc>
          <w:tcPr>
            <w:tcW w:w="4536" w:type="dxa"/>
          </w:tcPr>
          <w:p w14:paraId="07C684D9" w14:textId="77777777" w:rsidR="00402118" w:rsidRPr="00057099" w:rsidRDefault="00402118" w:rsidP="00402118">
            <w:pPr>
              <w:numPr>
                <w:ilvl w:val="0"/>
                <w:numId w:val="12"/>
              </w:numPr>
              <w:tabs>
                <w:tab w:val="clear" w:pos="570"/>
                <w:tab w:val="left" w:pos="567"/>
              </w:tabs>
              <w:overflowPunct w:val="0"/>
              <w:autoSpaceDE w:val="0"/>
              <w:autoSpaceDN w:val="0"/>
              <w:adjustRightInd w:val="0"/>
              <w:spacing w:line="264" w:lineRule="exact"/>
              <w:textAlignment w:val="baseline"/>
            </w:pPr>
            <w:r w:rsidRPr="00057099">
              <w:t>2 of 3 vleugels;  recht of schroefvormige vleugels</w:t>
            </w:r>
          </w:p>
        </w:tc>
      </w:tr>
      <w:tr w:rsidR="00402118" w:rsidRPr="00057099" w14:paraId="283B896B" w14:textId="77777777" w:rsidTr="001A509E">
        <w:trPr>
          <w:cantSplit/>
        </w:trPr>
        <w:tc>
          <w:tcPr>
            <w:tcW w:w="2948" w:type="dxa"/>
          </w:tcPr>
          <w:p w14:paraId="58AE92C8" w14:textId="77777777" w:rsidR="00402118" w:rsidRPr="00057099" w:rsidRDefault="00402118" w:rsidP="001A509E">
            <w:r w:rsidRPr="00057099">
              <w:lastRenderedPageBreak/>
              <w:t>toerental</w:t>
            </w:r>
          </w:p>
        </w:tc>
        <w:tc>
          <w:tcPr>
            <w:tcW w:w="851" w:type="dxa"/>
          </w:tcPr>
          <w:p w14:paraId="3C41EB08" w14:textId="77777777" w:rsidR="00402118" w:rsidRPr="00057099" w:rsidRDefault="00402118" w:rsidP="001A509E">
            <w:pPr>
              <w:jc w:val="right"/>
            </w:pPr>
            <w:r w:rsidRPr="00057099">
              <w:t>min.</w:t>
            </w:r>
            <w:r w:rsidRPr="00057099">
              <w:fldChar w:fldCharType="begin"/>
            </w:r>
            <w:r w:rsidRPr="00057099">
              <w:instrText>ADVANCE \U 6.0</w:instrText>
            </w:r>
            <w:r w:rsidRPr="00057099">
              <w:fldChar w:fldCharType="end"/>
            </w:r>
            <w:r w:rsidRPr="00057099">
              <w:t>-1</w:t>
            </w:r>
          </w:p>
        </w:tc>
        <w:tc>
          <w:tcPr>
            <w:tcW w:w="284" w:type="dxa"/>
          </w:tcPr>
          <w:p w14:paraId="47E26CB8" w14:textId="77777777" w:rsidR="00402118" w:rsidRPr="00057099" w:rsidRDefault="00402118" w:rsidP="001A509E">
            <w:r w:rsidRPr="00057099">
              <w:t>:</w:t>
            </w:r>
          </w:p>
        </w:tc>
        <w:tc>
          <w:tcPr>
            <w:tcW w:w="4536" w:type="dxa"/>
          </w:tcPr>
          <w:p w14:paraId="5471AE60" w14:textId="77777777" w:rsidR="00402118" w:rsidRPr="00057099" w:rsidRDefault="00402118" w:rsidP="001A509E">
            <w:pPr>
              <w:tabs>
                <w:tab w:val="left" w:pos="567"/>
              </w:tabs>
            </w:pPr>
            <w:r w:rsidRPr="00057099">
              <w:tab/>
              <w:t>(</w:t>
            </w:r>
            <w:r w:rsidRPr="00057099">
              <w:sym w:font="Symbol" w:char="F0A3"/>
            </w:r>
            <w:r w:rsidRPr="00057099">
              <w:t xml:space="preserve"> 300) bij FO is incidenteel een hoger toerental toegestaan</w:t>
            </w:r>
          </w:p>
        </w:tc>
      </w:tr>
      <w:tr w:rsidR="00402118" w:rsidRPr="00057099" w14:paraId="65119CF1" w14:textId="77777777" w:rsidTr="001A509E">
        <w:trPr>
          <w:cantSplit/>
        </w:trPr>
        <w:tc>
          <w:tcPr>
            <w:tcW w:w="2948" w:type="dxa"/>
          </w:tcPr>
          <w:p w14:paraId="0F13A0F8" w14:textId="77777777" w:rsidR="00402118" w:rsidRPr="00057099" w:rsidRDefault="00402118" w:rsidP="001A509E">
            <w:r w:rsidRPr="00057099">
              <w:t>asafdichting:</w:t>
            </w:r>
          </w:p>
        </w:tc>
        <w:tc>
          <w:tcPr>
            <w:tcW w:w="851" w:type="dxa"/>
          </w:tcPr>
          <w:p w14:paraId="7F130E6D" w14:textId="77777777" w:rsidR="00402118" w:rsidRPr="00057099" w:rsidRDefault="00402118" w:rsidP="001A509E">
            <w:pPr>
              <w:jc w:val="right"/>
            </w:pPr>
          </w:p>
        </w:tc>
        <w:tc>
          <w:tcPr>
            <w:tcW w:w="284" w:type="dxa"/>
          </w:tcPr>
          <w:p w14:paraId="191D5E9E" w14:textId="77777777" w:rsidR="00402118" w:rsidRPr="00057099" w:rsidRDefault="00402118" w:rsidP="001A509E"/>
        </w:tc>
        <w:tc>
          <w:tcPr>
            <w:tcW w:w="4536" w:type="dxa"/>
          </w:tcPr>
          <w:p w14:paraId="16C37FFC" w14:textId="77777777" w:rsidR="00402118" w:rsidRPr="00057099" w:rsidRDefault="00402118" w:rsidP="001A509E"/>
        </w:tc>
      </w:tr>
      <w:tr w:rsidR="00402118" w:rsidRPr="00057099" w14:paraId="196C25EA" w14:textId="77777777" w:rsidTr="001A509E">
        <w:trPr>
          <w:cantSplit/>
        </w:trPr>
        <w:tc>
          <w:tcPr>
            <w:tcW w:w="2948" w:type="dxa"/>
          </w:tcPr>
          <w:p w14:paraId="6FBEC4CE"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systeem</w:t>
            </w:r>
          </w:p>
        </w:tc>
        <w:tc>
          <w:tcPr>
            <w:tcW w:w="851" w:type="dxa"/>
          </w:tcPr>
          <w:p w14:paraId="04910B53" w14:textId="77777777" w:rsidR="00402118" w:rsidRPr="00057099" w:rsidRDefault="00402118" w:rsidP="001A509E">
            <w:pPr>
              <w:jc w:val="right"/>
            </w:pPr>
          </w:p>
        </w:tc>
        <w:tc>
          <w:tcPr>
            <w:tcW w:w="284" w:type="dxa"/>
          </w:tcPr>
          <w:p w14:paraId="4B6C25A0" w14:textId="77777777" w:rsidR="00402118" w:rsidRPr="00057099" w:rsidRDefault="00402118" w:rsidP="001A509E">
            <w:r w:rsidRPr="00057099">
              <w:t>:</w:t>
            </w:r>
          </w:p>
        </w:tc>
        <w:tc>
          <w:tcPr>
            <w:tcW w:w="4536" w:type="dxa"/>
          </w:tcPr>
          <w:p w14:paraId="0EEC46FE" w14:textId="77777777" w:rsidR="00402118" w:rsidRPr="00057099" w:rsidRDefault="00402118" w:rsidP="001A509E">
            <w:r w:rsidRPr="00057099">
              <w:t xml:space="preserve">2 mechanical seal in oliekamer </w:t>
            </w:r>
          </w:p>
        </w:tc>
      </w:tr>
      <w:tr w:rsidR="00402118" w:rsidRPr="00057099" w14:paraId="3C777847" w14:textId="77777777" w:rsidTr="001A509E">
        <w:trPr>
          <w:cantSplit/>
        </w:trPr>
        <w:tc>
          <w:tcPr>
            <w:tcW w:w="2948" w:type="dxa"/>
          </w:tcPr>
          <w:p w14:paraId="64F738DA"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fabrikaat</w:t>
            </w:r>
          </w:p>
        </w:tc>
        <w:tc>
          <w:tcPr>
            <w:tcW w:w="851" w:type="dxa"/>
          </w:tcPr>
          <w:p w14:paraId="7B4D01E5" w14:textId="77777777" w:rsidR="00402118" w:rsidRPr="00057099" w:rsidRDefault="00402118" w:rsidP="001A509E">
            <w:pPr>
              <w:jc w:val="right"/>
            </w:pPr>
          </w:p>
        </w:tc>
        <w:tc>
          <w:tcPr>
            <w:tcW w:w="284" w:type="dxa"/>
          </w:tcPr>
          <w:p w14:paraId="544EB450" w14:textId="77777777" w:rsidR="00402118" w:rsidRPr="00057099" w:rsidRDefault="00402118" w:rsidP="001A509E">
            <w:r w:rsidRPr="00057099">
              <w:t>:</w:t>
            </w:r>
          </w:p>
        </w:tc>
        <w:tc>
          <w:tcPr>
            <w:tcW w:w="4536" w:type="dxa"/>
          </w:tcPr>
          <w:p w14:paraId="6A68404B" w14:textId="77777777" w:rsidR="00402118" w:rsidRPr="00057099" w:rsidRDefault="00402118" w:rsidP="001A509E"/>
        </w:tc>
      </w:tr>
      <w:tr w:rsidR="00402118" w:rsidRPr="00057099" w14:paraId="0BB583EE" w14:textId="77777777" w:rsidTr="001A509E">
        <w:trPr>
          <w:cantSplit/>
        </w:trPr>
        <w:tc>
          <w:tcPr>
            <w:tcW w:w="2948" w:type="dxa"/>
          </w:tcPr>
          <w:p w14:paraId="4E4E1F5F"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type</w:t>
            </w:r>
          </w:p>
        </w:tc>
        <w:tc>
          <w:tcPr>
            <w:tcW w:w="851" w:type="dxa"/>
          </w:tcPr>
          <w:p w14:paraId="261668B7" w14:textId="77777777" w:rsidR="00402118" w:rsidRPr="00057099" w:rsidRDefault="00402118" w:rsidP="001A509E">
            <w:pPr>
              <w:jc w:val="right"/>
            </w:pPr>
          </w:p>
        </w:tc>
        <w:tc>
          <w:tcPr>
            <w:tcW w:w="284" w:type="dxa"/>
          </w:tcPr>
          <w:p w14:paraId="44BBE8DB" w14:textId="77777777" w:rsidR="00402118" w:rsidRPr="00057099" w:rsidRDefault="00402118" w:rsidP="001A509E">
            <w:r w:rsidRPr="00057099">
              <w:t>:</w:t>
            </w:r>
          </w:p>
        </w:tc>
        <w:tc>
          <w:tcPr>
            <w:tcW w:w="4536" w:type="dxa"/>
          </w:tcPr>
          <w:p w14:paraId="77E0F21F" w14:textId="77777777" w:rsidR="00402118" w:rsidRPr="00057099" w:rsidRDefault="00402118" w:rsidP="001A509E"/>
        </w:tc>
      </w:tr>
      <w:tr w:rsidR="00402118" w:rsidRPr="00057099" w14:paraId="3CCBC1F3" w14:textId="77777777" w:rsidTr="001A509E">
        <w:trPr>
          <w:cantSplit/>
        </w:trPr>
        <w:tc>
          <w:tcPr>
            <w:tcW w:w="2948" w:type="dxa"/>
          </w:tcPr>
          <w:p w14:paraId="4D92EDE5" w14:textId="77777777" w:rsidR="00402118" w:rsidRPr="00057099" w:rsidRDefault="00402118" w:rsidP="001A509E">
            <w:r w:rsidRPr="00057099">
              <w:t>flensaansluitingen:</w:t>
            </w:r>
          </w:p>
        </w:tc>
        <w:tc>
          <w:tcPr>
            <w:tcW w:w="851" w:type="dxa"/>
          </w:tcPr>
          <w:p w14:paraId="18BD3905" w14:textId="77777777" w:rsidR="00402118" w:rsidRPr="00057099" w:rsidRDefault="00402118" w:rsidP="001A509E">
            <w:pPr>
              <w:jc w:val="right"/>
            </w:pPr>
          </w:p>
        </w:tc>
        <w:tc>
          <w:tcPr>
            <w:tcW w:w="284" w:type="dxa"/>
          </w:tcPr>
          <w:p w14:paraId="2E412B97" w14:textId="77777777" w:rsidR="00402118" w:rsidRPr="00057099" w:rsidRDefault="00402118" w:rsidP="001A509E"/>
        </w:tc>
        <w:tc>
          <w:tcPr>
            <w:tcW w:w="4536" w:type="dxa"/>
          </w:tcPr>
          <w:p w14:paraId="1532113B" w14:textId="77777777" w:rsidR="00402118" w:rsidRPr="00057099" w:rsidRDefault="00402118" w:rsidP="001A509E"/>
        </w:tc>
      </w:tr>
      <w:tr w:rsidR="00402118" w:rsidRPr="00057099" w14:paraId="3E32A2F0" w14:textId="77777777" w:rsidTr="001A509E">
        <w:trPr>
          <w:cantSplit/>
        </w:trPr>
        <w:tc>
          <w:tcPr>
            <w:tcW w:w="2948" w:type="dxa"/>
          </w:tcPr>
          <w:p w14:paraId="6FDC65FC"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zuigzijde</w:t>
            </w:r>
          </w:p>
        </w:tc>
        <w:tc>
          <w:tcPr>
            <w:tcW w:w="851" w:type="dxa"/>
          </w:tcPr>
          <w:p w14:paraId="75416529" w14:textId="77777777" w:rsidR="00402118" w:rsidRPr="00057099" w:rsidRDefault="00402118" w:rsidP="001A509E">
            <w:pPr>
              <w:jc w:val="right"/>
            </w:pPr>
          </w:p>
        </w:tc>
        <w:tc>
          <w:tcPr>
            <w:tcW w:w="284" w:type="dxa"/>
          </w:tcPr>
          <w:p w14:paraId="68D2D665" w14:textId="77777777" w:rsidR="00402118" w:rsidRPr="00057099" w:rsidRDefault="00402118" w:rsidP="001A509E">
            <w:r w:rsidRPr="00057099">
              <w:t>:</w:t>
            </w:r>
          </w:p>
        </w:tc>
        <w:tc>
          <w:tcPr>
            <w:tcW w:w="4536" w:type="dxa"/>
          </w:tcPr>
          <w:p w14:paraId="7B77CE4F" w14:textId="3ED540FF" w:rsidR="00402118" w:rsidRPr="00057099" w:rsidRDefault="00402118" w:rsidP="001A509E">
            <w:r w:rsidRPr="00057099">
              <w:t xml:space="preserve">DN </w:t>
            </w:r>
            <w:r w:rsidR="00415780" w:rsidRPr="00057099">
              <w:t>80</w:t>
            </w:r>
          </w:p>
        </w:tc>
      </w:tr>
      <w:tr w:rsidR="00402118" w:rsidRPr="00057099" w14:paraId="4562970B" w14:textId="77777777" w:rsidTr="001A509E">
        <w:trPr>
          <w:cantSplit/>
        </w:trPr>
        <w:tc>
          <w:tcPr>
            <w:tcW w:w="2948" w:type="dxa"/>
          </w:tcPr>
          <w:p w14:paraId="37A19CF1"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perszijde</w:t>
            </w:r>
          </w:p>
        </w:tc>
        <w:tc>
          <w:tcPr>
            <w:tcW w:w="851" w:type="dxa"/>
          </w:tcPr>
          <w:p w14:paraId="4E0E9587" w14:textId="77777777" w:rsidR="00402118" w:rsidRPr="00057099" w:rsidRDefault="00402118" w:rsidP="001A509E">
            <w:pPr>
              <w:jc w:val="right"/>
            </w:pPr>
          </w:p>
        </w:tc>
        <w:tc>
          <w:tcPr>
            <w:tcW w:w="284" w:type="dxa"/>
          </w:tcPr>
          <w:p w14:paraId="208B3CED" w14:textId="77777777" w:rsidR="00402118" w:rsidRPr="00057099" w:rsidRDefault="00402118" w:rsidP="001A509E">
            <w:r w:rsidRPr="00057099">
              <w:t>:</w:t>
            </w:r>
          </w:p>
        </w:tc>
        <w:tc>
          <w:tcPr>
            <w:tcW w:w="4536" w:type="dxa"/>
          </w:tcPr>
          <w:p w14:paraId="18AD249F" w14:textId="1CE9A6A2" w:rsidR="00402118" w:rsidRPr="00057099" w:rsidRDefault="00402118" w:rsidP="001A509E">
            <w:r w:rsidRPr="00057099">
              <w:t xml:space="preserve">DN </w:t>
            </w:r>
            <w:r w:rsidR="00415780" w:rsidRPr="00057099">
              <w:t>80</w:t>
            </w:r>
          </w:p>
        </w:tc>
      </w:tr>
      <w:tr w:rsidR="00402118" w:rsidRPr="00057099" w14:paraId="1C044B13" w14:textId="77777777" w:rsidTr="001A509E">
        <w:trPr>
          <w:cantSplit/>
        </w:trPr>
        <w:tc>
          <w:tcPr>
            <w:tcW w:w="2948" w:type="dxa"/>
          </w:tcPr>
          <w:p w14:paraId="72494C12" w14:textId="77777777" w:rsidR="00402118" w:rsidRPr="00057099" w:rsidRDefault="00402118" w:rsidP="001A509E">
            <w:r w:rsidRPr="00057099">
              <w:t>materialen:</w:t>
            </w:r>
          </w:p>
        </w:tc>
        <w:tc>
          <w:tcPr>
            <w:tcW w:w="851" w:type="dxa"/>
          </w:tcPr>
          <w:p w14:paraId="00F84EE5" w14:textId="77777777" w:rsidR="00402118" w:rsidRPr="00057099" w:rsidRDefault="00402118" w:rsidP="001A509E">
            <w:pPr>
              <w:jc w:val="right"/>
            </w:pPr>
          </w:p>
        </w:tc>
        <w:tc>
          <w:tcPr>
            <w:tcW w:w="284" w:type="dxa"/>
          </w:tcPr>
          <w:p w14:paraId="50F76083" w14:textId="77777777" w:rsidR="00402118" w:rsidRPr="00057099" w:rsidRDefault="00402118" w:rsidP="001A509E"/>
        </w:tc>
        <w:tc>
          <w:tcPr>
            <w:tcW w:w="4536" w:type="dxa"/>
          </w:tcPr>
          <w:p w14:paraId="3D3E59B5" w14:textId="77777777" w:rsidR="00402118" w:rsidRPr="00057099" w:rsidRDefault="00402118" w:rsidP="001A509E"/>
        </w:tc>
      </w:tr>
      <w:tr w:rsidR="00402118" w:rsidRPr="00057099" w14:paraId="0C26E2E8" w14:textId="77777777" w:rsidTr="001A509E">
        <w:trPr>
          <w:cantSplit/>
        </w:trPr>
        <w:tc>
          <w:tcPr>
            <w:tcW w:w="2948" w:type="dxa"/>
          </w:tcPr>
          <w:p w14:paraId="6BC0D4F7"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huis</w:t>
            </w:r>
          </w:p>
        </w:tc>
        <w:tc>
          <w:tcPr>
            <w:tcW w:w="851" w:type="dxa"/>
          </w:tcPr>
          <w:p w14:paraId="5FB7095B" w14:textId="77777777" w:rsidR="00402118" w:rsidRPr="00057099" w:rsidRDefault="00402118" w:rsidP="001A509E">
            <w:pPr>
              <w:jc w:val="right"/>
            </w:pPr>
          </w:p>
        </w:tc>
        <w:tc>
          <w:tcPr>
            <w:tcW w:w="284" w:type="dxa"/>
          </w:tcPr>
          <w:p w14:paraId="0BEECB31" w14:textId="77777777" w:rsidR="00402118" w:rsidRPr="00057099" w:rsidRDefault="00402118" w:rsidP="001A509E">
            <w:r w:rsidRPr="00057099">
              <w:t>:</w:t>
            </w:r>
          </w:p>
        </w:tc>
        <w:tc>
          <w:tcPr>
            <w:tcW w:w="4536" w:type="dxa"/>
          </w:tcPr>
          <w:p w14:paraId="62F5D630" w14:textId="77777777" w:rsidR="00402118" w:rsidRPr="00057099" w:rsidRDefault="00402118" w:rsidP="001A509E">
            <w:r w:rsidRPr="00057099">
              <w:t>GGG40 met aan aandrijfzijde verwisselbare hardmetalen slijtplaten</w:t>
            </w:r>
          </w:p>
        </w:tc>
      </w:tr>
      <w:tr w:rsidR="00402118" w:rsidRPr="00057099" w14:paraId="1C674905" w14:textId="77777777" w:rsidTr="001A509E">
        <w:trPr>
          <w:cantSplit/>
        </w:trPr>
        <w:tc>
          <w:tcPr>
            <w:tcW w:w="2948" w:type="dxa"/>
          </w:tcPr>
          <w:p w14:paraId="4ADB8E3C"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slijtplaten axiaal</w:t>
            </w:r>
          </w:p>
          <w:p w14:paraId="63EC773A"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slijtplaten radiaal</w:t>
            </w:r>
          </w:p>
        </w:tc>
        <w:tc>
          <w:tcPr>
            <w:tcW w:w="851" w:type="dxa"/>
          </w:tcPr>
          <w:p w14:paraId="01A6C756" w14:textId="77777777" w:rsidR="00402118" w:rsidRPr="00057099" w:rsidRDefault="00402118" w:rsidP="001A509E">
            <w:pPr>
              <w:jc w:val="right"/>
            </w:pPr>
          </w:p>
        </w:tc>
        <w:tc>
          <w:tcPr>
            <w:tcW w:w="284" w:type="dxa"/>
          </w:tcPr>
          <w:p w14:paraId="7639EADB" w14:textId="77777777" w:rsidR="00402118" w:rsidRPr="00057099" w:rsidRDefault="00402118" w:rsidP="001A509E"/>
        </w:tc>
        <w:tc>
          <w:tcPr>
            <w:tcW w:w="4536" w:type="dxa"/>
          </w:tcPr>
          <w:p w14:paraId="26F3D1BE" w14:textId="77777777" w:rsidR="00402118" w:rsidRPr="00057099" w:rsidRDefault="00402118" w:rsidP="001A509E">
            <w:r w:rsidRPr="00057099">
              <w:t>hoogwaardig slijtvast staal</w:t>
            </w:r>
          </w:p>
          <w:p w14:paraId="72C2208A" w14:textId="77777777" w:rsidR="00402118" w:rsidRPr="00057099" w:rsidRDefault="00402118" w:rsidP="001A509E">
            <w:r w:rsidRPr="00057099">
              <w:t>hoogwaardig slijtvast staal</w:t>
            </w:r>
          </w:p>
        </w:tc>
      </w:tr>
      <w:tr w:rsidR="00402118" w:rsidRPr="00057099" w14:paraId="06A0F424" w14:textId="77777777" w:rsidTr="001A509E">
        <w:trPr>
          <w:cantSplit/>
        </w:trPr>
        <w:tc>
          <w:tcPr>
            <w:tcW w:w="2948" w:type="dxa"/>
          </w:tcPr>
          <w:p w14:paraId="4168F419"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snelsluitdeksel</w:t>
            </w:r>
            <w:proofErr w:type="spellEnd"/>
          </w:p>
        </w:tc>
        <w:tc>
          <w:tcPr>
            <w:tcW w:w="851" w:type="dxa"/>
          </w:tcPr>
          <w:p w14:paraId="72692E28" w14:textId="77777777" w:rsidR="00402118" w:rsidRPr="00057099" w:rsidRDefault="00402118" w:rsidP="001A509E">
            <w:pPr>
              <w:jc w:val="right"/>
            </w:pPr>
          </w:p>
        </w:tc>
        <w:tc>
          <w:tcPr>
            <w:tcW w:w="284" w:type="dxa"/>
          </w:tcPr>
          <w:p w14:paraId="481CB4E2" w14:textId="77777777" w:rsidR="00402118" w:rsidRPr="00057099" w:rsidRDefault="00402118" w:rsidP="001A509E">
            <w:r w:rsidRPr="00057099">
              <w:t>:</w:t>
            </w:r>
          </w:p>
        </w:tc>
        <w:tc>
          <w:tcPr>
            <w:tcW w:w="4536" w:type="dxa"/>
          </w:tcPr>
          <w:p w14:paraId="105421CA" w14:textId="77777777" w:rsidR="00402118" w:rsidRPr="00057099" w:rsidRDefault="00402118" w:rsidP="001A509E">
            <w:r w:rsidRPr="00057099">
              <w:t>GGG40 met hardmetalen slijtplaat</w:t>
            </w:r>
          </w:p>
        </w:tc>
      </w:tr>
      <w:tr w:rsidR="00402118" w:rsidRPr="00057099" w14:paraId="2B451ED4" w14:textId="77777777" w:rsidTr="001A509E">
        <w:trPr>
          <w:cantSplit/>
        </w:trPr>
        <w:tc>
          <w:tcPr>
            <w:tcW w:w="2948" w:type="dxa"/>
          </w:tcPr>
          <w:p w14:paraId="67C2AD91"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rotoren</w:t>
            </w:r>
          </w:p>
        </w:tc>
        <w:tc>
          <w:tcPr>
            <w:tcW w:w="851" w:type="dxa"/>
          </w:tcPr>
          <w:p w14:paraId="32897F20" w14:textId="77777777" w:rsidR="00402118" w:rsidRPr="00057099" w:rsidRDefault="00402118" w:rsidP="001A509E">
            <w:pPr>
              <w:jc w:val="right"/>
            </w:pPr>
          </w:p>
        </w:tc>
        <w:tc>
          <w:tcPr>
            <w:tcW w:w="284" w:type="dxa"/>
          </w:tcPr>
          <w:p w14:paraId="5FDEB43B" w14:textId="77777777" w:rsidR="00402118" w:rsidRPr="00057099" w:rsidRDefault="00402118" w:rsidP="001A509E">
            <w:r w:rsidRPr="00057099">
              <w:t>:</w:t>
            </w:r>
          </w:p>
        </w:tc>
        <w:tc>
          <w:tcPr>
            <w:tcW w:w="4536" w:type="dxa"/>
          </w:tcPr>
          <w:p w14:paraId="7DB531D1" w14:textId="77777777" w:rsidR="00402118" w:rsidRPr="00057099" w:rsidRDefault="00402118" w:rsidP="001A509E"/>
        </w:tc>
      </w:tr>
      <w:tr w:rsidR="00402118" w:rsidRPr="00057099" w14:paraId="1DAEAE2C" w14:textId="77777777" w:rsidTr="001A509E">
        <w:trPr>
          <w:cantSplit/>
        </w:trPr>
        <w:tc>
          <w:tcPr>
            <w:tcW w:w="2948" w:type="dxa"/>
          </w:tcPr>
          <w:p w14:paraId="15BC8741"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rotorassen</w:t>
            </w:r>
          </w:p>
        </w:tc>
        <w:tc>
          <w:tcPr>
            <w:tcW w:w="851" w:type="dxa"/>
          </w:tcPr>
          <w:p w14:paraId="7C9D9317" w14:textId="77777777" w:rsidR="00402118" w:rsidRPr="00057099" w:rsidRDefault="00402118" w:rsidP="001A509E">
            <w:pPr>
              <w:jc w:val="right"/>
            </w:pPr>
          </w:p>
        </w:tc>
        <w:tc>
          <w:tcPr>
            <w:tcW w:w="284" w:type="dxa"/>
          </w:tcPr>
          <w:p w14:paraId="4420C853" w14:textId="77777777" w:rsidR="00402118" w:rsidRPr="00057099" w:rsidRDefault="00402118" w:rsidP="001A509E">
            <w:r w:rsidRPr="00057099">
              <w:t>:</w:t>
            </w:r>
          </w:p>
        </w:tc>
        <w:tc>
          <w:tcPr>
            <w:tcW w:w="4536" w:type="dxa"/>
          </w:tcPr>
          <w:p w14:paraId="38B1F271" w14:textId="77777777" w:rsidR="00402118" w:rsidRPr="00057099" w:rsidRDefault="00402118" w:rsidP="001A509E"/>
        </w:tc>
      </w:tr>
      <w:tr w:rsidR="00402118" w:rsidRPr="00057099" w14:paraId="4D448AFA" w14:textId="77777777" w:rsidTr="001A509E">
        <w:trPr>
          <w:cantSplit/>
        </w:trPr>
        <w:tc>
          <w:tcPr>
            <w:tcW w:w="2948" w:type="dxa"/>
          </w:tcPr>
          <w:p w14:paraId="515C8EA6" w14:textId="77777777" w:rsidR="00402118" w:rsidRPr="00057099" w:rsidRDefault="00402118" w:rsidP="001A509E">
            <w:r w:rsidRPr="00057099">
              <w:t>nevenbestanddelen</w:t>
            </w:r>
          </w:p>
        </w:tc>
        <w:tc>
          <w:tcPr>
            <w:tcW w:w="851" w:type="dxa"/>
          </w:tcPr>
          <w:p w14:paraId="66D946C7" w14:textId="77777777" w:rsidR="00402118" w:rsidRPr="00057099" w:rsidRDefault="00402118" w:rsidP="001A509E">
            <w:pPr>
              <w:jc w:val="right"/>
            </w:pPr>
          </w:p>
        </w:tc>
        <w:tc>
          <w:tcPr>
            <w:tcW w:w="284" w:type="dxa"/>
          </w:tcPr>
          <w:p w14:paraId="387D1D48" w14:textId="77777777" w:rsidR="00402118" w:rsidRPr="00057099" w:rsidRDefault="00402118" w:rsidP="001A509E"/>
        </w:tc>
        <w:tc>
          <w:tcPr>
            <w:tcW w:w="4536" w:type="dxa"/>
          </w:tcPr>
          <w:p w14:paraId="32D91698" w14:textId="77777777" w:rsidR="00402118" w:rsidRPr="00057099" w:rsidRDefault="00402118" w:rsidP="001A509E">
            <w:pPr>
              <w:pStyle w:val="Bullet1"/>
              <w:numPr>
                <w:ilvl w:val="0"/>
                <w:numId w:val="0"/>
              </w:numPr>
              <w:rPr>
                <w:lang w:val="nl-NL"/>
              </w:rPr>
            </w:pPr>
            <w:r w:rsidRPr="00057099">
              <w:rPr>
                <w:rFonts w:eastAsiaTheme="minorEastAsia" w:cstheme="minorBidi"/>
                <w:noProof w:val="0"/>
                <w:color w:val="00577E" w:themeColor="text1"/>
                <w:sz w:val="20"/>
                <w:lang w:val="nl-NL" w:eastAsia="en-GB"/>
              </w:rPr>
              <w:t>-</w:t>
            </w:r>
          </w:p>
        </w:tc>
      </w:tr>
    </w:tbl>
    <w:p w14:paraId="599476C7" w14:textId="77777777" w:rsidR="00402118" w:rsidRPr="00057099" w:rsidRDefault="00402118" w:rsidP="00402118"/>
    <w:p w14:paraId="2F9DA7F4" w14:textId="075D869A" w:rsidR="00402118" w:rsidRPr="00057099" w:rsidRDefault="00402118" w:rsidP="006028B5">
      <w:pPr>
        <w:pStyle w:val="Heading3"/>
      </w:pPr>
      <w:r w:rsidRPr="00057099">
        <w:t>Aandrijving</w:t>
      </w:r>
    </w:p>
    <w:tbl>
      <w:tblPr>
        <w:tblW w:w="0" w:type="auto"/>
        <w:tblLayout w:type="fixed"/>
        <w:tblLook w:val="01E0" w:firstRow="1" w:lastRow="1" w:firstColumn="1" w:lastColumn="1" w:noHBand="0" w:noVBand="0"/>
      </w:tblPr>
      <w:tblGrid>
        <w:gridCol w:w="2948"/>
        <w:gridCol w:w="851"/>
        <w:gridCol w:w="284"/>
        <w:gridCol w:w="4536"/>
      </w:tblGrid>
      <w:tr w:rsidR="00402118" w:rsidRPr="00057099" w14:paraId="37BDD352" w14:textId="77777777" w:rsidTr="001A509E">
        <w:trPr>
          <w:cantSplit/>
        </w:trPr>
        <w:tc>
          <w:tcPr>
            <w:tcW w:w="2948" w:type="dxa"/>
          </w:tcPr>
          <w:p w14:paraId="4E41188D" w14:textId="77777777" w:rsidR="00402118" w:rsidRPr="00057099" w:rsidRDefault="00402118" w:rsidP="001A509E">
            <w:r w:rsidRPr="00057099">
              <w:t>Systeem</w:t>
            </w:r>
          </w:p>
        </w:tc>
        <w:tc>
          <w:tcPr>
            <w:tcW w:w="851" w:type="dxa"/>
          </w:tcPr>
          <w:p w14:paraId="3257BC0E" w14:textId="77777777" w:rsidR="00402118" w:rsidRPr="00057099" w:rsidRDefault="00402118" w:rsidP="001A509E">
            <w:pPr>
              <w:jc w:val="right"/>
            </w:pPr>
          </w:p>
        </w:tc>
        <w:tc>
          <w:tcPr>
            <w:tcW w:w="284" w:type="dxa"/>
          </w:tcPr>
          <w:p w14:paraId="6AD62EF7" w14:textId="77777777" w:rsidR="00402118" w:rsidRPr="00057099" w:rsidRDefault="00402118" w:rsidP="001A509E">
            <w:r w:rsidRPr="00057099">
              <w:t>:</w:t>
            </w:r>
          </w:p>
        </w:tc>
        <w:tc>
          <w:tcPr>
            <w:tcW w:w="4536" w:type="dxa"/>
          </w:tcPr>
          <w:p w14:paraId="35D49751" w14:textId="77777777" w:rsidR="00402118" w:rsidRPr="00057099" w:rsidRDefault="00402118" w:rsidP="001A509E">
            <w:proofErr w:type="spellStart"/>
            <w:r w:rsidRPr="00057099">
              <w:t>aangeflensde</w:t>
            </w:r>
            <w:proofErr w:type="spellEnd"/>
            <w:r w:rsidRPr="00057099">
              <w:t xml:space="preserve"> motorreductor</w:t>
            </w:r>
          </w:p>
        </w:tc>
      </w:tr>
      <w:tr w:rsidR="00402118" w:rsidRPr="00057099" w14:paraId="7AC9F322" w14:textId="77777777" w:rsidTr="001A509E">
        <w:trPr>
          <w:cantSplit/>
        </w:trPr>
        <w:tc>
          <w:tcPr>
            <w:tcW w:w="2948" w:type="dxa"/>
          </w:tcPr>
          <w:p w14:paraId="0860C2EA" w14:textId="77777777" w:rsidR="00402118" w:rsidRPr="00057099" w:rsidRDefault="00402118" w:rsidP="001A509E">
            <w:r w:rsidRPr="00057099">
              <w:t>Fabricaat</w:t>
            </w:r>
          </w:p>
        </w:tc>
        <w:tc>
          <w:tcPr>
            <w:tcW w:w="851" w:type="dxa"/>
          </w:tcPr>
          <w:p w14:paraId="0322417C" w14:textId="77777777" w:rsidR="00402118" w:rsidRPr="00057099" w:rsidRDefault="00402118" w:rsidP="001A509E">
            <w:pPr>
              <w:jc w:val="right"/>
            </w:pPr>
          </w:p>
        </w:tc>
        <w:tc>
          <w:tcPr>
            <w:tcW w:w="284" w:type="dxa"/>
          </w:tcPr>
          <w:p w14:paraId="5436E78B" w14:textId="77777777" w:rsidR="00402118" w:rsidRPr="00057099" w:rsidRDefault="00402118" w:rsidP="001A509E">
            <w:r w:rsidRPr="00057099">
              <w:t>:</w:t>
            </w:r>
          </w:p>
        </w:tc>
        <w:tc>
          <w:tcPr>
            <w:tcW w:w="4536" w:type="dxa"/>
          </w:tcPr>
          <w:p w14:paraId="595DB3DC" w14:textId="77777777" w:rsidR="00402118" w:rsidRPr="00057099" w:rsidRDefault="00402118" w:rsidP="001A509E">
            <w:r w:rsidRPr="00057099">
              <w:t>Nord, SEW of gelijkwaardig</w:t>
            </w:r>
          </w:p>
        </w:tc>
      </w:tr>
      <w:tr w:rsidR="00402118" w:rsidRPr="00057099" w14:paraId="302D34BF" w14:textId="77777777" w:rsidTr="001A509E">
        <w:trPr>
          <w:cantSplit/>
        </w:trPr>
        <w:tc>
          <w:tcPr>
            <w:tcW w:w="2948" w:type="dxa"/>
          </w:tcPr>
          <w:p w14:paraId="308154FE" w14:textId="77777777" w:rsidR="00402118" w:rsidRPr="00057099" w:rsidRDefault="00402118" w:rsidP="001A509E">
            <w:r w:rsidRPr="00057099">
              <w:t>Type</w:t>
            </w:r>
          </w:p>
        </w:tc>
        <w:tc>
          <w:tcPr>
            <w:tcW w:w="851" w:type="dxa"/>
          </w:tcPr>
          <w:p w14:paraId="6CA64EA4" w14:textId="77777777" w:rsidR="00402118" w:rsidRPr="00057099" w:rsidRDefault="00402118" w:rsidP="001A509E">
            <w:pPr>
              <w:jc w:val="right"/>
            </w:pPr>
          </w:p>
        </w:tc>
        <w:tc>
          <w:tcPr>
            <w:tcW w:w="284" w:type="dxa"/>
          </w:tcPr>
          <w:p w14:paraId="4323D686" w14:textId="77777777" w:rsidR="00402118" w:rsidRPr="00057099" w:rsidRDefault="00402118" w:rsidP="001A509E">
            <w:r w:rsidRPr="00057099">
              <w:t>:</w:t>
            </w:r>
          </w:p>
        </w:tc>
        <w:tc>
          <w:tcPr>
            <w:tcW w:w="4536" w:type="dxa"/>
          </w:tcPr>
          <w:p w14:paraId="50E9B0B7" w14:textId="77777777" w:rsidR="00402118" w:rsidRPr="00057099" w:rsidRDefault="00402118" w:rsidP="001A509E"/>
        </w:tc>
      </w:tr>
      <w:tr w:rsidR="00402118" w:rsidRPr="00057099" w14:paraId="7873FA08" w14:textId="77777777" w:rsidTr="001A509E">
        <w:trPr>
          <w:cantSplit/>
        </w:trPr>
        <w:tc>
          <w:tcPr>
            <w:tcW w:w="2948" w:type="dxa"/>
          </w:tcPr>
          <w:p w14:paraId="514D5C2D" w14:textId="77777777" w:rsidR="00402118" w:rsidRPr="00057099" w:rsidRDefault="00402118" w:rsidP="001A509E">
            <w:r w:rsidRPr="00057099">
              <w:t>regeling toerental</w:t>
            </w:r>
          </w:p>
        </w:tc>
        <w:tc>
          <w:tcPr>
            <w:tcW w:w="851" w:type="dxa"/>
          </w:tcPr>
          <w:p w14:paraId="1FD60D8E" w14:textId="77777777" w:rsidR="00402118" w:rsidRPr="00057099" w:rsidRDefault="00402118" w:rsidP="001A509E">
            <w:pPr>
              <w:jc w:val="right"/>
            </w:pPr>
          </w:p>
        </w:tc>
        <w:tc>
          <w:tcPr>
            <w:tcW w:w="284" w:type="dxa"/>
          </w:tcPr>
          <w:p w14:paraId="71D2C6F1" w14:textId="77777777" w:rsidR="00402118" w:rsidRPr="00057099" w:rsidRDefault="00402118" w:rsidP="001A509E">
            <w:r w:rsidRPr="00057099">
              <w:t>:</w:t>
            </w:r>
          </w:p>
        </w:tc>
        <w:tc>
          <w:tcPr>
            <w:tcW w:w="4536" w:type="dxa"/>
          </w:tcPr>
          <w:p w14:paraId="3E26FAE5" w14:textId="77777777" w:rsidR="00402118" w:rsidRPr="00057099" w:rsidRDefault="00402118" w:rsidP="001A509E">
            <w:r w:rsidRPr="00057099">
              <w:t>middels frequentie omvormer</w:t>
            </w:r>
          </w:p>
        </w:tc>
      </w:tr>
      <w:tr w:rsidR="00402118" w:rsidRPr="00057099" w14:paraId="489D418F" w14:textId="77777777" w:rsidTr="001A509E">
        <w:trPr>
          <w:cantSplit/>
        </w:trPr>
        <w:tc>
          <w:tcPr>
            <w:tcW w:w="2948" w:type="dxa"/>
          </w:tcPr>
          <w:p w14:paraId="144BF2C1" w14:textId="77777777" w:rsidR="00402118" w:rsidRPr="00057099" w:rsidRDefault="00402118" w:rsidP="001A509E">
            <w:r w:rsidRPr="00057099">
              <w:t>toerental motor</w:t>
            </w:r>
          </w:p>
        </w:tc>
        <w:tc>
          <w:tcPr>
            <w:tcW w:w="851" w:type="dxa"/>
          </w:tcPr>
          <w:p w14:paraId="40AC94AE" w14:textId="77777777" w:rsidR="00402118" w:rsidRPr="00057099" w:rsidRDefault="00402118" w:rsidP="001A509E">
            <w:pPr>
              <w:jc w:val="right"/>
            </w:pPr>
            <w:r w:rsidRPr="00057099">
              <w:t>min.</w:t>
            </w:r>
            <w:r w:rsidRPr="00057099">
              <w:fldChar w:fldCharType="begin"/>
            </w:r>
            <w:r w:rsidRPr="00057099">
              <w:instrText>ADVANCE \U 6.0</w:instrText>
            </w:r>
            <w:r w:rsidRPr="00057099">
              <w:fldChar w:fldCharType="end"/>
            </w:r>
            <w:r w:rsidRPr="00057099">
              <w:t>-</w:t>
            </w:r>
            <w:r w:rsidRPr="00057099">
              <w:rPr>
                <w:vertAlign w:val="superscript"/>
              </w:rPr>
              <w:fldChar w:fldCharType="begin"/>
            </w:r>
            <w:r w:rsidRPr="00057099">
              <w:rPr>
                <w:vertAlign w:val="superscript"/>
              </w:rPr>
              <w:instrText>ADVANCE \D 6.0</w:instrText>
            </w:r>
            <w:r w:rsidRPr="00057099">
              <w:rPr>
                <w:vertAlign w:val="superscript"/>
              </w:rPr>
              <w:fldChar w:fldCharType="end"/>
            </w:r>
            <w:r w:rsidRPr="00057099">
              <w:rPr>
                <w:vertAlign w:val="superscript"/>
              </w:rPr>
              <w:t>1</w:t>
            </w:r>
          </w:p>
        </w:tc>
        <w:tc>
          <w:tcPr>
            <w:tcW w:w="284" w:type="dxa"/>
          </w:tcPr>
          <w:p w14:paraId="37D0A463" w14:textId="77777777" w:rsidR="00402118" w:rsidRPr="00057099" w:rsidRDefault="00402118" w:rsidP="001A509E">
            <w:r w:rsidRPr="00057099">
              <w:t>:</w:t>
            </w:r>
          </w:p>
        </w:tc>
        <w:tc>
          <w:tcPr>
            <w:tcW w:w="4536" w:type="dxa"/>
          </w:tcPr>
          <w:p w14:paraId="5A3F4740" w14:textId="77777777" w:rsidR="00402118" w:rsidRPr="00057099" w:rsidRDefault="00402118" w:rsidP="001A509E">
            <w:pPr>
              <w:tabs>
                <w:tab w:val="left" w:pos="567"/>
              </w:tabs>
            </w:pPr>
            <w:r w:rsidRPr="00057099">
              <w:tab/>
              <w:t>(&lt; 1500)</w:t>
            </w:r>
          </w:p>
        </w:tc>
      </w:tr>
      <w:tr w:rsidR="00402118" w:rsidRPr="00057099" w14:paraId="62D88E77" w14:textId="77777777" w:rsidTr="001A509E">
        <w:trPr>
          <w:cantSplit/>
        </w:trPr>
        <w:tc>
          <w:tcPr>
            <w:tcW w:w="2948" w:type="dxa"/>
          </w:tcPr>
          <w:p w14:paraId="53E8E696" w14:textId="77777777" w:rsidR="00402118" w:rsidRPr="00057099" w:rsidRDefault="00402118" w:rsidP="001A509E">
            <w:r w:rsidRPr="00057099">
              <w:t>geïnstalleerd vermogen</w:t>
            </w:r>
          </w:p>
        </w:tc>
        <w:tc>
          <w:tcPr>
            <w:tcW w:w="851" w:type="dxa"/>
          </w:tcPr>
          <w:p w14:paraId="28E2E7F4" w14:textId="77777777" w:rsidR="00402118" w:rsidRPr="00057099" w:rsidRDefault="00402118" w:rsidP="001A509E">
            <w:pPr>
              <w:jc w:val="right"/>
            </w:pPr>
            <w:r w:rsidRPr="00057099">
              <w:t>kW</w:t>
            </w:r>
          </w:p>
        </w:tc>
        <w:tc>
          <w:tcPr>
            <w:tcW w:w="284" w:type="dxa"/>
          </w:tcPr>
          <w:p w14:paraId="23E93EDA" w14:textId="77777777" w:rsidR="00402118" w:rsidRPr="00057099" w:rsidRDefault="00402118" w:rsidP="001A509E">
            <w:r w:rsidRPr="00057099">
              <w:t>:</w:t>
            </w:r>
          </w:p>
        </w:tc>
        <w:tc>
          <w:tcPr>
            <w:tcW w:w="4536" w:type="dxa"/>
          </w:tcPr>
          <w:p w14:paraId="461D0869" w14:textId="33C5B2B1" w:rsidR="00402118" w:rsidRPr="00057099" w:rsidRDefault="00415780" w:rsidP="001A509E">
            <w:pPr>
              <w:rPr>
                <w:highlight w:val="yellow"/>
              </w:rPr>
            </w:pPr>
            <w:r w:rsidRPr="00057099">
              <w:t>ca. 3</w:t>
            </w:r>
          </w:p>
        </w:tc>
      </w:tr>
      <w:tr w:rsidR="00402118" w:rsidRPr="00057099" w14:paraId="317726B8" w14:textId="77777777" w:rsidTr="001A509E">
        <w:trPr>
          <w:cantSplit/>
        </w:trPr>
        <w:tc>
          <w:tcPr>
            <w:tcW w:w="2948" w:type="dxa"/>
          </w:tcPr>
          <w:p w14:paraId="28DE61C5" w14:textId="77777777" w:rsidR="00402118" w:rsidRPr="00057099" w:rsidRDefault="00402118" w:rsidP="001A509E">
            <w:r w:rsidRPr="00057099">
              <w:t>spanning</w:t>
            </w:r>
          </w:p>
        </w:tc>
        <w:tc>
          <w:tcPr>
            <w:tcW w:w="851" w:type="dxa"/>
          </w:tcPr>
          <w:p w14:paraId="765983AD" w14:textId="77777777" w:rsidR="00402118" w:rsidRPr="00057099" w:rsidRDefault="00402118" w:rsidP="001A509E">
            <w:pPr>
              <w:jc w:val="right"/>
            </w:pPr>
            <w:r w:rsidRPr="00057099">
              <w:t>V</w:t>
            </w:r>
          </w:p>
        </w:tc>
        <w:tc>
          <w:tcPr>
            <w:tcW w:w="284" w:type="dxa"/>
          </w:tcPr>
          <w:p w14:paraId="631D7E21" w14:textId="77777777" w:rsidR="00402118" w:rsidRPr="00057099" w:rsidRDefault="00402118" w:rsidP="001A509E">
            <w:r w:rsidRPr="00057099">
              <w:t>:</w:t>
            </w:r>
          </w:p>
        </w:tc>
        <w:tc>
          <w:tcPr>
            <w:tcW w:w="4536" w:type="dxa"/>
          </w:tcPr>
          <w:p w14:paraId="7D7CA29C" w14:textId="77777777" w:rsidR="00402118" w:rsidRPr="00057099" w:rsidRDefault="00402118" w:rsidP="001A509E">
            <w:r w:rsidRPr="00057099">
              <w:t>3 x 400, 50 Hz</w:t>
            </w:r>
          </w:p>
        </w:tc>
      </w:tr>
      <w:tr w:rsidR="00402118" w:rsidRPr="00057099" w14:paraId="1607574A" w14:textId="77777777" w:rsidTr="001A509E">
        <w:trPr>
          <w:cantSplit/>
        </w:trPr>
        <w:tc>
          <w:tcPr>
            <w:tcW w:w="2948" w:type="dxa"/>
          </w:tcPr>
          <w:p w14:paraId="431537FC" w14:textId="77777777" w:rsidR="00402118" w:rsidRPr="00057099" w:rsidRDefault="00402118" w:rsidP="001A509E">
            <w:r w:rsidRPr="00057099">
              <w:t>nominaalstroom</w:t>
            </w:r>
          </w:p>
        </w:tc>
        <w:tc>
          <w:tcPr>
            <w:tcW w:w="851" w:type="dxa"/>
          </w:tcPr>
          <w:p w14:paraId="2011A1E7" w14:textId="77777777" w:rsidR="00402118" w:rsidRPr="00057099" w:rsidRDefault="00402118" w:rsidP="001A509E">
            <w:pPr>
              <w:jc w:val="right"/>
            </w:pPr>
            <w:r w:rsidRPr="00057099">
              <w:t>A</w:t>
            </w:r>
          </w:p>
        </w:tc>
        <w:tc>
          <w:tcPr>
            <w:tcW w:w="284" w:type="dxa"/>
          </w:tcPr>
          <w:p w14:paraId="5F7CEF36" w14:textId="77777777" w:rsidR="00402118" w:rsidRPr="00057099" w:rsidRDefault="00402118" w:rsidP="001A509E">
            <w:r w:rsidRPr="00057099">
              <w:t>:</w:t>
            </w:r>
          </w:p>
        </w:tc>
        <w:tc>
          <w:tcPr>
            <w:tcW w:w="4536" w:type="dxa"/>
          </w:tcPr>
          <w:p w14:paraId="56F1D1B8" w14:textId="77777777" w:rsidR="00402118" w:rsidRPr="00057099" w:rsidRDefault="00402118" w:rsidP="001A509E">
            <w:r w:rsidRPr="00057099">
              <w:t>…</w:t>
            </w:r>
          </w:p>
        </w:tc>
      </w:tr>
      <w:tr w:rsidR="00402118" w:rsidRPr="00057099" w14:paraId="7F302302" w14:textId="77777777" w:rsidTr="001A509E">
        <w:trPr>
          <w:cantSplit/>
        </w:trPr>
        <w:tc>
          <w:tcPr>
            <w:tcW w:w="2948" w:type="dxa"/>
          </w:tcPr>
          <w:p w14:paraId="32AC6463" w14:textId="77777777" w:rsidR="00402118" w:rsidRPr="00057099" w:rsidRDefault="00402118" w:rsidP="001A509E">
            <w:r w:rsidRPr="00057099">
              <w:t>isolatieklasse</w:t>
            </w:r>
          </w:p>
        </w:tc>
        <w:tc>
          <w:tcPr>
            <w:tcW w:w="851" w:type="dxa"/>
          </w:tcPr>
          <w:p w14:paraId="1A93EDC7" w14:textId="77777777" w:rsidR="00402118" w:rsidRPr="00057099" w:rsidRDefault="00402118" w:rsidP="001A509E">
            <w:pPr>
              <w:jc w:val="right"/>
            </w:pPr>
          </w:p>
        </w:tc>
        <w:tc>
          <w:tcPr>
            <w:tcW w:w="284" w:type="dxa"/>
          </w:tcPr>
          <w:p w14:paraId="3815AD88" w14:textId="77777777" w:rsidR="00402118" w:rsidRPr="00057099" w:rsidRDefault="00402118" w:rsidP="001A509E">
            <w:r w:rsidRPr="00057099">
              <w:t>:</w:t>
            </w:r>
          </w:p>
        </w:tc>
        <w:tc>
          <w:tcPr>
            <w:tcW w:w="4536" w:type="dxa"/>
          </w:tcPr>
          <w:p w14:paraId="32AF03C3" w14:textId="77777777" w:rsidR="00402118" w:rsidRPr="00057099" w:rsidRDefault="00402118" w:rsidP="001A509E">
            <w:r w:rsidRPr="00057099">
              <w:t>B</w:t>
            </w:r>
          </w:p>
        </w:tc>
      </w:tr>
      <w:tr w:rsidR="00402118" w:rsidRPr="00057099" w14:paraId="43D7CA83" w14:textId="77777777" w:rsidTr="001A509E">
        <w:trPr>
          <w:cantSplit/>
        </w:trPr>
        <w:tc>
          <w:tcPr>
            <w:tcW w:w="2948" w:type="dxa"/>
          </w:tcPr>
          <w:p w14:paraId="74BBF564" w14:textId="77777777" w:rsidR="00402118" w:rsidRPr="00057099" w:rsidRDefault="00402118" w:rsidP="001A509E">
            <w:r w:rsidRPr="00057099">
              <w:t>beschermingsklasse</w:t>
            </w:r>
          </w:p>
        </w:tc>
        <w:tc>
          <w:tcPr>
            <w:tcW w:w="851" w:type="dxa"/>
          </w:tcPr>
          <w:p w14:paraId="69C1EC4B" w14:textId="77777777" w:rsidR="00402118" w:rsidRPr="00057099" w:rsidRDefault="00402118" w:rsidP="001A509E">
            <w:pPr>
              <w:jc w:val="right"/>
            </w:pPr>
          </w:p>
        </w:tc>
        <w:tc>
          <w:tcPr>
            <w:tcW w:w="284" w:type="dxa"/>
          </w:tcPr>
          <w:p w14:paraId="4F92F9E6" w14:textId="77777777" w:rsidR="00402118" w:rsidRPr="00057099" w:rsidRDefault="00402118" w:rsidP="001A509E">
            <w:r w:rsidRPr="00057099">
              <w:t>:</w:t>
            </w:r>
          </w:p>
        </w:tc>
        <w:tc>
          <w:tcPr>
            <w:tcW w:w="4536" w:type="dxa"/>
          </w:tcPr>
          <w:p w14:paraId="5489C1AC" w14:textId="77777777" w:rsidR="00402118" w:rsidRPr="00057099" w:rsidRDefault="00402118" w:rsidP="001A509E">
            <w:r w:rsidRPr="00057099">
              <w:t>IP55</w:t>
            </w:r>
          </w:p>
        </w:tc>
      </w:tr>
      <w:tr w:rsidR="00402118" w:rsidRPr="00057099" w14:paraId="22D72E61" w14:textId="77777777" w:rsidTr="001A509E">
        <w:trPr>
          <w:cantSplit/>
        </w:trPr>
        <w:tc>
          <w:tcPr>
            <w:tcW w:w="2948" w:type="dxa"/>
          </w:tcPr>
          <w:p w14:paraId="4880D410" w14:textId="77777777" w:rsidR="00402118" w:rsidRPr="00057099" w:rsidRDefault="00402118" w:rsidP="001A509E">
            <w:r w:rsidRPr="00057099">
              <w:t>bedrijfstype</w:t>
            </w:r>
          </w:p>
        </w:tc>
        <w:tc>
          <w:tcPr>
            <w:tcW w:w="851" w:type="dxa"/>
          </w:tcPr>
          <w:p w14:paraId="115446CD" w14:textId="77777777" w:rsidR="00402118" w:rsidRPr="00057099" w:rsidRDefault="00402118" w:rsidP="001A509E">
            <w:pPr>
              <w:jc w:val="right"/>
            </w:pPr>
          </w:p>
        </w:tc>
        <w:tc>
          <w:tcPr>
            <w:tcW w:w="284" w:type="dxa"/>
          </w:tcPr>
          <w:p w14:paraId="692CE9E8" w14:textId="77777777" w:rsidR="00402118" w:rsidRPr="00057099" w:rsidRDefault="00402118" w:rsidP="001A509E">
            <w:r w:rsidRPr="00057099">
              <w:t>:</w:t>
            </w:r>
          </w:p>
        </w:tc>
        <w:tc>
          <w:tcPr>
            <w:tcW w:w="4536" w:type="dxa"/>
          </w:tcPr>
          <w:p w14:paraId="7B165566" w14:textId="77777777" w:rsidR="00402118" w:rsidRPr="00057099" w:rsidRDefault="00402118" w:rsidP="001A509E">
            <w:r w:rsidRPr="00057099">
              <w:t>S3</w:t>
            </w:r>
          </w:p>
        </w:tc>
      </w:tr>
      <w:tr w:rsidR="00402118" w:rsidRPr="00057099" w14:paraId="37AC9AB3" w14:textId="77777777" w:rsidTr="001A509E">
        <w:trPr>
          <w:cantSplit/>
        </w:trPr>
        <w:tc>
          <w:tcPr>
            <w:tcW w:w="2948" w:type="dxa"/>
          </w:tcPr>
          <w:p w14:paraId="341B10B0" w14:textId="77777777" w:rsidR="00402118" w:rsidRPr="00057099" w:rsidRDefault="00402118" w:rsidP="001A509E">
            <w:r w:rsidRPr="00057099">
              <w:t>bouwvorm</w:t>
            </w:r>
          </w:p>
        </w:tc>
        <w:tc>
          <w:tcPr>
            <w:tcW w:w="851" w:type="dxa"/>
          </w:tcPr>
          <w:p w14:paraId="0D5BF46D" w14:textId="77777777" w:rsidR="00402118" w:rsidRPr="00057099" w:rsidRDefault="00402118" w:rsidP="001A509E">
            <w:pPr>
              <w:jc w:val="right"/>
            </w:pPr>
          </w:p>
        </w:tc>
        <w:tc>
          <w:tcPr>
            <w:tcW w:w="284" w:type="dxa"/>
          </w:tcPr>
          <w:p w14:paraId="1BBCADD3" w14:textId="77777777" w:rsidR="00402118" w:rsidRPr="00057099" w:rsidRDefault="00402118" w:rsidP="001A509E">
            <w:r w:rsidRPr="00057099">
              <w:t>:</w:t>
            </w:r>
          </w:p>
        </w:tc>
        <w:tc>
          <w:tcPr>
            <w:tcW w:w="4536" w:type="dxa"/>
          </w:tcPr>
          <w:p w14:paraId="30654248" w14:textId="77777777" w:rsidR="00402118" w:rsidRPr="00057099" w:rsidRDefault="00402118" w:rsidP="001A509E"/>
        </w:tc>
      </w:tr>
      <w:tr w:rsidR="00402118" w:rsidRPr="00057099" w14:paraId="4B366816" w14:textId="77777777" w:rsidTr="001A509E">
        <w:trPr>
          <w:cantSplit/>
        </w:trPr>
        <w:tc>
          <w:tcPr>
            <w:tcW w:w="2948" w:type="dxa"/>
          </w:tcPr>
          <w:p w14:paraId="73B796FF" w14:textId="77777777" w:rsidR="00402118" w:rsidRPr="00057099" w:rsidRDefault="00402118" w:rsidP="001A509E">
            <w:r w:rsidRPr="00057099">
              <w:t>type smering</w:t>
            </w:r>
          </w:p>
        </w:tc>
        <w:tc>
          <w:tcPr>
            <w:tcW w:w="851" w:type="dxa"/>
          </w:tcPr>
          <w:p w14:paraId="6528A9E6" w14:textId="77777777" w:rsidR="00402118" w:rsidRPr="00057099" w:rsidRDefault="00402118" w:rsidP="001A509E">
            <w:pPr>
              <w:jc w:val="right"/>
            </w:pPr>
          </w:p>
        </w:tc>
        <w:tc>
          <w:tcPr>
            <w:tcW w:w="284" w:type="dxa"/>
          </w:tcPr>
          <w:p w14:paraId="640AC0BB" w14:textId="77777777" w:rsidR="00402118" w:rsidRPr="00057099" w:rsidRDefault="00402118" w:rsidP="001A509E">
            <w:r w:rsidRPr="00057099">
              <w:t>:</w:t>
            </w:r>
          </w:p>
        </w:tc>
        <w:tc>
          <w:tcPr>
            <w:tcW w:w="4536" w:type="dxa"/>
          </w:tcPr>
          <w:p w14:paraId="0B90C085" w14:textId="77777777" w:rsidR="00402118" w:rsidRPr="00057099" w:rsidRDefault="00402118" w:rsidP="001A509E"/>
        </w:tc>
      </w:tr>
      <w:tr w:rsidR="00402118" w:rsidRPr="00057099" w14:paraId="34C6C257" w14:textId="77777777" w:rsidTr="001A509E">
        <w:trPr>
          <w:cantSplit/>
        </w:trPr>
        <w:tc>
          <w:tcPr>
            <w:tcW w:w="2948" w:type="dxa"/>
          </w:tcPr>
          <w:p w14:paraId="0143EF8F" w14:textId="77777777" w:rsidR="00402118" w:rsidRPr="00057099" w:rsidRDefault="00402118" w:rsidP="001A509E">
            <w:r w:rsidRPr="00057099">
              <w:t>L</w:t>
            </w:r>
            <w:r w:rsidRPr="00057099">
              <w:rPr>
                <w:vertAlign w:val="subscript"/>
              </w:rPr>
              <w:t>10h</w:t>
            </w:r>
            <w:r w:rsidRPr="00057099">
              <w:t xml:space="preserve"> levensduur lagers</w:t>
            </w:r>
          </w:p>
        </w:tc>
        <w:tc>
          <w:tcPr>
            <w:tcW w:w="851" w:type="dxa"/>
          </w:tcPr>
          <w:p w14:paraId="2649F314" w14:textId="77777777" w:rsidR="00402118" w:rsidRPr="00057099" w:rsidRDefault="00402118" w:rsidP="001A509E">
            <w:pPr>
              <w:jc w:val="right"/>
            </w:pPr>
            <w:r w:rsidRPr="00057099">
              <w:t>h</w:t>
            </w:r>
          </w:p>
        </w:tc>
        <w:tc>
          <w:tcPr>
            <w:tcW w:w="284" w:type="dxa"/>
          </w:tcPr>
          <w:p w14:paraId="7DFF0D98" w14:textId="77777777" w:rsidR="00402118" w:rsidRPr="00057099" w:rsidRDefault="00402118" w:rsidP="001A509E">
            <w:r w:rsidRPr="00057099">
              <w:t>:</w:t>
            </w:r>
          </w:p>
        </w:tc>
        <w:tc>
          <w:tcPr>
            <w:tcW w:w="4536" w:type="dxa"/>
          </w:tcPr>
          <w:p w14:paraId="3CB988ED" w14:textId="77777777" w:rsidR="00402118" w:rsidRPr="00057099" w:rsidRDefault="00402118" w:rsidP="001A509E">
            <w:r w:rsidRPr="00057099">
              <w:sym w:font="Symbol" w:char="F0B3"/>
            </w:r>
            <w:r w:rsidRPr="00057099">
              <w:t xml:space="preserve"> 40.000</w:t>
            </w:r>
          </w:p>
        </w:tc>
      </w:tr>
      <w:tr w:rsidR="00402118" w:rsidRPr="00057099" w14:paraId="18B0E8C3" w14:textId="77777777" w:rsidTr="001A509E">
        <w:trPr>
          <w:cantSplit/>
        </w:trPr>
        <w:tc>
          <w:tcPr>
            <w:tcW w:w="2948" w:type="dxa"/>
          </w:tcPr>
          <w:p w14:paraId="481A6011" w14:textId="77777777" w:rsidR="00402118" w:rsidRPr="00057099" w:rsidRDefault="00402118" w:rsidP="001A509E">
            <w:r w:rsidRPr="00057099">
              <w:t>voorzieningen</w:t>
            </w:r>
          </w:p>
        </w:tc>
        <w:tc>
          <w:tcPr>
            <w:tcW w:w="851" w:type="dxa"/>
          </w:tcPr>
          <w:p w14:paraId="36E44B8F" w14:textId="77777777" w:rsidR="00402118" w:rsidRPr="00057099" w:rsidRDefault="00402118" w:rsidP="001A509E">
            <w:pPr>
              <w:jc w:val="right"/>
            </w:pPr>
          </w:p>
        </w:tc>
        <w:tc>
          <w:tcPr>
            <w:tcW w:w="284" w:type="dxa"/>
          </w:tcPr>
          <w:p w14:paraId="6F338F8D" w14:textId="77777777" w:rsidR="00402118" w:rsidRPr="00057099" w:rsidRDefault="00402118" w:rsidP="001A509E">
            <w:r w:rsidRPr="00057099">
              <w:t>:</w:t>
            </w:r>
          </w:p>
        </w:tc>
        <w:tc>
          <w:tcPr>
            <w:tcW w:w="4536" w:type="dxa"/>
          </w:tcPr>
          <w:p w14:paraId="281715ED" w14:textId="77777777" w:rsidR="00402118" w:rsidRPr="00057099" w:rsidRDefault="00402118" w:rsidP="001A509E">
            <w:r w:rsidRPr="00057099">
              <w:t>ontluchting</w:t>
            </w:r>
          </w:p>
        </w:tc>
      </w:tr>
      <w:tr w:rsidR="00402118" w:rsidRPr="00057099" w14:paraId="3552DCE3" w14:textId="77777777" w:rsidTr="001A509E">
        <w:trPr>
          <w:cantSplit/>
        </w:trPr>
        <w:tc>
          <w:tcPr>
            <w:tcW w:w="2948" w:type="dxa"/>
          </w:tcPr>
          <w:p w14:paraId="55DE3524" w14:textId="77777777" w:rsidR="00402118" w:rsidRPr="00057099" w:rsidRDefault="00402118" w:rsidP="001A509E"/>
        </w:tc>
        <w:tc>
          <w:tcPr>
            <w:tcW w:w="851" w:type="dxa"/>
          </w:tcPr>
          <w:p w14:paraId="48A977AD" w14:textId="77777777" w:rsidR="00402118" w:rsidRPr="00057099" w:rsidRDefault="00402118" w:rsidP="001A509E">
            <w:pPr>
              <w:jc w:val="right"/>
            </w:pPr>
          </w:p>
        </w:tc>
        <w:tc>
          <w:tcPr>
            <w:tcW w:w="284" w:type="dxa"/>
          </w:tcPr>
          <w:p w14:paraId="2860FA45" w14:textId="77777777" w:rsidR="00402118" w:rsidRPr="00057099" w:rsidRDefault="00402118" w:rsidP="001A509E"/>
        </w:tc>
        <w:tc>
          <w:tcPr>
            <w:tcW w:w="4536" w:type="dxa"/>
          </w:tcPr>
          <w:p w14:paraId="2B6DFB6A" w14:textId="77777777" w:rsidR="00402118" w:rsidRPr="00057099" w:rsidRDefault="00402118" w:rsidP="001A509E">
            <w:r w:rsidRPr="00057099">
              <w:t>oliekijkglas</w:t>
            </w:r>
          </w:p>
        </w:tc>
      </w:tr>
      <w:tr w:rsidR="00402118" w:rsidRPr="00057099" w14:paraId="1A5AC175" w14:textId="77777777" w:rsidTr="001A509E">
        <w:trPr>
          <w:cantSplit/>
        </w:trPr>
        <w:tc>
          <w:tcPr>
            <w:tcW w:w="2948" w:type="dxa"/>
          </w:tcPr>
          <w:p w14:paraId="46F0BFF7" w14:textId="77777777" w:rsidR="00402118" w:rsidRPr="00057099" w:rsidRDefault="00402118" w:rsidP="001A509E"/>
        </w:tc>
        <w:tc>
          <w:tcPr>
            <w:tcW w:w="851" w:type="dxa"/>
          </w:tcPr>
          <w:p w14:paraId="1D0135DB" w14:textId="77777777" w:rsidR="00402118" w:rsidRPr="00057099" w:rsidRDefault="00402118" w:rsidP="001A509E">
            <w:pPr>
              <w:jc w:val="right"/>
            </w:pPr>
          </w:p>
        </w:tc>
        <w:tc>
          <w:tcPr>
            <w:tcW w:w="284" w:type="dxa"/>
          </w:tcPr>
          <w:p w14:paraId="527BE534" w14:textId="77777777" w:rsidR="00402118" w:rsidRPr="00057099" w:rsidRDefault="00402118" w:rsidP="001A509E"/>
        </w:tc>
        <w:tc>
          <w:tcPr>
            <w:tcW w:w="4536" w:type="dxa"/>
          </w:tcPr>
          <w:p w14:paraId="7614E324" w14:textId="77777777" w:rsidR="00402118" w:rsidRPr="00057099" w:rsidRDefault="00402118" w:rsidP="001A509E">
            <w:r w:rsidRPr="00057099">
              <w:t>vul</w:t>
            </w:r>
            <w:r w:rsidRPr="00057099">
              <w:noBreakHyphen/>
              <w:t xml:space="preserve">/aftapinrichting met slangwartel en </w:t>
            </w:r>
            <w:r w:rsidRPr="00057099">
              <w:noBreakHyphen/>
              <w:t>pilaar</w:t>
            </w:r>
          </w:p>
        </w:tc>
      </w:tr>
      <w:tr w:rsidR="00402118" w:rsidRPr="00057099" w14:paraId="45CE0A86" w14:textId="77777777" w:rsidTr="001A509E">
        <w:trPr>
          <w:cantSplit/>
        </w:trPr>
        <w:tc>
          <w:tcPr>
            <w:tcW w:w="2948" w:type="dxa"/>
          </w:tcPr>
          <w:p w14:paraId="26BC7634" w14:textId="77777777" w:rsidR="00402118" w:rsidRPr="00057099" w:rsidRDefault="00402118" w:rsidP="001A509E">
            <w:r w:rsidRPr="00057099">
              <w:t>beveiligingen</w:t>
            </w:r>
          </w:p>
        </w:tc>
        <w:tc>
          <w:tcPr>
            <w:tcW w:w="851" w:type="dxa"/>
          </w:tcPr>
          <w:p w14:paraId="270F746C" w14:textId="77777777" w:rsidR="00402118" w:rsidRPr="00057099" w:rsidRDefault="00402118" w:rsidP="001A509E">
            <w:pPr>
              <w:jc w:val="right"/>
            </w:pPr>
          </w:p>
        </w:tc>
        <w:tc>
          <w:tcPr>
            <w:tcW w:w="284" w:type="dxa"/>
          </w:tcPr>
          <w:p w14:paraId="16F20A4F" w14:textId="77777777" w:rsidR="00402118" w:rsidRPr="00057099" w:rsidRDefault="00402118" w:rsidP="001A509E">
            <w:r w:rsidRPr="00057099">
              <w:t>:</w:t>
            </w:r>
          </w:p>
        </w:tc>
        <w:tc>
          <w:tcPr>
            <w:tcW w:w="4536" w:type="dxa"/>
          </w:tcPr>
          <w:p w14:paraId="5E823F94" w14:textId="77777777" w:rsidR="00402118" w:rsidRPr="00057099" w:rsidRDefault="00402118" w:rsidP="001A509E">
            <w:r w:rsidRPr="00057099">
              <w:t xml:space="preserve">motor voorzien van thermische beveiliging, zie instrumentatielijst. </w:t>
            </w:r>
            <w:proofErr w:type="gramStart"/>
            <w:r w:rsidRPr="00057099">
              <w:t>Indien</w:t>
            </w:r>
            <w:proofErr w:type="gramEnd"/>
            <w:r w:rsidRPr="00057099">
              <w:t xml:space="preserve"> het een thermistor betreft, relais bijleveren.</w:t>
            </w:r>
          </w:p>
        </w:tc>
      </w:tr>
    </w:tbl>
    <w:p w14:paraId="0C7696E4" w14:textId="77777777" w:rsidR="00402118" w:rsidRPr="00057099" w:rsidRDefault="00402118" w:rsidP="00402118"/>
    <w:p w14:paraId="3C8764FF" w14:textId="78A2F369" w:rsidR="00402118" w:rsidRPr="00057099" w:rsidRDefault="00402118" w:rsidP="005B35B1">
      <w:pPr>
        <w:pStyle w:val="Heading2"/>
        <w:numPr>
          <w:ilvl w:val="1"/>
          <w:numId w:val="19"/>
        </w:numPr>
      </w:pPr>
      <w:bookmarkStart w:id="241" w:name="_Toc54965576"/>
      <w:r w:rsidRPr="00057099">
        <w:t>Leidingwerk en appendages</w:t>
      </w:r>
      <w:bookmarkEnd w:id="241"/>
    </w:p>
    <w:p w14:paraId="313A5F02" w14:textId="5BD0E9B7" w:rsidR="00402118" w:rsidRPr="00057099" w:rsidRDefault="00402118" w:rsidP="006028B5">
      <w:pPr>
        <w:pStyle w:val="Heading3"/>
      </w:pPr>
      <w:r w:rsidRPr="00057099">
        <w:t>Hoofdgegevens</w:t>
      </w:r>
    </w:p>
    <w:tbl>
      <w:tblPr>
        <w:tblW w:w="8619" w:type="dxa"/>
        <w:tblLayout w:type="fixed"/>
        <w:tblLook w:val="01E0" w:firstRow="1" w:lastRow="1" w:firstColumn="1" w:lastColumn="1" w:noHBand="0" w:noVBand="0"/>
      </w:tblPr>
      <w:tblGrid>
        <w:gridCol w:w="2948"/>
        <w:gridCol w:w="851"/>
        <w:gridCol w:w="284"/>
        <w:gridCol w:w="4536"/>
      </w:tblGrid>
      <w:tr w:rsidR="00402118" w:rsidRPr="00057099" w14:paraId="71FA5DA6" w14:textId="77777777" w:rsidTr="001A509E">
        <w:trPr>
          <w:cantSplit/>
        </w:trPr>
        <w:tc>
          <w:tcPr>
            <w:tcW w:w="2948" w:type="dxa"/>
          </w:tcPr>
          <w:p w14:paraId="275B976F" w14:textId="77777777" w:rsidR="00402118" w:rsidRPr="00057099" w:rsidRDefault="00402118" w:rsidP="001A509E">
            <w:r w:rsidRPr="00057099">
              <w:t>materiaal leiding</w:t>
            </w:r>
          </w:p>
        </w:tc>
        <w:tc>
          <w:tcPr>
            <w:tcW w:w="851" w:type="dxa"/>
          </w:tcPr>
          <w:p w14:paraId="7FCD50A4" w14:textId="77777777" w:rsidR="00402118" w:rsidRPr="00057099" w:rsidRDefault="00402118" w:rsidP="001A509E">
            <w:pPr>
              <w:jc w:val="right"/>
            </w:pPr>
          </w:p>
        </w:tc>
        <w:tc>
          <w:tcPr>
            <w:tcW w:w="284" w:type="dxa"/>
          </w:tcPr>
          <w:p w14:paraId="029BA32F" w14:textId="77777777" w:rsidR="00402118" w:rsidRPr="00057099" w:rsidRDefault="00402118" w:rsidP="001A509E">
            <w:r w:rsidRPr="00057099">
              <w:t>:</w:t>
            </w:r>
          </w:p>
        </w:tc>
        <w:tc>
          <w:tcPr>
            <w:tcW w:w="4536" w:type="dxa"/>
          </w:tcPr>
          <w:p w14:paraId="27D00270" w14:textId="77777777" w:rsidR="00402118" w:rsidRPr="00057099" w:rsidRDefault="00402118" w:rsidP="001A509E">
            <w:r w:rsidRPr="00057099">
              <w:t xml:space="preserve">thermisch verzinkt staal, gietijzer, rvs AISI304L </w:t>
            </w:r>
          </w:p>
        </w:tc>
      </w:tr>
      <w:tr w:rsidR="00402118" w:rsidRPr="00057099" w14:paraId="19B8F3DE" w14:textId="77777777" w:rsidTr="001A509E">
        <w:trPr>
          <w:cantSplit/>
        </w:trPr>
        <w:tc>
          <w:tcPr>
            <w:tcW w:w="2948" w:type="dxa"/>
          </w:tcPr>
          <w:p w14:paraId="2CE7ADC8" w14:textId="77777777" w:rsidR="00402118" w:rsidRPr="00057099" w:rsidRDefault="00402118" w:rsidP="001A509E">
            <w:r w:rsidRPr="00057099">
              <w:t>materiaal in te storten delen</w:t>
            </w:r>
          </w:p>
        </w:tc>
        <w:tc>
          <w:tcPr>
            <w:tcW w:w="851" w:type="dxa"/>
          </w:tcPr>
          <w:p w14:paraId="4F028A87" w14:textId="77777777" w:rsidR="00402118" w:rsidRPr="00057099" w:rsidRDefault="00402118" w:rsidP="001A509E">
            <w:pPr>
              <w:jc w:val="right"/>
            </w:pPr>
          </w:p>
        </w:tc>
        <w:tc>
          <w:tcPr>
            <w:tcW w:w="284" w:type="dxa"/>
          </w:tcPr>
          <w:p w14:paraId="2F8931B7" w14:textId="77777777" w:rsidR="00402118" w:rsidRPr="00057099" w:rsidRDefault="00402118" w:rsidP="001A509E">
            <w:r w:rsidRPr="00057099">
              <w:t>:</w:t>
            </w:r>
          </w:p>
        </w:tc>
        <w:tc>
          <w:tcPr>
            <w:tcW w:w="4536" w:type="dxa"/>
          </w:tcPr>
          <w:p w14:paraId="3D44F6B3" w14:textId="77777777" w:rsidR="00402118" w:rsidRPr="00057099" w:rsidRDefault="00402118" w:rsidP="001A509E">
            <w:r w:rsidRPr="00057099">
              <w:t>nodulair gietijzer</w:t>
            </w:r>
          </w:p>
        </w:tc>
      </w:tr>
      <w:tr w:rsidR="00402118" w:rsidRPr="00057099" w14:paraId="7FE7D03F" w14:textId="77777777" w:rsidTr="001A509E">
        <w:trPr>
          <w:cantSplit/>
        </w:trPr>
        <w:tc>
          <w:tcPr>
            <w:tcW w:w="2948" w:type="dxa"/>
          </w:tcPr>
          <w:p w14:paraId="67704005" w14:textId="77777777" w:rsidR="00402118" w:rsidRPr="00057099" w:rsidRDefault="00402118" w:rsidP="001A509E">
            <w:r w:rsidRPr="00057099">
              <w:lastRenderedPageBreak/>
              <w:t>leveringsomvang</w:t>
            </w:r>
          </w:p>
        </w:tc>
        <w:tc>
          <w:tcPr>
            <w:tcW w:w="851" w:type="dxa"/>
          </w:tcPr>
          <w:p w14:paraId="5854FEBE" w14:textId="77777777" w:rsidR="00402118" w:rsidRPr="00057099" w:rsidRDefault="00402118" w:rsidP="001A509E">
            <w:pPr>
              <w:jc w:val="right"/>
            </w:pPr>
          </w:p>
        </w:tc>
        <w:tc>
          <w:tcPr>
            <w:tcW w:w="284" w:type="dxa"/>
          </w:tcPr>
          <w:p w14:paraId="4FBDB3B0" w14:textId="77777777" w:rsidR="00402118" w:rsidRPr="00057099" w:rsidRDefault="00402118" w:rsidP="001A509E">
            <w:r w:rsidRPr="00057099">
              <w:t>:</w:t>
            </w:r>
          </w:p>
        </w:tc>
        <w:tc>
          <w:tcPr>
            <w:tcW w:w="4536" w:type="dxa"/>
          </w:tcPr>
          <w:p w14:paraId="3BA339A9" w14:textId="77777777" w:rsidR="00402118" w:rsidRPr="00057099" w:rsidRDefault="00402118" w:rsidP="001A509E">
            <w:r w:rsidRPr="00057099">
              <w:t>zoals aangegeven op de P&amp;ID’s en tekeningen en zoals hierna vermeld</w:t>
            </w:r>
          </w:p>
        </w:tc>
      </w:tr>
    </w:tbl>
    <w:p w14:paraId="178EB9FB" w14:textId="77777777" w:rsidR="00402118" w:rsidRPr="00057099" w:rsidRDefault="00402118" w:rsidP="00402118"/>
    <w:p w14:paraId="59817FF7" w14:textId="7E96DCA0" w:rsidR="00402118" w:rsidRPr="00057099" w:rsidRDefault="00402118" w:rsidP="006028B5">
      <w:pPr>
        <w:pStyle w:val="Heading3"/>
      </w:pPr>
      <w:r w:rsidRPr="00057099">
        <w:t>Zuigleiding pomp</w:t>
      </w:r>
    </w:p>
    <w:tbl>
      <w:tblPr>
        <w:tblW w:w="0" w:type="auto"/>
        <w:tblLayout w:type="fixed"/>
        <w:tblLook w:val="01E0" w:firstRow="1" w:lastRow="1" w:firstColumn="1" w:lastColumn="1" w:noHBand="0" w:noVBand="0"/>
      </w:tblPr>
      <w:tblGrid>
        <w:gridCol w:w="2948"/>
        <w:gridCol w:w="851"/>
        <w:gridCol w:w="284"/>
        <w:gridCol w:w="4536"/>
      </w:tblGrid>
      <w:tr w:rsidR="00402118" w:rsidRPr="00057099" w14:paraId="1BEEF193" w14:textId="77777777" w:rsidTr="001A509E">
        <w:trPr>
          <w:cantSplit/>
        </w:trPr>
        <w:tc>
          <w:tcPr>
            <w:tcW w:w="2948" w:type="dxa"/>
          </w:tcPr>
          <w:p w14:paraId="5816FFE5" w14:textId="77777777" w:rsidR="00402118" w:rsidRPr="00057099" w:rsidRDefault="00402118" w:rsidP="001A509E">
            <w:r w:rsidRPr="00057099">
              <w:t>Tracé</w:t>
            </w:r>
          </w:p>
        </w:tc>
        <w:tc>
          <w:tcPr>
            <w:tcW w:w="851" w:type="dxa"/>
          </w:tcPr>
          <w:p w14:paraId="0563D3E1" w14:textId="77777777" w:rsidR="00402118" w:rsidRPr="00057099" w:rsidRDefault="00402118" w:rsidP="001A509E">
            <w:pPr>
              <w:jc w:val="right"/>
            </w:pPr>
          </w:p>
        </w:tc>
        <w:tc>
          <w:tcPr>
            <w:tcW w:w="284" w:type="dxa"/>
          </w:tcPr>
          <w:p w14:paraId="61C4107D" w14:textId="77777777" w:rsidR="00402118" w:rsidRPr="00057099" w:rsidRDefault="00402118" w:rsidP="001A509E">
            <w:r w:rsidRPr="00057099">
              <w:t>:</w:t>
            </w:r>
          </w:p>
        </w:tc>
        <w:tc>
          <w:tcPr>
            <w:tcW w:w="4536" w:type="dxa"/>
          </w:tcPr>
          <w:p w14:paraId="39B97CA1" w14:textId="584C4618" w:rsidR="00402118" w:rsidRPr="00057099" w:rsidRDefault="00371872" w:rsidP="001A509E">
            <w:r w:rsidRPr="00057099">
              <w:t xml:space="preserve">Vanaf bestaande doorvoeringen zuigzijdig (DN200) tot </w:t>
            </w:r>
            <w:r w:rsidR="00C9778C" w:rsidRPr="00057099">
              <w:t xml:space="preserve">en met </w:t>
            </w:r>
            <w:r w:rsidRPr="00057099">
              <w:t xml:space="preserve">nieuwe doorvoering </w:t>
            </w:r>
            <w:proofErr w:type="spellStart"/>
            <w:r w:rsidRPr="00057099">
              <w:t>perszijdig</w:t>
            </w:r>
            <w:proofErr w:type="spellEnd"/>
          </w:p>
        </w:tc>
      </w:tr>
      <w:tr w:rsidR="00402118" w:rsidRPr="00057099" w14:paraId="0CBC1BB1" w14:textId="77777777" w:rsidTr="001A509E">
        <w:trPr>
          <w:cantSplit/>
        </w:trPr>
        <w:tc>
          <w:tcPr>
            <w:tcW w:w="2948" w:type="dxa"/>
          </w:tcPr>
          <w:p w14:paraId="38B65A03" w14:textId="77777777" w:rsidR="00402118" w:rsidRPr="00057099" w:rsidRDefault="00402118" w:rsidP="001A509E">
            <w:r w:rsidRPr="00057099">
              <w:t>Aantal</w:t>
            </w:r>
          </w:p>
        </w:tc>
        <w:tc>
          <w:tcPr>
            <w:tcW w:w="851" w:type="dxa"/>
          </w:tcPr>
          <w:p w14:paraId="46A7F51D" w14:textId="77777777" w:rsidR="00402118" w:rsidRPr="00057099" w:rsidRDefault="00402118" w:rsidP="001A509E">
            <w:pPr>
              <w:jc w:val="right"/>
            </w:pPr>
          </w:p>
        </w:tc>
        <w:tc>
          <w:tcPr>
            <w:tcW w:w="284" w:type="dxa"/>
          </w:tcPr>
          <w:p w14:paraId="34733313" w14:textId="77777777" w:rsidR="00402118" w:rsidRPr="00057099" w:rsidRDefault="00402118" w:rsidP="001A509E">
            <w:r w:rsidRPr="00057099">
              <w:t>:</w:t>
            </w:r>
          </w:p>
        </w:tc>
        <w:tc>
          <w:tcPr>
            <w:tcW w:w="4536" w:type="dxa"/>
          </w:tcPr>
          <w:p w14:paraId="427B3C10" w14:textId="0D0B115C" w:rsidR="00402118" w:rsidRPr="00057099" w:rsidRDefault="00371872" w:rsidP="001A509E">
            <w:r w:rsidRPr="00057099">
              <w:t>1</w:t>
            </w:r>
          </w:p>
        </w:tc>
      </w:tr>
      <w:tr w:rsidR="00402118" w:rsidRPr="00057099" w14:paraId="17FF5097" w14:textId="77777777" w:rsidTr="001A509E">
        <w:trPr>
          <w:cantSplit/>
        </w:trPr>
        <w:tc>
          <w:tcPr>
            <w:tcW w:w="2948" w:type="dxa"/>
          </w:tcPr>
          <w:p w14:paraId="277EFBAA" w14:textId="77777777" w:rsidR="00402118" w:rsidRPr="00057099" w:rsidRDefault="00402118" w:rsidP="001A509E">
            <w:r w:rsidRPr="00057099">
              <w:t>diameter</w:t>
            </w:r>
          </w:p>
        </w:tc>
        <w:tc>
          <w:tcPr>
            <w:tcW w:w="851" w:type="dxa"/>
          </w:tcPr>
          <w:p w14:paraId="4D898299" w14:textId="77777777" w:rsidR="00402118" w:rsidRPr="00057099" w:rsidRDefault="00402118" w:rsidP="001A509E">
            <w:pPr>
              <w:jc w:val="right"/>
            </w:pPr>
            <w:r w:rsidRPr="00057099">
              <w:t>mm</w:t>
            </w:r>
          </w:p>
        </w:tc>
        <w:tc>
          <w:tcPr>
            <w:tcW w:w="284" w:type="dxa"/>
          </w:tcPr>
          <w:p w14:paraId="2F63F941" w14:textId="77777777" w:rsidR="00402118" w:rsidRPr="00057099" w:rsidRDefault="00402118" w:rsidP="001A509E">
            <w:r w:rsidRPr="00057099">
              <w:t>:</w:t>
            </w:r>
          </w:p>
        </w:tc>
        <w:tc>
          <w:tcPr>
            <w:tcW w:w="4536" w:type="dxa"/>
          </w:tcPr>
          <w:p w14:paraId="295E0C01" w14:textId="77777777" w:rsidR="00402118" w:rsidRPr="00057099" w:rsidRDefault="00402118" w:rsidP="001A509E">
            <w:r w:rsidRPr="00057099">
              <w:t>DN 100</w:t>
            </w:r>
          </w:p>
        </w:tc>
      </w:tr>
      <w:tr w:rsidR="00402118" w:rsidRPr="00057099" w14:paraId="25E7FEA6" w14:textId="77777777" w:rsidTr="001A509E">
        <w:trPr>
          <w:cantSplit/>
        </w:trPr>
        <w:tc>
          <w:tcPr>
            <w:tcW w:w="2948" w:type="dxa"/>
          </w:tcPr>
          <w:p w14:paraId="38C37C9C" w14:textId="77777777" w:rsidR="00402118" w:rsidRPr="00057099" w:rsidRDefault="00402118" w:rsidP="001A509E">
            <w:r w:rsidRPr="00057099">
              <w:t>appendages</w:t>
            </w:r>
          </w:p>
        </w:tc>
        <w:tc>
          <w:tcPr>
            <w:tcW w:w="851" w:type="dxa"/>
          </w:tcPr>
          <w:p w14:paraId="3E9038A6" w14:textId="77777777" w:rsidR="00402118" w:rsidRPr="00057099" w:rsidRDefault="00402118" w:rsidP="001A509E">
            <w:pPr>
              <w:jc w:val="right"/>
            </w:pPr>
          </w:p>
        </w:tc>
        <w:tc>
          <w:tcPr>
            <w:tcW w:w="284" w:type="dxa"/>
          </w:tcPr>
          <w:p w14:paraId="3DDA1930" w14:textId="77777777" w:rsidR="00402118" w:rsidRPr="00057099" w:rsidRDefault="00402118" w:rsidP="001A509E">
            <w:r w:rsidRPr="00057099">
              <w:t>:</w:t>
            </w:r>
          </w:p>
        </w:tc>
        <w:tc>
          <w:tcPr>
            <w:tcW w:w="4536" w:type="dxa"/>
          </w:tcPr>
          <w:p w14:paraId="73051AF4" w14:textId="025B348F" w:rsidR="00402118" w:rsidRPr="00057099" w:rsidRDefault="00402118" w:rsidP="00402118">
            <w:pPr>
              <w:pStyle w:val="Bullet1"/>
              <w:tabs>
                <w:tab w:val="clear" w:pos="1135"/>
                <w:tab w:val="num" w:pos="426"/>
              </w:tabs>
              <w:ind w:left="426"/>
              <w:rPr>
                <w:rFonts w:eastAsiaTheme="minorEastAsia" w:cstheme="minorBidi"/>
                <w:strike/>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tc>
      </w:tr>
      <w:tr w:rsidR="00402118" w:rsidRPr="00057099" w14:paraId="4E4F6B95" w14:textId="77777777" w:rsidTr="001A509E">
        <w:trPr>
          <w:cantSplit/>
        </w:trPr>
        <w:tc>
          <w:tcPr>
            <w:tcW w:w="2948" w:type="dxa"/>
          </w:tcPr>
          <w:p w14:paraId="5020F175" w14:textId="77777777" w:rsidR="00402118" w:rsidRPr="00057099" w:rsidRDefault="00402118" w:rsidP="001A509E"/>
        </w:tc>
        <w:tc>
          <w:tcPr>
            <w:tcW w:w="851" w:type="dxa"/>
          </w:tcPr>
          <w:p w14:paraId="1ADBF677" w14:textId="77777777" w:rsidR="00402118" w:rsidRPr="00057099" w:rsidRDefault="00402118" w:rsidP="001A509E">
            <w:pPr>
              <w:jc w:val="right"/>
            </w:pPr>
          </w:p>
        </w:tc>
        <w:tc>
          <w:tcPr>
            <w:tcW w:w="284" w:type="dxa"/>
          </w:tcPr>
          <w:p w14:paraId="038AE85C" w14:textId="77777777" w:rsidR="00402118" w:rsidRPr="00057099" w:rsidRDefault="00402118" w:rsidP="001A509E"/>
        </w:tc>
        <w:tc>
          <w:tcPr>
            <w:tcW w:w="4536" w:type="dxa"/>
          </w:tcPr>
          <w:p w14:paraId="0300BC96"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402118" w:rsidRPr="00057099" w14:paraId="40E3FFD0" w14:textId="77777777" w:rsidTr="001A509E">
        <w:trPr>
          <w:cantSplit/>
        </w:trPr>
        <w:tc>
          <w:tcPr>
            <w:tcW w:w="2948" w:type="dxa"/>
          </w:tcPr>
          <w:p w14:paraId="57DF0999" w14:textId="77777777" w:rsidR="00402118" w:rsidRPr="00057099" w:rsidRDefault="00402118" w:rsidP="001A509E"/>
        </w:tc>
        <w:tc>
          <w:tcPr>
            <w:tcW w:w="851" w:type="dxa"/>
          </w:tcPr>
          <w:p w14:paraId="22801497" w14:textId="77777777" w:rsidR="00402118" w:rsidRPr="00057099" w:rsidRDefault="00402118" w:rsidP="001A509E">
            <w:pPr>
              <w:jc w:val="right"/>
            </w:pPr>
          </w:p>
        </w:tc>
        <w:tc>
          <w:tcPr>
            <w:tcW w:w="284" w:type="dxa"/>
          </w:tcPr>
          <w:p w14:paraId="26A2AED0" w14:textId="77777777" w:rsidR="00402118" w:rsidRPr="00057099" w:rsidRDefault="00402118" w:rsidP="001A509E"/>
        </w:tc>
        <w:tc>
          <w:tcPr>
            <w:tcW w:w="4536" w:type="dxa"/>
          </w:tcPr>
          <w:p w14:paraId="4A191FC1" w14:textId="5E12628A"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drukmeting PS</w:t>
            </w:r>
            <w:r w:rsidR="00371872" w:rsidRPr="00057099">
              <w:rPr>
                <w:rFonts w:eastAsiaTheme="minorEastAsia" w:cstheme="minorBidi"/>
                <w:noProof w:val="0"/>
                <w:color w:val="00577E" w:themeColor="text1"/>
                <w:sz w:val="20"/>
                <w:lang w:val="nl-NL" w:eastAsia="en-GB"/>
              </w:rPr>
              <w:t>6</w:t>
            </w:r>
            <w:r w:rsidRPr="00057099">
              <w:rPr>
                <w:rFonts w:eastAsiaTheme="minorEastAsia" w:cstheme="minorBidi"/>
                <w:noProof w:val="0"/>
                <w:color w:val="00577E" w:themeColor="text1"/>
                <w:sz w:val="20"/>
                <w:lang w:val="nl-NL" w:eastAsia="en-GB"/>
              </w:rPr>
              <w:t>0</w:t>
            </w:r>
            <w:r w:rsidR="00371872" w:rsidRPr="00057099">
              <w:rPr>
                <w:rFonts w:eastAsiaTheme="minorEastAsia" w:cstheme="minorBidi"/>
                <w:noProof w:val="0"/>
                <w:color w:val="00577E" w:themeColor="text1"/>
                <w:sz w:val="20"/>
                <w:lang w:val="nl-NL" w:eastAsia="en-GB"/>
              </w:rPr>
              <w:t>21</w:t>
            </w:r>
            <w:r w:rsidRPr="00057099">
              <w:rPr>
                <w:rFonts w:eastAsiaTheme="minorEastAsia" w:cstheme="minorBidi"/>
                <w:noProof w:val="0"/>
                <w:color w:val="00577E" w:themeColor="text1"/>
                <w:sz w:val="20"/>
                <w:lang w:val="nl-NL" w:eastAsia="en-GB"/>
              </w:rPr>
              <w:t xml:space="preserve"> (zie Technische werkomschrijving E)</w:t>
            </w:r>
          </w:p>
        </w:tc>
      </w:tr>
      <w:tr w:rsidR="00402118" w:rsidRPr="00057099" w14:paraId="70278C4F" w14:textId="77777777" w:rsidTr="001A509E">
        <w:trPr>
          <w:cantSplit/>
        </w:trPr>
        <w:tc>
          <w:tcPr>
            <w:tcW w:w="2948" w:type="dxa"/>
          </w:tcPr>
          <w:p w14:paraId="05D99A18" w14:textId="77777777" w:rsidR="00402118" w:rsidRPr="00057099" w:rsidRDefault="00402118" w:rsidP="001A509E"/>
        </w:tc>
        <w:tc>
          <w:tcPr>
            <w:tcW w:w="851" w:type="dxa"/>
          </w:tcPr>
          <w:p w14:paraId="07F941CB" w14:textId="77777777" w:rsidR="00402118" w:rsidRPr="00057099" w:rsidRDefault="00402118" w:rsidP="001A509E">
            <w:pPr>
              <w:jc w:val="right"/>
            </w:pPr>
          </w:p>
        </w:tc>
        <w:tc>
          <w:tcPr>
            <w:tcW w:w="284" w:type="dxa"/>
          </w:tcPr>
          <w:p w14:paraId="005DCFA2" w14:textId="77777777" w:rsidR="00402118" w:rsidRPr="00057099" w:rsidRDefault="00402118" w:rsidP="001A509E"/>
        </w:tc>
        <w:tc>
          <w:tcPr>
            <w:tcW w:w="4536" w:type="dxa"/>
          </w:tcPr>
          <w:p w14:paraId="29F326E3"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402118" w:rsidRPr="00057099" w14:paraId="78FFFF36" w14:textId="77777777" w:rsidTr="001A509E">
        <w:trPr>
          <w:cantSplit/>
        </w:trPr>
        <w:tc>
          <w:tcPr>
            <w:tcW w:w="2948" w:type="dxa"/>
          </w:tcPr>
          <w:p w14:paraId="383EA39E" w14:textId="77777777" w:rsidR="00402118" w:rsidRPr="00057099" w:rsidRDefault="00402118" w:rsidP="001A509E"/>
        </w:tc>
        <w:tc>
          <w:tcPr>
            <w:tcW w:w="851" w:type="dxa"/>
          </w:tcPr>
          <w:p w14:paraId="5617B40C" w14:textId="77777777" w:rsidR="00402118" w:rsidRPr="00057099" w:rsidRDefault="00402118" w:rsidP="001A509E">
            <w:pPr>
              <w:jc w:val="right"/>
            </w:pPr>
          </w:p>
        </w:tc>
        <w:tc>
          <w:tcPr>
            <w:tcW w:w="284" w:type="dxa"/>
          </w:tcPr>
          <w:p w14:paraId="66630D6B" w14:textId="77777777" w:rsidR="00402118" w:rsidRPr="00057099" w:rsidRDefault="00402118" w:rsidP="001A509E"/>
        </w:tc>
        <w:tc>
          <w:tcPr>
            <w:tcW w:w="4536" w:type="dxa"/>
          </w:tcPr>
          <w:p w14:paraId="0106B2A4"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r w:rsidR="00402118" w:rsidRPr="00057099" w14:paraId="2F8C5BCA" w14:textId="77777777" w:rsidTr="001A509E">
        <w:trPr>
          <w:cantSplit/>
        </w:trPr>
        <w:tc>
          <w:tcPr>
            <w:tcW w:w="2948" w:type="dxa"/>
          </w:tcPr>
          <w:p w14:paraId="0FEEBF52" w14:textId="77777777" w:rsidR="00402118" w:rsidRPr="00057099" w:rsidRDefault="00402118" w:rsidP="001A509E"/>
        </w:tc>
        <w:tc>
          <w:tcPr>
            <w:tcW w:w="851" w:type="dxa"/>
          </w:tcPr>
          <w:p w14:paraId="552E5FD0" w14:textId="77777777" w:rsidR="00402118" w:rsidRPr="00057099" w:rsidRDefault="00402118" w:rsidP="001A509E">
            <w:pPr>
              <w:jc w:val="right"/>
            </w:pPr>
          </w:p>
        </w:tc>
        <w:tc>
          <w:tcPr>
            <w:tcW w:w="284" w:type="dxa"/>
          </w:tcPr>
          <w:p w14:paraId="6F1EA326" w14:textId="77777777" w:rsidR="00402118" w:rsidRPr="00057099" w:rsidRDefault="00402118" w:rsidP="001A509E"/>
        </w:tc>
        <w:tc>
          <w:tcPr>
            <w:tcW w:w="4536" w:type="dxa"/>
          </w:tcPr>
          <w:p w14:paraId="0565DAED"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bl>
    <w:p w14:paraId="6CC88B20" w14:textId="77777777" w:rsidR="00402118" w:rsidRPr="00057099" w:rsidRDefault="00402118" w:rsidP="00402118"/>
    <w:p w14:paraId="648E335F" w14:textId="04735FA2" w:rsidR="00402118" w:rsidRPr="00057099" w:rsidRDefault="00402118" w:rsidP="006028B5">
      <w:pPr>
        <w:pStyle w:val="Heading3"/>
      </w:pPr>
      <w:r w:rsidRPr="00057099">
        <w:t>Persleiding pomp</w:t>
      </w:r>
    </w:p>
    <w:tbl>
      <w:tblPr>
        <w:tblW w:w="0" w:type="auto"/>
        <w:tblLayout w:type="fixed"/>
        <w:tblLook w:val="01E0" w:firstRow="1" w:lastRow="1" w:firstColumn="1" w:lastColumn="1" w:noHBand="0" w:noVBand="0"/>
      </w:tblPr>
      <w:tblGrid>
        <w:gridCol w:w="2948"/>
        <w:gridCol w:w="851"/>
        <w:gridCol w:w="284"/>
        <w:gridCol w:w="4536"/>
      </w:tblGrid>
      <w:tr w:rsidR="00402118" w:rsidRPr="00057099" w14:paraId="2C5FAC2A" w14:textId="77777777" w:rsidTr="001A509E">
        <w:trPr>
          <w:cantSplit/>
        </w:trPr>
        <w:tc>
          <w:tcPr>
            <w:tcW w:w="2948" w:type="dxa"/>
          </w:tcPr>
          <w:p w14:paraId="3E55C151" w14:textId="77777777" w:rsidR="00402118" w:rsidRPr="00057099" w:rsidRDefault="00402118" w:rsidP="001A509E">
            <w:r w:rsidRPr="00057099">
              <w:t>Tracé</w:t>
            </w:r>
          </w:p>
        </w:tc>
        <w:tc>
          <w:tcPr>
            <w:tcW w:w="851" w:type="dxa"/>
          </w:tcPr>
          <w:p w14:paraId="7AE6194A" w14:textId="77777777" w:rsidR="00402118" w:rsidRPr="00057099" w:rsidRDefault="00402118" w:rsidP="001A509E">
            <w:pPr>
              <w:jc w:val="right"/>
            </w:pPr>
          </w:p>
        </w:tc>
        <w:tc>
          <w:tcPr>
            <w:tcW w:w="284" w:type="dxa"/>
          </w:tcPr>
          <w:p w14:paraId="6865160E" w14:textId="77777777" w:rsidR="00402118" w:rsidRPr="00057099" w:rsidRDefault="00402118" w:rsidP="001A509E">
            <w:r w:rsidRPr="00057099">
              <w:t>:</w:t>
            </w:r>
          </w:p>
        </w:tc>
        <w:tc>
          <w:tcPr>
            <w:tcW w:w="4536" w:type="dxa"/>
          </w:tcPr>
          <w:p w14:paraId="090BFFC4" w14:textId="32F9D9FD" w:rsidR="00402118" w:rsidRPr="00057099" w:rsidRDefault="00402118" w:rsidP="001A509E">
            <w:r w:rsidRPr="00057099">
              <w:t xml:space="preserve">vanaf aansluiting pomp tot aansluiting op </w:t>
            </w:r>
            <w:r w:rsidR="000D2D07" w:rsidRPr="00057099">
              <w:t>muurdoor</w:t>
            </w:r>
            <w:r w:rsidRPr="00057099">
              <w:t>voerstuk DN</w:t>
            </w:r>
            <w:r w:rsidR="000D2D07" w:rsidRPr="00057099">
              <w:t>80</w:t>
            </w:r>
          </w:p>
        </w:tc>
      </w:tr>
      <w:tr w:rsidR="00402118" w:rsidRPr="00057099" w14:paraId="577891C1" w14:textId="77777777" w:rsidTr="001A509E">
        <w:trPr>
          <w:cantSplit/>
        </w:trPr>
        <w:tc>
          <w:tcPr>
            <w:tcW w:w="2948" w:type="dxa"/>
          </w:tcPr>
          <w:p w14:paraId="6D5C964E" w14:textId="77777777" w:rsidR="00402118" w:rsidRPr="00057099" w:rsidRDefault="00402118" w:rsidP="001A509E">
            <w:r w:rsidRPr="00057099">
              <w:t>Aantal</w:t>
            </w:r>
          </w:p>
        </w:tc>
        <w:tc>
          <w:tcPr>
            <w:tcW w:w="851" w:type="dxa"/>
          </w:tcPr>
          <w:p w14:paraId="13FF2061" w14:textId="77777777" w:rsidR="00402118" w:rsidRPr="00057099" w:rsidRDefault="00402118" w:rsidP="001A509E">
            <w:pPr>
              <w:jc w:val="right"/>
            </w:pPr>
          </w:p>
        </w:tc>
        <w:tc>
          <w:tcPr>
            <w:tcW w:w="284" w:type="dxa"/>
          </w:tcPr>
          <w:p w14:paraId="3D89EE66" w14:textId="77777777" w:rsidR="00402118" w:rsidRPr="00057099" w:rsidRDefault="00402118" w:rsidP="001A509E">
            <w:r w:rsidRPr="00057099">
              <w:t>:</w:t>
            </w:r>
          </w:p>
        </w:tc>
        <w:tc>
          <w:tcPr>
            <w:tcW w:w="4536" w:type="dxa"/>
          </w:tcPr>
          <w:p w14:paraId="6F8B8BA1" w14:textId="77777777" w:rsidR="00402118" w:rsidRPr="00057099" w:rsidRDefault="00402118" w:rsidP="001A509E">
            <w:r w:rsidRPr="00057099">
              <w:t>1</w:t>
            </w:r>
          </w:p>
        </w:tc>
      </w:tr>
      <w:tr w:rsidR="00402118" w:rsidRPr="00057099" w14:paraId="54F002A3" w14:textId="77777777" w:rsidTr="001A509E">
        <w:trPr>
          <w:cantSplit/>
        </w:trPr>
        <w:tc>
          <w:tcPr>
            <w:tcW w:w="2948" w:type="dxa"/>
          </w:tcPr>
          <w:p w14:paraId="477C731A" w14:textId="77777777" w:rsidR="00402118" w:rsidRPr="00057099" w:rsidRDefault="00402118" w:rsidP="001A509E">
            <w:r w:rsidRPr="00057099">
              <w:t>diameter</w:t>
            </w:r>
          </w:p>
        </w:tc>
        <w:tc>
          <w:tcPr>
            <w:tcW w:w="851" w:type="dxa"/>
          </w:tcPr>
          <w:p w14:paraId="0C588C0F" w14:textId="77777777" w:rsidR="00402118" w:rsidRPr="00057099" w:rsidRDefault="00402118" w:rsidP="001A509E">
            <w:pPr>
              <w:jc w:val="right"/>
            </w:pPr>
            <w:r w:rsidRPr="00057099">
              <w:t>mm</w:t>
            </w:r>
          </w:p>
        </w:tc>
        <w:tc>
          <w:tcPr>
            <w:tcW w:w="284" w:type="dxa"/>
          </w:tcPr>
          <w:p w14:paraId="3C01C63C" w14:textId="77777777" w:rsidR="00402118" w:rsidRPr="00057099" w:rsidRDefault="00402118" w:rsidP="001A509E">
            <w:r w:rsidRPr="00057099">
              <w:t>:</w:t>
            </w:r>
          </w:p>
        </w:tc>
        <w:tc>
          <w:tcPr>
            <w:tcW w:w="4536" w:type="dxa"/>
          </w:tcPr>
          <w:p w14:paraId="2B1EBAC6" w14:textId="77777777" w:rsidR="00402118" w:rsidRPr="00057099" w:rsidRDefault="00402118" w:rsidP="001A509E">
            <w:r w:rsidRPr="00057099">
              <w:t>DN 80</w:t>
            </w:r>
          </w:p>
        </w:tc>
      </w:tr>
      <w:tr w:rsidR="00402118" w:rsidRPr="00057099" w14:paraId="3D56EEC5" w14:textId="77777777" w:rsidTr="001A509E">
        <w:trPr>
          <w:cantSplit/>
        </w:trPr>
        <w:tc>
          <w:tcPr>
            <w:tcW w:w="2948" w:type="dxa"/>
          </w:tcPr>
          <w:p w14:paraId="16A216B6" w14:textId="77777777" w:rsidR="00402118" w:rsidRPr="00057099" w:rsidRDefault="00402118" w:rsidP="001A509E">
            <w:r w:rsidRPr="00057099">
              <w:t>appendages</w:t>
            </w:r>
          </w:p>
        </w:tc>
        <w:tc>
          <w:tcPr>
            <w:tcW w:w="851" w:type="dxa"/>
          </w:tcPr>
          <w:p w14:paraId="634E0261" w14:textId="77777777" w:rsidR="00402118" w:rsidRPr="00057099" w:rsidRDefault="00402118" w:rsidP="001A509E">
            <w:pPr>
              <w:jc w:val="right"/>
            </w:pPr>
          </w:p>
        </w:tc>
        <w:tc>
          <w:tcPr>
            <w:tcW w:w="284" w:type="dxa"/>
          </w:tcPr>
          <w:p w14:paraId="42BE4145" w14:textId="77777777" w:rsidR="00402118" w:rsidRPr="00057099" w:rsidRDefault="00402118" w:rsidP="001A509E">
            <w:r w:rsidRPr="00057099">
              <w:t>:</w:t>
            </w:r>
          </w:p>
        </w:tc>
        <w:tc>
          <w:tcPr>
            <w:tcW w:w="4536" w:type="dxa"/>
          </w:tcPr>
          <w:p w14:paraId="17DABB7A"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r w:rsidR="00402118" w:rsidRPr="00057099" w14:paraId="5B14FDE7" w14:textId="77777777" w:rsidTr="001A509E">
        <w:trPr>
          <w:cantSplit/>
        </w:trPr>
        <w:tc>
          <w:tcPr>
            <w:tcW w:w="2948" w:type="dxa"/>
          </w:tcPr>
          <w:p w14:paraId="4B12BEED" w14:textId="77777777" w:rsidR="00402118" w:rsidRPr="00057099" w:rsidRDefault="00402118" w:rsidP="001A509E"/>
        </w:tc>
        <w:tc>
          <w:tcPr>
            <w:tcW w:w="851" w:type="dxa"/>
          </w:tcPr>
          <w:p w14:paraId="29336F41" w14:textId="77777777" w:rsidR="00402118" w:rsidRPr="00057099" w:rsidRDefault="00402118" w:rsidP="001A509E">
            <w:pPr>
              <w:jc w:val="right"/>
            </w:pPr>
          </w:p>
        </w:tc>
        <w:tc>
          <w:tcPr>
            <w:tcW w:w="284" w:type="dxa"/>
          </w:tcPr>
          <w:p w14:paraId="353FCC55" w14:textId="77777777" w:rsidR="00402118" w:rsidRPr="00057099" w:rsidRDefault="00402118" w:rsidP="001A509E"/>
        </w:tc>
        <w:tc>
          <w:tcPr>
            <w:tcW w:w="4536" w:type="dxa"/>
          </w:tcPr>
          <w:p w14:paraId="6B8EA9CD"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terugslagklep</w:t>
            </w:r>
          </w:p>
        </w:tc>
      </w:tr>
      <w:tr w:rsidR="00402118" w:rsidRPr="00057099" w14:paraId="678B8133" w14:textId="77777777" w:rsidTr="001A509E">
        <w:trPr>
          <w:cantSplit/>
        </w:trPr>
        <w:tc>
          <w:tcPr>
            <w:tcW w:w="2948" w:type="dxa"/>
          </w:tcPr>
          <w:p w14:paraId="4F5D7E6E" w14:textId="77777777" w:rsidR="00402118" w:rsidRPr="00057099" w:rsidRDefault="00402118" w:rsidP="001A509E"/>
        </w:tc>
        <w:tc>
          <w:tcPr>
            <w:tcW w:w="851" w:type="dxa"/>
          </w:tcPr>
          <w:p w14:paraId="50C810EF" w14:textId="77777777" w:rsidR="00402118" w:rsidRPr="00057099" w:rsidRDefault="00402118" w:rsidP="001A509E">
            <w:pPr>
              <w:jc w:val="right"/>
            </w:pPr>
          </w:p>
        </w:tc>
        <w:tc>
          <w:tcPr>
            <w:tcW w:w="284" w:type="dxa"/>
          </w:tcPr>
          <w:p w14:paraId="263E8BE6" w14:textId="77777777" w:rsidR="00402118" w:rsidRPr="00057099" w:rsidRDefault="00402118" w:rsidP="001A509E"/>
        </w:tc>
        <w:tc>
          <w:tcPr>
            <w:tcW w:w="4536" w:type="dxa"/>
          </w:tcPr>
          <w:p w14:paraId="4889BFAF"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tc>
      </w:tr>
      <w:tr w:rsidR="00402118" w:rsidRPr="00057099" w14:paraId="3246798F" w14:textId="77777777" w:rsidTr="001A509E">
        <w:trPr>
          <w:cantSplit/>
        </w:trPr>
        <w:tc>
          <w:tcPr>
            <w:tcW w:w="2948" w:type="dxa"/>
          </w:tcPr>
          <w:p w14:paraId="6DE87F8E" w14:textId="77777777" w:rsidR="00402118" w:rsidRPr="00057099" w:rsidRDefault="00402118" w:rsidP="001A509E"/>
        </w:tc>
        <w:tc>
          <w:tcPr>
            <w:tcW w:w="851" w:type="dxa"/>
          </w:tcPr>
          <w:p w14:paraId="0B72585C" w14:textId="77777777" w:rsidR="00402118" w:rsidRPr="00057099" w:rsidRDefault="00402118" w:rsidP="001A509E">
            <w:pPr>
              <w:jc w:val="right"/>
            </w:pPr>
          </w:p>
        </w:tc>
        <w:tc>
          <w:tcPr>
            <w:tcW w:w="284" w:type="dxa"/>
          </w:tcPr>
          <w:p w14:paraId="3CB478F2" w14:textId="77777777" w:rsidR="00402118" w:rsidRPr="00057099" w:rsidRDefault="00402118" w:rsidP="001A509E"/>
        </w:tc>
        <w:tc>
          <w:tcPr>
            <w:tcW w:w="4536" w:type="dxa"/>
          </w:tcPr>
          <w:p w14:paraId="7290A63D" w14:textId="77777777"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402118" w:rsidRPr="00057099" w14:paraId="29C00F7E" w14:textId="77777777" w:rsidTr="001A509E">
        <w:trPr>
          <w:cantSplit/>
        </w:trPr>
        <w:tc>
          <w:tcPr>
            <w:tcW w:w="2948" w:type="dxa"/>
          </w:tcPr>
          <w:p w14:paraId="54B21F1E" w14:textId="77777777" w:rsidR="00402118" w:rsidRPr="00057099" w:rsidRDefault="00402118" w:rsidP="001A509E"/>
        </w:tc>
        <w:tc>
          <w:tcPr>
            <w:tcW w:w="851" w:type="dxa"/>
          </w:tcPr>
          <w:p w14:paraId="50609644" w14:textId="77777777" w:rsidR="00402118" w:rsidRPr="00057099" w:rsidRDefault="00402118" w:rsidP="001A509E">
            <w:pPr>
              <w:jc w:val="right"/>
            </w:pPr>
          </w:p>
        </w:tc>
        <w:tc>
          <w:tcPr>
            <w:tcW w:w="284" w:type="dxa"/>
          </w:tcPr>
          <w:p w14:paraId="24719CC6" w14:textId="77777777" w:rsidR="00402118" w:rsidRPr="00057099" w:rsidRDefault="00402118" w:rsidP="001A509E"/>
        </w:tc>
        <w:tc>
          <w:tcPr>
            <w:tcW w:w="4536" w:type="dxa"/>
          </w:tcPr>
          <w:p w14:paraId="35982B40" w14:textId="54CE310B"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drukmeting </w:t>
            </w:r>
            <w:r w:rsidR="00371872" w:rsidRPr="00057099">
              <w:rPr>
                <w:rFonts w:eastAsiaTheme="minorEastAsia" w:cstheme="minorBidi"/>
                <w:noProof w:val="0"/>
                <w:color w:val="00577E" w:themeColor="text1"/>
                <w:sz w:val="20"/>
                <w:lang w:val="nl-NL" w:eastAsia="en-GB"/>
              </w:rPr>
              <w:t>P</w:t>
            </w:r>
            <w:r w:rsidRPr="00057099">
              <w:rPr>
                <w:rFonts w:eastAsiaTheme="minorEastAsia" w:cstheme="minorBidi"/>
                <w:noProof w:val="0"/>
                <w:color w:val="00577E" w:themeColor="text1"/>
                <w:sz w:val="20"/>
                <w:lang w:val="nl-NL" w:eastAsia="en-GB"/>
              </w:rPr>
              <w:t>S</w:t>
            </w:r>
            <w:r w:rsidR="00371872" w:rsidRPr="00057099">
              <w:rPr>
                <w:rFonts w:eastAsiaTheme="minorEastAsia" w:cstheme="minorBidi"/>
                <w:noProof w:val="0"/>
                <w:color w:val="00577E" w:themeColor="text1"/>
                <w:sz w:val="20"/>
                <w:lang w:val="nl-NL" w:eastAsia="en-GB"/>
              </w:rPr>
              <w:t>6022</w:t>
            </w:r>
            <w:r w:rsidRPr="00057099">
              <w:rPr>
                <w:rFonts w:eastAsiaTheme="minorEastAsia" w:cstheme="minorBidi"/>
                <w:noProof w:val="0"/>
                <w:color w:val="00577E" w:themeColor="text1"/>
                <w:sz w:val="20"/>
                <w:lang w:val="nl-NL" w:eastAsia="en-GB"/>
              </w:rPr>
              <w:t xml:space="preserve"> (zie Technische werkomschrijving E)</w:t>
            </w:r>
          </w:p>
        </w:tc>
      </w:tr>
      <w:tr w:rsidR="00402118" w:rsidRPr="00057099" w14:paraId="136BA720" w14:textId="77777777" w:rsidTr="001A509E">
        <w:trPr>
          <w:cantSplit/>
        </w:trPr>
        <w:tc>
          <w:tcPr>
            <w:tcW w:w="2948" w:type="dxa"/>
          </w:tcPr>
          <w:p w14:paraId="481F1510" w14:textId="77777777" w:rsidR="00402118" w:rsidRPr="00057099" w:rsidRDefault="00402118" w:rsidP="001A509E"/>
        </w:tc>
        <w:tc>
          <w:tcPr>
            <w:tcW w:w="851" w:type="dxa"/>
          </w:tcPr>
          <w:p w14:paraId="6B77DACE" w14:textId="77777777" w:rsidR="00402118" w:rsidRPr="00057099" w:rsidRDefault="00402118" w:rsidP="001A509E">
            <w:pPr>
              <w:jc w:val="right"/>
            </w:pPr>
          </w:p>
        </w:tc>
        <w:tc>
          <w:tcPr>
            <w:tcW w:w="284" w:type="dxa"/>
          </w:tcPr>
          <w:p w14:paraId="7012026D" w14:textId="77777777" w:rsidR="00402118" w:rsidRPr="00057099" w:rsidRDefault="00402118" w:rsidP="001A509E"/>
        </w:tc>
        <w:tc>
          <w:tcPr>
            <w:tcW w:w="4536" w:type="dxa"/>
          </w:tcPr>
          <w:p w14:paraId="7DF3F785" w14:textId="3F944A9B" w:rsidR="00402118" w:rsidRPr="00057099" w:rsidRDefault="00402118" w:rsidP="00402118">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debietmeter FT</w:t>
            </w:r>
            <w:r w:rsidR="00DA1C5B" w:rsidRPr="00057099">
              <w:rPr>
                <w:rFonts w:eastAsiaTheme="minorEastAsia" w:cstheme="minorBidi"/>
                <w:noProof w:val="0"/>
                <w:color w:val="00577E" w:themeColor="text1"/>
                <w:sz w:val="20"/>
                <w:lang w:val="nl-NL" w:eastAsia="en-GB"/>
              </w:rPr>
              <w:t>6023</w:t>
            </w:r>
            <w:r w:rsidRPr="00057099">
              <w:rPr>
                <w:rFonts w:eastAsiaTheme="minorEastAsia" w:cstheme="minorBidi"/>
                <w:noProof w:val="0"/>
                <w:color w:val="00577E" w:themeColor="text1"/>
                <w:sz w:val="20"/>
                <w:lang w:val="nl-NL" w:eastAsia="en-GB"/>
              </w:rPr>
              <w:t xml:space="preserve"> (zie Technische werkomschrijving E)</w:t>
            </w:r>
          </w:p>
        </w:tc>
      </w:tr>
      <w:tr w:rsidR="00DA1C5B" w:rsidRPr="00057099" w14:paraId="5FCD213B" w14:textId="77777777" w:rsidTr="001A509E">
        <w:trPr>
          <w:cantSplit/>
        </w:trPr>
        <w:tc>
          <w:tcPr>
            <w:tcW w:w="2948" w:type="dxa"/>
          </w:tcPr>
          <w:p w14:paraId="4104B585" w14:textId="77777777" w:rsidR="00DA1C5B" w:rsidRPr="00057099" w:rsidRDefault="00DA1C5B" w:rsidP="00DA1C5B"/>
        </w:tc>
        <w:tc>
          <w:tcPr>
            <w:tcW w:w="851" w:type="dxa"/>
          </w:tcPr>
          <w:p w14:paraId="6CB47A51" w14:textId="77777777" w:rsidR="00DA1C5B" w:rsidRPr="00057099" w:rsidRDefault="00DA1C5B" w:rsidP="00DA1C5B">
            <w:pPr>
              <w:jc w:val="right"/>
            </w:pPr>
          </w:p>
        </w:tc>
        <w:tc>
          <w:tcPr>
            <w:tcW w:w="284" w:type="dxa"/>
          </w:tcPr>
          <w:p w14:paraId="62C56ECF" w14:textId="77777777" w:rsidR="00DA1C5B" w:rsidRPr="00057099" w:rsidRDefault="00DA1C5B" w:rsidP="00DA1C5B"/>
        </w:tc>
        <w:tc>
          <w:tcPr>
            <w:tcW w:w="4536" w:type="dxa"/>
          </w:tcPr>
          <w:p w14:paraId="4B38DEEE" w14:textId="62BB1EAA" w:rsidR="00DA1C5B" w:rsidRPr="00057099" w:rsidRDefault="00DA1C5B" w:rsidP="00DA1C5B">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drogestofmeting </w:t>
            </w:r>
            <w:r w:rsidR="00EA5374" w:rsidRPr="00057099">
              <w:rPr>
                <w:rFonts w:eastAsiaTheme="minorEastAsia" w:cstheme="minorBidi"/>
                <w:noProof w:val="0"/>
                <w:color w:val="00577E" w:themeColor="text1"/>
                <w:sz w:val="20"/>
                <w:lang w:val="nl-NL" w:eastAsia="en-GB"/>
              </w:rPr>
              <w:t>QT</w:t>
            </w:r>
            <w:r w:rsidRPr="00057099">
              <w:rPr>
                <w:rFonts w:eastAsiaTheme="minorEastAsia" w:cstheme="minorBidi"/>
                <w:noProof w:val="0"/>
                <w:color w:val="00577E" w:themeColor="text1"/>
                <w:sz w:val="20"/>
                <w:lang w:val="nl-NL" w:eastAsia="en-GB"/>
              </w:rPr>
              <w:t>6024 (zie Technische werkomschrijving E)</w:t>
            </w:r>
          </w:p>
        </w:tc>
      </w:tr>
      <w:tr w:rsidR="00DA1C5B" w:rsidRPr="00057099" w14:paraId="5FC40B7F" w14:textId="77777777" w:rsidTr="001A509E">
        <w:trPr>
          <w:cantSplit/>
        </w:trPr>
        <w:tc>
          <w:tcPr>
            <w:tcW w:w="2948" w:type="dxa"/>
          </w:tcPr>
          <w:p w14:paraId="23F72934" w14:textId="77777777" w:rsidR="00DA1C5B" w:rsidRPr="00057099" w:rsidRDefault="00DA1C5B" w:rsidP="00DA1C5B"/>
        </w:tc>
        <w:tc>
          <w:tcPr>
            <w:tcW w:w="851" w:type="dxa"/>
          </w:tcPr>
          <w:p w14:paraId="5BF47AAB" w14:textId="77777777" w:rsidR="00DA1C5B" w:rsidRPr="00057099" w:rsidRDefault="00DA1C5B" w:rsidP="00DA1C5B">
            <w:pPr>
              <w:jc w:val="right"/>
            </w:pPr>
          </w:p>
        </w:tc>
        <w:tc>
          <w:tcPr>
            <w:tcW w:w="284" w:type="dxa"/>
          </w:tcPr>
          <w:p w14:paraId="4D12D699" w14:textId="77777777" w:rsidR="00DA1C5B" w:rsidRPr="00057099" w:rsidRDefault="00DA1C5B" w:rsidP="00DA1C5B"/>
        </w:tc>
        <w:tc>
          <w:tcPr>
            <w:tcW w:w="4536" w:type="dxa"/>
          </w:tcPr>
          <w:p w14:paraId="66BF9BAC" w14:textId="77777777" w:rsidR="00DA1C5B" w:rsidRPr="00057099" w:rsidRDefault="00DA1C5B" w:rsidP="00DA1C5B">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DA1C5B" w:rsidRPr="00057099" w14:paraId="7C4E61A0" w14:textId="77777777" w:rsidTr="001A509E">
        <w:trPr>
          <w:cantSplit/>
        </w:trPr>
        <w:tc>
          <w:tcPr>
            <w:tcW w:w="2948" w:type="dxa"/>
          </w:tcPr>
          <w:p w14:paraId="7EF9E432" w14:textId="77777777" w:rsidR="00DA1C5B" w:rsidRPr="00057099" w:rsidRDefault="00DA1C5B" w:rsidP="00DA1C5B"/>
          <w:p w14:paraId="53B442EE" w14:textId="77777777" w:rsidR="00DA1C5B" w:rsidRPr="00057099" w:rsidRDefault="00DA1C5B" w:rsidP="00DA1C5B"/>
        </w:tc>
        <w:tc>
          <w:tcPr>
            <w:tcW w:w="851" w:type="dxa"/>
          </w:tcPr>
          <w:p w14:paraId="45788C89" w14:textId="77777777" w:rsidR="00DA1C5B" w:rsidRPr="00057099" w:rsidRDefault="00DA1C5B" w:rsidP="00DA1C5B">
            <w:pPr>
              <w:jc w:val="right"/>
            </w:pPr>
          </w:p>
        </w:tc>
        <w:tc>
          <w:tcPr>
            <w:tcW w:w="284" w:type="dxa"/>
          </w:tcPr>
          <w:p w14:paraId="3CB44913" w14:textId="77777777" w:rsidR="00DA1C5B" w:rsidRPr="00057099" w:rsidRDefault="00DA1C5B" w:rsidP="00DA1C5B"/>
        </w:tc>
        <w:tc>
          <w:tcPr>
            <w:tcW w:w="4536" w:type="dxa"/>
          </w:tcPr>
          <w:p w14:paraId="6B64278E" w14:textId="77777777" w:rsidR="00DA1C5B" w:rsidRPr="00057099" w:rsidRDefault="00DA1C5B" w:rsidP="00DA1C5B">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bl>
    <w:p w14:paraId="4BEAD654" w14:textId="3D52A53B" w:rsidR="00402118" w:rsidRPr="00057099" w:rsidRDefault="00402118" w:rsidP="005B35B1">
      <w:pPr>
        <w:pStyle w:val="Heading2"/>
        <w:numPr>
          <w:ilvl w:val="1"/>
          <w:numId w:val="19"/>
        </w:numPr>
      </w:pPr>
      <w:bookmarkStart w:id="242" w:name="_Toc54965577"/>
      <w:r w:rsidRPr="00057099">
        <w:t>Nevenbestanddelen</w:t>
      </w:r>
      <w:bookmarkEnd w:id="242"/>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223B8C9E" w14:textId="77777777" w:rsidTr="00D62E73">
        <w:trPr>
          <w:cantSplit/>
        </w:trPr>
        <w:tc>
          <w:tcPr>
            <w:tcW w:w="3227" w:type="dxa"/>
          </w:tcPr>
          <w:p w14:paraId="7F8009CD" w14:textId="77777777" w:rsidR="004D7395" w:rsidRPr="00057099" w:rsidRDefault="004D7395" w:rsidP="00D62E73">
            <w:r w:rsidRPr="00057099">
              <w:t>Materiaal verbindingsmiddelen</w:t>
            </w:r>
          </w:p>
        </w:tc>
        <w:tc>
          <w:tcPr>
            <w:tcW w:w="567" w:type="dxa"/>
          </w:tcPr>
          <w:p w14:paraId="6E04EA0B" w14:textId="77777777" w:rsidR="004D7395" w:rsidRPr="00057099" w:rsidRDefault="004D7395" w:rsidP="00D62E73">
            <w:pPr>
              <w:spacing w:line="240" w:lineRule="exact"/>
              <w:jc w:val="right"/>
            </w:pPr>
          </w:p>
        </w:tc>
        <w:tc>
          <w:tcPr>
            <w:tcW w:w="284" w:type="dxa"/>
          </w:tcPr>
          <w:p w14:paraId="4D93897A" w14:textId="77777777" w:rsidR="004D7395" w:rsidRPr="00057099" w:rsidRDefault="004D7395" w:rsidP="00D62E73">
            <w:pPr>
              <w:spacing w:line="240" w:lineRule="exact"/>
            </w:pPr>
            <w:r w:rsidRPr="00057099">
              <w:t>:</w:t>
            </w:r>
          </w:p>
        </w:tc>
        <w:tc>
          <w:tcPr>
            <w:tcW w:w="4990" w:type="dxa"/>
          </w:tcPr>
          <w:p w14:paraId="300DF34D" w14:textId="56995979" w:rsidR="004D7395" w:rsidRPr="00057099" w:rsidRDefault="004D7395" w:rsidP="00D62E73">
            <w:pPr>
              <w:spacing w:line="240" w:lineRule="exact"/>
            </w:pPr>
            <w:r w:rsidRPr="00057099">
              <w:t>volgens Bundel AV 2018 WT, hoofdstuk 2</w:t>
            </w:r>
          </w:p>
        </w:tc>
      </w:tr>
      <w:tr w:rsidR="004D7395" w:rsidRPr="00057099" w14:paraId="3AD53850" w14:textId="77777777" w:rsidTr="00D62E73">
        <w:trPr>
          <w:cantSplit/>
        </w:trPr>
        <w:tc>
          <w:tcPr>
            <w:tcW w:w="3227" w:type="dxa"/>
          </w:tcPr>
          <w:p w14:paraId="618E535A" w14:textId="77777777" w:rsidR="004D7395" w:rsidRPr="00057099" w:rsidRDefault="004D7395" w:rsidP="00D62E73">
            <w:pPr>
              <w:spacing w:line="240" w:lineRule="exact"/>
            </w:pPr>
            <w:r w:rsidRPr="00057099">
              <w:t>Materiaal ondersteuningsconstructies</w:t>
            </w:r>
          </w:p>
        </w:tc>
        <w:tc>
          <w:tcPr>
            <w:tcW w:w="567" w:type="dxa"/>
          </w:tcPr>
          <w:p w14:paraId="2C208840" w14:textId="77777777" w:rsidR="004D7395" w:rsidRPr="00057099" w:rsidRDefault="004D7395" w:rsidP="00D62E73">
            <w:pPr>
              <w:spacing w:line="240" w:lineRule="exact"/>
              <w:jc w:val="right"/>
            </w:pPr>
          </w:p>
        </w:tc>
        <w:tc>
          <w:tcPr>
            <w:tcW w:w="284" w:type="dxa"/>
          </w:tcPr>
          <w:p w14:paraId="7717CFF2" w14:textId="77777777" w:rsidR="004D7395" w:rsidRPr="00057099" w:rsidRDefault="004D7395" w:rsidP="00D62E73">
            <w:pPr>
              <w:spacing w:line="240" w:lineRule="exact"/>
            </w:pPr>
            <w:r w:rsidRPr="00057099">
              <w:t>:</w:t>
            </w:r>
          </w:p>
        </w:tc>
        <w:tc>
          <w:tcPr>
            <w:tcW w:w="4990" w:type="dxa"/>
          </w:tcPr>
          <w:p w14:paraId="679168CE" w14:textId="77777777" w:rsidR="004D7395" w:rsidRPr="00057099" w:rsidRDefault="004D7395" w:rsidP="00D62E73">
            <w:pPr>
              <w:spacing w:line="240" w:lineRule="exact"/>
            </w:pPr>
            <w:r w:rsidRPr="00057099">
              <w:t>roestvaststaal AISI 304, thermisch verzinkt staal</w:t>
            </w:r>
          </w:p>
          <w:p w14:paraId="506E8445" w14:textId="77777777" w:rsidR="004D7395" w:rsidRPr="00057099" w:rsidRDefault="004D7395" w:rsidP="00D62E73">
            <w:pPr>
              <w:spacing w:line="240" w:lineRule="exact"/>
            </w:pPr>
          </w:p>
        </w:tc>
      </w:tr>
    </w:tbl>
    <w:p w14:paraId="26998C2C" w14:textId="6BA32F40" w:rsidR="004D7395" w:rsidRPr="00057099" w:rsidRDefault="004D7395" w:rsidP="004D7395">
      <w:pPr>
        <w:pStyle w:val="BodyText"/>
      </w:pPr>
    </w:p>
    <w:p w14:paraId="6E589E16" w14:textId="581BD1D9" w:rsidR="004D7395" w:rsidRPr="00057099" w:rsidRDefault="004D7395" w:rsidP="004D7395">
      <w:pPr>
        <w:pStyle w:val="BodyText"/>
      </w:pPr>
    </w:p>
    <w:p w14:paraId="3E4E5137" w14:textId="77777777" w:rsidR="004D7395" w:rsidRPr="00057099" w:rsidRDefault="004D7395" w:rsidP="0074037F">
      <w:pPr>
        <w:pStyle w:val="BodyText"/>
      </w:pPr>
    </w:p>
    <w:p w14:paraId="68AFD2B6" w14:textId="77777777" w:rsidR="00402118" w:rsidRPr="00057099" w:rsidRDefault="00402118" w:rsidP="00402118"/>
    <w:p w14:paraId="3C337DF6" w14:textId="7ECC3471" w:rsidR="00402118" w:rsidRPr="00057099" w:rsidRDefault="00402118" w:rsidP="005B35B1">
      <w:pPr>
        <w:pStyle w:val="Heading2"/>
        <w:numPr>
          <w:ilvl w:val="1"/>
          <w:numId w:val="19"/>
        </w:numPr>
      </w:pPr>
      <w:bookmarkStart w:id="243" w:name="_Toc54965578"/>
      <w:r w:rsidRPr="00057099">
        <w:lastRenderedPageBreak/>
        <w:t>Conservering</w:t>
      </w:r>
      <w:bookmarkEnd w:id="243"/>
    </w:p>
    <w:p w14:paraId="1E742B26" w14:textId="77777777" w:rsidR="00402118" w:rsidRPr="00057099" w:rsidRDefault="00402118" w:rsidP="00402118">
      <w:r w:rsidRPr="00057099">
        <w:t>Alle genoemde stalen onderdelen conserveren zoals genoemd in de voorschriften:</w:t>
      </w:r>
    </w:p>
    <w:p w14:paraId="69A8100B" w14:textId="77777777" w:rsidR="00402118" w:rsidRPr="00057099" w:rsidRDefault="00402118" w:rsidP="00402118"/>
    <w:p w14:paraId="6F7C5B85" w14:textId="7B04C1CB" w:rsidR="00402118" w:rsidRPr="00057099" w:rsidRDefault="00402118" w:rsidP="005B35B1">
      <w:pPr>
        <w:pStyle w:val="Heading2"/>
        <w:numPr>
          <w:ilvl w:val="1"/>
          <w:numId w:val="19"/>
        </w:numPr>
      </w:pPr>
      <w:bookmarkStart w:id="244" w:name="_Toc54965579"/>
      <w:r w:rsidRPr="00057099">
        <w:t>Keuringen en beproevingen</w:t>
      </w:r>
      <w:bookmarkEnd w:id="244"/>
    </w:p>
    <w:p w14:paraId="10D0023E" w14:textId="77777777" w:rsidR="00402118" w:rsidRPr="00057099" w:rsidRDefault="00402118" w:rsidP="00402118">
      <w:r w:rsidRPr="00057099">
        <w:t>Naast de algemeen gebruikelijke keuringen en beproevingen, zoals genoemd in de algemene technische werken, dienen voor dit onderdeel door de aannemer de volgende beproevingen te worden uitgevoerd:</w:t>
      </w:r>
    </w:p>
    <w:p w14:paraId="16F2C0FE" w14:textId="77777777" w:rsidR="00402118" w:rsidRPr="00057099" w:rsidRDefault="00402118" w:rsidP="00402118"/>
    <w:p w14:paraId="79E29A26" w14:textId="77777777" w:rsidR="00402118" w:rsidRPr="00057099" w:rsidRDefault="00402118" w:rsidP="00402118">
      <w:r w:rsidRPr="00057099">
        <w:t>Voor de verzending naar de bouwplaats (FAT):</w:t>
      </w:r>
    </w:p>
    <w:p w14:paraId="0540A7C2" w14:textId="77777777" w:rsidR="00402118" w:rsidRPr="00057099" w:rsidRDefault="00402118" w:rsidP="00402118">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w:t>
      </w:r>
    </w:p>
    <w:p w14:paraId="1C706C02" w14:textId="77777777" w:rsidR="00402118" w:rsidRPr="00057099" w:rsidRDefault="00402118" w:rsidP="00402118"/>
    <w:p w14:paraId="1FEC5ADA" w14:textId="77777777" w:rsidR="00402118" w:rsidRPr="00057099" w:rsidRDefault="00402118" w:rsidP="00402118">
      <w:r w:rsidRPr="00057099">
        <w:t>Na de montage ten behoeve van de oplevering (SAT):</w:t>
      </w:r>
    </w:p>
    <w:p w14:paraId="496613AB" w14:textId="77777777" w:rsidR="00402118" w:rsidRPr="00057099" w:rsidRDefault="00402118" w:rsidP="00402118">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 conservering.</w:t>
      </w:r>
    </w:p>
    <w:p w14:paraId="6C0D62FB" w14:textId="77777777" w:rsidR="00402118" w:rsidRPr="00057099" w:rsidRDefault="00402118" w:rsidP="00402118">
      <w:pPr>
        <w:pStyle w:val="Bullet1"/>
        <w:tabs>
          <w:tab w:val="clear" w:pos="1135"/>
          <w:tab w:val="num" w:pos="426"/>
          <w:tab w:val="num" w:pos="657"/>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Lekdichtheidtest</w:t>
      </w:r>
      <w:proofErr w:type="spellEnd"/>
      <w:r w:rsidRPr="00057099">
        <w:rPr>
          <w:rFonts w:eastAsiaTheme="minorEastAsia" w:cstheme="minorBidi"/>
          <w:noProof w:val="0"/>
          <w:color w:val="00577E" w:themeColor="text1"/>
          <w:sz w:val="20"/>
          <w:lang w:val="nl-NL" w:eastAsia="en-GB"/>
        </w:rPr>
        <w:t xml:space="preserve"> leidingwerk en appendages.</w:t>
      </w:r>
    </w:p>
    <w:p w14:paraId="589B2B8C" w14:textId="77777777" w:rsidR="00402118" w:rsidRPr="00057099" w:rsidRDefault="00402118" w:rsidP="00402118">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Capaciteitstest.</w:t>
      </w:r>
    </w:p>
    <w:p w14:paraId="53E27725" w14:textId="77777777" w:rsidR="00402118" w:rsidRPr="00057099" w:rsidRDefault="00402118" w:rsidP="00402118">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Trillingsmeting.</w:t>
      </w:r>
    </w:p>
    <w:bookmarkEnd w:id="214"/>
    <w:p w14:paraId="36B1A183" w14:textId="6C4D7613" w:rsidR="00C9778C" w:rsidRPr="00057099" w:rsidRDefault="00C9778C">
      <w:pPr>
        <w:rPr>
          <w:rFonts w:cs="Arial"/>
          <w:highlight w:val="magenta"/>
        </w:rPr>
      </w:pPr>
      <w:r w:rsidRPr="00057099">
        <w:rPr>
          <w:highlight w:val="magenta"/>
        </w:rPr>
        <w:br w:type="page"/>
      </w:r>
    </w:p>
    <w:p w14:paraId="106FD481" w14:textId="793E1130" w:rsidR="00FE32F2" w:rsidRPr="00057099" w:rsidRDefault="00FE32F2" w:rsidP="00FE32F2">
      <w:pPr>
        <w:pStyle w:val="Heading1"/>
        <w:rPr>
          <w:bCs w:val="0"/>
        </w:rPr>
      </w:pPr>
      <w:bookmarkStart w:id="245" w:name="_Toc54965580"/>
      <w:r w:rsidRPr="00057099">
        <w:lastRenderedPageBreak/>
        <w:t>L</w:t>
      </w:r>
      <w:bookmarkStart w:id="246" w:name="_Toc165432582"/>
      <w:r w:rsidRPr="00057099">
        <w:t>u</w:t>
      </w:r>
      <w:r w:rsidRPr="00057099">
        <w:rPr>
          <w:bCs w:val="0"/>
        </w:rPr>
        <w:t xml:space="preserve">chtbehandelingsinstallatie </w:t>
      </w:r>
      <w:bookmarkEnd w:id="246"/>
      <w:r w:rsidR="00E16C99" w:rsidRPr="00057099">
        <w:rPr>
          <w:bCs w:val="0"/>
        </w:rPr>
        <w:t>pompenkelder</w:t>
      </w:r>
      <w:bookmarkEnd w:id="245"/>
    </w:p>
    <w:p w14:paraId="2D381029" w14:textId="635BFA47" w:rsidR="00FE32F2" w:rsidRPr="00057099" w:rsidRDefault="00FE32F2" w:rsidP="00FE32F2">
      <w:r w:rsidRPr="00057099">
        <w:t>De afgedekte onderdelen van de</w:t>
      </w:r>
      <w:r w:rsidR="00B22B79" w:rsidRPr="00057099">
        <w:t xml:space="preserve"> </w:t>
      </w:r>
      <w:r w:rsidR="00B22B79" w:rsidRPr="00057099">
        <w:rPr>
          <w:szCs w:val="18"/>
        </w:rPr>
        <w:t>AWZI Nieuwe Weterin</w:t>
      </w:r>
      <w:r w:rsidR="00F437DD" w:rsidRPr="00057099">
        <w:rPr>
          <w:szCs w:val="18"/>
        </w:rPr>
        <w:t xml:space="preserve">g dienen te </w:t>
      </w:r>
      <w:r w:rsidRPr="00057099">
        <w:t>worden aangesloten op een te realiseren luchtbehandelingsinstallatie.</w:t>
      </w:r>
    </w:p>
    <w:p w14:paraId="632F670D" w14:textId="61E91A9F" w:rsidR="00E16C99" w:rsidRPr="00057099" w:rsidRDefault="00E16C99" w:rsidP="00E16C99">
      <w:pPr>
        <w:pStyle w:val="BodyText"/>
      </w:pPr>
      <w:r w:rsidRPr="00057099">
        <w:t xml:space="preserve">In de huidige situatie wordt het bestaande ontvangwerk en contactruimte 2, </w:t>
      </w:r>
      <w:proofErr w:type="gramStart"/>
      <w:r w:rsidRPr="00057099">
        <w:t>middels</w:t>
      </w:r>
      <w:proofErr w:type="gramEnd"/>
      <w:r w:rsidRPr="00057099">
        <w:t xml:space="preserve"> een ventilator opgesteld in de pompenkelder, afgezogen. De lucht wordt vervolgens ingebracht onder de Oxycap van puntbeluchter 2.</w:t>
      </w:r>
    </w:p>
    <w:p w14:paraId="1D1B548E" w14:textId="77777777" w:rsidR="00E16C99" w:rsidRPr="00057099" w:rsidRDefault="00E16C99" w:rsidP="00E16C99">
      <w:pPr>
        <w:pStyle w:val="BodyText"/>
      </w:pPr>
    </w:p>
    <w:p w14:paraId="45F91B8C" w14:textId="77777777" w:rsidR="00C62BB6" w:rsidRPr="00057099" w:rsidRDefault="00E16C99" w:rsidP="00E16C99">
      <w:pPr>
        <w:pStyle w:val="BodyText"/>
      </w:pPr>
      <w:r w:rsidRPr="00057099">
        <w:t xml:space="preserve">In de nieuwe situatie vervalt de functie van het bestaande ontvangwerk en zal deze ‘valput influent’ worden genoemd. </w:t>
      </w:r>
    </w:p>
    <w:p w14:paraId="3C877F36" w14:textId="6758B216" w:rsidR="00E16C99" w:rsidRPr="00057099" w:rsidRDefault="00E16C99" w:rsidP="00E16C99">
      <w:pPr>
        <w:pStyle w:val="BodyText"/>
      </w:pPr>
      <w:r w:rsidRPr="00057099">
        <w:t>In de nieuwe situatie dient de valput influent en contactruimte 2 te worden afgezoge</w:t>
      </w:r>
      <w:r w:rsidR="00C62BB6" w:rsidRPr="00057099">
        <w:t xml:space="preserve">n. De bestaande </w:t>
      </w:r>
      <w:r w:rsidRPr="00057099">
        <w:t xml:space="preserve">ventilator </w:t>
      </w:r>
      <w:r w:rsidR="00C62BB6" w:rsidRPr="00057099">
        <w:t>in de pompenkelder kan worden</w:t>
      </w:r>
      <w:r w:rsidRPr="00057099">
        <w:t xml:space="preserve"> gehandhaafd</w:t>
      </w:r>
      <w:r w:rsidR="00C62BB6" w:rsidRPr="00057099">
        <w:t>. Het zuig- en pers</w:t>
      </w:r>
      <w:r w:rsidRPr="00057099">
        <w:t xml:space="preserve">leidingwerk </w:t>
      </w:r>
      <w:r w:rsidR="00C62BB6" w:rsidRPr="00057099">
        <w:t>dient te worden aangepast.</w:t>
      </w:r>
    </w:p>
    <w:p w14:paraId="35281A3A" w14:textId="49D1AC4B" w:rsidR="00E16C99" w:rsidRPr="00057099" w:rsidRDefault="00E16C99" w:rsidP="00E16C99">
      <w:pPr>
        <w:pStyle w:val="BodyText"/>
      </w:pPr>
    </w:p>
    <w:p w14:paraId="1E7FC604" w14:textId="77777777" w:rsidR="00E16C99" w:rsidRPr="00057099" w:rsidRDefault="00E16C99" w:rsidP="00E16C99">
      <w:r w:rsidRPr="00057099">
        <w:t xml:space="preserve">De afgedekte onderdelen zijn, de valput influent en de contactruimte 2. De luchtbehandelingsinstallatie verzorgt het transport van de afgedekte onderdelen naar het uitstroompunt onder de afdekking van de beluchtingstank. </w:t>
      </w:r>
    </w:p>
    <w:p w14:paraId="0BCBA4D9" w14:textId="77777777" w:rsidR="00E16C99" w:rsidRPr="00057099" w:rsidRDefault="00E16C99" w:rsidP="00E16C99">
      <w:pPr>
        <w:pStyle w:val="BodyText"/>
      </w:pPr>
    </w:p>
    <w:p w14:paraId="49D099C7" w14:textId="64F2B932" w:rsidR="00FE32F2" w:rsidRPr="00057099" w:rsidRDefault="00FE32F2" w:rsidP="00FE32F2">
      <w:pPr>
        <w:pStyle w:val="Heading2"/>
      </w:pPr>
      <w:bookmarkStart w:id="247" w:name="_Toc54965581"/>
      <w:r w:rsidRPr="00057099">
        <w:t>Leveringsomvang</w:t>
      </w:r>
      <w:bookmarkEnd w:id="247"/>
    </w:p>
    <w:p w14:paraId="62A8349E" w14:textId="77777777" w:rsidR="00FE32F2" w:rsidRPr="00057099" w:rsidRDefault="00FE32F2" w:rsidP="00FE32F2">
      <w:r w:rsidRPr="00057099">
        <w:t>De leveringsomvang bestaat uit:</w:t>
      </w:r>
    </w:p>
    <w:p w14:paraId="53480E2F" w14:textId="77777777" w:rsidR="00E16DE0" w:rsidRPr="00057099" w:rsidRDefault="00AA1D7D"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één </w:t>
      </w:r>
      <w:r w:rsidR="00FE32F2" w:rsidRPr="00057099">
        <w:rPr>
          <w:color w:val="00577E" w:themeColor="text1"/>
          <w:sz w:val="20"/>
          <w:lang w:val="nl-NL"/>
        </w:rPr>
        <w:t>afzuigventilator</w:t>
      </w:r>
    </w:p>
    <w:p w14:paraId="69F77C9E" w14:textId="6C278BE4"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geluiddempende buitenopstellingskast;</w:t>
      </w:r>
    </w:p>
    <w:p w14:paraId="5674B6D4" w14:textId="2F7681D4"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leidingwerk met inregelkleppen;</w:t>
      </w:r>
    </w:p>
    <w:p w14:paraId="69A014FB" w14:textId="77777777"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3D51CC55" w14:textId="77777777" w:rsidR="00FE32F2" w:rsidRPr="00057099" w:rsidRDefault="00FE32F2" w:rsidP="00FE32F2"/>
    <w:p w14:paraId="0618A8FB" w14:textId="4EB7AB46" w:rsidR="00FE32F2" w:rsidRPr="00057099" w:rsidRDefault="00FE32F2" w:rsidP="00FE32F2">
      <w:pPr>
        <w:pStyle w:val="Heading2"/>
      </w:pPr>
      <w:bookmarkStart w:id="248" w:name="_Toc54965582"/>
      <w:r w:rsidRPr="00057099">
        <w:t>Algemeen</w:t>
      </w:r>
      <w:bookmarkEnd w:id="248"/>
    </w:p>
    <w:tbl>
      <w:tblPr>
        <w:tblW w:w="0" w:type="auto"/>
        <w:tblLayout w:type="fixed"/>
        <w:tblLook w:val="01E0" w:firstRow="1" w:lastRow="1" w:firstColumn="1" w:lastColumn="1" w:noHBand="0" w:noVBand="0"/>
      </w:tblPr>
      <w:tblGrid>
        <w:gridCol w:w="2948"/>
        <w:gridCol w:w="851"/>
        <w:gridCol w:w="284"/>
        <w:gridCol w:w="4649"/>
      </w:tblGrid>
      <w:tr w:rsidR="00FE32F2" w:rsidRPr="00057099" w14:paraId="00E0F968" w14:textId="77777777" w:rsidTr="00B22B79">
        <w:tc>
          <w:tcPr>
            <w:tcW w:w="2948" w:type="dxa"/>
          </w:tcPr>
          <w:p w14:paraId="7B175F53" w14:textId="77777777" w:rsidR="00FE32F2" w:rsidRPr="00057099" w:rsidRDefault="00FE32F2" w:rsidP="00B22B79">
            <w:pPr>
              <w:spacing w:line="240" w:lineRule="exact"/>
            </w:pPr>
            <w:r w:rsidRPr="00057099">
              <w:t>P&amp;ID-nummer</w:t>
            </w:r>
          </w:p>
        </w:tc>
        <w:tc>
          <w:tcPr>
            <w:tcW w:w="851" w:type="dxa"/>
          </w:tcPr>
          <w:p w14:paraId="4AB0F18E" w14:textId="77777777" w:rsidR="00FE32F2" w:rsidRPr="00057099" w:rsidRDefault="00FE32F2" w:rsidP="00B22B79">
            <w:pPr>
              <w:spacing w:line="240" w:lineRule="exact"/>
              <w:jc w:val="right"/>
            </w:pPr>
          </w:p>
        </w:tc>
        <w:tc>
          <w:tcPr>
            <w:tcW w:w="284" w:type="dxa"/>
          </w:tcPr>
          <w:p w14:paraId="012FBEEA" w14:textId="77777777" w:rsidR="00FE32F2" w:rsidRPr="00057099" w:rsidRDefault="00FE32F2" w:rsidP="00B22B79">
            <w:pPr>
              <w:spacing w:line="240" w:lineRule="exact"/>
            </w:pPr>
            <w:r w:rsidRPr="00057099">
              <w:t>:</w:t>
            </w:r>
          </w:p>
        </w:tc>
        <w:tc>
          <w:tcPr>
            <w:tcW w:w="4649" w:type="dxa"/>
          </w:tcPr>
          <w:p w14:paraId="1FBBC0D2" w14:textId="035EA9CC" w:rsidR="00FE32F2" w:rsidRPr="00057099" w:rsidRDefault="00AA1D7D" w:rsidP="00B22B79">
            <w:pPr>
              <w:spacing w:line="240" w:lineRule="exact"/>
            </w:pPr>
            <w:r w:rsidRPr="00057099">
              <w:t>NW 3E--791</w:t>
            </w:r>
          </w:p>
        </w:tc>
      </w:tr>
      <w:tr w:rsidR="00FE32F2" w:rsidRPr="00057099" w14:paraId="6F4F5BC9" w14:textId="77777777" w:rsidTr="00B22B79">
        <w:tc>
          <w:tcPr>
            <w:tcW w:w="2948" w:type="dxa"/>
          </w:tcPr>
          <w:p w14:paraId="51CCC3D7" w14:textId="5DB7FE18" w:rsidR="00FE32F2" w:rsidRPr="00057099" w:rsidRDefault="00FE32F2" w:rsidP="00B22B79">
            <w:pPr>
              <w:spacing w:line="240" w:lineRule="exact"/>
            </w:pPr>
            <w:r w:rsidRPr="00057099">
              <w:t>positienumme</w:t>
            </w:r>
            <w:r w:rsidR="00AA1D7D" w:rsidRPr="00057099">
              <w:t>rs</w:t>
            </w:r>
          </w:p>
        </w:tc>
        <w:tc>
          <w:tcPr>
            <w:tcW w:w="851" w:type="dxa"/>
          </w:tcPr>
          <w:p w14:paraId="3781E204" w14:textId="77777777" w:rsidR="00FE32F2" w:rsidRPr="00057099" w:rsidRDefault="00FE32F2" w:rsidP="00B22B79">
            <w:pPr>
              <w:spacing w:line="240" w:lineRule="exact"/>
              <w:jc w:val="right"/>
            </w:pPr>
          </w:p>
        </w:tc>
        <w:tc>
          <w:tcPr>
            <w:tcW w:w="284" w:type="dxa"/>
          </w:tcPr>
          <w:p w14:paraId="0CC8850E" w14:textId="77777777" w:rsidR="00FE32F2" w:rsidRPr="00057099" w:rsidRDefault="00FE32F2" w:rsidP="00B22B79">
            <w:pPr>
              <w:spacing w:line="240" w:lineRule="exact"/>
            </w:pPr>
            <w:r w:rsidRPr="00057099">
              <w:t>:</w:t>
            </w:r>
          </w:p>
        </w:tc>
        <w:tc>
          <w:tcPr>
            <w:tcW w:w="4649" w:type="dxa"/>
          </w:tcPr>
          <w:p w14:paraId="03A51626" w14:textId="64F73D41" w:rsidR="00FE32F2" w:rsidRPr="00057099" w:rsidRDefault="008D65C0" w:rsidP="00B22B79">
            <w:pPr>
              <w:spacing w:line="240" w:lineRule="exact"/>
            </w:pPr>
            <w:r w:rsidRPr="00057099">
              <w:t>VL9120</w:t>
            </w:r>
            <w:r w:rsidR="00AA1D7D" w:rsidRPr="00057099">
              <w:t xml:space="preserve"> </w:t>
            </w:r>
          </w:p>
        </w:tc>
      </w:tr>
      <w:tr w:rsidR="00FE32F2" w:rsidRPr="00057099" w14:paraId="385A3C80" w14:textId="77777777" w:rsidTr="00B22B79">
        <w:tc>
          <w:tcPr>
            <w:tcW w:w="2948" w:type="dxa"/>
          </w:tcPr>
          <w:p w14:paraId="52811FC3" w14:textId="77777777" w:rsidR="00FE32F2" w:rsidRPr="00057099" w:rsidRDefault="00FE32F2" w:rsidP="00B22B79">
            <w:pPr>
              <w:spacing w:line="240" w:lineRule="exact"/>
            </w:pPr>
            <w:r w:rsidRPr="00057099">
              <w:t>opstelling</w:t>
            </w:r>
          </w:p>
        </w:tc>
        <w:tc>
          <w:tcPr>
            <w:tcW w:w="851" w:type="dxa"/>
          </w:tcPr>
          <w:p w14:paraId="3EAC4B7D" w14:textId="77777777" w:rsidR="00FE32F2" w:rsidRPr="00057099" w:rsidRDefault="00FE32F2" w:rsidP="00B22B79">
            <w:pPr>
              <w:spacing w:line="240" w:lineRule="exact"/>
              <w:jc w:val="right"/>
            </w:pPr>
          </w:p>
        </w:tc>
        <w:tc>
          <w:tcPr>
            <w:tcW w:w="284" w:type="dxa"/>
          </w:tcPr>
          <w:p w14:paraId="72D8D778" w14:textId="77777777" w:rsidR="00FE32F2" w:rsidRPr="00057099" w:rsidRDefault="00FE32F2" w:rsidP="00B22B79">
            <w:pPr>
              <w:spacing w:line="240" w:lineRule="exact"/>
            </w:pPr>
            <w:r w:rsidRPr="00057099">
              <w:t>:</w:t>
            </w:r>
          </w:p>
        </w:tc>
        <w:tc>
          <w:tcPr>
            <w:tcW w:w="4649" w:type="dxa"/>
          </w:tcPr>
          <w:p w14:paraId="03CF075D" w14:textId="7A486E4D" w:rsidR="00FE32F2" w:rsidRPr="00057099" w:rsidRDefault="00AA1D7D" w:rsidP="00B22B79">
            <w:pPr>
              <w:spacing w:line="240" w:lineRule="exact"/>
            </w:pPr>
            <w:r w:rsidRPr="00057099">
              <w:t xml:space="preserve">op </w:t>
            </w:r>
            <w:r w:rsidR="008D65C0" w:rsidRPr="00057099">
              <w:t>de pompenkelder</w:t>
            </w:r>
          </w:p>
        </w:tc>
      </w:tr>
      <w:tr w:rsidR="00FE32F2" w:rsidRPr="00057099" w14:paraId="61880F25" w14:textId="77777777" w:rsidTr="00B22B79">
        <w:tc>
          <w:tcPr>
            <w:tcW w:w="2948" w:type="dxa"/>
          </w:tcPr>
          <w:p w14:paraId="78CFB970" w14:textId="77777777" w:rsidR="00FE32F2" w:rsidRPr="00057099" w:rsidRDefault="00FE32F2" w:rsidP="00B22B79">
            <w:pPr>
              <w:spacing w:line="240" w:lineRule="exact"/>
            </w:pPr>
            <w:r w:rsidRPr="00057099">
              <w:t>medium</w:t>
            </w:r>
          </w:p>
        </w:tc>
        <w:tc>
          <w:tcPr>
            <w:tcW w:w="851" w:type="dxa"/>
          </w:tcPr>
          <w:p w14:paraId="5409EDB4" w14:textId="77777777" w:rsidR="00FE32F2" w:rsidRPr="00057099" w:rsidRDefault="00FE32F2" w:rsidP="00B22B79">
            <w:pPr>
              <w:spacing w:line="240" w:lineRule="exact"/>
              <w:jc w:val="right"/>
            </w:pPr>
          </w:p>
        </w:tc>
        <w:tc>
          <w:tcPr>
            <w:tcW w:w="284" w:type="dxa"/>
          </w:tcPr>
          <w:p w14:paraId="1BF10183" w14:textId="77777777" w:rsidR="00FE32F2" w:rsidRPr="00057099" w:rsidRDefault="00FE32F2" w:rsidP="00B22B79">
            <w:pPr>
              <w:spacing w:line="240" w:lineRule="exact"/>
            </w:pPr>
            <w:r w:rsidRPr="00057099">
              <w:t>:</w:t>
            </w:r>
          </w:p>
        </w:tc>
        <w:tc>
          <w:tcPr>
            <w:tcW w:w="4649" w:type="dxa"/>
          </w:tcPr>
          <w:p w14:paraId="07D3C061" w14:textId="77777777" w:rsidR="00FE32F2" w:rsidRPr="00057099" w:rsidRDefault="00FE32F2" w:rsidP="00B22B79">
            <w:pPr>
              <w:spacing w:line="240" w:lineRule="exact"/>
            </w:pPr>
            <w:r w:rsidRPr="00057099">
              <w:t>afzuiglucht met condens en geurcomponenten</w:t>
            </w:r>
          </w:p>
        </w:tc>
      </w:tr>
      <w:tr w:rsidR="00FE32F2" w:rsidRPr="00057099" w14:paraId="537D9968" w14:textId="77777777" w:rsidTr="00B22B79">
        <w:tc>
          <w:tcPr>
            <w:tcW w:w="2948" w:type="dxa"/>
          </w:tcPr>
          <w:p w14:paraId="3BB9EA57" w14:textId="77777777" w:rsidR="00FE32F2" w:rsidRPr="00057099" w:rsidRDefault="00FE32F2" w:rsidP="00B22B79">
            <w:pPr>
              <w:spacing w:line="240" w:lineRule="exact"/>
            </w:pPr>
            <w:r w:rsidRPr="00057099">
              <w:t>totaal luchtdebiet</w:t>
            </w:r>
          </w:p>
        </w:tc>
        <w:tc>
          <w:tcPr>
            <w:tcW w:w="851" w:type="dxa"/>
          </w:tcPr>
          <w:p w14:paraId="665FD4A9" w14:textId="77777777" w:rsidR="00FE32F2" w:rsidRPr="00057099" w:rsidRDefault="00FE32F2" w:rsidP="00B22B79">
            <w:pPr>
              <w:spacing w:line="240" w:lineRule="exact"/>
              <w:jc w:val="right"/>
            </w:pPr>
            <w:r w:rsidRPr="00057099">
              <w:t>m</w:t>
            </w:r>
            <w:r w:rsidRPr="00057099">
              <w:rPr>
                <w:vertAlign w:val="superscript"/>
              </w:rPr>
              <w:t>3</w:t>
            </w:r>
            <w:r w:rsidRPr="00057099">
              <w:t>/h</w:t>
            </w:r>
          </w:p>
        </w:tc>
        <w:tc>
          <w:tcPr>
            <w:tcW w:w="284" w:type="dxa"/>
          </w:tcPr>
          <w:p w14:paraId="056E350F" w14:textId="77777777" w:rsidR="00FE32F2" w:rsidRPr="00057099" w:rsidRDefault="00FE32F2" w:rsidP="00B22B79">
            <w:pPr>
              <w:spacing w:line="240" w:lineRule="exact"/>
            </w:pPr>
            <w:r w:rsidRPr="00057099">
              <w:t>:</w:t>
            </w:r>
          </w:p>
        </w:tc>
        <w:tc>
          <w:tcPr>
            <w:tcW w:w="4649" w:type="dxa"/>
          </w:tcPr>
          <w:p w14:paraId="6FF635DF" w14:textId="465FCF3A" w:rsidR="00FE32F2" w:rsidRPr="00057099" w:rsidRDefault="00AA1D7D" w:rsidP="00B22B79">
            <w:pPr>
              <w:spacing w:line="240" w:lineRule="exact"/>
            </w:pPr>
            <w:r w:rsidRPr="00057099">
              <w:t>1</w:t>
            </w:r>
            <w:r w:rsidR="008D65C0" w:rsidRPr="00057099">
              <w:t>20</w:t>
            </w:r>
          </w:p>
        </w:tc>
      </w:tr>
      <w:tr w:rsidR="00FE32F2" w:rsidRPr="00057099" w14:paraId="0E4022DA" w14:textId="77777777" w:rsidTr="00B22B79">
        <w:tc>
          <w:tcPr>
            <w:tcW w:w="2948" w:type="dxa"/>
          </w:tcPr>
          <w:p w14:paraId="1CA48C81" w14:textId="46101E34" w:rsidR="00FE32F2" w:rsidRPr="00057099" w:rsidRDefault="00FE32F2" w:rsidP="00AA1D7D">
            <w:r w:rsidRPr="00057099">
              <w:t xml:space="preserve">geluidbronsterkte </w:t>
            </w:r>
            <w:proofErr w:type="spellStart"/>
            <w:r w:rsidRPr="00057099">
              <w:t>Lwr</w:t>
            </w:r>
            <w:proofErr w:type="spellEnd"/>
            <w:r w:rsidRPr="00057099">
              <w:t xml:space="preserve"> van </w:t>
            </w:r>
            <w:proofErr w:type="gramStart"/>
            <w:r w:rsidRPr="00057099">
              <w:t>het</w:t>
            </w:r>
            <w:proofErr w:type="gramEnd"/>
            <w:r w:rsidRPr="00057099">
              <w:t xml:space="preserve"> </w:t>
            </w:r>
            <w:r w:rsidR="00670859" w:rsidRPr="00057099">
              <w:t>installatie</w:t>
            </w:r>
            <w:r w:rsidRPr="00057099">
              <w:t>. Buiten de omkasting</w:t>
            </w:r>
          </w:p>
        </w:tc>
        <w:tc>
          <w:tcPr>
            <w:tcW w:w="851" w:type="dxa"/>
          </w:tcPr>
          <w:p w14:paraId="6FAEEDC7" w14:textId="77777777" w:rsidR="00FE32F2" w:rsidRPr="00057099" w:rsidRDefault="00FE32F2" w:rsidP="00B22B79">
            <w:pPr>
              <w:spacing w:line="240" w:lineRule="exact"/>
              <w:jc w:val="right"/>
            </w:pPr>
            <w:r w:rsidRPr="00057099">
              <w:t>dB(A)</w:t>
            </w:r>
          </w:p>
        </w:tc>
        <w:tc>
          <w:tcPr>
            <w:tcW w:w="284" w:type="dxa"/>
          </w:tcPr>
          <w:p w14:paraId="24E4DEFC" w14:textId="77777777" w:rsidR="00FE32F2" w:rsidRPr="00057099" w:rsidRDefault="00FE32F2" w:rsidP="00B22B79">
            <w:pPr>
              <w:spacing w:line="240" w:lineRule="exact"/>
            </w:pPr>
            <w:r w:rsidRPr="00057099">
              <w:t>:</w:t>
            </w:r>
          </w:p>
        </w:tc>
        <w:tc>
          <w:tcPr>
            <w:tcW w:w="4649" w:type="dxa"/>
          </w:tcPr>
          <w:p w14:paraId="7B4B2E67" w14:textId="77777777" w:rsidR="00FE32F2" w:rsidRPr="00057099" w:rsidRDefault="00FE32F2" w:rsidP="00B22B79">
            <w:pPr>
              <w:spacing w:line="240" w:lineRule="exact"/>
            </w:pPr>
            <w:r w:rsidRPr="00057099">
              <w:t>&lt; 55, in afgemonteerde situatie, gemeten en berekend volgens de handleiding “Meten en rekenen industrielawaai” van 1999.</w:t>
            </w:r>
          </w:p>
        </w:tc>
      </w:tr>
    </w:tbl>
    <w:p w14:paraId="4D85BB5E" w14:textId="77777777" w:rsidR="00FE32F2" w:rsidRPr="00057099" w:rsidRDefault="00FE32F2" w:rsidP="00FE32F2"/>
    <w:p w14:paraId="1E71EB81" w14:textId="7F9F1743" w:rsidR="00FE32F2" w:rsidRPr="00057099" w:rsidRDefault="00FE32F2" w:rsidP="00FE32F2">
      <w:pPr>
        <w:pStyle w:val="Heading2"/>
      </w:pPr>
      <w:bookmarkStart w:id="249" w:name="_Toc54965583"/>
      <w:r w:rsidRPr="00057099">
        <w:t xml:space="preserve">Afzuigventilator </w:t>
      </w:r>
      <w:r w:rsidR="008D65C0" w:rsidRPr="00057099">
        <w:t>(bestaand handhaven)</w:t>
      </w:r>
      <w:bookmarkEnd w:id="249"/>
    </w:p>
    <w:tbl>
      <w:tblPr>
        <w:tblW w:w="8745" w:type="dxa"/>
        <w:tblLayout w:type="fixed"/>
        <w:tblLook w:val="01E0" w:firstRow="1" w:lastRow="1" w:firstColumn="1" w:lastColumn="1" w:noHBand="0" w:noVBand="0"/>
      </w:tblPr>
      <w:tblGrid>
        <w:gridCol w:w="2948"/>
        <w:gridCol w:w="868"/>
        <w:gridCol w:w="280"/>
        <w:gridCol w:w="4649"/>
      </w:tblGrid>
      <w:tr w:rsidR="00FE32F2" w:rsidRPr="00057099" w14:paraId="3434D69B" w14:textId="77777777" w:rsidTr="00B22B79">
        <w:tc>
          <w:tcPr>
            <w:tcW w:w="2948" w:type="dxa"/>
          </w:tcPr>
          <w:p w14:paraId="13646BFD" w14:textId="77777777" w:rsidR="00FE32F2" w:rsidRPr="00057099" w:rsidRDefault="00FE32F2" w:rsidP="00B22B79">
            <w:r w:rsidRPr="00057099">
              <w:t>positienummer</w:t>
            </w:r>
          </w:p>
        </w:tc>
        <w:tc>
          <w:tcPr>
            <w:tcW w:w="868" w:type="dxa"/>
          </w:tcPr>
          <w:p w14:paraId="0E8F7E43" w14:textId="77777777" w:rsidR="00FE32F2" w:rsidRPr="00057099" w:rsidRDefault="00FE32F2" w:rsidP="00B22B79">
            <w:pPr>
              <w:jc w:val="right"/>
            </w:pPr>
          </w:p>
        </w:tc>
        <w:tc>
          <w:tcPr>
            <w:tcW w:w="280" w:type="dxa"/>
          </w:tcPr>
          <w:p w14:paraId="31EB9068" w14:textId="77777777" w:rsidR="00FE32F2" w:rsidRPr="00057099" w:rsidRDefault="00FE32F2" w:rsidP="00B22B79">
            <w:r w:rsidRPr="00057099">
              <w:t>:</w:t>
            </w:r>
          </w:p>
        </w:tc>
        <w:tc>
          <w:tcPr>
            <w:tcW w:w="4649" w:type="dxa"/>
          </w:tcPr>
          <w:p w14:paraId="350FA4DF" w14:textId="30B72A6B" w:rsidR="00FE32F2" w:rsidRPr="00057099" w:rsidRDefault="00AA1D7D" w:rsidP="00B22B79">
            <w:r w:rsidRPr="00057099">
              <w:t>VL91</w:t>
            </w:r>
            <w:r w:rsidR="008D65C0" w:rsidRPr="00057099">
              <w:t>20</w:t>
            </w:r>
          </w:p>
        </w:tc>
      </w:tr>
      <w:tr w:rsidR="00FE32F2" w:rsidRPr="00057099" w14:paraId="43BEB760" w14:textId="77777777" w:rsidTr="00B22B79">
        <w:tc>
          <w:tcPr>
            <w:tcW w:w="2948" w:type="dxa"/>
          </w:tcPr>
          <w:p w14:paraId="6A19B8BF" w14:textId="77777777" w:rsidR="00FE32F2" w:rsidRPr="00057099" w:rsidRDefault="00FE32F2" w:rsidP="00B22B79">
            <w:r w:rsidRPr="00057099">
              <w:t>opstelling</w:t>
            </w:r>
          </w:p>
        </w:tc>
        <w:tc>
          <w:tcPr>
            <w:tcW w:w="868" w:type="dxa"/>
          </w:tcPr>
          <w:p w14:paraId="77D15951" w14:textId="77777777" w:rsidR="00FE32F2" w:rsidRPr="00057099" w:rsidRDefault="00FE32F2" w:rsidP="00B22B79">
            <w:pPr>
              <w:jc w:val="right"/>
            </w:pPr>
          </w:p>
        </w:tc>
        <w:tc>
          <w:tcPr>
            <w:tcW w:w="280" w:type="dxa"/>
          </w:tcPr>
          <w:p w14:paraId="355C61C7" w14:textId="77777777" w:rsidR="00FE32F2" w:rsidRPr="00057099" w:rsidRDefault="00FE32F2" w:rsidP="00B22B79">
            <w:r w:rsidRPr="00057099">
              <w:t>:</w:t>
            </w:r>
          </w:p>
        </w:tc>
        <w:tc>
          <w:tcPr>
            <w:tcW w:w="4649" w:type="dxa"/>
          </w:tcPr>
          <w:p w14:paraId="341FD1C1" w14:textId="347587A2" w:rsidR="00FE32F2" w:rsidRPr="00057099" w:rsidRDefault="00AA1D7D" w:rsidP="00B22B79">
            <w:r w:rsidRPr="00057099">
              <w:t xml:space="preserve">In </w:t>
            </w:r>
            <w:r w:rsidR="008D65C0" w:rsidRPr="00057099">
              <w:t>de pompenkelder</w:t>
            </w:r>
          </w:p>
        </w:tc>
      </w:tr>
      <w:tr w:rsidR="00FE32F2" w:rsidRPr="00057099" w14:paraId="65BC5360" w14:textId="77777777" w:rsidTr="00B22B79">
        <w:tc>
          <w:tcPr>
            <w:tcW w:w="2948" w:type="dxa"/>
          </w:tcPr>
          <w:p w14:paraId="068DA4B0" w14:textId="77777777" w:rsidR="00FE32F2" w:rsidRPr="00057099" w:rsidRDefault="00FE32F2" w:rsidP="00B22B79">
            <w:r w:rsidRPr="00057099">
              <w:t>doel</w:t>
            </w:r>
          </w:p>
        </w:tc>
        <w:tc>
          <w:tcPr>
            <w:tcW w:w="868" w:type="dxa"/>
          </w:tcPr>
          <w:p w14:paraId="02F39A01" w14:textId="77777777" w:rsidR="00FE32F2" w:rsidRPr="00057099" w:rsidRDefault="00FE32F2" w:rsidP="00B22B79">
            <w:pPr>
              <w:jc w:val="right"/>
            </w:pPr>
          </w:p>
        </w:tc>
        <w:tc>
          <w:tcPr>
            <w:tcW w:w="280" w:type="dxa"/>
          </w:tcPr>
          <w:p w14:paraId="5667D654" w14:textId="77777777" w:rsidR="00FE32F2" w:rsidRPr="00057099" w:rsidRDefault="00FE32F2" w:rsidP="00B22B79">
            <w:r w:rsidRPr="00057099">
              <w:t>:</w:t>
            </w:r>
          </w:p>
        </w:tc>
        <w:tc>
          <w:tcPr>
            <w:tcW w:w="4649" w:type="dxa"/>
          </w:tcPr>
          <w:p w14:paraId="689636AC" w14:textId="77777777" w:rsidR="00FE32F2" w:rsidRPr="00057099" w:rsidRDefault="00FE32F2" w:rsidP="00B22B79">
            <w:r w:rsidRPr="00057099">
              <w:t>het afvoeren van de verontreinigde lucht</w:t>
            </w:r>
          </w:p>
        </w:tc>
      </w:tr>
      <w:tr w:rsidR="00FE32F2" w:rsidRPr="00057099" w14:paraId="32100C8E" w14:textId="77777777" w:rsidTr="00B22B79">
        <w:tc>
          <w:tcPr>
            <w:tcW w:w="2948" w:type="dxa"/>
          </w:tcPr>
          <w:p w14:paraId="04D7837D" w14:textId="77777777" w:rsidR="00FE32F2" w:rsidRPr="00057099" w:rsidRDefault="00FE32F2" w:rsidP="00B22B79">
            <w:r w:rsidRPr="00057099">
              <w:t>luchtverplaatsing</w:t>
            </w:r>
          </w:p>
        </w:tc>
        <w:tc>
          <w:tcPr>
            <w:tcW w:w="868" w:type="dxa"/>
          </w:tcPr>
          <w:p w14:paraId="5ADBFE51" w14:textId="77777777" w:rsidR="00FE32F2" w:rsidRPr="00057099" w:rsidRDefault="00FE32F2" w:rsidP="00B22B79">
            <w:pPr>
              <w:jc w:val="right"/>
            </w:pPr>
            <w:r w:rsidRPr="00057099">
              <w:t>m</w:t>
            </w:r>
            <w:r w:rsidRPr="00057099">
              <w:rPr>
                <w:vertAlign w:val="superscript"/>
              </w:rPr>
              <w:t>3</w:t>
            </w:r>
            <w:r w:rsidRPr="00057099">
              <w:t>/h</w:t>
            </w:r>
          </w:p>
        </w:tc>
        <w:tc>
          <w:tcPr>
            <w:tcW w:w="280" w:type="dxa"/>
          </w:tcPr>
          <w:p w14:paraId="44B85433" w14:textId="77777777" w:rsidR="00FE32F2" w:rsidRPr="00057099" w:rsidRDefault="00FE32F2" w:rsidP="00B22B79">
            <w:r w:rsidRPr="00057099">
              <w:t>:</w:t>
            </w:r>
          </w:p>
        </w:tc>
        <w:tc>
          <w:tcPr>
            <w:tcW w:w="4649" w:type="dxa"/>
          </w:tcPr>
          <w:p w14:paraId="6E82FC25" w14:textId="2E597E6E" w:rsidR="00FE32F2" w:rsidRPr="00057099" w:rsidRDefault="00AA1D7D" w:rsidP="00B22B79">
            <w:r w:rsidRPr="00057099">
              <w:t>1</w:t>
            </w:r>
            <w:r w:rsidR="008D65C0" w:rsidRPr="00057099">
              <w:t>20</w:t>
            </w:r>
          </w:p>
        </w:tc>
      </w:tr>
      <w:tr w:rsidR="00FE32F2" w:rsidRPr="00057099" w14:paraId="2A472DFA" w14:textId="77777777" w:rsidTr="00B22B79">
        <w:tc>
          <w:tcPr>
            <w:tcW w:w="2948" w:type="dxa"/>
          </w:tcPr>
          <w:p w14:paraId="2CBE79D4" w14:textId="77777777" w:rsidR="00FE32F2" w:rsidRPr="00057099" w:rsidRDefault="00FE32F2" w:rsidP="00B22B79">
            <w:r w:rsidRPr="00057099">
              <w:t>drukverlies P-stat.</w:t>
            </w:r>
          </w:p>
        </w:tc>
        <w:tc>
          <w:tcPr>
            <w:tcW w:w="868" w:type="dxa"/>
          </w:tcPr>
          <w:p w14:paraId="2254967B" w14:textId="77777777" w:rsidR="00FE32F2" w:rsidRPr="00057099" w:rsidRDefault="00FE32F2" w:rsidP="00B22B79">
            <w:pPr>
              <w:jc w:val="right"/>
            </w:pPr>
            <w:r w:rsidRPr="00057099">
              <w:t>Pa</w:t>
            </w:r>
          </w:p>
        </w:tc>
        <w:tc>
          <w:tcPr>
            <w:tcW w:w="280" w:type="dxa"/>
          </w:tcPr>
          <w:p w14:paraId="221DA5B5" w14:textId="77777777" w:rsidR="00FE32F2" w:rsidRPr="00057099" w:rsidRDefault="00FE32F2" w:rsidP="00B22B79">
            <w:r w:rsidRPr="00057099">
              <w:t>:</w:t>
            </w:r>
          </w:p>
        </w:tc>
        <w:tc>
          <w:tcPr>
            <w:tcW w:w="4649" w:type="dxa"/>
          </w:tcPr>
          <w:p w14:paraId="666ACCFF" w14:textId="77777777" w:rsidR="00FE32F2" w:rsidRPr="00057099" w:rsidRDefault="00FE32F2" w:rsidP="00B22B79">
            <w:r w:rsidRPr="00057099">
              <w:t>ca. 700 ( door aannemer te controleren)</w:t>
            </w:r>
          </w:p>
        </w:tc>
      </w:tr>
      <w:tr w:rsidR="00FE32F2" w:rsidRPr="00057099" w14:paraId="22D2F415" w14:textId="77777777" w:rsidTr="00B22B79">
        <w:tc>
          <w:tcPr>
            <w:tcW w:w="2948" w:type="dxa"/>
          </w:tcPr>
          <w:p w14:paraId="07BB9369" w14:textId="77777777" w:rsidR="00FE32F2" w:rsidRPr="00057099" w:rsidRDefault="00FE32F2" w:rsidP="00B22B79">
            <w:r w:rsidRPr="00057099">
              <w:t>fabrikaat</w:t>
            </w:r>
          </w:p>
        </w:tc>
        <w:tc>
          <w:tcPr>
            <w:tcW w:w="868" w:type="dxa"/>
          </w:tcPr>
          <w:p w14:paraId="4212D07A" w14:textId="77777777" w:rsidR="00FE32F2" w:rsidRPr="00057099" w:rsidRDefault="00FE32F2" w:rsidP="00B22B79">
            <w:pPr>
              <w:jc w:val="right"/>
            </w:pPr>
          </w:p>
        </w:tc>
        <w:tc>
          <w:tcPr>
            <w:tcW w:w="280" w:type="dxa"/>
          </w:tcPr>
          <w:p w14:paraId="66D4AE09" w14:textId="77777777" w:rsidR="00FE32F2" w:rsidRPr="00057099" w:rsidRDefault="00FE32F2" w:rsidP="00B22B79">
            <w:r w:rsidRPr="00057099">
              <w:t>:</w:t>
            </w:r>
          </w:p>
        </w:tc>
        <w:tc>
          <w:tcPr>
            <w:tcW w:w="4649" w:type="dxa"/>
          </w:tcPr>
          <w:p w14:paraId="082587AF" w14:textId="06468EA7" w:rsidR="00FE32F2" w:rsidRPr="00057099" w:rsidRDefault="0051058F" w:rsidP="00B22B79">
            <w:r w:rsidRPr="00057099">
              <w:t>Colasit</w:t>
            </w:r>
          </w:p>
        </w:tc>
      </w:tr>
      <w:tr w:rsidR="00FE32F2" w:rsidRPr="00057099" w14:paraId="71822ADE" w14:textId="77777777" w:rsidTr="00B22B79">
        <w:tc>
          <w:tcPr>
            <w:tcW w:w="2948" w:type="dxa"/>
          </w:tcPr>
          <w:p w14:paraId="11EA8340" w14:textId="77777777" w:rsidR="00FE32F2" w:rsidRPr="00057099" w:rsidRDefault="00FE32F2" w:rsidP="00B22B79">
            <w:r w:rsidRPr="00057099">
              <w:t>type ventilator</w:t>
            </w:r>
          </w:p>
        </w:tc>
        <w:tc>
          <w:tcPr>
            <w:tcW w:w="868" w:type="dxa"/>
          </w:tcPr>
          <w:p w14:paraId="6CB9FBE0" w14:textId="77777777" w:rsidR="00FE32F2" w:rsidRPr="00057099" w:rsidRDefault="00FE32F2" w:rsidP="00B22B79">
            <w:pPr>
              <w:jc w:val="right"/>
            </w:pPr>
          </w:p>
        </w:tc>
        <w:tc>
          <w:tcPr>
            <w:tcW w:w="280" w:type="dxa"/>
          </w:tcPr>
          <w:p w14:paraId="3600A11C" w14:textId="77777777" w:rsidR="00FE32F2" w:rsidRPr="00057099" w:rsidRDefault="00FE32F2" w:rsidP="00B22B79">
            <w:r w:rsidRPr="00057099">
              <w:t>:</w:t>
            </w:r>
          </w:p>
        </w:tc>
        <w:tc>
          <w:tcPr>
            <w:tcW w:w="4649" w:type="dxa"/>
          </w:tcPr>
          <w:p w14:paraId="513175D4" w14:textId="77777777" w:rsidR="00FE32F2" w:rsidRPr="00057099" w:rsidRDefault="00FE32F2" w:rsidP="00B22B79">
            <w:r w:rsidRPr="00057099">
              <w:t>centrifugaal</w:t>
            </w:r>
          </w:p>
        </w:tc>
      </w:tr>
      <w:tr w:rsidR="00FE32F2" w:rsidRPr="00057099" w14:paraId="5A170233" w14:textId="77777777" w:rsidTr="00B22B79">
        <w:tc>
          <w:tcPr>
            <w:tcW w:w="2948" w:type="dxa"/>
          </w:tcPr>
          <w:p w14:paraId="29B37339" w14:textId="77777777" w:rsidR="00FE32F2" w:rsidRPr="00057099" w:rsidRDefault="00FE32F2" w:rsidP="00B22B79">
            <w:r w:rsidRPr="00057099">
              <w:t>materiaal</w:t>
            </w:r>
          </w:p>
        </w:tc>
        <w:tc>
          <w:tcPr>
            <w:tcW w:w="868" w:type="dxa"/>
          </w:tcPr>
          <w:p w14:paraId="64580CD3" w14:textId="77777777" w:rsidR="00FE32F2" w:rsidRPr="00057099" w:rsidRDefault="00FE32F2" w:rsidP="00B22B79">
            <w:pPr>
              <w:jc w:val="right"/>
            </w:pPr>
          </w:p>
        </w:tc>
        <w:tc>
          <w:tcPr>
            <w:tcW w:w="280" w:type="dxa"/>
          </w:tcPr>
          <w:p w14:paraId="20F0E08F" w14:textId="77777777" w:rsidR="00FE32F2" w:rsidRPr="00057099" w:rsidRDefault="00FE32F2" w:rsidP="00B22B79">
            <w:r w:rsidRPr="00057099">
              <w:t>:</w:t>
            </w:r>
          </w:p>
        </w:tc>
        <w:tc>
          <w:tcPr>
            <w:tcW w:w="4649" w:type="dxa"/>
          </w:tcPr>
          <w:p w14:paraId="53E3829F" w14:textId="12CBE752" w:rsidR="00FE32F2" w:rsidRPr="00057099" w:rsidRDefault="00FE32F2" w:rsidP="00B22B79">
            <w:r w:rsidRPr="00057099">
              <w:t xml:space="preserve">- huis: </w:t>
            </w:r>
            <w:r w:rsidR="008D65C0" w:rsidRPr="00057099">
              <w:t>PE</w:t>
            </w:r>
          </w:p>
        </w:tc>
      </w:tr>
      <w:tr w:rsidR="00FE32F2" w:rsidRPr="00057099" w14:paraId="01203E5E" w14:textId="77777777" w:rsidTr="00B22B79">
        <w:tc>
          <w:tcPr>
            <w:tcW w:w="2948" w:type="dxa"/>
          </w:tcPr>
          <w:p w14:paraId="3FBC42B5" w14:textId="77777777" w:rsidR="00FE32F2" w:rsidRPr="00057099" w:rsidRDefault="00FE32F2" w:rsidP="00B22B79"/>
        </w:tc>
        <w:tc>
          <w:tcPr>
            <w:tcW w:w="868" w:type="dxa"/>
          </w:tcPr>
          <w:p w14:paraId="3457EDF9" w14:textId="77777777" w:rsidR="00FE32F2" w:rsidRPr="00057099" w:rsidRDefault="00FE32F2" w:rsidP="00B22B79">
            <w:pPr>
              <w:jc w:val="right"/>
            </w:pPr>
          </w:p>
        </w:tc>
        <w:tc>
          <w:tcPr>
            <w:tcW w:w="280" w:type="dxa"/>
          </w:tcPr>
          <w:p w14:paraId="2C514997" w14:textId="77777777" w:rsidR="00FE32F2" w:rsidRPr="00057099" w:rsidRDefault="00FE32F2" w:rsidP="00B22B79"/>
        </w:tc>
        <w:tc>
          <w:tcPr>
            <w:tcW w:w="4649" w:type="dxa"/>
          </w:tcPr>
          <w:p w14:paraId="4581016B" w14:textId="42EC31C9" w:rsidR="00FE32F2" w:rsidRPr="00057099" w:rsidRDefault="00FE32F2" w:rsidP="00B22B79">
            <w:r w:rsidRPr="00057099">
              <w:t xml:space="preserve">- waaier: </w:t>
            </w:r>
            <w:r w:rsidR="00751A8D" w:rsidRPr="00057099">
              <w:t>bestaand</w:t>
            </w:r>
          </w:p>
        </w:tc>
      </w:tr>
      <w:tr w:rsidR="008D65C0" w:rsidRPr="00057099" w14:paraId="7A0FB240" w14:textId="77777777" w:rsidTr="00B22B79">
        <w:tc>
          <w:tcPr>
            <w:tcW w:w="2948" w:type="dxa"/>
          </w:tcPr>
          <w:p w14:paraId="569F3491" w14:textId="77777777" w:rsidR="008D65C0" w:rsidRPr="00057099" w:rsidRDefault="008D65C0" w:rsidP="008D65C0"/>
        </w:tc>
        <w:tc>
          <w:tcPr>
            <w:tcW w:w="868" w:type="dxa"/>
          </w:tcPr>
          <w:p w14:paraId="34B07119" w14:textId="77777777" w:rsidR="008D65C0" w:rsidRPr="00057099" w:rsidRDefault="008D65C0" w:rsidP="008D65C0">
            <w:pPr>
              <w:jc w:val="right"/>
            </w:pPr>
          </w:p>
        </w:tc>
        <w:tc>
          <w:tcPr>
            <w:tcW w:w="280" w:type="dxa"/>
          </w:tcPr>
          <w:p w14:paraId="6FEF9E6D" w14:textId="77777777" w:rsidR="008D65C0" w:rsidRPr="00057099" w:rsidRDefault="008D65C0" w:rsidP="008D65C0"/>
        </w:tc>
        <w:tc>
          <w:tcPr>
            <w:tcW w:w="4649" w:type="dxa"/>
          </w:tcPr>
          <w:p w14:paraId="569DAD56" w14:textId="0981D5FA" w:rsidR="008D65C0" w:rsidRPr="00057099" w:rsidRDefault="008D65C0" w:rsidP="008D65C0">
            <w:r w:rsidRPr="00057099">
              <w:t>- ventilatorstoel: RVS 304</w:t>
            </w:r>
          </w:p>
        </w:tc>
      </w:tr>
      <w:tr w:rsidR="008D65C0" w:rsidRPr="00057099" w14:paraId="6E718D56" w14:textId="77777777" w:rsidTr="00B22B79">
        <w:tc>
          <w:tcPr>
            <w:tcW w:w="2948" w:type="dxa"/>
          </w:tcPr>
          <w:p w14:paraId="4D053D1E" w14:textId="77777777" w:rsidR="008D65C0" w:rsidRPr="00057099" w:rsidRDefault="008D65C0" w:rsidP="008D65C0">
            <w:pPr>
              <w:rPr>
                <w:b/>
              </w:rPr>
            </w:pPr>
          </w:p>
          <w:p w14:paraId="5D067EBD" w14:textId="77777777" w:rsidR="008D65C0" w:rsidRPr="00057099" w:rsidRDefault="008D65C0" w:rsidP="008D65C0">
            <w:pPr>
              <w:rPr>
                <w:b/>
              </w:rPr>
            </w:pPr>
            <w:r w:rsidRPr="00057099">
              <w:rPr>
                <w:b/>
              </w:rPr>
              <w:t>Aandrijfmotor</w:t>
            </w:r>
          </w:p>
        </w:tc>
        <w:tc>
          <w:tcPr>
            <w:tcW w:w="868" w:type="dxa"/>
          </w:tcPr>
          <w:p w14:paraId="5D3911F8" w14:textId="77777777" w:rsidR="008D65C0" w:rsidRPr="00057099" w:rsidRDefault="008D65C0" w:rsidP="008D65C0">
            <w:pPr>
              <w:jc w:val="right"/>
            </w:pPr>
          </w:p>
        </w:tc>
        <w:tc>
          <w:tcPr>
            <w:tcW w:w="280" w:type="dxa"/>
          </w:tcPr>
          <w:p w14:paraId="717333DA" w14:textId="77777777" w:rsidR="008D65C0" w:rsidRPr="00057099" w:rsidRDefault="008D65C0" w:rsidP="008D65C0"/>
        </w:tc>
        <w:tc>
          <w:tcPr>
            <w:tcW w:w="4649" w:type="dxa"/>
          </w:tcPr>
          <w:p w14:paraId="6B992D73" w14:textId="77777777" w:rsidR="008D65C0" w:rsidRPr="00057099" w:rsidRDefault="008D65C0" w:rsidP="008D65C0"/>
        </w:tc>
      </w:tr>
      <w:tr w:rsidR="008D65C0" w:rsidRPr="00057099" w14:paraId="34B3B47E" w14:textId="77777777" w:rsidTr="00B22B79">
        <w:tc>
          <w:tcPr>
            <w:tcW w:w="2948" w:type="dxa"/>
          </w:tcPr>
          <w:p w14:paraId="15480020" w14:textId="77777777" w:rsidR="008D65C0" w:rsidRPr="00057099" w:rsidRDefault="008D65C0" w:rsidP="008D65C0">
            <w:r w:rsidRPr="00057099">
              <w:t>systeem</w:t>
            </w:r>
          </w:p>
        </w:tc>
        <w:tc>
          <w:tcPr>
            <w:tcW w:w="868" w:type="dxa"/>
          </w:tcPr>
          <w:p w14:paraId="0639840D" w14:textId="77777777" w:rsidR="008D65C0" w:rsidRPr="00057099" w:rsidRDefault="008D65C0" w:rsidP="008D65C0">
            <w:pPr>
              <w:jc w:val="right"/>
            </w:pPr>
          </w:p>
        </w:tc>
        <w:tc>
          <w:tcPr>
            <w:tcW w:w="280" w:type="dxa"/>
          </w:tcPr>
          <w:p w14:paraId="678B9194" w14:textId="77777777" w:rsidR="008D65C0" w:rsidRPr="00057099" w:rsidRDefault="008D65C0" w:rsidP="008D65C0">
            <w:r w:rsidRPr="00057099">
              <w:t>:</w:t>
            </w:r>
          </w:p>
        </w:tc>
        <w:tc>
          <w:tcPr>
            <w:tcW w:w="4649" w:type="dxa"/>
          </w:tcPr>
          <w:p w14:paraId="705CD712" w14:textId="442E9AD2" w:rsidR="008D65C0" w:rsidRPr="00057099" w:rsidRDefault="00E16DE0" w:rsidP="008D65C0">
            <w:r w:rsidRPr="00057099">
              <w:t xml:space="preserve">direct </w:t>
            </w:r>
            <w:r w:rsidR="008D65C0" w:rsidRPr="00057099">
              <w:t>gekoppelde elektromotor</w:t>
            </w:r>
          </w:p>
        </w:tc>
      </w:tr>
      <w:tr w:rsidR="008D65C0" w:rsidRPr="00057099" w14:paraId="633D7BF4" w14:textId="77777777" w:rsidTr="00B22B79">
        <w:tc>
          <w:tcPr>
            <w:tcW w:w="2948" w:type="dxa"/>
          </w:tcPr>
          <w:p w14:paraId="6D200F6D" w14:textId="77777777" w:rsidR="008D65C0" w:rsidRPr="00057099" w:rsidRDefault="008D65C0" w:rsidP="008D65C0">
            <w:r w:rsidRPr="00057099">
              <w:t>toerental</w:t>
            </w:r>
          </w:p>
        </w:tc>
        <w:tc>
          <w:tcPr>
            <w:tcW w:w="868" w:type="dxa"/>
          </w:tcPr>
          <w:p w14:paraId="01FCB7A5" w14:textId="77777777" w:rsidR="008D65C0" w:rsidRPr="00057099" w:rsidRDefault="008D65C0" w:rsidP="008D65C0">
            <w:pPr>
              <w:jc w:val="right"/>
            </w:pPr>
            <w:r w:rsidRPr="00057099">
              <w:t>min.</w:t>
            </w:r>
            <w:r w:rsidRPr="00057099">
              <w:rPr>
                <w:vertAlign w:val="superscript"/>
              </w:rPr>
              <w:noBreakHyphen/>
              <w:t>1</w:t>
            </w:r>
          </w:p>
        </w:tc>
        <w:tc>
          <w:tcPr>
            <w:tcW w:w="280" w:type="dxa"/>
          </w:tcPr>
          <w:p w14:paraId="571DEFE9" w14:textId="77777777" w:rsidR="008D65C0" w:rsidRPr="00057099" w:rsidRDefault="008D65C0" w:rsidP="008D65C0">
            <w:r w:rsidRPr="00057099">
              <w:t>:</w:t>
            </w:r>
          </w:p>
        </w:tc>
        <w:tc>
          <w:tcPr>
            <w:tcW w:w="4649" w:type="dxa"/>
          </w:tcPr>
          <w:p w14:paraId="3289959D" w14:textId="02D5F491" w:rsidR="008D65C0" w:rsidRPr="00057099" w:rsidRDefault="008D65C0" w:rsidP="008D65C0">
            <w:r w:rsidRPr="00057099">
              <w:t>2.800</w:t>
            </w:r>
          </w:p>
        </w:tc>
      </w:tr>
      <w:tr w:rsidR="008D65C0" w:rsidRPr="00057099" w14:paraId="375F0BC6" w14:textId="77777777" w:rsidTr="00B22B79">
        <w:tc>
          <w:tcPr>
            <w:tcW w:w="2948" w:type="dxa"/>
          </w:tcPr>
          <w:p w14:paraId="48C92A43" w14:textId="77777777" w:rsidR="008D65C0" w:rsidRPr="00057099" w:rsidRDefault="008D65C0" w:rsidP="008D65C0">
            <w:r w:rsidRPr="00057099">
              <w:t>motorvermogen</w:t>
            </w:r>
          </w:p>
        </w:tc>
        <w:tc>
          <w:tcPr>
            <w:tcW w:w="868" w:type="dxa"/>
          </w:tcPr>
          <w:p w14:paraId="68673862" w14:textId="77777777" w:rsidR="008D65C0" w:rsidRPr="00057099" w:rsidRDefault="008D65C0" w:rsidP="008D65C0">
            <w:pPr>
              <w:jc w:val="right"/>
            </w:pPr>
            <w:r w:rsidRPr="00057099">
              <w:t>kW</w:t>
            </w:r>
          </w:p>
        </w:tc>
        <w:tc>
          <w:tcPr>
            <w:tcW w:w="280" w:type="dxa"/>
          </w:tcPr>
          <w:p w14:paraId="5AEB04F5" w14:textId="77777777" w:rsidR="008D65C0" w:rsidRPr="00057099" w:rsidRDefault="008D65C0" w:rsidP="008D65C0">
            <w:r w:rsidRPr="00057099">
              <w:t>:</w:t>
            </w:r>
          </w:p>
        </w:tc>
        <w:tc>
          <w:tcPr>
            <w:tcW w:w="4649" w:type="dxa"/>
          </w:tcPr>
          <w:p w14:paraId="052A006D" w14:textId="52E52544" w:rsidR="008D65C0" w:rsidRPr="00057099" w:rsidRDefault="008D65C0" w:rsidP="008D65C0">
            <w:r w:rsidRPr="00057099">
              <w:t>0,55</w:t>
            </w:r>
          </w:p>
        </w:tc>
      </w:tr>
      <w:tr w:rsidR="008D65C0" w:rsidRPr="00057099" w14:paraId="174CB84E" w14:textId="77777777" w:rsidTr="00B22B79">
        <w:tc>
          <w:tcPr>
            <w:tcW w:w="2948" w:type="dxa"/>
          </w:tcPr>
          <w:p w14:paraId="54536AEB" w14:textId="77777777" w:rsidR="008D65C0" w:rsidRPr="00057099" w:rsidRDefault="008D65C0" w:rsidP="008D65C0">
            <w:r w:rsidRPr="00057099">
              <w:t>spanning</w:t>
            </w:r>
          </w:p>
        </w:tc>
        <w:tc>
          <w:tcPr>
            <w:tcW w:w="868" w:type="dxa"/>
          </w:tcPr>
          <w:p w14:paraId="1F3997DC" w14:textId="77777777" w:rsidR="008D65C0" w:rsidRPr="00057099" w:rsidRDefault="008D65C0" w:rsidP="008D65C0">
            <w:pPr>
              <w:jc w:val="right"/>
            </w:pPr>
            <w:r w:rsidRPr="00057099">
              <w:t>V</w:t>
            </w:r>
          </w:p>
        </w:tc>
        <w:tc>
          <w:tcPr>
            <w:tcW w:w="280" w:type="dxa"/>
          </w:tcPr>
          <w:p w14:paraId="7F838844" w14:textId="77777777" w:rsidR="008D65C0" w:rsidRPr="00057099" w:rsidRDefault="008D65C0" w:rsidP="008D65C0">
            <w:r w:rsidRPr="00057099">
              <w:t>:</w:t>
            </w:r>
          </w:p>
        </w:tc>
        <w:tc>
          <w:tcPr>
            <w:tcW w:w="4649" w:type="dxa"/>
          </w:tcPr>
          <w:p w14:paraId="740FA57E" w14:textId="77777777" w:rsidR="008D65C0" w:rsidRPr="00057099" w:rsidRDefault="008D65C0" w:rsidP="008D65C0">
            <w:r w:rsidRPr="00057099">
              <w:t>3 X 400 / 50 Hz</w:t>
            </w:r>
          </w:p>
        </w:tc>
      </w:tr>
      <w:tr w:rsidR="008D65C0" w:rsidRPr="00057099" w14:paraId="6F4F7EE8" w14:textId="77777777" w:rsidTr="00B22B79">
        <w:tc>
          <w:tcPr>
            <w:tcW w:w="2948" w:type="dxa"/>
          </w:tcPr>
          <w:p w14:paraId="7547409B" w14:textId="77777777" w:rsidR="008D65C0" w:rsidRPr="00057099" w:rsidRDefault="008D65C0" w:rsidP="008D65C0">
            <w:r w:rsidRPr="00057099">
              <w:t>Isolatieklasse</w:t>
            </w:r>
          </w:p>
        </w:tc>
        <w:tc>
          <w:tcPr>
            <w:tcW w:w="868" w:type="dxa"/>
          </w:tcPr>
          <w:p w14:paraId="498663F5" w14:textId="77777777" w:rsidR="008D65C0" w:rsidRPr="00057099" w:rsidRDefault="008D65C0" w:rsidP="008D65C0">
            <w:pPr>
              <w:jc w:val="right"/>
            </w:pPr>
          </w:p>
        </w:tc>
        <w:tc>
          <w:tcPr>
            <w:tcW w:w="280" w:type="dxa"/>
          </w:tcPr>
          <w:p w14:paraId="43B58C57" w14:textId="77777777" w:rsidR="008D65C0" w:rsidRPr="00057099" w:rsidRDefault="008D65C0" w:rsidP="008D65C0">
            <w:r w:rsidRPr="00057099">
              <w:t>:</w:t>
            </w:r>
          </w:p>
        </w:tc>
        <w:tc>
          <w:tcPr>
            <w:tcW w:w="4649" w:type="dxa"/>
          </w:tcPr>
          <w:p w14:paraId="26D5B362" w14:textId="77777777" w:rsidR="008D65C0" w:rsidRPr="00057099" w:rsidRDefault="008D65C0" w:rsidP="008D65C0">
            <w:r w:rsidRPr="00057099">
              <w:t>F</w:t>
            </w:r>
          </w:p>
        </w:tc>
      </w:tr>
      <w:tr w:rsidR="008D65C0" w:rsidRPr="00057099" w14:paraId="086C8184" w14:textId="77777777" w:rsidTr="00B22B79">
        <w:tc>
          <w:tcPr>
            <w:tcW w:w="2948" w:type="dxa"/>
          </w:tcPr>
          <w:p w14:paraId="57C46EFC" w14:textId="77777777" w:rsidR="008D65C0" w:rsidRPr="00057099" w:rsidRDefault="008D65C0" w:rsidP="008D65C0">
            <w:r w:rsidRPr="00057099">
              <w:t>beschermklasse</w:t>
            </w:r>
          </w:p>
        </w:tc>
        <w:tc>
          <w:tcPr>
            <w:tcW w:w="868" w:type="dxa"/>
          </w:tcPr>
          <w:p w14:paraId="25E2982F" w14:textId="77777777" w:rsidR="008D65C0" w:rsidRPr="00057099" w:rsidRDefault="008D65C0" w:rsidP="008D65C0">
            <w:pPr>
              <w:jc w:val="right"/>
            </w:pPr>
          </w:p>
        </w:tc>
        <w:tc>
          <w:tcPr>
            <w:tcW w:w="280" w:type="dxa"/>
          </w:tcPr>
          <w:p w14:paraId="00F5065D" w14:textId="77777777" w:rsidR="008D65C0" w:rsidRPr="00057099" w:rsidRDefault="008D65C0" w:rsidP="008D65C0">
            <w:r w:rsidRPr="00057099">
              <w:t>:</w:t>
            </w:r>
          </w:p>
        </w:tc>
        <w:tc>
          <w:tcPr>
            <w:tcW w:w="4649" w:type="dxa"/>
          </w:tcPr>
          <w:p w14:paraId="5301D59B" w14:textId="77777777" w:rsidR="008D65C0" w:rsidRPr="00057099" w:rsidRDefault="008D65C0" w:rsidP="008D65C0">
            <w:r w:rsidRPr="00057099">
              <w:t>IP55</w:t>
            </w:r>
          </w:p>
        </w:tc>
      </w:tr>
    </w:tbl>
    <w:p w14:paraId="3E613956" w14:textId="77777777" w:rsidR="00FE32F2" w:rsidRPr="00057099" w:rsidRDefault="00FE32F2" w:rsidP="00FE32F2">
      <w:pPr>
        <w:tabs>
          <w:tab w:val="left" w:pos="567"/>
          <w:tab w:val="right" w:pos="3119"/>
          <w:tab w:val="left" w:pos="3402"/>
          <w:tab w:val="left" w:pos="3686"/>
          <w:tab w:val="left" w:pos="3969"/>
          <w:tab w:val="left" w:pos="4253"/>
          <w:tab w:val="left" w:pos="4536"/>
        </w:tabs>
      </w:pPr>
    </w:p>
    <w:p w14:paraId="32E1712F" w14:textId="66EA1B7C" w:rsidR="00FE32F2" w:rsidRPr="00057099" w:rsidRDefault="00FE32F2" w:rsidP="00FE32F2">
      <w:pPr>
        <w:pStyle w:val="Heading2"/>
      </w:pPr>
      <w:bookmarkStart w:id="250" w:name="_Toc54965584"/>
      <w:r w:rsidRPr="00057099">
        <w:t>Luchtkanalen met appendages</w:t>
      </w:r>
      <w:bookmarkEnd w:id="250"/>
    </w:p>
    <w:tbl>
      <w:tblPr>
        <w:tblW w:w="0" w:type="auto"/>
        <w:tblLayout w:type="fixed"/>
        <w:tblLook w:val="01E0" w:firstRow="1" w:lastRow="1" w:firstColumn="1" w:lastColumn="1" w:noHBand="0" w:noVBand="0"/>
      </w:tblPr>
      <w:tblGrid>
        <w:gridCol w:w="2948"/>
        <w:gridCol w:w="851"/>
        <w:gridCol w:w="284"/>
        <w:gridCol w:w="4649"/>
      </w:tblGrid>
      <w:tr w:rsidR="00FE32F2" w:rsidRPr="00057099" w14:paraId="0254DB93" w14:textId="77777777" w:rsidTr="00B22B79">
        <w:tc>
          <w:tcPr>
            <w:tcW w:w="2948" w:type="dxa"/>
          </w:tcPr>
          <w:p w14:paraId="0DBFE2DB" w14:textId="77777777" w:rsidR="00FE32F2" w:rsidRPr="00057099" w:rsidRDefault="00FE32F2" w:rsidP="00B22B79">
            <w:r w:rsidRPr="00057099">
              <w:t>doel</w:t>
            </w:r>
          </w:p>
        </w:tc>
        <w:tc>
          <w:tcPr>
            <w:tcW w:w="851" w:type="dxa"/>
          </w:tcPr>
          <w:p w14:paraId="156EA9AD" w14:textId="77777777" w:rsidR="00FE32F2" w:rsidRPr="00057099" w:rsidRDefault="00FE32F2" w:rsidP="00B22B79">
            <w:pPr>
              <w:jc w:val="right"/>
            </w:pPr>
          </w:p>
        </w:tc>
        <w:tc>
          <w:tcPr>
            <w:tcW w:w="284" w:type="dxa"/>
          </w:tcPr>
          <w:p w14:paraId="51701B94" w14:textId="77777777" w:rsidR="00FE32F2" w:rsidRPr="00057099" w:rsidRDefault="00FE32F2" w:rsidP="00B22B79">
            <w:pPr>
              <w:jc w:val="center"/>
            </w:pPr>
            <w:r w:rsidRPr="00057099">
              <w:t>:</w:t>
            </w:r>
          </w:p>
        </w:tc>
        <w:tc>
          <w:tcPr>
            <w:tcW w:w="4649" w:type="dxa"/>
          </w:tcPr>
          <w:p w14:paraId="54DECC6A" w14:textId="596B404B" w:rsidR="00FE32F2" w:rsidRPr="00057099" w:rsidRDefault="00FE32F2" w:rsidP="00B22B79">
            <w:r w:rsidRPr="00057099">
              <w:t>Het transporteren van afzuiglucht vanaf de aansluitpunten naar de ventilator en naar het</w:t>
            </w:r>
            <w:r w:rsidR="00B94FC0" w:rsidRPr="00057099">
              <w:t xml:space="preserve"> </w:t>
            </w:r>
            <w:r w:rsidR="000730E8" w:rsidRPr="00057099">
              <w:t>uitblaasput onder de afdekking van de beluchtingstank</w:t>
            </w:r>
            <w:r w:rsidRPr="00057099">
              <w:t xml:space="preserve"> .</w:t>
            </w:r>
          </w:p>
        </w:tc>
      </w:tr>
      <w:tr w:rsidR="00FE32F2" w:rsidRPr="00057099" w14:paraId="5421B35D" w14:textId="77777777" w:rsidTr="00B22B79">
        <w:tc>
          <w:tcPr>
            <w:tcW w:w="2948" w:type="dxa"/>
          </w:tcPr>
          <w:p w14:paraId="0C783A72" w14:textId="77777777" w:rsidR="00FE32F2" w:rsidRPr="00057099" w:rsidRDefault="00FE32F2" w:rsidP="00B22B79">
            <w:r w:rsidRPr="00057099">
              <w:t>leveringsomvang</w:t>
            </w:r>
          </w:p>
        </w:tc>
        <w:tc>
          <w:tcPr>
            <w:tcW w:w="851" w:type="dxa"/>
          </w:tcPr>
          <w:p w14:paraId="7B66E90D" w14:textId="77777777" w:rsidR="00FE32F2" w:rsidRPr="00057099" w:rsidRDefault="00FE32F2" w:rsidP="00B22B79">
            <w:pPr>
              <w:jc w:val="right"/>
            </w:pPr>
          </w:p>
        </w:tc>
        <w:tc>
          <w:tcPr>
            <w:tcW w:w="284" w:type="dxa"/>
          </w:tcPr>
          <w:p w14:paraId="36078D0D" w14:textId="77777777" w:rsidR="00FE32F2" w:rsidRPr="00057099" w:rsidRDefault="00FE32F2" w:rsidP="00B22B79">
            <w:pPr>
              <w:jc w:val="center"/>
            </w:pPr>
            <w:r w:rsidRPr="00057099">
              <w:t>:</w:t>
            </w:r>
          </w:p>
        </w:tc>
        <w:tc>
          <w:tcPr>
            <w:tcW w:w="4649" w:type="dxa"/>
          </w:tcPr>
          <w:p w14:paraId="5ABB07A9" w14:textId="05A985A2" w:rsidR="00FE32F2" w:rsidRPr="00057099" w:rsidRDefault="00FE32F2" w:rsidP="00B22B79">
            <w:r w:rsidRPr="00057099">
              <w:t xml:space="preserve">zoals aangegeven op de </w:t>
            </w:r>
            <w:r w:rsidR="00AA1D7D" w:rsidRPr="00057099">
              <w:t>P&amp;ID’s</w:t>
            </w:r>
            <w:r w:rsidRPr="00057099">
              <w:t xml:space="preserve"> en tekeningen en zoals hierna vermeld</w:t>
            </w:r>
          </w:p>
        </w:tc>
      </w:tr>
      <w:tr w:rsidR="00FE32F2" w:rsidRPr="00057099" w14:paraId="0FB5FC25" w14:textId="77777777" w:rsidTr="00B22B79">
        <w:tc>
          <w:tcPr>
            <w:tcW w:w="2948" w:type="dxa"/>
          </w:tcPr>
          <w:p w14:paraId="2BEACFE0" w14:textId="77777777" w:rsidR="00FE32F2" w:rsidRPr="00057099" w:rsidRDefault="00FE32F2" w:rsidP="00B22B79">
            <w:pPr>
              <w:spacing w:line="240" w:lineRule="exact"/>
            </w:pPr>
            <w:r w:rsidRPr="00057099">
              <w:t>materiaal leiding</w:t>
            </w:r>
          </w:p>
        </w:tc>
        <w:tc>
          <w:tcPr>
            <w:tcW w:w="851" w:type="dxa"/>
          </w:tcPr>
          <w:p w14:paraId="6A359D16" w14:textId="77777777" w:rsidR="00FE32F2" w:rsidRPr="00057099" w:rsidRDefault="00FE32F2" w:rsidP="00B22B79">
            <w:pPr>
              <w:spacing w:line="240" w:lineRule="exact"/>
              <w:jc w:val="right"/>
            </w:pPr>
          </w:p>
        </w:tc>
        <w:tc>
          <w:tcPr>
            <w:tcW w:w="284" w:type="dxa"/>
          </w:tcPr>
          <w:p w14:paraId="25D85798" w14:textId="77777777" w:rsidR="00FE32F2" w:rsidRPr="00057099" w:rsidRDefault="00FE32F2" w:rsidP="00B22B79">
            <w:pPr>
              <w:spacing w:line="240" w:lineRule="exact"/>
            </w:pPr>
            <w:r w:rsidRPr="00057099">
              <w:t>:</w:t>
            </w:r>
          </w:p>
        </w:tc>
        <w:tc>
          <w:tcPr>
            <w:tcW w:w="4649" w:type="dxa"/>
          </w:tcPr>
          <w:p w14:paraId="77A52CB2" w14:textId="77777777"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binnen: PVC klasse B</w:t>
            </w:r>
          </w:p>
          <w:p w14:paraId="16B097A3" w14:textId="77777777"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buiten: HDPE, drukklasse PN6</w:t>
            </w:r>
          </w:p>
        </w:tc>
      </w:tr>
      <w:tr w:rsidR="00FE32F2" w:rsidRPr="00057099" w14:paraId="435F854F" w14:textId="77777777" w:rsidTr="00B22B79">
        <w:tc>
          <w:tcPr>
            <w:tcW w:w="2948" w:type="dxa"/>
          </w:tcPr>
          <w:p w14:paraId="5396C632" w14:textId="77777777" w:rsidR="00FE32F2" w:rsidRPr="00057099" w:rsidRDefault="00FE32F2" w:rsidP="00B22B79">
            <w:pPr>
              <w:spacing w:line="240" w:lineRule="exact"/>
            </w:pPr>
            <w:r w:rsidRPr="00057099">
              <w:t>materiaal in te storten delen</w:t>
            </w:r>
          </w:p>
        </w:tc>
        <w:tc>
          <w:tcPr>
            <w:tcW w:w="851" w:type="dxa"/>
          </w:tcPr>
          <w:p w14:paraId="5A3E5330" w14:textId="77777777" w:rsidR="00FE32F2" w:rsidRPr="00057099" w:rsidRDefault="00FE32F2" w:rsidP="00B22B79">
            <w:pPr>
              <w:spacing w:line="240" w:lineRule="exact"/>
              <w:jc w:val="right"/>
            </w:pPr>
          </w:p>
        </w:tc>
        <w:tc>
          <w:tcPr>
            <w:tcW w:w="284" w:type="dxa"/>
          </w:tcPr>
          <w:p w14:paraId="240A4F47" w14:textId="77777777" w:rsidR="00FE32F2" w:rsidRPr="00057099" w:rsidRDefault="00FE32F2" w:rsidP="00B22B79">
            <w:pPr>
              <w:spacing w:line="240" w:lineRule="exact"/>
            </w:pPr>
            <w:r w:rsidRPr="00057099">
              <w:t>:</w:t>
            </w:r>
          </w:p>
        </w:tc>
        <w:tc>
          <w:tcPr>
            <w:tcW w:w="4649" w:type="dxa"/>
          </w:tcPr>
          <w:p w14:paraId="3A900D6B" w14:textId="77777777" w:rsidR="00FE32F2" w:rsidRPr="00057099" w:rsidRDefault="00FE32F2" w:rsidP="00B22B79">
            <w:pPr>
              <w:spacing w:line="240" w:lineRule="exact"/>
            </w:pPr>
            <w:r w:rsidRPr="00057099">
              <w:t>HDPE</w:t>
            </w:r>
          </w:p>
        </w:tc>
      </w:tr>
      <w:tr w:rsidR="00FE32F2" w:rsidRPr="00057099" w14:paraId="6F7C9F78" w14:textId="77777777" w:rsidTr="00B22B79">
        <w:tc>
          <w:tcPr>
            <w:tcW w:w="2948" w:type="dxa"/>
          </w:tcPr>
          <w:p w14:paraId="4289ED75" w14:textId="77777777" w:rsidR="00FE32F2" w:rsidRPr="00057099" w:rsidRDefault="00FE32F2" w:rsidP="00B22B79">
            <w:pPr>
              <w:spacing w:line="240" w:lineRule="exact"/>
            </w:pPr>
            <w:r w:rsidRPr="00057099">
              <w:t>verbindingen</w:t>
            </w:r>
          </w:p>
        </w:tc>
        <w:tc>
          <w:tcPr>
            <w:tcW w:w="851" w:type="dxa"/>
          </w:tcPr>
          <w:p w14:paraId="40677F77" w14:textId="77777777" w:rsidR="00FE32F2" w:rsidRPr="00057099" w:rsidRDefault="00FE32F2" w:rsidP="00B22B79">
            <w:pPr>
              <w:spacing w:line="240" w:lineRule="exact"/>
              <w:jc w:val="right"/>
            </w:pPr>
          </w:p>
        </w:tc>
        <w:tc>
          <w:tcPr>
            <w:tcW w:w="284" w:type="dxa"/>
          </w:tcPr>
          <w:p w14:paraId="5D91C987" w14:textId="77777777" w:rsidR="00FE32F2" w:rsidRPr="00057099" w:rsidRDefault="00FE32F2" w:rsidP="00B22B79">
            <w:pPr>
              <w:spacing w:line="240" w:lineRule="exact"/>
            </w:pPr>
            <w:r w:rsidRPr="00057099">
              <w:t>:</w:t>
            </w:r>
          </w:p>
        </w:tc>
        <w:tc>
          <w:tcPr>
            <w:tcW w:w="4649" w:type="dxa"/>
          </w:tcPr>
          <w:p w14:paraId="3CED1CF4" w14:textId="77777777" w:rsidR="00FE32F2" w:rsidRPr="00057099" w:rsidRDefault="00FE32F2" w:rsidP="00B22B79">
            <w:pPr>
              <w:spacing w:line="240" w:lineRule="exact"/>
            </w:pPr>
            <w:r w:rsidRPr="00057099">
              <w:t>lijmen, laswerk en bij de appendages met flenzen</w:t>
            </w:r>
          </w:p>
        </w:tc>
      </w:tr>
      <w:tr w:rsidR="00FE32F2" w:rsidRPr="00057099" w14:paraId="0B57960F" w14:textId="77777777" w:rsidTr="00B22B79">
        <w:tc>
          <w:tcPr>
            <w:tcW w:w="2948" w:type="dxa"/>
          </w:tcPr>
          <w:p w14:paraId="1AFEAED7" w14:textId="77777777" w:rsidR="00FE32F2" w:rsidRPr="00057099" w:rsidRDefault="00FE32F2" w:rsidP="00B22B79">
            <w:pPr>
              <w:spacing w:line="240" w:lineRule="exact"/>
            </w:pPr>
            <w:r w:rsidRPr="00057099">
              <w:t>nevenleveringen</w:t>
            </w:r>
          </w:p>
        </w:tc>
        <w:tc>
          <w:tcPr>
            <w:tcW w:w="851" w:type="dxa"/>
          </w:tcPr>
          <w:p w14:paraId="3786257A" w14:textId="77777777" w:rsidR="00FE32F2" w:rsidRPr="00057099" w:rsidRDefault="00FE32F2" w:rsidP="00B22B79">
            <w:pPr>
              <w:spacing w:line="240" w:lineRule="exact"/>
              <w:jc w:val="right"/>
            </w:pPr>
          </w:p>
        </w:tc>
        <w:tc>
          <w:tcPr>
            <w:tcW w:w="284" w:type="dxa"/>
          </w:tcPr>
          <w:p w14:paraId="30589C14" w14:textId="77777777" w:rsidR="00FE32F2" w:rsidRPr="00057099" w:rsidRDefault="00FE32F2" w:rsidP="00B22B79">
            <w:pPr>
              <w:spacing w:line="240" w:lineRule="exact"/>
            </w:pPr>
            <w:r w:rsidRPr="00057099">
              <w:t>:</w:t>
            </w:r>
          </w:p>
        </w:tc>
        <w:tc>
          <w:tcPr>
            <w:tcW w:w="4649" w:type="dxa"/>
          </w:tcPr>
          <w:p w14:paraId="52686E2D" w14:textId="5FA25AF0"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meetsokken1/2” met afsluitdop, voor en na </w:t>
            </w:r>
            <w:r w:rsidR="000730E8" w:rsidRPr="00057099">
              <w:rPr>
                <w:color w:val="00577E" w:themeColor="text1"/>
                <w:sz w:val="20"/>
                <w:lang w:val="nl-NL"/>
              </w:rPr>
              <w:t>de</w:t>
            </w:r>
            <w:r w:rsidRPr="00057099">
              <w:rPr>
                <w:color w:val="00577E" w:themeColor="text1"/>
                <w:sz w:val="20"/>
                <w:lang w:val="nl-NL"/>
              </w:rPr>
              <w:t xml:space="preserve"> ventilator</w:t>
            </w:r>
          </w:p>
        </w:tc>
      </w:tr>
      <w:tr w:rsidR="00FE32F2" w:rsidRPr="00057099" w14:paraId="7013AE2B" w14:textId="77777777" w:rsidTr="00B22B79">
        <w:tc>
          <w:tcPr>
            <w:tcW w:w="2948" w:type="dxa"/>
          </w:tcPr>
          <w:p w14:paraId="0559BB28" w14:textId="77777777" w:rsidR="00FE32F2" w:rsidRPr="00057099" w:rsidRDefault="00FE32F2" w:rsidP="00B22B79">
            <w:pPr>
              <w:spacing w:line="240" w:lineRule="exact"/>
            </w:pPr>
          </w:p>
        </w:tc>
        <w:tc>
          <w:tcPr>
            <w:tcW w:w="851" w:type="dxa"/>
          </w:tcPr>
          <w:p w14:paraId="5E6D9445" w14:textId="77777777" w:rsidR="00FE32F2" w:rsidRPr="00057099" w:rsidRDefault="00FE32F2" w:rsidP="00B22B79">
            <w:pPr>
              <w:spacing w:line="240" w:lineRule="exact"/>
              <w:jc w:val="right"/>
            </w:pPr>
          </w:p>
        </w:tc>
        <w:tc>
          <w:tcPr>
            <w:tcW w:w="284" w:type="dxa"/>
          </w:tcPr>
          <w:p w14:paraId="2CDDF163" w14:textId="77777777" w:rsidR="00FE32F2" w:rsidRPr="00057099" w:rsidRDefault="00FE32F2" w:rsidP="00B22B79">
            <w:pPr>
              <w:spacing w:line="240" w:lineRule="exact"/>
            </w:pPr>
          </w:p>
        </w:tc>
        <w:tc>
          <w:tcPr>
            <w:tcW w:w="4649" w:type="dxa"/>
          </w:tcPr>
          <w:p w14:paraId="59822008" w14:textId="72878E30"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PVC flenzen PN 10 op de aan te brengen doorvoeringen op de afdekking en de aansluitingen van apparaten</w:t>
            </w:r>
          </w:p>
        </w:tc>
      </w:tr>
    </w:tbl>
    <w:p w14:paraId="3E0D8A9A" w14:textId="77777777" w:rsidR="00FE32F2" w:rsidRPr="00057099" w:rsidRDefault="00FE32F2" w:rsidP="00FE32F2"/>
    <w:p w14:paraId="288B0DD7" w14:textId="3E2D569D" w:rsidR="00FE32F2" w:rsidRPr="00057099" w:rsidRDefault="00FE32F2" w:rsidP="00FE32F2">
      <w:pPr>
        <w:pStyle w:val="Heading3"/>
      </w:pPr>
      <w:r w:rsidRPr="00057099">
        <w:t>Zuig</w:t>
      </w:r>
      <w:r w:rsidRPr="00057099">
        <w:noBreakHyphen/>
        <w:t xml:space="preserve"> en persleiding</w:t>
      </w:r>
    </w:p>
    <w:tbl>
      <w:tblPr>
        <w:tblW w:w="0" w:type="auto"/>
        <w:tblLayout w:type="fixed"/>
        <w:tblLook w:val="01E0" w:firstRow="1" w:lastRow="1" w:firstColumn="1" w:lastColumn="1" w:noHBand="0" w:noVBand="0"/>
      </w:tblPr>
      <w:tblGrid>
        <w:gridCol w:w="2943"/>
        <w:gridCol w:w="851"/>
        <w:gridCol w:w="284"/>
        <w:gridCol w:w="4649"/>
      </w:tblGrid>
      <w:tr w:rsidR="00FE32F2" w:rsidRPr="00057099" w14:paraId="5D32CC69" w14:textId="77777777" w:rsidTr="00B22B79">
        <w:tc>
          <w:tcPr>
            <w:tcW w:w="2943" w:type="dxa"/>
          </w:tcPr>
          <w:p w14:paraId="799EA70D" w14:textId="77777777" w:rsidR="00FE32F2" w:rsidRPr="00057099" w:rsidRDefault="00FE32F2" w:rsidP="00B22B79">
            <w:r w:rsidRPr="00057099">
              <w:t>tracé</w:t>
            </w:r>
          </w:p>
        </w:tc>
        <w:tc>
          <w:tcPr>
            <w:tcW w:w="851" w:type="dxa"/>
          </w:tcPr>
          <w:p w14:paraId="567B9588" w14:textId="77777777" w:rsidR="00FE32F2" w:rsidRPr="00057099" w:rsidRDefault="00FE32F2" w:rsidP="00B22B79">
            <w:pPr>
              <w:jc w:val="right"/>
            </w:pPr>
          </w:p>
        </w:tc>
        <w:tc>
          <w:tcPr>
            <w:tcW w:w="284" w:type="dxa"/>
          </w:tcPr>
          <w:p w14:paraId="5E246D54" w14:textId="77777777" w:rsidR="00FE32F2" w:rsidRPr="00057099" w:rsidRDefault="00FE32F2" w:rsidP="00B22B79">
            <w:pPr>
              <w:jc w:val="center"/>
            </w:pPr>
            <w:r w:rsidRPr="00057099">
              <w:t>:</w:t>
            </w:r>
          </w:p>
        </w:tc>
        <w:tc>
          <w:tcPr>
            <w:tcW w:w="4649" w:type="dxa"/>
          </w:tcPr>
          <w:p w14:paraId="36831113" w14:textId="77777777" w:rsidR="00FE32F2" w:rsidRPr="00057099" w:rsidRDefault="00FE32F2" w:rsidP="00B22B79">
            <w:r w:rsidRPr="00057099">
              <w:t>vanaf aansluitpunten naar de ventilator</w:t>
            </w:r>
          </w:p>
        </w:tc>
      </w:tr>
      <w:tr w:rsidR="00FE32F2" w:rsidRPr="00057099" w14:paraId="5D926E3A" w14:textId="77777777" w:rsidTr="00B22B79">
        <w:tc>
          <w:tcPr>
            <w:tcW w:w="2943" w:type="dxa"/>
          </w:tcPr>
          <w:p w14:paraId="00D8AF11" w14:textId="77777777" w:rsidR="00FE32F2" w:rsidRPr="00057099" w:rsidRDefault="00FE32F2" w:rsidP="00B22B79">
            <w:r w:rsidRPr="00057099">
              <w:t>aantal</w:t>
            </w:r>
          </w:p>
        </w:tc>
        <w:tc>
          <w:tcPr>
            <w:tcW w:w="851" w:type="dxa"/>
          </w:tcPr>
          <w:p w14:paraId="13C0C744" w14:textId="77777777" w:rsidR="00FE32F2" w:rsidRPr="00057099" w:rsidRDefault="00FE32F2" w:rsidP="00B22B79">
            <w:pPr>
              <w:jc w:val="right"/>
            </w:pPr>
          </w:p>
        </w:tc>
        <w:tc>
          <w:tcPr>
            <w:tcW w:w="284" w:type="dxa"/>
          </w:tcPr>
          <w:p w14:paraId="65A935FF" w14:textId="77777777" w:rsidR="00FE32F2" w:rsidRPr="00057099" w:rsidRDefault="00FE32F2" w:rsidP="00B22B79">
            <w:pPr>
              <w:jc w:val="center"/>
            </w:pPr>
            <w:r w:rsidRPr="00057099">
              <w:t>:</w:t>
            </w:r>
          </w:p>
        </w:tc>
        <w:tc>
          <w:tcPr>
            <w:tcW w:w="4649" w:type="dxa"/>
          </w:tcPr>
          <w:p w14:paraId="2789691E" w14:textId="7EEE97BE" w:rsidR="00FE32F2" w:rsidRPr="00057099" w:rsidRDefault="00B94FC0" w:rsidP="00B22B79">
            <w:r w:rsidRPr="00057099">
              <w:t>1</w:t>
            </w:r>
          </w:p>
        </w:tc>
      </w:tr>
      <w:tr w:rsidR="00FE32F2" w:rsidRPr="00057099" w14:paraId="7B170F57" w14:textId="77777777" w:rsidTr="00B22B79">
        <w:tc>
          <w:tcPr>
            <w:tcW w:w="2943" w:type="dxa"/>
          </w:tcPr>
          <w:p w14:paraId="559B881A" w14:textId="77777777" w:rsidR="00FE32F2" w:rsidRPr="00057099" w:rsidRDefault="00FE32F2" w:rsidP="00B22B79">
            <w:r w:rsidRPr="00057099">
              <w:t>diameter</w:t>
            </w:r>
          </w:p>
        </w:tc>
        <w:tc>
          <w:tcPr>
            <w:tcW w:w="851" w:type="dxa"/>
          </w:tcPr>
          <w:p w14:paraId="4AC12FE7" w14:textId="77777777" w:rsidR="00FE32F2" w:rsidRPr="00057099" w:rsidRDefault="00FE32F2" w:rsidP="00B22B79">
            <w:pPr>
              <w:jc w:val="right"/>
            </w:pPr>
            <w:r w:rsidRPr="00057099">
              <w:t>mm</w:t>
            </w:r>
          </w:p>
        </w:tc>
        <w:tc>
          <w:tcPr>
            <w:tcW w:w="284" w:type="dxa"/>
          </w:tcPr>
          <w:p w14:paraId="70577E51" w14:textId="77777777" w:rsidR="00FE32F2" w:rsidRPr="00057099" w:rsidRDefault="00FE32F2" w:rsidP="00B22B79">
            <w:pPr>
              <w:jc w:val="center"/>
            </w:pPr>
            <w:r w:rsidRPr="00057099">
              <w:t>:</w:t>
            </w:r>
          </w:p>
        </w:tc>
        <w:tc>
          <w:tcPr>
            <w:tcW w:w="4649" w:type="dxa"/>
          </w:tcPr>
          <w:p w14:paraId="6795DB9D" w14:textId="1342023B" w:rsidR="00FE32F2" w:rsidRPr="00057099" w:rsidRDefault="00B94FC0" w:rsidP="00B22B79">
            <w:r w:rsidRPr="00057099">
              <w:t>conform bestaand</w:t>
            </w:r>
          </w:p>
        </w:tc>
      </w:tr>
      <w:tr w:rsidR="00FE32F2" w:rsidRPr="00057099" w14:paraId="625EEC7D" w14:textId="77777777" w:rsidTr="00B22B79">
        <w:tc>
          <w:tcPr>
            <w:tcW w:w="2943" w:type="dxa"/>
          </w:tcPr>
          <w:p w14:paraId="3EB47FBB" w14:textId="77777777" w:rsidR="00FE32F2" w:rsidRPr="00057099" w:rsidRDefault="00FE32F2" w:rsidP="00B22B79">
            <w:r w:rsidRPr="00057099">
              <w:t>appendage</w:t>
            </w:r>
          </w:p>
        </w:tc>
        <w:tc>
          <w:tcPr>
            <w:tcW w:w="851" w:type="dxa"/>
          </w:tcPr>
          <w:p w14:paraId="2D94FDFB" w14:textId="77777777" w:rsidR="00FE32F2" w:rsidRPr="00057099" w:rsidRDefault="00FE32F2" w:rsidP="00B22B79">
            <w:pPr>
              <w:jc w:val="right"/>
            </w:pPr>
          </w:p>
        </w:tc>
        <w:tc>
          <w:tcPr>
            <w:tcW w:w="284" w:type="dxa"/>
          </w:tcPr>
          <w:p w14:paraId="47E03FE1" w14:textId="77777777" w:rsidR="00FE32F2" w:rsidRPr="00057099" w:rsidRDefault="00FE32F2" w:rsidP="00B22B79">
            <w:pPr>
              <w:jc w:val="center"/>
            </w:pPr>
            <w:r w:rsidRPr="00057099">
              <w:t>:</w:t>
            </w:r>
          </w:p>
        </w:tc>
        <w:tc>
          <w:tcPr>
            <w:tcW w:w="4649" w:type="dxa"/>
          </w:tcPr>
          <w:p w14:paraId="00FF6F56" w14:textId="6003F6A2" w:rsidR="00FE32F2" w:rsidRPr="00057099" w:rsidRDefault="00E16DE0" w:rsidP="00B22B79">
            <w:r w:rsidRPr="00057099">
              <w:t>Inregelkleppen zuigzijde</w:t>
            </w:r>
          </w:p>
        </w:tc>
      </w:tr>
      <w:tr w:rsidR="00FE32F2" w:rsidRPr="00057099" w14:paraId="139778CE" w14:textId="77777777" w:rsidTr="00B22B79">
        <w:tc>
          <w:tcPr>
            <w:tcW w:w="2943" w:type="dxa"/>
          </w:tcPr>
          <w:p w14:paraId="6EA364BB" w14:textId="77777777" w:rsidR="00FE32F2" w:rsidRPr="00057099" w:rsidRDefault="00FE32F2" w:rsidP="00B22B79">
            <w:r w:rsidRPr="00057099">
              <w:t>toebehoren</w:t>
            </w:r>
          </w:p>
        </w:tc>
        <w:tc>
          <w:tcPr>
            <w:tcW w:w="851" w:type="dxa"/>
          </w:tcPr>
          <w:p w14:paraId="0D5C3FC4" w14:textId="77777777" w:rsidR="00FE32F2" w:rsidRPr="00057099" w:rsidRDefault="00FE32F2" w:rsidP="00B22B79">
            <w:pPr>
              <w:jc w:val="right"/>
            </w:pPr>
          </w:p>
        </w:tc>
        <w:tc>
          <w:tcPr>
            <w:tcW w:w="284" w:type="dxa"/>
          </w:tcPr>
          <w:p w14:paraId="2706EFFC" w14:textId="77777777" w:rsidR="00FE32F2" w:rsidRPr="00057099" w:rsidRDefault="00FE32F2" w:rsidP="00B22B79">
            <w:pPr>
              <w:jc w:val="center"/>
            </w:pPr>
            <w:r w:rsidRPr="00057099">
              <w:t>:</w:t>
            </w:r>
          </w:p>
        </w:tc>
        <w:tc>
          <w:tcPr>
            <w:tcW w:w="4649" w:type="dxa"/>
          </w:tcPr>
          <w:p w14:paraId="50316FB6" w14:textId="4AF640D5" w:rsidR="00FE32F2" w:rsidRPr="00057099" w:rsidRDefault="00E16DE0" w:rsidP="00B22B79">
            <w:r w:rsidRPr="00057099">
              <w:t>Muurdoorvoerstukken</w:t>
            </w:r>
          </w:p>
        </w:tc>
      </w:tr>
    </w:tbl>
    <w:p w14:paraId="35022897" w14:textId="77777777" w:rsidR="00FE32F2" w:rsidRPr="00057099" w:rsidRDefault="00FE32F2" w:rsidP="00FE32F2">
      <w:pPr>
        <w:tabs>
          <w:tab w:val="left" w:pos="567"/>
          <w:tab w:val="right" w:pos="3119"/>
          <w:tab w:val="left" w:pos="3402"/>
          <w:tab w:val="left" w:pos="3686"/>
          <w:tab w:val="left" w:pos="3969"/>
          <w:tab w:val="left" w:pos="4253"/>
          <w:tab w:val="left" w:pos="4536"/>
        </w:tabs>
      </w:pPr>
    </w:p>
    <w:p w14:paraId="59FCD9CF" w14:textId="502C3B06" w:rsidR="00FE32F2" w:rsidRPr="00057099" w:rsidRDefault="00FE32F2" w:rsidP="00FE32F2">
      <w:pPr>
        <w:pStyle w:val="Heading3"/>
      </w:pPr>
      <w:r w:rsidRPr="00057099">
        <w:t>Afzuigaansluitingen</w:t>
      </w:r>
    </w:p>
    <w:p w14:paraId="543CB277" w14:textId="2294865D" w:rsidR="00FE32F2" w:rsidRPr="00057099" w:rsidRDefault="00B94FC0" w:rsidP="00FE32F2">
      <w:pPr>
        <w:tabs>
          <w:tab w:val="right" w:pos="3119"/>
          <w:tab w:val="left" w:pos="3402"/>
          <w:tab w:val="left" w:pos="3686"/>
          <w:tab w:val="left" w:pos="3969"/>
          <w:tab w:val="left" w:pos="4253"/>
          <w:tab w:val="left" w:pos="4536"/>
        </w:tabs>
        <w:rPr>
          <w:b/>
        </w:rPr>
      </w:pPr>
      <w:proofErr w:type="spellStart"/>
      <w:r w:rsidRPr="00057099">
        <w:rPr>
          <w:b/>
        </w:rPr>
        <w:t>Vulpunt</w:t>
      </w:r>
      <w:proofErr w:type="spellEnd"/>
      <w:r w:rsidRPr="00057099">
        <w:rPr>
          <w:b/>
        </w:rPr>
        <w:t>- influent</w:t>
      </w:r>
    </w:p>
    <w:tbl>
      <w:tblPr>
        <w:tblW w:w="0" w:type="auto"/>
        <w:tblLook w:val="01E0" w:firstRow="1" w:lastRow="1" w:firstColumn="1" w:lastColumn="1" w:noHBand="0" w:noVBand="0"/>
      </w:tblPr>
      <w:tblGrid>
        <w:gridCol w:w="2943"/>
        <w:gridCol w:w="851"/>
        <w:gridCol w:w="283"/>
        <w:gridCol w:w="4536"/>
      </w:tblGrid>
      <w:tr w:rsidR="00FE32F2" w:rsidRPr="00057099" w14:paraId="662E7D60" w14:textId="77777777" w:rsidTr="00B22B79">
        <w:tc>
          <w:tcPr>
            <w:tcW w:w="2943" w:type="dxa"/>
          </w:tcPr>
          <w:p w14:paraId="37975805" w14:textId="77777777" w:rsidR="00FE32F2" w:rsidRPr="00057099" w:rsidRDefault="00FE32F2" w:rsidP="00B22B79">
            <w:pPr>
              <w:pStyle w:val="Bullet1"/>
              <w:numPr>
                <w:ilvl w:val="0"/>
                <w:numId w:val="0"/>
              </w:numPr>
              <w:ind w:left="283"/>
              <w:rPr>
                <w:color w:val="00577E" w:themeColor="text1"/>
                <w:sz w:val="20"/>
                <w:lang w:val="nl-NL"/>
              </w:rPr>
            </w:pPr>
            <w:r w:rsidRPr="00057099">
              <w:rPr>
                <w:color w:val="00577E" w:themeColor="text1"/>
                <w:sz w:val="20"/>
                <w:lang w:val="nl-NL"/>
              </w:rPr>
              <w:t>aantal</w:t>
            </w:r>
          </w:p>
        </w:tc>
        <w:tc>
          <w:tcPr>
            <w:tcW w:w="851" w:type="dxa"/>
          </w:tcPr>
          <w:p w14:paraId="44189B06" w14:textId="6CAD4EB8" w:rsidR="00FE32F2" w:rsidRPr="00057099" w:rsidRDefault="00FE32F2" w:rsidP="00B22B79">
            <w:pPr>
              <w:jc w:val="right"/>
            </w:pPr>
          </w:p>
        </w:tc>
        <w:tc>
          <w:tcPr>
            <w:tcW w:w="283" w:type="dxa"/>
          </w:tcPr>
          <w:p w14:paraId="7EFFFB89" w14:textId="77777777" w:rsidR="00FE32F2" w:rsidRPr="00057099" w:rsidRDefault="00FE32F2" w:rsidP="00B22B79">
            <w:pPr>
              <w:jc w:val="center"/>
            </w:pPr>
            <w:r w:rsidRPr="00057099">
              <w:t>:</w:t>
            </w:r>
          </w:p>
        </w:tc>
        <w:tc>
          <w:tcPr>
            <w:tcW w:w="4536" w:type="dxa"/>
          </w:tcPr>
          <w:p w14:paraId="3D61A61D" w14:textId="777FC084" w:rsidR="00FE32F2" w:rsidRPr="00057099" w:rsidRDefault="00081F4D" w:rsidP="00B22B79">
            <w:r w:rsidRPr="00057099">
              <w:t>1</w:t>
            </w:r>
          </w:p>
        </w:tc>
      </w:tr>
      <w:tr w:rsidR="00FE32F2" w:rsidRPr="00057099" w14:paraId="6DF4D9B2" w14:textId="77777777" w:rsidTr="00B22B79">
        <w:tc>
          <w:tcPr>
            <w:tcW w:w="2943" w:type="dxa"/>
          </w:tcPr>
          <w:p w14:paraId="208CB9B9" w14:textId="77777777" w:rsidR="00FE32F2" w:rsidRPr="00057099" w:rsidRDefault="00FE32F2" w:rsidP="00B22B79">
            <w:pPr>
              <w:pStyle w:val="Bullet1"/>
              <w:numPr>
                <w:ilvl w:val="0"/>
                <w:numId w:val="0"/>
              </w:numPr>
              <w:ind w:left="283"/>
              <w:rPr>
                <w:color w:val="00577E" w:themeColor="text1"/>
                <w:sz w:val="20"/>
                <w:lang w:val="nl-NL"/>
              </w:rPr>
            </w:pPr>
            <w:r w:rsidRPr="00057099">
              <w:rPr>
                <w:color w:val="00577E" w:themeColor="text1"/>
                <w:sz w:val="20"/>
                <w:lang w:val="nl-NL"/>
              </w:rPr>
              <w:t>luchtdebiet</w:t>
            </w:r>
          </w:p>
        </w:tc>
        <w:tc>
          <w:tcPr>
            <w:tcW w:w="851" w:type="dxa"/>
          </w:tcPr>
          <w:p w14:paraId="51BDAC9F" w14:textId="77777777" w:rsidR="00FE32F2" w:rsidRPr="00057099" w:rsidRDefault="00FE32F2" w:rsidP="00B22B79">
            <w:pPr>
              <w:jc w:val="right"/>
            </w:pPr>
            <w:r w:rsidRPr="00057099">
              <w:t>m</w:t>
            </w:r>
            <w:r w:rsidRPr="00057099">
              <w:rPr>
                <w:vertAlign w:val="superscript"/>
              </w:rPr>
              <w:t>3</w:t>
            </w:r>
            <w:r w:rsidRPr="00057099">
              <w:t>/h</w:t>
            </w:r>
          </w:p>
        </w:tc>
        <w:tc>
          <w:tcPr>
            <w:tcW w:w="283" w:type="dxa"/>
          </w:tcPr>
          <w:p w14:paraId="7494355D" w14:textId="77777777" w:rsidR="00FE32F2" w:rsidRPr="00057099" w:rsidRDefault="00FE32F2" w:rsidP="00B22B79">
            <w:pPr>
              <w:jc w:val="center"/>
            </w:pPr>
            <w:r w:rsidRPr="00057099">
              <w:t>:</w:t>
            </w:r>
          </w:p>
        </w:tc>
        <w:tc>
          <w:tcPr>
            <w:tcW w:w="4536" w:type="dxa"/>
          </w:tcPr>
          <w:p w14:paraId="74D0164F" w14:textId="172B6ABC" w:rsidR="00FE32F2" w:rsidRPr="00057099" w:rsidRDefault="00B94FC0" w:rsidP="00B22B79">
            <w:r w:rsidRPr="00057099">
              <w:t>conform bestaand</w:t>
            </w:r>
          </w:p>
        </w:tc>
      </w:tr>
      <w:tr w:rsidR="00FE32F2" w:rsidRPr="00057099" w14:paraId="74DE9471" w14:textId="77777777" w:rsidTr="00B22B79">
        <w:tc>
          <w:tcPr>
            <w:tcW w:w="2943" w:type="dxa"/>
          </w:tcPr>
          <w:p w14:paraId="65506B63" w14:textId="77777777" w:rsidR="00FE32F2" w:rsidRPr="00057099" w:rsidRDefault="00FE32F2" w:rsidP="00B22B79">
            <w:pPr>
              <w:pStyle w:val="Bullet1"/>
              <w:numPr>
                <w:ilvl w:val="0"/>
                <w:numId w:val="0"/>
              </w:numPr>
              <w:ind w:left="283"/>
              <w:rPr>
                <w:color w:val="00577E" w:themeColor="text1"/>
                <w:sz w:val="20"/>
                <w:lang w:val="nl-NL"/>
              </w:rPr>
            </w:pPr>
            <w:r w:rsidRPr="00057099">
              <w:rPr>
                <w:color w:val="00577E" w:themeColor="text1"/>
                <w:sz w:val="20"/>
                <w:lang w:val="nl-NL"/>
              </w:rPr>
              <w:t>diameter</w:t>
            </w:r>
          </w:p>
        </w:tc>
        <w:tc>
          <w:tcPr>
            <w:tcW w:w="851" w:type="dxa"/>
          </w:tcPr>
          <w:p w14:paraId="59349A31" w14:textId="77777777" w:rsidR="00FE32F2" w:rsidRPr="00057099" w:rsidRDefault="00FE32F2" w:rsidP="00B22B79">
            <w:pPr>
              <w:jc w:val="right"/>
            </w:pPr>
            <w:r w:rsidRPr="00057099">
              <w:t>mm</w:t>
            </w:r>
          </w:p>
        </w:tc>
        <w:tc>
          <w:tcPr>
            <w:tcW w:w="283" w:type="dxa"/>
          </w:tcPr>
          <w:p w14:paraId="520C32D9" w14:textId="77777777" w:rsidR="00FE32F2" w:rsidRPr="00057099" w:rsidRDefault="00FE32F2" w:rsidP="00B22B79">
            <w:pPr>
              <w:jc w:val="center"/>
            </w:pPr>
            <w:r w:rsidRPr="00057099">
              <w:t>:</w:t>
            </w:r>
          </w:p>
        </w:tc>
        <w:tc>
          <w:tcPr>
            <w:tcW w:w="4536" w:type="dxa"/>
          </w:tcPr>
          <w:p w14:paraId="3907A1FF" w14:textId="735D3CFE" w:rsidR="00FE32F2" w:rsidRPr="00057099" w:rsidRDefault="00B94FC0" w:rsidP="00B22B79">
            <w:r w:rsidRPr="00057099">
              <w:t>conform bestaand</w:t>
            </w:r>
          </w:p>
        </w:tc>
      </w:tr>
    </w:tbl>
    <w:p w14:paraId="19F1A6F8" w14:textId="77777777" w:rsidR="00FE32F2" w:rsidRPr="00057099" w:rsidRDefault="00FE32F2" w:rsidP="00FE32F2">
      <w:pPr>
        <w:tabs>
          <w:tab w:val="right" w:pos="3119"/>
          <w:tab w:val="left" w:pos="3402"/>
          <w:tab w:val="left" w:pos="3686"/>
          <w:tab w:val="left" w:pos="3969"/>
          <w:tab w:val="left" w:pos="4253"/>
          <w:tab w:val="left" w:pos="4536"/>
        </w:tabs>
      </w:pPr>
    </w:p>
    <w:p w14:paraId="669F2B91" w14:textId="5792410F" w:rsidR="00FE32F2" w:rsidRPr="00057099" w:rsidRDefault="00B94FC0" w:rsidP="00FE32F2">
      <w:pPr>
        <w:tabs>
          <w:tab w:val="right" w:pos="3119"/>
          <w:tab w:val="left" w:pos="3402"/>
          <w:tab w:val="left" w:pos="3686"/>
          <w:tab w:val="left" w:pos="3969"/>
          <w:tab w:val="left" w:pos="4253"/>
          <w:tab w:val="left" w:pos="4536"/>
        </w:tabs>
        <w:rPr>
          <w:b/>
        </w:rPr>
      </w:pPr>
      <w:r w:rsidRPr="00057099">
        <w:rPr>
          <w:b/>
        </w:rPr>
        <w:t>Contactruimte 2</w:t>
      </w:r>
    </w:p>
    <w:tbl>
      <w:tblPr>
        <w:tblW w:w="0" w:type="auto"/>
        <w:tblLook w:val="01E0" w:firstRow="1" w:lastRow="1" w:firstColumn="1" w:lastColumn="1" w:noHBand="0" w:noVBand="0"/>
      </w:tblPr>
      <w:tblGrid>
        <w:gridCol w:w="2943"/>
        <w:gridCol w:w="851"/>
        <w:gridCol w:w="283"/>
        <w:gridCol w:w="4536"/>
      </w:tblGrid>
      <w:tr w:rsidR="00FE32F2" w:rsidRPr="00057099" w14:paraId="71F2833E" w14:textId="77777777" w:rsidTr="00B22B79">
        <w:tc>
          <w:tcPr>
            <w:tcW w:w="2943" w:type="dxa"/>
          </w:tcPr>
          <w:p w14:paraId="035751B7" w14:textId="77777777" w:rsidR="00FE32F2" w:rsidRPr="00057099" w:rsidRDefault="00FE32F2" w:rsidP="00B22B79">
            <w:pPr>
              <w:pStyle w:val="Bullet1"/>
              <w:numPr>
                <w:ilvl w:val="0"/>
                <w:numId w:val="0"/>
              </w:numPr>
              <w:ind w:left="283"/>
              <w:rPr>
                <w:color w:val="00577E" w:themeColor="text1"/>
                <w:sz w:val="20"/>
                <w:lang w:val="nl-NL"/>
              </w:rPr>
            </w:pPr>
            <w:r w:rsidRPr="00057099">
              <w:rPr>
                <w:color w:val="00577E" w:themeColor="text1"/>
                <w:sz w:val="20"/>
                <w:lang w:val="nl-NL"/>
              </w:rPr>
              <w:t>aantal</w:t>
            </w:r>
          </w:p>
        </w:tc>
        <w:tc>
          <w:tcPr>
            <w:tcW w:w="851" w:type="dxa"/>
          </w:tcPr>
          <w:p w14:paraId="47E68C82" w14:textId="264BC5F7" w:rsidR="00FE32F2" w:rsidRPr="00057099" w:rsidRDefault="00FE32F2" w:rsidP="00B22B79">
            <w:pPr>
              <w:jc w:val="right"/>
            </w:pPr>
          </w:p>
        </w:tc>
        <w:tc>
          <w:tcPr>
            <w:tcW w:w="283" w:type="dxa"/>
          </w:tcPr>
          <w:p w14:paraId="72A92573" w14:textId="77777777" w:rsidR="00FE32F2" w:rsidRPr="00057099" w:rsidRDefault="00FE32F2" w:rsidP="00B22B79">
            <w:pPr>
              <w:jc w:val="center"/>
            </w:pPr>
            <w:r w:rsidRPr="00057099">
              <w:t>:</w:t>
            </w:r>
          </w:p>
        </w:tc>
        <w:tc>
          <w:tcPr>
            <w:tcW w:w="4536" w:type="dxa"/>
          </w:tcPr>
          <w:p w14:paraId="5E0E9EE4" w14:textId="5B4B1EC5" w:rsidR="00FE32F2" w:rsidRPr="00057099" w:rsidRDefault="00081F4D" w:rsidP="00B22B79">
            <w:r w:rsidRPr="00057099">
              <w:t>1</w:t>
            </w:r>
          </w:p>
        </w:tc>
      </w:tr>
      <w:tr w:rsidR="00B94FC0" w:rsidRPr="00057099" w14:paraId="043FECCC" w14:textId="77777777" w:rsidTr="00B22B79">
        <w:tc>
          <w:tcPr>
            <w:tcW w:w="2943" w:type="dxa"/>
          </w:tcPr>
          <w:p w14:paraId="7FA1C95F" w14:textId="77777777" w:rsidR="00B94FC0" w:rsidRPr="00057099" w:rsidRDefault="00B94FC0" w:rsidP="00B94FC0">
            <w:pPr>
              <w:pStyle w:val="Bullet1"/>
              <w:numPr>
                <w:ilvl w:val="0"/>
                <w:numId w:val="0"/>
              </w:numPr>
              <w:ind w:left="283"/>
              <w:rPr>
                <w:color w:val="00577E" w:themeColor="text1"/>
                <w:sz w:val="20"/>
                <w:lang w:val="nl-NL"/>
              </w:rPr>
            </w:pPr>
            <w:r w:rsidRPr="00057099">
              <w:rPr>
                <w:color w:val="00577E" w:themeColor="text1"/>
                <w:sz w:val="20"/>
                <w:lang w:val="nl-NL"/>
              </w:rPr>
              <w:t>luchtdebiet</w:t>
            </w:r>
          </w:p>
        </w:tc>
        <w:tc>
          <w:tcPr>
            <w:tcW w:w="851" w:type="dxa"/>
          </w:tcPr>
          <w:p w14:paraId="7CB7386B" w14:textId="77777777" w:rsidR="00B94FC0" w:rsidRPr="00057099" w:rsidRDefault="00B94FC0" w:rsidP="00B94FC0">
            <w:pPr>
              <w:jc w:val="right"/>
            </w:pPr>
            <w:r w:rsidRPr="00057099">
              <w:t>m</w:t>
            </w:r>
            <w:r w:rsidRPr="00057099">
              <w:rPr>
                <w:vertAlign w:val="superscript"/>
              </w:rPr>
              <w:t>3</w:t>
            </w:r>
            <w:r w:rsidRPr="00057099">
              <w:t>/h</w:t>
            </w:r>
          </w:p>
        </w:tc>
        <w:tc>
          <w:tcPr>
            <w:tcW w:w="283" w:type="dxa"/>
          </w:tcPr>
          <w:p w14:paraId="1BFC6B44" w14:textId="77777777" w:rsidR="00B94FC0" w:rsidRPr="00057099" w:rsidRDefault="00B94FC0" w:rsidP="00B94FC0">
            <w:pPr>
              <w:jc w:val="center"/>
            </w:pPr>
            <w:r w:rsidRPr="00057099">
              <w:t>:</w:t>
            </w:r>
          </w:p>
        </w:tc>
        <w:tc>
          <w:tcPr>
            <w:tcW w:w="4536" w:type="dxa"/>
          </w:tcPr>
          <w:p w14:paraId="3DABD610" w14:textId="55AABFB2" w:rsidR="00B94FC0" w:rsidRPr="00057099" w:rsidRDefault="00B94FC0" w:rsidP="00B94FC0">
            <w:r w:rsidRPr="00057099">
              <w:t>conform bestaand</w:t>
            </w:r>
          </w:p>
        </w:tc>
      </w:tr>
      <w:tr w:rsidR="00B94FC0" w:rsidRPr="00057099" w14:paraId="7781AA1F" w14:textId="77777777" w:rsidTr="00B22B79">
        <w:tc>
          <w:tcPr>
            <w:tcW w:w="2943" w:type="dxa"/>
          </w:tcPr>
          <w:p w14:paraId="236BFE71" w14:textId="77777777" w:rsidR="00B94FC0" w:rsidRPr="00057099" w:rsidRDefault="00B94FC0" w:rsidP="00B94FC0">
            <w:pPr>
              <w:pStyle w:val="Bullet1"/>
              <w:numPr>
                <w:ilvl w:val="0"/>
                <w:numId w:val="0"/>
              </w:numPr>
              <w:ind w:left="283"/>
              <w:rPr>
                <w:color w:val="00577E" w:themeColor="text1"/>
                <w:sz w:val="20"/>
                <w:lang w:val="nl-NL"/>
              </w:rPr>
            </w:pPr>
            <w:r w:rsidRPr="00057099">
              <w:rPr>
                <w:color w:val="00577E" w:themeColor="text1"/>
                <w:sz w:val="20"/>
                <w:lang w:val="nl-NL"/>
              </w:rPr>
              <w:t>diameter</w:t>
            </w:r>
          </w:p>
        </w:tc>
        <w:tc>
          <w:tcPr>
            <w:tcW w:w="851" w:type="dxa"/>
          </w:tcPr>
          <w:p w14:paraId="010CEE9A" w14:textId="77777777" w:rsidR="00B94FC0" w:rsidRPr="00057099" w:rsidRDefault="00B94FC0" w:rsidP="00B94FC0">
            <w:pPr>
              <w:jc w:val="right"/>
            </w:pPr>
            <w:r w:rsidRPr="00057099">
              <w:t>mm</w:t>
            </w:r>
          </w:p>
        </w:tc>
        <w:tc>
          <w:tcPr>
            <w:tcW w:w="283" w:type="dxa"/>
          </w:tcPr>
          <w:p w14:paraId="682A2A3D" w14:textId="77777777" w:rsidR="00B94FC0" w:rsidRPr="00057099" w:rsidRDefault="00B94FC0" w:rsidP="00B94FC0">
            <w:pPr>
              <w:jc w:val="center"/>
            </w:pPr>
            <w:r w:rsidRPr="00057099">
              <w:t>:</w:t>
            </w:r>
          </w:p>
        </w:tc>
        <w:tc>
          <w:tcPr>
            <w:tcW w:w="4536" w:type="dxa"/>
          </w:tcPr>
          <w:p w14:paraId="34A34B04" w14:textId="2BE56F58" w:rsidR="00B94FC0" w:rsidRPr="00057099" w:rsidRDefault="00B94FC0" w:rsidP="00B94FC0">
            <w:r w:rsidRPr="00057099">
              <w:t>conform bestaand</w:t>
            </w:r>
          </w:p>
        </w:tc>
      </w:tr>
    </w:tbl>
    <w:p w14:paraId="134AE640" w14:textId="77777777" w:rsidR="00273471" w:rsidRPr="00057099" w:rsidRDefault="00273471" w:rsidP="00273471">
      <w:pPr>
        <w:pStyle w:val="BodyText"/>
      </w:pPr>
    </w:p>
    <w:p w14:paraId="5C6047D1" w14:textId="7839DFA5" w:rsidR="00FE32F2" w:rsidRPr="00057099" w:rsidRDefault="00FE32F2" w:rsidP="00FE32F2">
      <w:pPr>
        <w:pStyle w:val="Heading2"/>
      </w:pPr>
      <w:bookmarkStart w:id="251" w:name="_Toc54965585"/>
      <w:r w:rsidRPr="00057099">
        <w:lastRenderedPageBreak/>
        <w:t>Nevenbestanddelen</w:t>
      </w:r>
      <w:bookmarkEnd w:id="251"/>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6130D4D5" w14:textId="77777777" w:rsidTr="00D62E73">
        <w:trPr>
          <w:cantSplit/>
        </w:trPr>
        <w:tc>
          <w:tcPr>
            <w:tcW w:w="3227" w:type="dxa"/>
          </w:tcPr>
          <w:p w14:paraId="31BAA90F" w14:textId="77777777" w:rsidR="004D7395" w:rsidRPr="00057099" w:rsidRDefault="004D7395" w:rsidP="00D62E73">
            <w:r w:rsidRPr="00057099">
              <w:t>Materiaal verbindingsmiddelen</w:t>
            </w:r>
          </w:p>
        </w:tc>
        <w:tc>
          <w:tcPr>
            <w:tcW w:w="567" w:type="dxa"/>
          </w:tcPr>
          <w:p w14:paraId="60F4731F" w14:textId="77777777" w:rsidR="004D7395" w:rsidRPr="00057099" w:rsidRDefault="004D7395" w:rsidP="00D62E73">
            <w:pPr>
              <w:spacing w:line="240" w:lineRule="exact"/>
              <w:jc w:val="right"/>
            </w:pPr>
          </w:p>
        </w:tc>
        <w:tc>
          <w:tcPr>
            <w:tcW w:w="284" w:type="dxa"/>
          </w:tcPr>
          <w:p w14:paraId="1CF161D4" w14:textId="77777777" w:rsidR="004D7395" w:rsidRPr="00057099" w:rsidRDefault="004D7395" w:rsidP="00D62E73">
            <w:pPr>
              <w:spacing w:line="240" w:lineRule="exact"/>
            </w:pPr>
            <w:r w:rsidRPr="00057099">
              <w:t>:</w:t>
            </w:r>
          </w:p>
        </w:tc>
        <w:tc>
          <w:tcPr>
            <w:tcW w:w="4990" w:type="dxa"/>
          </w:tcPr>
          <w:p w14:paraId="7342B544" w14:textId="07E7ED0D" w:rsidR="004D7395" w:rsidRPr="00057099" w:rsidRDefault="004D7395" w:rsidP="00D62E73">
            <w:pPr>
              <w:spacing w:line="240" w:lineRule="exact"/>
            </w:pPr>
            <w:r w:rsidRPr="00057099">
              <w:t>volgens Bundel AV 2018 WT, hoofdstuk 2</w:t>
            </w:r>
          </w:p>
        </w:tc>
      </w:tr>
      <w:tr w:rsidR="004D7395" w:rsidRPr="00057099" w14:paraId="38A22EE1" w14:textId="77777777" w:rsidTr="00D62E73">
        <w:trPr>
          <w:cantSplit/>
        </w:trPr>
        <w:tc>
          <w:tcPr>
            <w:tcW w:w="3227" w:type="dxa"/>
          </w:tcPr>
          <w:p w14:paraId="2961D535" w14:textId="77777777" w:rsidR="004D7395" w:rsidRPr="00057099" w:rsidRDefault="004D7395" w:rsidP="00D62E73">
            <w:pPr>
              <w:spacing w:line="240" w:lineRule="exact"/>
            </w:pPr>
            <w:r w:rsidRPr="00057099">
              <w:t>Materiaal ondersteuningsconstructies</w:t>
            </w:r>
          </w:p>
        </w:tc>
        <w:tc>
          <w:tcPr>
            <w:tcW w:w="567" w:type="dxa"/>
          </w:tcPr>
          <w:p w14:paraId="293D2653" w14:textId="77777777" w:rsidR="004D7395" w:rsidRPr="00057099" w:rsidRDefault="004D7395" w:rsidP="00D62E73">
            <w:pPr>
              <w:spacing w:line="240" w:lineRule="exact"/>
              <w:jc w:val="right"/>
            </w:pPr>
          </w:p>
        </w:tc>
        <w:tc>
          <w:tcPr>
            <w:tcW w:w="284" w:type="dxa"/>
          </w:tcPr>
          <w:p w14:paraId="29F4105A" w14:textId="77777777" w:rsidR="004D7395" w:rsidRPr="00057099" w:rsidRDefault="004D7395" w:rsidP="00D62E73">
            <w:pPr>
              <w:spacing w:line="240" w:lineRule="exact"/>
            </w:pPr>
            <w:r w:rsidRPr="00057099">
              <w:t>:</w:t>
            </w:r>
          </w:p>
        </w:tc>
        <w:tc>
          <w:tcPr>
            <w:tcW w:w="4990" w:type="dxa"/>
          </w:tcPr>
          <w:p w14:paraId="13240A24" w14:textId="77777777" w:rsidR="004D7395" w:rsidRPr="00057099" w:rsidRDefault="004D7395" w:rsidP="00D62E73">
            <w:pPr>
              <w:spacing w:line="240" w:lineRule="exact"/>
            </w:pPr>
            <w:r w:rsidRPr="00057099">
              <w:t>roestvaststaal AISI 304, thermisch verzinkt staal</w:t>
            </w:r>
          </w:p>
          <w:p w14:paraId="68A5B874" w14:textId="77777777" w:rsidR="004D7395" w:rsidRPr="00057099" w:rsidRDefault="004D7395" w:rsidP="00D62E73">
            <w:pPr>
              <w:spacing w:line="240" w:lineRule="exact"/>
            </w:pPr>
          </w:p>
        </w:tc>
      </w:tr>
    </w:tbl>
    <w:p w14:paraId="5F45B593" w14:textId="1053B354" w:rsidR="004D7395" w:rsidRPr="00057099" w:rsidRDefault="004D7395" w:rsidP="004D7395">
      <w:pPr>
        <w:pStyle w:val="BodyText"/>
      </w:pPr>
    </w:p>
    <w:p w14:paraId="64A9F5F2" w14:textId="77777777" w:rsidR="00FE32F2" w:rsidRPr="00057099" w:rsidRDefault="00FE32F2" w:rsidP="00FE32F2">
      <w:pPr>
        <w:pStyle w:val="Heading2"/>
      </w:pPr>
      <w:r w:rsidRPr="00057099">
        <w:tab/>
      </w:r>
      <w:bookmarkStart w:id="252" w:name="_Toc54965586"/>
      <w:r w:rsidRPr="00057099">
        <w:t>Conservering</w:t>
      </w:r>
      <w:bookmarkEnd w:id="252"/>
    </w:p>
    <w:p w14:paraId="674D21D3" w14:textId="77777777" w:rsidR="00FE32F2" w:rsidRPr="00057099" w:rsidRDefault="00FE32F2" w:rsidP="00FE32F2">
      <w:r w:rsidRPr="00057099">
        <w:t>Alle genoemde stalen onderdelen conserveren zoals genoemd in de voorschriften.</w:t>
      </w:r>
    </w:p>
    <w:p w14:paraId="15177E7C" w14:textId="77777777" w:rsidR="00FE32F2" w:rsidRPr="00057099" w:rsidRDefault="00FE32F2" w:rsidP="00FE32F2"/>
    <w:p w14:paraId="415C24ED" w14:textId="77777777" w:rsidR="00FE32F2" w:rsidRPr="00057099" w:rsidRDefault="00FE32F2" w:rsidP="00FE32F2">
      <w:pPr>
        <w:pStyle w:val="Heading2"/>
      </w:pPr>
      <w:r w:rsidRPr="00057099">
        <w:tab/>
      </w:r>
      <w:bookmarkStart w:id="253" w:name="_Toc54965587"/>
      <w:r w:rsidRPr="00057099">
        <w:t>Keuringen en beproevingen</w:t>
      </w:r>
      <w:bookmarkEnd w:id="253"/>
    </w:p>
    <w:p w14:paraId="070175B0" w14:textId="77777777" w:rsidR="00FE32F2" w:rsidRPr="00057099" w:rsidRDefault="00FE32F2" w:rsidP="00FE32F2">
      <w:r w:rsidRPr="00057099">
        <w:t>Naast de algemeen gebruikelijke keuringen en beproevingen, zoals genoemd in de technische werkbeschrijving W/E-algemeen, dienen voor dit onderdeel door de aannemer de volgende beproevingen te worden uitgevoerd:</w:t>
      </w:r>
    </w:p>
    <w:p w14:paraId="5E0C8F64" w14:textId="77777777" w:rsidR="00FE32F2" w:rsidRPr="00057099" w:rsidRDefault="00FE32F2" w:rsidP="00FE32F2"/>
    <w:p w14:paraId="22E5E0D9" w14:textId="77777777" w:rsidR="00FE32F2" w:rsidRPr="00057099" w:rsidRDefault="00FE32F2" w:rsidP="00FE32F2">
      <w:r w:rsidRPr="00057099">
        <w:t>Voor de verzending naar de bouwplaats (FAT):</w:t>
      </w:r>
    </w:p>
    <w:p w14:paraId="67EF9F6D" w14:textId="77777777"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geen</w:t>
      </w:r>
    </w:p>
    <w:p w14:paraId="6EC3F415" w14:textId="77777777" w:rsidR="00FE32F2" w:rsidRPr="00057099" w:rsidRDefault="00FE32F2" w:rsidP="00FE32F2"/>
    <w:p w14:paraId="6E77C183" w14:textId="77777777" w:rsidR="00FE32F2" w:rsidRPr="00057099" w:rsidRDefault="00FE32F2" w:rsidP="00FE32F2">
      <w:r w:rsidRPr="00057099">
        <w:t>Na de montage ten behoeve van de oplevering (SAT):</w:t>
      </w:r>
    </w:p>
    <w:p w14:paraId="0347B069" w14:textId="748FF8A3"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de luchtkanalen aan de perszijde van de ventilatoren te controleren op luchtdichtheid bij een proefdruk van max. 1500 Pa, lekverliezen mogen hierbij niet optreden;</w:t>
      </w:r>
    </w:p>
    <w:p w14:paraId="7CADAE1F" w14:textId="55743598" w:rsidR="00FE32F2" w:rsidRPr="00057099" w:rsidRDefault="00FE32F2" w:rsidP="00FE32F2">
      <w:pPr>
        <w:pStyle w:val="Bullet1"/>
        <w:tabs>
          <w:tab w:val="clear" w:pos="1135"/>
          <w:tab w:val="num" w:pos="284"/>
        </w:tabs>
        <w:ind w:left="284"/>
        <w:rPr>
          <w:color w:val="00577E" w:themeColor="text1"/>
          <w:sz w:val="20"/>
          <w:lang w:val="nl-NL"/>
        </w:rPr>
      </w:pPr>
      <w:r w:rsidRPr="00057099">
        <w:rPr>
          <w:color w:val="00577E" w:themeColor="text1"/>
          <w:sz w:val="20"/>
          <w:lang w:val="nl-NL"/>
        </w:rPr>
        <w:t>debietmeting</w:t>
      </w:r>
      <w:r w:rsidR="00E16DE0" w:rsidRPr="00057099">
        <w:rPr>
          <w:color w:val="00577E" w:themeColor="text1"/>
          <w:sz w:val="20"/>
          <w:lang w:val="nl-NL"/>
        </w:rPr>
        <w:t>.</w:t>
      </w:r>
    </w:p>
    <w:p w14:paraId="00AAE108" w14:textId="53E75BD4" w:rsidR="00E16DE0" w:rsidRPr="00057099" w:rsidRDefault="00E16DE0">
      <w:r w:rsidRPr="00057099">
        <w:br w:type="page"/>
      </w:r>
    </w:p>
    <w:p w14:paraId="6642E374" w14:textId="69D647C1" w:rsidR="00E16C99" w:rsidRPr="00057099" w:rsidRDefault="00E16C99" w:rsidP="00E16C99">
      <w:pPr>
        <w:pStyle w:val="Heading1"/>
        <w:rPr>
          <w:bCs w:val="0"/>
        </w:rPr>
      </w:pPr>
      <w:bookmarkStart w:id="254" w:name="_Toc54965588"/>
      <w:r w:rsidRPr="00057099">
        <w:lastRenderedPageBreak/>
        <w:t>Lu</w:t>
      </w:r>
      <w:r w:rsidRPr="00057099">
        <w:rPr>
          <w:bCs w:val="0"/>
        </w:rPr>
        <w:t>chtbehandelingsinstallatie ontvangwerk</w:t>
      </w:r>
      <w:bookmarkEnd w:id="254"/>
    </w:p>
    <w:p w14:paraId="2F1CC6C3" w14:textId="77777777" w:rsidR="00E16C99" w:rsidRPr="00057099" w:rsidRDefault="00E16C99" w:rsidP="00E16C99">
      <w:r w:rsidRPr="00057099">
        <w:t xml:space="preserve">De afgedekte onderdelen van de </w:t>
      </w:r>
      <w:r w:rsidRPr="00057099">
        <w:rPr>
          <w:szCs w:val="18"/>
        </w:rPr>
        <w:t xml:space="preserve">AWZI Nieuwe Wetering dienen te </w:t>
      </w:r>
      <w:r w:rsidRPr="00057099">
        <w:t>worden aangesloten op een te realiseren luchtbehandelingsinstallatie.</w:t>
      </w:r>
    </w:p>
    <w:p w14:paraId="7E01F6B6" w14:textId="5DC4BADF" w:rsidR="00E16C99" w:rsidRPr="00057099" w:rsidRDefault="00E16C99" w:rsidP="00E16C99">
      <w:r w:rsidRPr="00057099">
        <w:t>De afgedekte onderdelen zijn, de anaerobe ruimte en de roostergoedinstallatie. De luch</w:t>
      </w:r>
      <w:r w:rsidR="00C62BB6" w:rsidRPr="00057099">
        <w:t>t</w:t>
      </w:r>
      <w:r w:rsidRPr="00057099">
        <w:t>behandelingsinstallatie verzorgt het transport van de afgedekte onderdelen naar een lavafilter. In het lavafilter wordt de afgezogen lucht gereinigd van geurcomponenten.</w:t>
      </w:r>
    </w:p>
    <w:p w14:paraId="2C629616" w14:textId="77777777" w:rsidR="00E16C99" w:rsidRPr="00057099" w:rsidRDefault="00E16C99" w:rsidP="00E16C99"/>
    <w:p w14:paraId="31D17C11" w14:textId="5690813F" w:rsidR="00E16C99" w:rsidRPr="00057099" w:rsidRDefault="00E16C99" w:rsidP="00E16C99">
      <w:r w:rsidRPr="00057099">
        <w:t xml:space="preserve">Het nieuwe ontvangwerk, de roostergoedinstallatie, de retourslibput, terreinrioolkelder 2 en de anaerobe ruimte </w:t>
      </w:r>
      <w:r w:rsidR="00C62BB6" w:rsidRPr="00057099">
        <w:t>dienen te</w:t>
      </w:r>
      <w:r w:rsidRPr="00057099">
        <w:t xml:space="preserve"> worden afgezogen. Tussen de retourslibput en terreinrioolkelder wordt hiervoor een Ø160 PE leiding aangebracht. De afgezogen lucht wordt via een afzuigventilator en een lavafilter uitgeblazen. Het lavafilter is voorzien van een sproeiwateraansluiting en een percolaat afvoerput. Op het ontvangwerk en op de anaerobe ruimte wordt luchttoevoer, voorzien van een terugslagklep, aangebracht</w:t>
      </w:r>
    </w:p>
    <w:p w14:paraId="4C9159D0" w14:textId="77777777" w:rsidR="00E16C99" w:rsidRPr="00057099" w:rsidRDefault="00E16C99" w:rsidP="00E16C99"/>
    <w:p w14:paraId="7F2F5EE5" w14:textId="77777777" w:rsidR="00E16C99" w:rsidRPr="00057099" w:rsidRDefault="00E16C99" w:rsidP="00E16C99">
      <w:pPr>
        <w:pStyle w:val="Heading2"/>
      </w:pPr>
      <w:bookmarkStart w:id="255" w:name="_Toc54965589"/>
      <w:r w:rsidRPr="00057099">
        <w:t>Leveringsomvang</w:t>
      </w:r>
      <w:bookmarkEnd w:id="255"/>
    </w:p>
    <w:p w14:paraId="57586B54" w14:textId="77777777" w:rsidR="00E16C99" w:rsidRPr="00057099" w:rsidRDefault="00E16C99" w:rsidP="00E16C99">
      <w:r w:rsidRPr="00057099">
        <w:t>De leveringsomvang bestaat uit:</w:t>
      </w:r>
    </w:p>
    <w:p w14:paraId="30DF72CB" w14:textId="7DA26C51" w:rsidR="00E16DE0"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één afzuigventilator</w:t>
      </w:r>
      <w:r w:rsidR="00E16DE0" w:rsidRPr="00057099">
        <w:rPr>
          <w:color w:val="00577E" w:themeColor="text1"/>
          <w:sz w:val="20"/>
          <w:lang w:val="nl-NL"/>
        </w:rPr>
        <w:t>;</w:t>
      </w:r>
    </w:p>
    <w:p w14:paraId="761A6455" w14:textId="6421FD59"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geluiddempende buitenopstellingskast;</w:t>
      </w:r>
    </w:p>
    <w:p w14:paraId="6D880384" w14:textId="77777777"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leidingwerk met inregelkleppen;</w:t>
      </w:r>
    </w:p>
    <w:p w14:paraId="15FBDBDD" w14:textId="77777777"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lavafilter;</w:t>
      </w:r>
    </w:p>
    <w:p w14:paraId="7A2E58F7" w14:textId="77777777"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sproeiwater-installatie;</w:t>
      </w:r>
    </w:p>
    <w:p w14:paraId="5F17F7F6" w14:textId="77777777"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percolaatafvoerput;</w:t>
      </w:r>
    </w:p>
    <w:p w14:paraId="35907880" w14:textId="77777777"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026BA211" w14:textId="77777777" w:rsidR="00E16C99" w:rsidRPr="00057099" w:rsidRDefault="00E16C99" w:rsidP="00E16C99"/>
    <w:p w14:paraId="7635184D" w14:textId="77777777" w:rsidR="00E16C99" w:rsidRPr="00057099" w:rsidRDefault="00E16C99" w:rsidP="00E16C99">
      <w:pPr>
        <w:pStyle w:val="Heading2"/>
      </w:pPr>
      <w:bookmarkStart w:id="256" w:name="_Toc54965590"/>
      <w:r w:rsidRPr="00057099">
        <w:t>Algemeen</w:t>
      </w:r>
      <w:bookmarkEnd w:id="256"/>
    </w:p>
    <w:tbl>
      <w:tblPr>
        <w:tblW w:w="0" w:type="auto"/>
        <w:tblLayout w:type="fixed"/>
        <w:tblLook w:val="01E0" w:firstRow="1" w:lastRow="1" w:firstColumn="1" w:lastColumn="1" w:noHBand="0" w:noVBand="0"/>
      </w:tblPr>
      <w:tblGrid>
        <w:gridCol w:w="2948"/>
        <w:gridCol w:w="851"/>
        <w:gridCol w:w="284"/>
        <w:gridCol w:w="4649"/>
      </w:tblGrid>
      <w:tr w:rsidR="00E16C99" w:rsidRPr="00057099" w14:paraId="70C66C81" w14:textId="77777777" w:rsidTr="005B179F">
        <w:tc>
          <w:tcPr>
            <w:tcW w:w="2948" w:type="dxa"/>
          </w:tcPr>
          <w:p w14:paraId="6DF22FAB" w14:textId="77777777" w:rsidR="00E16C99" w:rsidRPr="00057099" w:rsidRDefault="00E16C99" w:rsidP="005B179F">
            <w:pPr>
              <w:spacing w:line="240" w:lineRule="exact"/>
            </w:pPr>
            <w:r w:rsidRPr="00057099">
              <w:t>P&amp;ID-nummer</w:t>
            </w:r>
          </w:p>
        </w:tc>
        <w:tc>
          <w:tcPr>
            <w:tcW w:w="851" w:type="dxa"/>
          </w:tcPr>
          <w:p w14:paraId="7F1BA10A" w14:textId="77777777" w:rsidR="00E16C99" w:rsidRPr="00057099" w:rsidRDefault="00E16C99" w:rsidP="005B179F">
            <w:pPr>
              <w:spacing w:line="240" w:lineRule="exact"/>
              <w:jc w:val="right"/>
            </w:pPr>
          </w:p>
        </w:tc>
        <w:tc>
          <w:tcPr>
            <w:tcW w:w="284" w:type="dxa"/>
          </w:tcPr>
          <w:p w14:paraId="61FDE874" w14:textId="77777777" w:rsidR="00E16C99" w:rsidRPr="00057099" w:rsidRDefault="00E16C99" w:rsidP="005B179F">
            <w:pPr>
              <w:spacing w:line="240" w:lineRule="exact"/>
            </w:pPr>
            <w:r w:rsidRPr="00057099">
              <w:t>:</w:t>
            </w:r>
          </w:p>
        </w:tc>
        <w:tc>
          <w:tcPr>
            <w:tcW w:w="4649" w:type="dxa"/>
          </w:tcPr>
          <w:p w14:paraId="64CB92AA" w14:textId="77777777" w:rsidR="00E16C99" w:rsidRPr="00057099" w:rsidRDefault="00E16C99" w:rsidP="005B179F">
            <w:pPr>
              <w:spacing w:line="240" w:lineRule="exact"/>
            </w:pPr>
            <w:r w:rsidRPr="00057099">
              <w:t>NW 3E--791</w:t>
            </w:r>
          </w:p>
        </w:tc>
      </w:tr>
      <w:tr w:rsidR="00E16C99" w:rsidRPr="00057099" w14:paraId="33854A3C" w14:textId="77777777" w:rsidTr="005B179F">
        <w:tc>
          <w:tcPr>
            <w:tcW w:w="2948" w:type="dxa"/>
          </w:tcPr>
          <w:p w14:paraId="073D8E86" w14:textId="77777777" w:rsidR="00E16C99" w:rsidRPr="00057099" w:rsidRDefault="00E16C99" w:rsidP="005B179F">
            <w:pPr>
              <w:spacing w:line="240" w:lineRule="exact"/>
            </w:pPr>
            <w:r w:rsidRPr="00057099">
              <w:t>positienummers</w:t>
            </w:r>
          </w:p>
        </w:tc>
        <w:tc>
          <w:tcPr>
            <w:tcW w:w="851" w:type="dxa"/>
          </w:tcPr>
          <w:p w14:paraId="5F914F51" w14:textId="77777777" w:rsidR="00E16C99" w:rsidRPr="00057099" w:rsidRDefault="00E16C99" w:rsidP="005B179F">
            <w:pPr>
              <w:spacing w:line="240" w:lineRule="exact"/>
              <w:jc w:val="right"/>
            </w:pPr>
          </w:p>
        </w:tc>
        <w:tc>
          <w:tcPr>
            <w:tcW w:w="284" w:type="dxa"/>
          </w:tcPr>
          <w:p w14:paraId="649CCFCF" w14:textId="77777777" w:rsidR="00E16C99" w:rsidRPr="00057099" w:rsidRDefault="00E16C99" w:rsidP="005B179F">
            <w:pPr>
              <w:spacing w:line="240" w:lineRule="exact"/>
            </w:pPr>
            <w:r w:rsidRPr="00057099">
              <w:t>:</w:t>
            </w:r>
          </w:p>
        </w:tc>
        <w:tc>
          <w:tcPr>
            <w:tcW w:w="4649" w:type="dxa"/>
          </w:tcPr>
          <w:p w14:paraId="6EDD1BED" w14:textId="77777777" w:rsidR="00E16C99" w:rsidRPr="00057099" w:rsidRDefault="00E16C99" w:rsidP="005B179F">
            <w:pPr>
              <w:spacing w:line="240" w:lineRule="exact"/>
            </w:pPr>
            <w:r w:rsidRPr="00057099">
              <w:t xml:space="preserve">GF9186 </w:t>
            </w:r>
          </w:p>
        </w:tc>
      </w:tr>
      <w:tr w:rsidR="00E16C99" w:rsidRPr="00057099" w14:paraId="7938AE58" w14:textId="77777777" w:rsidTr="005B179F">
        <w:tc>
          <w:tcPr>
            <w:tcW w:w="2948" w:type="dxa"/>
          </w:tcPr>
          <w:p w14:paraId="1B7DB272" w14:textId="77777777" w:rsidR="00E16C99" w:rsidRPr="00057099" w:rsidRDefault="00E16C99" w:rsidP="005B179F">
            <w:pPr>
              <w:spacing w:line="240" w:lineRule="exact"/>
            </w:pPr>
            <w:r w:rsidRPr="00057099">
              <w:t>opstelling</w:t>
            </w:r>
          </w:p>
        </w:tc>
        <w:tc>
          <w:tcPr>
            <w:tcW w:w="851" w:type="dxa"/>
          </w:tcPr>
          <w:p w14:paraId="4033804D" w14:textId="77777777" w:rsidR="00E16C99" w:rsidRPr="00057099" w:rsidRDefault="00E16C99" w:rsidP="005B179F">
            <w:pPr>
              <w:spacing w:line="240" w:lineRule="exact"/>
              <w:jc w:val="right"/>
            </w:pPr>
          </w:p>
        </w:tc>
        <w:tc>
          <w:tcPr>
            <w:tcW w:w="284" w:type="dxa"/>
          </w:tcPr>
          <w:p w14:paraId="12CDEF5B" w14:textId="77777777" w:rsidR="00E16C99" w:rsidRPr="00057099" w:rsidRDefault="00E16C99" w:rsidP="005B179F">
            <w:pPr>
              <w:spacing w:line="240" w:lineRule="exact"/>
            </w:pPr>
            <w:r w:rsidRPr="00057099">
              <w:t>:</w:t>
            </w:r>
          </w:p>
        </w:tc>
        <w:tc>
          <w:tcPr>
            <w:tcW w:w="4649" w:type="dxa"/>
          </w:tcPr>
          <w:p w14:paraId="01642053" w14:textId="77777777" w:rsidR="00E16C99" w:rsidRPr="00057099" w:rsidRDefault="00E16C99" w:rsidP="005B179F">
            <w:pPr>
              <w:spacing w:line="240" w:lineRule="exact"/>
            </w:pPr>
            <w:r w:rsidRPr="00057099">
              <w:t>op het terrein nabij het ontvangwerk</w:t>
            </w:r>
          </w:p>
        </w:tc>
      </w:tr>
      <w:tr w:rsidR="00E16C99" w:rsidRPr="00057099" w14:paraId="497752DA" w14:textId="77777777" w:rsidTr="005B179F">
        <w:tc>
          <w:tcPr>
            <w:tcW w:w="2948" w:type="dxa"/>
          </w:tcPr>
          <w:p w14:paraId="0E856DE5" w14:textId="77777777" w:rsidR="00E16C99" w:rsidRPr="00057099" w:rsidRDefault="00E16C99" w:rsidP="005B179F">
            <w:pPr>
              <w:spacing w:line="240" w:lineRule="exact"/>
            </w:pPr>
            <w:r w:rsidRPr="00057099">
              <w:t>medium</w:t>
            </w:r>
          </w:p>
        </w:tc>
        <w:tc>
          <w:tcPr>
            <w:tcW w:w="851" w:type="dxa"/>
          </w:tcPr>
          <w:p w14:paraId="2FD595E0" w14:textId="77777777" w:rsidR="00E16C99" w:rsidRPr="00057099" w:rsidRDefault="00E16C99" w:rsidP="005B179F">
            <w:pPr>
              <w:spacing w:line="240" w:lineRule="exact"/>
              <w:jc w:val="right"/>
            </w:pPr>
          </w:p>
        </w:tc>
        <w:tc>
          <w:tcPr>
            <w:tcW w:w="284" w:type="dxa"/>
          </w:tcPr>
          <w:p w14:paraId="2FE3883E" w14:textId="77777777" w:rsidR="00E16C99" w:rsidRPr="00057099" w:rsidRDefault="00E16C99" w:rsidP="005B179F">
            <w:pPr>
              <w:spacing w:line="240" w:lineRule="exact"/>
            </w:pPr>
            <w:r w:rsidRPr="00057099">
              <w:t>:</w:t>
            </w:r>
          </w:p>
        </w:tc>
        <w:tc>
          <w:tcPr>
            <w:tcW w:w="4649" w:type="dxa"/>
          </w:tcPr>
          <w:p w14:paraId="46EE9282" w14:textId="77777777" w:rsidR="00E16C99" w:rsidRPr="00057099" w:rsidRDefault="00E16C99" w:rsidP="005B179F">
            <w:pPr>
              <w:spacing w:line="240" w:lineRule="exact"/>
            </w:pPr>
            <w:r w:rsidRPr="00057099">
              <w:t>afzuiglucht met condens en geurcomponenten</w:t>
            </w:r>
          </w:p>
        </w:tc>
      </w:tr>
      <w:tr w:rsidR="00E16C99" w:rsidRPr="00057099" w14:paraId="6393524A" w14:textId="77777777" w:rsidTr="005B179F">
        <w:tc>
          <w:tcPr>
            <w:tcW w:w="2948" w:type="dxa"/>
          </w:tcPr>
          <w:p w14:paraId="01B255EF" w14:textId="77777777" w:rsidR="00E16C99" w:rsidRPr="00057099" w:rsidRDefault="00E16C99" w:rsidP="005B179F">
            <w:pPr>
              <w:spacing w:line="240" w:lineRule="exact"/>
            </w:pPr>
            <w:r w:rsidRPr="00057099">
              <w:t>totaal luchtdebiet</w:t>
            </w:r>
          </w:p>
        </w:tc>
        <w:tc>
          <w:tcPr>
            <w:tcW w:w="851" w:type="dxa"/>
          </w:tcPr>
          <w:p w14:paraId="3197520B" w14:textId="77777777" w:rsidR="00E16C99" w:rsidRPr="00057099" w:rsidRDefault="00E16C99" w:rsidP="005B179F">
            <w:pPr>
              <w:spacing w:line="240" w:lineRule="exact"/>
              <w:jc w:val="right"/>
            </w:pPr>
            <w:r w:rsidRPr="00057099">
              <w:t>m</w:t>
            </w:r>
            <w:r w:rsidRPr="00057099">
              <w:rPr>
                <w:vertAlign w:val="superscript"/>
              </w:rPr>
              <w:t>3</w:t>
            </w:r>
            <w:r w:rsidRPr="00057099">
              <w:t>/h</w:t>
            </w:r>
          </w:p>
        </w:tc>
        <w:tc>
          <w:tcPr>
            <w:tcW w:w="284" w:type="dxa"/>
          </w:tcPr>
          <w:p w14:paraId="15334DE3" w14:textId="77777777" w:rsidR="00E16C99" w:rsidRPr="00057099" w:rsidRDefault="00E16C99" w:rsidP="005B179F">
            <w:pPr>
              <w:spacing w:line="240" w:lineRule="exact"/>
            </w:pPr>
            <w:r w:rsidRPr="00057099">
              <w:t>:</w:t>
            </w:r>
          </w:p>
        </w:tc>
        <w:tc>
          <w:tcPr>
            <w:tcW w:w="4649" w:type="dxa"/>
          </w:tcPr>
          <w:p w14:paraId="6C3FB86E" w14:textId="77777777" w:rsidR="00E16C99" w:rsidRPr="00057099" w:rsidRDefault="00E16C99" w:rsidP="005B179F">
            <w:pPr>
              <w:spacing w:line="240" w:lineRule="exact"/>
            </w:pPr>
            <w:r w:rsidRPr="00057099">
              <w:t>1.650</w:t>
            </w:r>
          </w:p>
        </w:tc>
      </w:tr>
      <w:tr w:rsidR="00E16C99" w:rsidRPr="00057099" w14:paraId="1860DDF8" w14:textId="77777777" w:rsidTr="005B179F">
        <w:tc>
          <w:tcPr>
            <w:tcW w:w="2948" w:type="dxa"/>
          </w:tcPr>
          <w:p w14:paraId="25C8C451" w14:textId="73639B23" w:rsidR="00E16C99" w:rsidRPr="00057099" w:rsidRDefault="00E16C99" w:rsidP="005B179F">
            <w:r w:rsidRPr="00057099">
              <w:t xml:space="preserve">geluidbronsterkte </w:t>
            </w:r>
            <w:proofErr w:type="spellStart"/>
            <w:r w:rsidRPr="00057099">
              <w:t>Lwr</w:t>
            </w:r>
            <w:proofErr w:type="spellEnd"/>
            <w:r w:rsidRPr="00057099">
              <w:t xml:space="preserve"> van </w:t>
            </w:r>
            <w:proofErr w:type="gramStart"/>
            <w:r w:rsidRPr="00057099">
              <w:t>het</w:t>
            </w:r>
            <w:proofErr w:type="gramEnd"/>
            <w:r w:rsidRPr="00057099">
              <w:t xml:space="preserve"> </w:t>
            </w:r>
            <w:r w:rsidR="00670859" w:rsidRPr="00057099">
              <w:t>installatie</w:t>
            </w:r>
            <w:r w:rsidRPr="00057099">
              <w:t>. Buiten de omkasting</w:t>
            </w:r>
          </w:p>
        </w:tc>
        <w:tc>
          <w:tcPr>
            <w:tcW w:w="851" w:type="dxa"/>
          </w:tcPr>
          <w:p w14:paraId="22200C54" w14:textId="77777777" w:rsidR="00E16C99" w:rsidRPr="00057099" w:rsidRDefault="00E16C99" w:rsidP="005B179F">
            <w:pPr>
              <w:spacing w:line="240" w:lineRule="exact"/>
              <w:jc w:val="right"/>
            </w:pPr>
            <w:r w:rsidRPr="00057099">
              <w:t>dB(A)</w:t>
            </w:r>
          </w:p>
        </w:tc>
        <w:tc>
          <w:tcPr>
            <w:tcW w:w="284" w:type="dxa"/>
          </w:tcPr>
          <w:p w14:paraId="4285AF22" w14:textId="77777777" w:rsidR="00E16C99" w:rsidRPr="00057099" w:rsidRDefault="00E16C99" w:rsidP="005B179F">
            <w:pPr>
              <w:spacing w:line="240" w:lineRule="exact"/>
            </w:pPr>
            <w:r w:rsidRPr="00057099">
              <w:t>:</w:t>
            </w:r>
          </w:p>
        </w:tc>
        <w:tc>
          <w:tcPr>
            <w:tcW w:w="4649" w:type="dxa"/>
          </w:tcPr>
          <w:p w14:paraId="1D9C832C" w14:textId="77777777" w:rsidR="00E16C99" w:rsidRPr="00057099" w:rsidRDefault="00E16C99" w:rsidP="005B179F">
            <w:pPr>
              <w:spacing w:line="240" w:lineRule="exact"/>
            </w:pPr>
            <w:r w:rsidRPr="00057099">
              <w:t>&lt; 55, in afgemonteerde situatie, gemeten en berekend volgens de handleiding “Meten en rekenen industrielawaai” van 1999.</w:t>
            </w:r>
          </w:p>
        </w:tc>
      </w:tr>
    </w:tbl>
    <w:p w14:paraId="5730224C" w14:textId="77777777" w:rsidR="00E16C99" w:rsidRPr="00057099" w:rsidRDefault="00E16C99" w:rsidP="00E16C99"/>
    <w:p w14:paraId="6CA0A814" w14:textId="77777777" w:rsidR="00E16C99" w:rsidRPr="00057099" w:rsidRDefault="00E16C99" w:rsidP="00E16C99">
      <w:pPr>
        <w:pStyle w:val="Heading2"/>
      </w:pPr>
      <w:bookmarkStart w:id="257" w:name="_Toc54965591"/>
      <w:r w:rsidRPr="00057099">
        <w:t>Afzuigventilator</w:t>
      </w:r>
      <w:bookmarkEnd w:id="257"/>
      <w:r w:rsidRPr="00057099">
        <w:t xml:space="preserve"> </w:t>
      </w:r>
    </w:p>
    <w:tbl>
      <w:tblPr>
        <w:tblW w:w="8745" w:type="dxa"/>
        <w:tblLayout w:type="fixed"/>
        <w:tblLook w:val="01E0" w:firstRow="1" w:lastRow="1" w:firstColumn="1" w:lastColumn="1" w:noHBand="0" w:noVBand="0"/>
      </w:tblPr>
      <w:tblGrid>
        <w:gridCol w:w="2948"/>
        <w:gridCol w:w="868"/>
        <w:gridCol w:w="280"/>
        <w:gridCol w:w="4649"/>
      </w:tblGrid>
      <w:tr w:rsidR="00E16C99" w:rsidRPr="00057099" w14:paraId="4918A3C6" w14:textId="77777777" w:rsidTr="005B179F">
        <w:tc>
          <w:tcPr>
            <w:tcW w:w="2948" w:type="dxa"/>
          </w:tcPr>
          <w:p w14:paraId="6A5D0BBD" w14:textId="77777777" w:rsidR="00E16C99" w:rsidRPr="00057099" w:rsidRDefault="00E16C99" w:rsidP="005B179F">
            <w:r w:rsidRPr="00057099">
              <w:t>positienummer</w:t>
            </w:r>
          </w:p>
        </w:tc>
        <w:tc>
          <w:tcPr>
            <w:tcW w:w="868" w:type="dxa"/>
          </w:tcPr>
          <w:p w14:paraId="0E9830E6" w14:textId="77777777" w:rsidR="00E16C99" w:rsidRPr="00057099" w:rsidRDefault="00E16C99" w:rsidP="005B179F">
            <w:pPr>
              <w:jc w:val="right"/>
            </w:pPr>
          </w:p>
        </w:tc>
        <w:tc>
          <w:tcPr>
            <w:tcW w:w="280" w:type="dxa"/>
          </w:tcPr>
          <w:p w14:paraId="7F9895DB" w14:textId="77777777" w:rsidR="00E16C99" w:rsidRPr="00057099" w:rsidRDefault="00E16C99" w:rsidP="005B179F">
            <w:r w:rsidRPr="00057099">
              <w:t>:</w:t>
            </w:r>
          </w:p>
        </w:tc>
        <w:tc>
          <w:tcPr>
            <w:tcW w:w="4649" w:type="dxa"/>
          </w:tcPr>
          <w:p w14:paraId="1BB9FC81" w14:textId="77777777" w:rsidR="00E16C99" w:rsidRPr="00057099" w:rsidRDefault="00E16C99" w:rsidP="005B179F">
            <w:r w:rsidRPr="00057099">
              <w:t>VL9110</w:t>
            </w:r>
          </w:p>
        </w:tc>
      </w:tr>
      <w:tr w:rsidR="00E16C99" w:rsidRPr="00057099" w14:paraId="427EC417" w14:textId="77777777" w:rsidTr="005B179F">
        <w:tc>
          <w:tcPr>
            <w:tcW w:w="2948" w:type="dxa"/>
          </w:tcPr>
          <w:p w14:paraId="514FC4A3" w14:textId="77777777" w:rsidR="00E16C99" w:rsidRPr="00057099" w:rsidRDefault="00E16C99" w:rsidP="005B179F">
            <w:r w:rsidRPr="00057099">
              <w:t>opstelling</w:t>
            </w:r>
          </w:p>
        </w:tc>
        <w:tc>
          <w:tcPr>
            <w:tcW w:w="868" w:type="dxa"/>
          </w:tcPr>
          <w:p w14:paraId="7C3775A8" w14:textId="77777777" w:rsidR="00E16C99" w:rsidRPr="00057099" w:rsidRDefault="00E16C99" w:rsidP="005B179F">
            <w:pPr>
              <w:jc w:val="right"/>
            </w:pPr>
          </w:p>
        </w:tc>
        <w:tc>
          <w:tcPr>
            <w:tcW w:w="280" w:type="dxa"/>
          </w:tcPr>
          <w:p w14:paraId="76A9A311" w14:textId="77777777" w:rsidR="00E16C99" w:rsidRPr="00057099" w:rsidRDefault="00E16C99" w:rsidP="005B179F">
            <w:r w:rsidRPr="00057099">
              <w:t>:</w:t>
            </w:r>
          </w:p>
        </w:tc>
        <w:tc>
          <w:tcPr>
            <w:tcW w:w="4649" w:type="dxa"/>
          </w:tcPr>
          <w:p w14:paraId="64E1B8E3" w14:textId="77777777" w:rsidR="00E16C99" w:rsidRPr="00057099" w:rsidRDefault="00E16C99" w:rsidP="005B179F">
            <w:r w:rsidRPr="00057099">
              <w:t>In omkasting nabij het lavafilter</w:t>
            </w:r>
          </w:p>
        </w:tc>
      </w:tr>
      <w:tr w:rsidR="00E16C99" w:rsidRPr="00057099" w14:paraId="3B101A00" w14:textId="77777777" w:rsidTr="005B179F">
        <w:tc>
          <w:tcPr>
            <w:tcW w:w="2948" w:type="dxa"/>
          </w:tcPr>
          <w:p w14:paraId="14358837" w14:textId="77777777" w:rsidR="00E16C99" w:rsidRPr="00057099" w:rsidRDefault="00E16C99" w:rsidP="005B179F">
            <w:r w:rsidRPr="00057099">
              <w:t>doel</w:t>
            </w:r>
          </w:p>
        </w:tc>
        <w:tc>
          <w:tcPr>
            <w:tcW w:w="868" w:type="dxa"/>
          </w:tcPr>
          <w:p w14:paraId="64B761FF" w14:textId="77777777" w:rsidR="00E16C99" w:rsidRPr="00057099" w:rsidRDefault="00E16C99" w:rsidP="005B179F">
            <w:pPr>
              <w:jc w:val="right"/>
            </w:pPr>
          </w:p>
        </w:tc>
        <w:tc>
          <w:tcPr>
            <w:tcW w:w="280" w:type="dxa"/>
          </w:tcPr>
          <w:p w14:paraId="6A37606E" w14:textId="77777777" w:rsidR="00E16C99" w:rsidRPr="00057099" w:rsidRDefault="00E16C99" w:rsidP="005B179F">
            <w:r w:rsidRPr="00057099">
              <w:t>:</w:t>
            </w:r>
          </w:p>
        </w:tc>
        <w:tc>
          <w:tcPr>
            <w:tcW w:w="4649" w:type="dxa"/>
          </w:tcPr>
          <w:p w14:paraId="697B5245" w14:textId="77777777" w:rsidR="00E16C99" w:rsidRPr="00057099" w:rsidRDefault="00E16C99" w:rsidP="005B179F">
            <w:r w:rsidRPr="00057099">
              <w:t>het afvoeren van de verontreinigde lucht</w:t>
            </w:r>
          </w:p>
        </w:tc>
      </w:tr>
      <w:tr w:rsidR="00E16C99" w:rsidRPr="00057099" w14:paraId="16E01F80" w14:textId="77777777" w:rsidTr="005B179F">
        <w:tc>
          <w:tcPr>
            <w:tcW w:w="2948" w:type="dxa"/>
          </w:tcPr>
          <w:p w14:paraId="73C25248" w14:textId="77777777" w:rsidR="00E16C99" w:rsidRPr="00057099" w:rsidRDefault="00E16C99" w:rsidP="005B179F">
            <w:r w:rsidRPr="00057099">
              <w:t>luchtverplaatsing</w:t>
            </w:r>
          </w:p>
        </w:tc>
        <w:tc>
          <w:tcPr>
            <w:tcW w:w="868" w:type="dxa"/>
          </w:tcPr>
          <w:p w14:paraId="00DB7DA9" w14:textId="77777777" w:rsidR="00E16C99" w:rsidRPr="00057099" w:rsidRDefault="00E16C99" w:rsidP="005B179F">
            <w:pPr>
              <w:jc w:val="right"/>
            </w:pPr>
            <w:r w:rsidRPr="00057099">
              <w:t>m</w:t>
            </w:r>
            <w:r w:rsidRPr="00057099">
              <w:rPr>
                <w:vertAlign w:val="superscript"/>
              </w:rPr>
              <w:t>3</w:t>
            </w:r>
            <w:r w:rsidRPr="00057099">
              <w:t>/h</w:t>
            </w:r>
          </w:p>
        </w:tc>
        <w:tc>
          <w:tcPr>
            <w:tcW w:w="280" w:type="dxa"/>
          </w:tcPr>
          <w:p w14:paraId="7F706647" w14:textId="77777777" w:rsidR="00E16C99" w:rsidRPr="00057099" w:rsidRDefault="00E16C99" w:rsidP="005B179F">
            <w:r w:rsidRPr="00057099">
              <w:t>:</w:t>
            </w:r>
          </w:p>
        </w:tc>
        <w:tc>
          <w:tcPr>
            <w:tcW w:w="4649" w:type="dxa"/>
          </w:tcPr>
          <w:p w14:paraId="1610A03E" w14:textId="77777777" w:rsidR="00E16C99" w:rsidRPr="00057099" w:rsidRDefault="00E16C99" w:rsidP="005B179F">
            <w:r w:rsidRPr="00057099">
              <w:t>1.650</w:t>
            </w:r>
          </w:p>
        </w:tc>
      </w:tr>
      <w:tr w:rsidR="00E16C99" w:rsidRPr="00057099" w14:paraId="2CDCF523" w14:textId="77777777" w:rsidTr="005B179F">
        <w:tc>
          <w:tcPr>
            <w:tcW w:w="2948" w:type="dxa"/>
          </w:tcPr>
          <w:p w14:paraId="2F253516" w14:textId="77777777" w:rsidR="00E16C99" w:rsidRPr="00057099" w:rsidRDefault="00E16C99" w:rsidP="005B179F">
            <w:r w:rsidRPr="00057099">
              <w:t>drukverlies P-stat.</w:t>
            </w:r>
          </w:p>
        </w:tc>
        <w:tc>
          <w:tcPr>
            <w:tcW w:w="868" w:type="dxa"/>
          </w:tcPr>
          <w:p w14:paraId="417260B0" w14:textId="77777777" w:rsidR="00E16C99" w:rsidRPr="00057099" w:rsidRDefault="00E16C99" w:rsidP="005B179F">
            <w:pPr>
              <w:jc w:val="right"/>
            </w:pPr>
            <w:r w:rsidRPr="00057099">
              <w:t>Pa</w:t>
            </w:r>
          </w:p>
        </w:tc>
        <w:tc>
          <w:tcPr>
            <w:tcW w:w="280" w:type="dxa"/>
          </w:tcPr>
          <w:p w14:paraId="5BF415A7" w14:textId="77777777" w:rsidR="00E16C99" w:rsidRPr="00057099" w:rsidRDefault="00E16C99" w:rsidP="005B179F">
            <w:r w:rsidRPr="00057099">
              <w:t>:</w:t>
            </w:r>
          </w:p>
        </w:tc>
        <w:tc>
          <w:tcPr>
            <w:tcW w:w="4649" w:type="dxa"/>
          </w:tcPr>
          <w:p w14:paraId="3DEFA014" w14:textId="77777777" w:rsidR="00E16C99" w:rsidRPr="00057099" w:rsidRDefault="00E16C99" w:rsidP="005B179F">
            <w:r w:rsidRPr="00057099">
              <w:t>ca. 700 ( door aannemer te controleren)</w:t>
            </w:r>
          </w:p>
        </w:tc>
      </w:tr>
      <w:tr w:rsidR="00E16C99" w:rsidRPr="00057099" w14:paraId="5B0C8CF5" w14:textId="77777777" w:rsidTr="005B179F">
        <w:tc>
          <w:tcPr>
            <w:tcW w:w="2948" w:type="dxa"/>
          </w:tcPr>
          <w:p w14:paraId="33B4F956" w14:textId="77777777" w:rsidR="00E16C99" w:rsidRPr="00057099" w:rsidRDefault="00E16C99" w:rsidP="005B179F">
            <w:r w:rsidRPr="00057099">
              <w:t>fabrikaat</w:t>
            </w:r>
          </w:p>
        </w:tc>
        <w:tc>
          <w:tcPr>
            <w:tcW w:w="868" w:type="dxa"/>
          </w:tcPr>
          <w:p w14:paraId="40CE25DE" w14:textId="77777777" w:rsidR="00E16C99" w:rsidRPr="00057099" w:rsidRDefault="00E16C99" w:rsidP="005B179F">
            <w:pPr>
              <w:jc w:val="right"/>
            </w:pPr>
          </w:p>
        </w:tc>
        <w:tc>
          <w:tcPr>
            <w:tcW w:w="280" w:type="dxa"/>
          </w:tcPr>
          <w:p w14:paraId="3F8F9662" w14:textId="77777777" w:rsidR="00E16C99" w:rsidRPr="00057099" w:rsidRDefault="00E16C99" w:rsidP="005B179F">
            <w:r w:rsidRPr="00057099">
              <w:t>:</w:t>
            </w:r>
          </w:p>
        </w:tc>
        <w:tc>
          <w:tcPr>
            <w:tcW w:w="4649" w:type="dxa"/>
          </w:tcPr>
          <w:p w14:paraId="0288F430" w14:textId="77777777" w:rsidR="00E16C99" w:rsidRPr="00057099" w:rsidRDefault="00E16C99" w:rsidP="005B179F"/>
        </w:tc>
      </w:tr>
      <w:tr w:rsidR="00E16C99" w:rsidRPr="00057099" w14:paraId="0FA4D8D6" w14:textId="77777777" w:rsidTr="005B179F">
        <w:tc>
          <w:tcPr>
            <w:tcW w:w="2948" w:type="dxa"/>
          </w:tcPr>
          <w:p w14:paraId="0B8883B4" w14:textId="77777777" w:rsidR="00E16C99" w:rsidRPr="00057099" w:rsidRDefault="00E16C99" w:rsidP="005B179F">
            <w:r w:rsidRPr="00057099">
              <w:t>type ventilator</w:t>
            </w:r>
          </w:p>
        </w:tc>
        <w:tc>
          <w:tcPr>
            <w:tcW w:w="868" w:type="dxa"/>
          </w:tcPr>
          <w:p w14:paraId="0F313BB4" w14:textId="77777777" w:rsidR="00E16C99" w:rsidRPr="00057099" w:rsidRDefault="00E16C99" w:rsidP="005B179F">
            <w:pPr>
              <w:jc w:val="right"/>
            </w:pPr>
          </w:p>
        </w:tc>
        <w:tc>
          <w:tcPr>
            <w:tcW w:w="280" w:type="dxa"/>
          </w:tcPr>
          <w:p w14:paraId="6ECC1B6A" w14:textId="77777777" w:rsidR="00E16C99" w:rsidRPr="00057099" w:rsidRDefault="00E16C99" w:rsidP="005B179F">
            <w:r w:rsidRPr="00057099">
              <w:t>:</w:t>
            </w:r>
          </w:p>
        </w:tc>
        <w:tc>
          <w:tcPr>
            <w:tcW w:w="4649" w:type="dxa"/>
          </w:tcPr>
          <w:p w14:paraId="2744A619" w14:textId="77777777" w:rsidR="00E16C99" w:rsidRPr="00057099" w:rsidRDefault="00E16C99" w:rsidP="005B179F">
            <w:r w:rsidRPr="00057099">
              <w:t>centrifugaal</w:t>
            </w:r>
          </w:p>
        </w:tc>
      </w:tr>
      <w:tr w:rsidR="00E16C99" w:rsidRPr="00057099" w14:paraId="27E9EB28" w14:textId="77777777" w:rsidTr="005B179F">
        <w:tc>
          <w:tcPr>
            <w:tcW w:w="2948" w:type="dxa"/>
          </w:tcPr>
          <w:p w14:paraId="421F55B8" w14:textId="77777777" w:rsidR="00E16C99" w:rsidRPr="00057099" w:rsidRDefault="00E16C99" w:rsidP="005B179F">
            <w:r w:rsidRPr="00057099">
              <w:t>materiaal</w:t>
            </w:r>
          </w:p>
        </w:tc>
        <w:tc>
          <w:tcPr>
            <w:tcW w:w="868" w:type="dxa"/>
          </w:tcPr>
          <w:p w14:paraId="472854BA" w14:textId="77777777" w:rsidR="00E16C99" w:rsidRPr="00057099" w:rsidRDefault="00E16C99" w:rsidP="005B179F">
            <w:pPr>
              <w:jc w:val="right"/>
            </w:pPr>
          </w:p>
        </w:tc>
        <w:tc>
          <w:tcPr>
            <w:tcW w:w="280" w:type="dxa"/>
          </w:tcPr>
          <w:p w14:paraId="71473816" w14:textId="77777777" w:rsidR="00E16C99" w:rsidRPr="00057099" w:rsidRDefault="00E16C99" w:rsidP="005B179F">
            <w:r w:rsidRPr="00057099">
              <w:t>:</w:t>
            </w:r>
          </w:p>
        </w:tc>
        <w:tc>
          <w:tcPr>
            <w:tcW w:w="4649" w:type="dxa"/>
          </w:tcPr>
          <w:p w14:paraId="543F9FFF" w14:textId="77777777" w:rsidR="00E16C99" w:rsidRPr="00057099" w:rsidRDefault="00E16C99" w:rsidP="005B179F">
            <w:r w:rsidRPr="00057099">
              <w:t>- huis: PVC/PP/HDPE</w:t>
            </w:r>
          </w:p>
        </w:tc>
      </w:tr>
      <w:tr w:rsidR="00E16C99" w:rsidRPr="00057099" w14:paraId="1D48EB63" w14:textId="77777777" w:rsidTr="005B179F">
        <w:tc>
          <w:tcPr>
            <w:tcW w:w="2948" w:type="dxa"/>
          </w:tcPr>
          <w:p w14:paraId="53EF1820" w14:textId="77777777" w:rsidR="00E16C99" w:rsidRPr="00057099" w:rsidRDefault="00E16C99" w:rsidP="005B179F"/>
        </w:tc>
        <w:tc>
          <w:tcPr>
            <w:tcW w:w="868" w:type="dxa"/>
          </w:tcPr>
          <w:p w14:paraId="167D5F1E" w14:textId="77777777" w:rsidR="00E16C99" w:rsidRPr="00057099" w:rsidRDefault="00E16C99" w:rsidP="005B179F">
            <w:pPr>
              <w:jc w:val="right"/>
            </w:pPr>
          </w:p>
        </w:tc>
        <w:tc>
          <w:tcPr>
            <w:tcW w:w="280" w:type="dxa"/>
          </w:tcPr>
          <w:p w14:paraId="62B6AD0E" w14:textId="77777777" w:rsidR="00E16C99" w:rsidRPr="00057099" w:rsidRDefault="00E16C99" w:rsidP="005B179F"/>
        </w:tc>
        <w:tc>
          <w:tcPr>
            <w:tcW w:w="4649" w:type="dxa"/>
          </w:tcPr>
          <w:p w14:paraId="1519E3E8" w14:textId="77777777" w:rsidR="00E16C99" w:rsidRPr="00057099" w:rsidRDefault="00E16C99" w:rsidP="005B179F">
            <w:r w:rsidRPr="00057099">
              <w:t>- waaier: PP/PVDF</w:t>
            </w:r>
          </w:p>
        </w:tc>
      </w:tr>
      <w:tr w:rsidR="008D65C0" w:rsidRPr="00057099" w14:paraId="3FB89D72" w14:textId="77777777" w:rsidTr="005B179F">
        <w:tc>
          <w:tcPr>
            <w:tcW w:w="2948" w:type="dxa"/>
          </w:tcPr>
          <w:p w14:paraId="6A59C85F" w14:textId="77777777" w:rsidR="008D65C0" w:rsidRPr="00057099" w:rsidRDefault="008D65C0" w:rsidP="005B179F"/>
        </w:tc>
        <w:tc>
          <w:tcPr>
            <w:tcW w:w="868" w:type="dxa"/>
          </w:tcPr>
          <w:p w14:paraId="1168C207" w14:textId="77777777" w:rsidR="008D65C0" w:rsidRPr="00057099" w:rsidRDefault="008D65C0" w:rsidP="005B179F">
            <w:pPr>
              <w:jc w:val="right"/>
            </w:pPr>
          </w:p>
        </w:tc>
        <w:tc>
          <w:tcPr>
            <w:tcW w:w="280" w:type="dxa"/>
          </w:tcPr>
          <w:p w14:paraId="7AE82E07" w14:textId="77777777" w:rsidR="008D65C0" w:rsidRPr="00057099" w:rsidRDefault="008D65C0" w:rsidP="005B179F"/>
        </w:tc>
        <w:tc>
          <w:tcPr>
            <w:tcW w:w="4649" w:type="dxa"/>
          </w:tcPr>
          <w:p w14:paraId="383AB82E" w14:textId="287CE500" w:rsidR="008D65C0" w:rsidRPr="00057099" w:rsidRDefault="008D65C0" w:rsidP="005B179F">
            <w:r w:rsidRPr="00057099">
              <w:t>- ventilatorstoel: RVS 304</w:t>
            </w:r>
          </w:p>
        </w:tc>
      </w:tr>
      <w:tr w:rsidR="00E16C99" w:rsidRPr="00057099" w14:paraId="4A14323D" w14:textId="77777777" w:rsidTr="005B179F">
        <w:tc>
          <w:tcPr>
            <w:tcW w:w="2948" w:type="dxa"/>
          </w:tcPr>
          <w:p w14:paraId="117AFFF9" w14:textId="77777777" w:rsidR="00E16C99" w:rsidRPr="00057099" w:rsidRDefault="00E16C99" w:rsidP="005B179F">
            <w:pPr>
              <w:rPr>
                <w:b/>
              </w:rPr>
            </w:pPr>
          </w:p>
          <w:p w14:paraId="36BAA01D" w14:textId="77777777" w:rsidR="00E16C99" w:rsidRPr="00057099" w:rsidRDefault="00E16C99" w:rsidP="005B179F">
            <w:pPr>
              <w:rPr>
                <w:b/>
              </w:rPr>
            </w:pPr>
            <w:r w:rsidRPr="00057099">
              <w:rPr>
                <w:b/>
              </w:rPr>
              <w:lastRenderedPageBreak/>
              <w:t>Aandrijfmotor</w:t>
            </w:r>
          </w:p>
        </w:tc>
        <w:tc>
          <w:tcPr>
            <w:tcW w:w="868" w:type="dxa"/>
          </w:tcPr>
          <w:p w14:paraId="309D5C44" w14:textId="77777777" w:rsidR="00E16C99" w:rsidRPr="00057099" w:rsidRDefault="00E16C99" w:rsidP="005B179F">
            <w:pPr>
              <w:jc w:val="right"/>
            </w:pPr>
          </w:p>
        </w:tc>
        <w:tc>
          <w:tcPr>
            <w:tcW w:w="280" w:type="dxa"/>
          </w:tcPr>
          <w:p w14:paraId="1FE96D7A" w14:textId="77777777" w:rsidR="00E16C99" w:rsidRPr="00057099" w:rsidRDefault="00E16C99" w:rsidP="005B179F"/>
        </w:tc>
        <w:tc>
          <w:tcPr>
            <w:tcW w:w="4649" w:type="dxa"/>
          </w:tcPr>
          <w:p w14:paraId="5919B3D1" w14:textId="77777777" w:rsidR="00E16C99" w:rsidRPr="00057099" w:rsidRDefault="00E16C99" w:rsidP="005B179F"/>
        </w:tc>
      </w:tr>
      <w:tr w:rsidR="00E16C99" w:rsidRPr="00057099" w14:paraId="11C3101E" w14:textId="77777777" w:rsidTr="005B179F">
        <w:tc>
          <w:tcPr>
            <w:tcW w:w="2948" w:type="dxa"/>
          </w:tcPr>
          <w:p w14:paraId="03D83BC9" w14:textId="77777777" w:rsidR="00E16C99" w:rsidRPr="00057099" w:rsidRDefault="00E16C99" w:rsidP="005B179F">
            <w:r w:rsidRPr="00057099">
              <w:t>systeem</w:t>
            </w:r>
          </w:p>
        </w:tc>
        <w:tc>
          <w:tcPr>
            <w:tcW w:w="868" w:type="dxa"/>
          </w:tcPr>
          <w:p w14:paraId="197A3788" w14:textId="77777777" w:rsidR="00E16C99" w:rsidRPr="00057099" w:rsidRDefault="00E16C99" w:rsidP="005B179F">
            <w:pPr>
              <w:jc w:val="right"/>
            </w:pPr>
          </w:p>
        </w:tc>
        <w:tc>
          <w:tcPr>
            <w:tcW w:w="280" w:type="dxa"/>
          </w:tcPr>
          <w:p w14:paraId="00B12803" w14:textId="77777777" w:rsidR="00E16C99" w:rsidRPr="00057099" w:rsidRDefault="00E16C99" w:rsidP="005B179F">
            <w:r w:rsidRPr="00057099">
              <w:t>:</w:t>
            </w:r>
          </w:p>
        </w:tc>
        <w:tc>
          <w:tcPr>
            <w:tcW w:w="4649" w:type="dxa"/>
          </w:tcPr>
          <w:p w14:paraId="2758B922" w14:textId="07013499" w:rsidR="00E16C99" w:rsidRPr="00057099" w:rsidRDefault="00E16C99" w:rsidP="005B179F">
            <w:r w:rsidRPr="00057099">
              <w:t>dire</w:t>
            </w:r>
            <w:r w:rsidR="00B81154" w:rsidRPr="00057099">
              <w:t>c</w:t>
            </w:r>
            <w:r w:rsidRPr="00057099">
              <w:t>t gekoppelde elektromotor</w:t>
            </w:r>
          </w:p>
        </w:tc>
      </w:tr>
      <w:tr w:rsidR="00E16C99" w:rsidRPr="00057099" w14:paraId="15F6E5B1" w14:textId="77777777" w:rsidTr="005B179F">
        <w:tc>
          <w:tcPr>
            <w:tcW w:w="2948" w:type="dxa"/>
          </w:tcPr>
          <w:p w14:paraId="034E07CF" w14:textId="77777777" w:rsidR="00E16C99" w:rsidRPr="00057099" w:rsidRDefault="00E16C99" w:rsidP="005B179F">
            <w:r w:rsidRPr="00057099">
              <w:t>toerental</w:t>
            </w:r>
          </w:p>
        </w:tc>
        <w:tc>
          <w:tcPr>
            <w:tcW w:w="868" w:type="dxa"/>
          </w:tcPr>
          <w:p w14:paraId="638E552B" w14:textId="77777777" w:rsidR="00E16C99" w:rsidRPr="00057099" w:rsidRDefault="00E16C99" w:rsidP="005B179F">
            <w:pPr>
              <w:jc w:val="right"/>
            </w:pPr>
            <w:r w:rsidRPr="00057099">
              <w:t>min.</w:t>
            </w:r>
            <w:r w:rsidRPr="00057099">
              <w:rPr>
                <w:vertAlign w:val="superscript"/>
              </w:rPr>
              <w:noBreakHyphen/>
              <w:t>1</w:t>
            </w:r>
          </w:p>
        </w:tc>
        <w:tc>
          <w:tcPr>
            <w:tcW w:w="280" w:type="dxa"/>
          </w:tcPr>
          <w:p w14:paraId="66664752" w14:textId="77777777" w:rsidR="00E16C99" w:rsidRPr="00057099" w:rsidRDefault="00E16C99" w:rsidP="005B179F">
            <w:r w:rsidRPr="00057099">
              <w:t>:</w:t>
            </w:r>
          </w:p>
        </w:tc>
        <w:tc>
          <w:tcPr>
            <w:tcW w:w="4649" w:type="dxa"/>
          </w:tcPr>
          <w:p w14:paraId="7CCB1523" w14:textId="77777777" w:rsidR="00E16C99" w:rsidRPr="00057099" w:rsidRDefault="00E16C99" w:rsidP="005B179F">
            <w:r w:rsidRPr="00057099">
              <w:sym w:font="Symbol" w:char="F0A3"/>
            </w:r>
            <w:r w:rsidRPr="00057099">
              <w:t xml:space="preserve"> 1500</w:t>
            </w:r>
          </w:p>
        </w:tc>
      </w:tr>
      <w:tr w:rsidR="00E16C99" w:rsidRPr="00057099" w14:paraId="22D5F55C" w14:textId="77777777" w:rsidTr="005B179F">
        <w:tc>
          <w:tcPr>
            <w:tcW w:w="2948" w:type="dxa"/>
          </w:tcPr>
          <w:p w14:paraId="3BD66216" w14:textId="77777777" w:rsidR="00E16C99" w:rsidRPr="00057099" w:rsidRDefault="00E16C99" w:rsidP="005B179F">
            <w:r w:rsidRPr="00057099">
              <w:t>motorvermogen</w:t>
            </w:r>
          </w:p>
        </w:tc>
        <w:tc>
          <w:tcPr>
            <w:tcW w:w="868" w:type="dxa"/>
          </w:tcPr>
          <w:p w14:paraId="2A7DB4F8" w14:textId="77777777" w:rsidR="00E16C99" w:rsidRPr="00057099" w:rsidRDefault="00E16C99" w:rsidP="005B179F">
            <w:pPr>
              <w:jc w:val="right"/>
            </w:pPr>
            <w:r w:rsidRPr="00057099">
              <w:t>kW</w:t>
            </w:r>
          </w:p>
        </w:tc>
        <w:tc>
          <w:tcPr>
            <w:tcW w:w="280" w:type="dxa"/>
          </w:tcPr>
          <w:p w14:paraId="339452CE" w14:textId="77777777" w:rsidR="00E16C99" w:rsidRPr="00057099" w:rsidRDefault="00E16C99" w:rsidP="005B179F">
            <w:r w:rsidRPr="00057099">
              <w:t>:</w:t>
            </w:r>
          </w:p>
        </w:tc>
        <w:tc>
          <w:tcPr>
            <w:tcW w:w="4649" w:type="dxa"/>
          </w:tcPr>
          <w:p w14:paraId="5C3971F7" w14:textId="77777777" w:rsidR="00E16C99" w:rsidRPr="00057099" w:rsidRDefault="00E16C99" w:rsidP="005B179F"/>
        </w:tc>
      </w:tr>
      <w:tr w:rsidR="00E16C99" w:rsidRPr="00057099" w14:paraId="706B0FB2" w14:textId="77777777" w:rsidTr="005B179F">
        <w:tc>
          <w:tcPr>
            <w:tcW w:w="2948" w:type="dxa"/>
          </w:tcPr>
          <w:p w14:paraId="0532A218" w14:textId="77777777" w:rsidR="00E16C99" w:rsidRPr="00057099" w:rsidRDefault="00E16C99" w:rsidP="005B179F">
            <w:r w:rsidRPr="00057099">
              <w:t>spanning</w:t>
            </w:r>
          </w:p>
        </w:tc>
        <w:tc>
          <w:tcPr>
            <w:tcW w:w="868" w:type="dxa"/>
          </w:tcPr>
          <w:p w14:paraId="028113C4" w14:textId="77777777" w:rsidR="00E16C99" w:rsidRPr="00057099" w:rsidRDefault="00E16C99" w:rsidP="005B179F">
            <w:pPr>
              <w:jc w:val="right"/>
            </w:pPr>
            <w:r w:rsidRPr="00057099">
              <w:t>V</w:t>
            </w:r>
          </w:p>
        </w:tc>
        <w:tc>
          <w:tcPr>
            <w:tcW w:w="280" w:type="dxa"/>
          </w:tcPr>
          <w:p w14:paraId="2CDFFDA7" w14:textId="77777777" w:rsidR="00E16C99" w:rsidRPr="00057099" w:rsidRDefault="00E16C99" w:rsidP="005B179F">
            <w:r w:rsidRPr="00057099">
              <w:t>:</w:t>
            </w:r>
          </w:p>
        </w:tc>
        <w:tc>
          <w:tcPr>
            <w:tcW w:w="4649" w:type="dxa"/>
          </w:tcPr>
          <w:p w14:paraId="2812B308" w14:textId="77777777" w:rsidR="00E16C99" w:rsidRPr="00057099" w:rsidRDefault="00E16C99" w:rsidP="005B179F">
            <w:r w:rsidRPr="00057099">
              <w:t>3 X 400 / 50 Hz</w:t>
            </w:r>
          </w:p>
        </w:tc>
      </w:tr>
      <w:tr w:rsidR="00E16C99" w:rsidRPr="00057099" w14:paraId="383D63E2" w14:textId="77777777" w:rsidTr="005B179F">
        <w:tc>
          <w:tcPr>
            <w:tcW w:w="2948" w:type="dxa"/>
          </w:tcPr>
          <w:p w14:paraId="56461F0B" w14:textId="77777777" w:rsidR="00E16C99" w:rsidRPr="00057099" w:rsidRDefault="00E16C99" w:rsidP="005B179F">
            <w:r w:rsidRPr="00057099">
              <w:t>Isolatieklasse</w:t>
            </w:r>
          </w:p>
        </w:tc>
        <w:tc>
          <w:tcPr>
            <w:tcW w:w="868" w:type="dxa"/>
          </w:tcPr>
          <w:p w14:paraId="5B21BABE" w14:textId="77777777" w:rsidR="00E16C99" w:rsidRPr="00057099" w:rsidRDefault="00E16C99" w:rsidP="005B179F">
            <w:pPr>
              <w:jc w:val="right"/>
            </w:pPr>
          </w:p>
        </w:tc>
        <w:tc>
          <w:tcPr>
            <w:tcW w:w="280" w:type="dxa"/>
          </w:tcPr>
          <w:p w14:paraId="3805EB62" w14:textId="77777777" w:rsidR="00E16C99" w:rsidRPr="00057099" w:rsidRDefault="00E16C99" w:rsidP="005B179F">
            <w:r w:rsidRPr="00057099">
              <w:t>:</w:t>
            </w:r>
          </w:p>
        </w:tc>
        <w:tc>
          <w:tcPr>
            <w:tcW w:w="4649" w:type="dxa"/>
          </w:tcPr>
          <w:p w14:paraId="5623D8B4" w14:textId="77777777" w:rsidR="00E16C99" w:rsidRPr="00057099" w:rsidRDefault="00E16C99" w:rsidP="005B179F">
            <w:r w:rsidRPr="00057099">
              <w:t>F</w:t>
            </w:r>
          </w:p>
        </w:tc>
      </w:tr>
      <w:tr w:rsidR="00E16C99" w:rsidRPr="00057099" w14:paraId="19DFEAD9" w14:textId="77777777" w:rsidTr="005B179F">
        <w:tc>
          <w:tcPr>
            <w:tcW w:w="2948" w:type="dxa"/>
          </w:tcPr>
          <w:p w14:paraId="262D9D8F" w14:textId="77777777" w:rsidR="00E16C99" w:rsidRPr="00057099" w:rsidRDefault="00E16C99" w:rsidP="005B179F">
            <w:r w:rsidRPr="00057099">
              <w:t>beschermklasse</w:t>
            </w:r>
          </w:p>
        </w:tc>
        <w:tc>
          <w:tcPr>
            <w:tcW w:w="868" w:type="dxa"/>
          </w:tcPr>
          <w:p w14:paraId="3F02433A" w14:textId="77777777" w:rsidR="00E16C99" w:rsidRPr="00057099" w:rsidRDefault="00E16C99" w:rsidP="005B179F">
            <w:pPr>
              <w:jc w:val="right"/>
            </w:pPr>
          </w:p>
        </w:tc>
        <w:tc>
          <w:tcPr>
            <w:tcW w:w="280" w:type="dxa"/>
          </w:tcPr>
          <w:p w14:paraId="54D9DE76" w14:textId="77777777" w:rsidR="00E16C99" w:rsidRPr="00057099" w:rsidRDefault="00E16C99" w:rsidP="005B179F">
            <w:r w:rsidRPr="00057099">
              <w:t>:</w:t>
            </w:r>
          </w:p>
        </w:tc>
        <w:tc>
          <w:tcPr>
            <w:tcW w:w="4649" w:type="dxa"/>
          </w:tcPr>
          <w:p w14:paraId="45383F44" w14:textId="77777777" w:rsidR="00E16C99" w:rsidRPr="00057099" w:rsidRDefault="00E16C99" w:rsidP="005B179F">
            <w:r w:rsidRPr="00057099">
              <w:t>IP55</w:t>
            </w:r>
          </w:p>
        </w:tc>
      </w:tr>
      <w:tr w:rsidR="00E16C99" w:rsidRPr="00057099" w14:paraId="55358A0E" w14:textId="77777777" w:rsidTr="005B179F">
        <w:tc>
          <w:tcPr>
            <w:tcW w:w="2948" w:type="dxa"/>
          </w:tcPr>
          <w:p w14:paraId="3E4143D3" w14:textId="77777777" w:rsidR="00E16C99" w:rsidRPr="00057099" w:rsidRDefault="00E16C99" w:rsidP="005B179F">
            <w:r w:rsidRPr="00057099">
              <w:t>nevenlevering</w:t>
            </w:r>
          </w:p>
        </w:tc>
        <w:tc>
          <w:tcPr>
            <w:tcW w:w="868" w:type="dxa"/>
          </w:tcPr>
          <w:p w14:paraId="68D3C9F2" w14:textId="77777777" w:rsidR="00E16C99" w:rsidRPr="00057099" w:rsidRDefault="00E16C99" w:rsidP="005B179F">
            <w:pPr>
              <w:jc w:val="right"/>
            </w:pPr>
          </w:p>
        </w:tc>
        <w:tc>
          <w:tcPr>
            <w:tcW w:w="280" w:type="dxa"/>
          </w:tcPr>
          <w:p w14:paraId="1FF73005" w14:textId="77777777" w:rsidR="00E16C99" w:rsidRPr="00057099" w:rsidRDefault="00E16C99" w:rsidP="005B179F">
            <w:r w:rsidRPr="00057099">
              <w:t>:</w:t>
            </w:r>
          </w:p>
        </w:tc>
        <w:tc>
          <w:tcPr>
            <w:tcW w:w="4649" w:type="dxa"/>
          </w:tcPr>
          <w:p w14:paraId="68F9E0E4"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trillingdempers op het fundatieframe</w:t>
            </w:r>
          </w:p>
        </w:tc>
      </w:tr>
      <w:tr w:rsidR="00E16C99" w:rsidRPr="00057099" w14:paraId="6FB89DEC" w14:textId="77777777" w:rsidTr="005B179F">
        <w:tc>
          <w:tcPr>
            <w:tcW w:w="2948" w:type="dxa"/>
          </w:tcPr>
          <w:p w14:paraId="01FE2543" w14:textId="77777777" w:rsidR="00E16C99" w:rsidRPr="00057099" w:rsidRDefault="00E16C99" w:rsidP="005B179F"/>
        </w:tc>
        <w:tc>
          <w:tcPr>
            <w:tcW w:w="868" w:type="dxa"/>
          </w:tcPr>
          <w:p w14:paraId="0DE83D94" w14:textId="77777777" w:rsidR="00E16C99" w:rsidRPr="00057099" w:rsidRDefault="00E16C99" w:rsidP="005B179F">
            <w:pPr>
              <w:jc w:val="right"/>
            </w:pPr>
          </w:p>
        </w:tc>
        <w:tc>
          <w:tcPr>
            <w:tcW w:w="280" w:type="dxa"/>
          </w:tcPr>
          <w:p w14:paraId="218F2020" w14:textId="77777777" w:rsidR="00E16C99" w:rsidRPr="00057099" w:rsidRDefault="00E16C99" w:rsidP="005B179F"/>
        </w:tc>
        <w:tc>
          <w:tcPr>
            <w:tcW w:w="4649" w:type="dxa"/>
          </w:tcPr>
          <w:p w14:paraId="0AD02F70"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flexibele verbindingen van zacht PVC met flensaansluiting op het leidingwerk aan zuig</w:t>
            </w:r>
            <w:r w:rsidRPr="00057099">
              <w:rPr>
                <w:color w:val="00577E" w:themeColor="text1"/>
                <w:sz w:val="20"/>
                <w:lang w:val="nl-NL"/>
              </w:rPr>
              <w:noBreakHyphen/>
              <w:t xml:space="preserve"> en perszijde met r.v.s. AISI 316 bevestigingsmateriaal</w:t>
            </w:r>
          </w:p>
        </w:tc>
      </w:tr>
      <w:tr w:rsidR="00E16C99" w:rsidRPr="00057099" w14:paraId="06E523AA" w14:textId="77777777" w:rsidTr="005B179F">
        <w:tc>
          <w:tcPr>
            <w:tcW w:w="2948" w:type="dxa"/>
          </w:tcPr>
          <w:p w14:paraId="188F5675" w14:textId="77777777" w:rsidR="00E16C99" w:rsidRPr="00057099" w:rsidRDefault="00E16C99" w:rsidP="005B179F"/>
        </w:tc>
        <w:tc>
          <w:tcPr>
            <w:tcW w:w="868" w:type="dxa"/>
          </w:tcPr>
          <w:p w14:paraId="4DF47363" w14:textId="77777777" w:rsidR="00E16C99" w:rsidRPr="00057099" w:rsidRDefault="00E16C99" w:rsidP="005B179F">
            <w:pPr>
              <w:jc w:val="right"/>
            </w:pPr>
          </w:p>
        </w:tc>
        <w:tc>
          <w:tcPr>
            <w:tcW w:w="280" w:type="dxa"/>
          </w:tcPr>
          <w:p w14:paraId="35FB6F3D" w14:textId="77777777" w:rsidR="00E16C99" w:rsidRPr="00057099" w:rsidRDefault="00E16C99" w:rsidP="005B179F"/>
        </w:tc>
        <w:tc>
          <w:tcPr>
            <w:tcW w:w="4649" w:type="dxa"/>
          </w:tcPr>
          <w:p w14:paraId="09E73B93"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aftap met afsluiter voor condenswater</w:t>
            </w:r>
          </w:p>
        </w:tc>
      </w:tr>
      <w:tr w:rsidR="00E16C99" w:rsidRPr="00057099" w14:paraId="290B4513" w14:textId="77777777" w:rsidTr="005B179F">
        <w:tc>
          <w:tcPr>
            <w:tcW w:w="2948" w:type="dxa"/>
          </w:tcPr>
          <w:p w14:paraId="1F95D925" w14:textId="77777777" w:rsidR="00E16C99" w:rsidRPr="00057099" w:rsidRDefault="00E16C99" w:rsidP="005B179F"/>
        </w:tc>
        <w:tc>
          <w:tcPr>
            <w:tcW w:w="868" w:type="dxa"/>
          </w:tcPr>
          <w:p w14:paraId="52B8369C" w14:textId="77777777" w:rsidR="00E16C99" w:rsidRPr="00057099" w:rsidRDefault="00E16C99" w:rsidP="005B179F">
            <w:pPr>
              <w:jc w:val="right"/>
            </w:pPr>
          </w:p>
        </w:tc>
        <w:tc>
          <w:tcPr>
            <w:tcW w:w="280" w:type="dxa"/>
          </w:tcPr>
          <w:p w14:paraId="0013D42B" w14:textId="77777777" w:rsidR="00E16C99" w:rsidRPr="00057099" w:rsidRDefault="00E16C99" w:rsidP="005B179F"/>
        </w:tc>
        <w:tc>
          <w:tcPr>
            <w:tcW w:w="4649" w:type="dxa"/>
          </w:tcPr>
          <w:p w14:paraId="13BF32C4"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beschermkap voor de snaaraandrijving</w:t>
            </w:r>
          </w:p>
        </w:tc>
      </w:tr>
      <w:tr w:rsidR="00E16C99" w:rsidRPr="00057099" w14:paraId="0D826E90" w14:textId="77777777" w:rsidTr="005B179F">
        <w:tc>
          <w:tcPr>
            <w:tcW w:w="2948" w:type="dxa"/>
          </w:tcPr>
          <w:p w14:paraId="3065B00E" w14:textId="77777777" w:rsidR="00E16C99" w:rsidRPr="00057099" w:rsidRDefault="00E16C99" w:rsidP="005B179F"/>
        </w:tc>
        <w:tc>
          <w:tcPr>
            <w:tcW w:w="868" w:type="dxa"/>
          </w:tcPr>
          <w:p w14:paraId="481FDBA8" w14:textId="77777777" w:rsidR="00E16C99" w:rsidRPr="00057099" w:rsidRDefault="00E16C99" w:rsidP="005B179F">
            <w:pPr>
              <w:jc w:val="right"/>
            </w:pPr>
          </w:p>
        </w:tc>
        <w:tc>
          <w:tcPr>
            <w:tcW w:w="280" w:type="dxa"/>
          </w:tcPr>
          <w:p w14:paraId="093A9C51" w14:textId="77777777" w:rsidR="00E16C99" w:rsidRPr="00057099" w:rsidRDefault="00E16C99" w:rsidP="005B179F"/>
        </w:tc>
        <w:tc>
          <w:tcPr>
            <w:tcW w:w="4649" w:type="dxa"/>
          </w:tcPr>
          <w:p w14:paraId="288B9290"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gecombineerde zuig</w:t>
            </w:r>
            <w:r w:rsidRPr="00057099">
              <w:rPr>
                <w:color w:val="00577E" w:themeColor="text1"/>
                <w:sz w:val="20"/>
                <w:lang w:val="nl-NL"/>
              </w:rPr>
              <w:noBreakHyphen/>
              <w:t>, pers</w:t>
            </w:r>
            <w:r w:rsidRPr="00057099">
              <w:rPr>
                <w:color w:val="00577E" w:themeColor="text1"/>
                <w:sz w:val="20"/>
                <w:lang w:val="nl-NL"/>
              </w:rPr>
              <w:noBreakHyphen/>
              <w:t xml:space="preserve"> en verschildruk meter, type U-buis met leidingwerk en 3w-kogelkranen; op paneel gemonteerd</w:t>
            </w:r>
          </w:p>
        </w:tc>
      </w:tr>
      <w:tr w:rsidR="00E16C99" w:rsidRPr="00057099" w14:paraId="0DC26117" w14:textId="77777777" w:rsidTr="005B179F">
        <w:tc>
          <w:tcPr>
            <w:tcW w:w="2948" w:type="dxa"/>
          </w:tcPr>
          <w:p w14:paraId="5FD85264" w14:textId="77777777" w:rsidR="00E16C99" w:rsidRPr="00057099" w:rsidRDefault="00E16C99" w:rsidP="005B179F"/>
        </w:tc>
        <w:tc>
          <w:tcPr>
            <w:tcW w:w="868" w:type="dxa"/>
          </w:tcPr>
          <w:p w14:paraId="08DDBC7E" w14:textId="77777777" w:rsidR="00E16C99" w:rsidRPr="00057099" w:rsidRDefault="00E16C99" w:rsidP="005B179F">
            <w:pPr>
              <w:jc w:val="right"/>
            </w:pPr>
          </w:p>
        </w:tc>
        <w:tc>
          <w:tcPr>
            <w:tcW w:w="280" w:type="dxa"/>
          </w:tcPr>
          <w:p w14:paraId="3D94F269" w14:textId="77777777" w:rsidR="00E16C99" w:rsidRPr="00057099" w:rsidRDefault="00E16C99" w:rsidP="005B179F"/>
        </w:tc>
        <w:tc>
          <w:tcPr>
            <w:tcW w:w="4649" w:type="dxa"/>
          </w:tcPr>
          <w:p w14:paraId="1624684F"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een blindplaat, reserveerbaar, aansluitend op de flensaanzuigleiding</w:t>
            </w:r>
          </w:p>
        </w:tc>
      </w:tr>
      <w:tr w:rsidR="00E16C99" w:rsidRPr="00057099" w14:paraId="5DAF170C" w14:textId="77777777" w:rsidTr="005B179F">
        <w:tc>
          <w:tcPr>
            <w:tcW w:w="2948" w:type="dxa"/>
          </w:tcPr>
          <w:p w14:paraId="75136048" w14:textId="77777777" w:rsidR="00E16C99" w:rsidRPr="00057099" w:rsidRDefault="00E16C99" w:rsidP="005B179F">
            <w:r w:rsidRPr="00057099">
              <w:t>conservering</w:t>
            </w:r>
          </w:p>
        </w:tc>
        <w:tc>
          <w:tcPr>
            <w:tcW w:w="868" w:type="dxa"/>
          </w:tcPr>
          <w:p w14:paraId="03619B74" w14:textId="77777777" w:rsidR="00E16C99" w:rsidRPr="00057099" w:rsidRDefault="00E16C99" w:rsidP="005B179F">
            <w:pPr>
              <w:jc w:val="right"/>
            </w:pPr>
          </w:p>
        </w:tc>
        <w:tc>
          <w:tcPr>
            <w:tcW w:w="280" w:type="dxa"/>
          </w:tcPr>
          <w:p w14:paraId="529556D4" w14:textId="77777777" w:rsidR="00E16C99" w:rsidRPr="00057099" w:rsidRDefault="00E16C99" w:rsidP="005B179F">
            <w:r w:rsidRPr="00057099">
              <w:t>:</w:t>
            </w:r>
          </w:p>
        </w:tc>
        <w:tc>
          <w:tcPr>
            <w:tcW w:w="4649" w:type="dxa"/>
          </w:tcPr>
          <w:p w14:paraId="4630EADE" w14:textId="77777777" w:rsidR="00E16C99" w:rsidRPr="00057099" w:rsidRDefault="00E16C99" w:rsidP="005B179F">
            <w:r w:rsidRPr="00057099">
              <w:t>fundatieframe thermisch verzinkt en volgens voorschrift</w:t>
            </w:r>
          </w:p>
        </w:tc>
      </w:tr>
      <w:tr w:rsidR="00E16C99" w:rsidRPr="00057099" w14:paraId="63F9E697" w14:textId="77777777" w:rsidTr="005B179F">
        <w:tc>
          <w:tcPr>
            <w:tcW w:w="2948" w:type="dxa"/>
          </w:tcPr>
          <w:p w14:paraId="2113FD61" w14:textId="77777777" w:rsidR="00E16C99" w:rsidRPr="00057099" w:rsidRDefault="00E16C99" w:rsidP="005B179F">
            <w:r w:rsidRPr="00057099">
              <w:t>omkasting</w:t>
            </w:r>
          </w:p>
        </w:tc>
        <w:tc>
          <w:tcPr>
            <w:tcW w:w="868" w:type="dxa"/>
          </w:tcPr>
          <w:p w14:paraId="16EC39CC" w14:textId="77777777" w:rsidR="00E16C99" w:rsidRPr="00057099" w:rsidRDefault="00E16C99" w:rsidP="005B179F">
            <w:pPr>
              <w:jc w:val="right"/>
            </w:pPr>
          </w:p>
        </w:tc>
        <w:tc>
          <w:tcPr>
            <w:tcW w:w="280" w:type="dxa"/>
          </w:tcPr>
          <w:p w14:paraId="7F720C7D" w14:textId="77777777" w:rsidR="00E16C99" w:rsidRPr="00057099" w:rsidRDefault="00E16C99" w:rsidP="005B179F">
            <w:r w:rsidRPr="00057099">
              <w:t>:</w:t>
            </w:r>
          </w:p>
        </w:tc>
        <w:tc>
          <w:tcPr>
            <w:tcW w:w="4649" w:type="dxa"/>
          </w:tcPr>
          <w:p w14:paraId="55561F41" w14:textId="77777777" w:rsidR="00E16C99" w:rsidRPr="00057099" w:rsidRDefault="00E16C99" w:rsidP="005B179F">
            <w:r w:rsidRPr="00057099">
              <w:t>geluiddempende omkasting geschikt voor buitenopstelling, kast aan de binnenzijde bekleed met geluiddempend materiaal en afgewerkt met beplating van kunststof gaas</w:t>
            </w:r>
          </w:p>
        </w:tc>
      </w:tr>
    </w:tbl>
    <w:p w14:paraId="051010DE" w14:textId="77777777" w:rsidR="00E16C99" w:rsidRPr="00057099" w:rsidRDefault="00E16C99" w:rsidP="00E16C99">
      <w:pPr>
        <w:tabs>
          <w:tab w:val="left" w:pos="567"/>
          <w:tab w:val="right" w:pos="3119"/>
          <w:tab w:val="left" w:pos="3402"/>
          <w:tab w:val="left" w:pos="3686"/>
          <w:tab w:val="left" w:pos="3969"/>
          <w:tab w:val="left" w:pos="4253"/>
          <w:tab w:val="left" w:pos="4536"/>
        </w:tabs>
      </w:pPr>
    </w:p>
    <w:p w14:paraId="5463B83D" w14:textId="77777777" w:rsidR="00E16C99" w:rsidRPr="00057099" w:rsidRDefault="00E16C99" w:rsidP="00E16C99">
      <w:pPr>
        <w:pStyle w:val="Heading2"/>
      </w:pPr>
      <w:bookmarkStart w:id="258" w:name="_Toc54965592"/>
      <w:r w:rsidRPr="00057099">
        <w:t>Luchtkanalen met appendages</w:t>
      </w:r>
      <w:bookmarkEnd w:id="258"/>
    </w:p>
    <w:tbl>
      <w:tblPr>
        <w:tblW w:w="0" w:type="auto"/>
        <w:tblLayout w:type="fixed"/>
        <w:tblLook w:val="01E0" w:firstRow="1" w:lastRow="1" w:firstColumn="1" w:lastColumn="1" w:noHBand="0" w:noVBand="0"/>
      </w:tblPr>
      <w:tblGrid>
        <w:gridCol w:w="2948"/>
        <w:gridCol w:w="851"/>
        <w:gridCol w:w="284"/>
        <w:gridCol w:w="4649"/>
      </w:tblGrid>
      <w:tr w:rsidR="00E16C99" w:rsidRPr="00057099" w14:paraId="75C45276" w14:textId="77777777" w:rsidTr="005B179F">
        <w:tc>
          <w:tcPr>
            <w:tcW w:w="2948" w:type="dxa"/>
          </w:tcPr>
          <w:p w14:paraId="109FE0B8" w14:textId="77777777" w:rsidR="00E16C99" w:rsidRPr="00057099" w:rsidRDefault="00E16C99" w:rsidP="005B179F">
            <w:r w:rsidRPr="00057099">
              <w:t>doel</w:t>
            </w:r>
          </w:p>
        </w:tc>
        <w:tc>
          <w:tcPr>
            <w:tcW w:w="851" w:type="dxa"/>
          </w:tcPr>
          <w:p w14:paraId="607C9D2D" w14:textId="77777777" w:rsidR="00E16C99" w:rsidRPr="00057099" w:rsidRDefault="00E16C99" w:rsidP="005B179F">
            <w:pPr>
              <w:jc w:val="right"/>
            </w:pPr>
          </w:p>
        </w:tc>
        <w:tc>
          <w:tcPr>
            <w:tcW w:w="284" w:type="dxa"/>
          </w:tcPr>
          <w:p w14:paraId="27A6B93E" w14:textId="77777777" w:rsidR="00E16C99" w:rsidRPr="00057099" w:rsidRDefault="00E16C99" w:rsidP="005B179F">
            <w:pPr>
              <w:jc w:val="center"/>
            </w:pPr>
            <w:r w:rsidRPr="00057099">
              <w:t>:</w:t>
            </w:r>
          </w:p>
        </w:tc>
        <w:tc>
          <w:tcPr>
            <w:tcW w:w="4649" w:type="dxa"/>
          </w:tcPr>
          <w:p w14:paraId="421D3699" w14:textId="77777777" w:rsidR="00E16C99" w:rsidRPr="00057099" w:rsidRDefault="00E16C99" w:rsidP="005B179F">
            <w:r w:rsidRPr="00057099">
              <w:t>Het transporteren van afzuiglucht vanaf de aansluitpunten naar de ventilator en naar het lavafilter .</w:t>
            </w:r>
          </w:p>
        </w:tc>
      </w:tr>
      <w:tr w:rsidR="00E16C99" w:rsidRPr="00057099" w14:paraId="704D5AEF" w14:textId="77777777" w:rsidTr="005B179F">
        <w:tc>
          <w:tcPr>
            <w:tcW w:w="2948" w:type="dxa"/>
          </w:tcPr>
          <w:p w14:paraId="079C72A1" w14:textId="77777777" w:rsidR="00E16C99" w:rsidRPr="00057099" w:rsidRDefault="00E16C99" w:rsidP="005B179F">
            <w:r w:rsidRPr="00057099">
              <w:t>leveringsomvang</w:t>
            </w:r>
          </w:p>
        </w:tc>
        <w:tc>
          <w:tcPr>
            <w:tcW w:w="851" w:type="dxa"/>
          </w:tcPr>
          <w:p w14:paraId="17E64469" w14:textId="77777777" w:rsidR="00E16C99" w:rsidRPr="00057099" w:rsidRDefault="00E16C99" w:rsidP="005B179F">
            <w:pPr>
              <w:jc w:val="right"/>
            </w:pPr>
          </w:p>
        </w:tc>
        <w:tc>
          <w:tcPr>
            <w:tcW w:w="284" w:type="dxa"/>
          </w:tcPr>
          <w:p w14:paraId="77DB3347" w14:textId="77777777" w:rsidR="00E16C99" w:rsidRPr="00057099" w:rsidRDefault="00E16C99" w:rsidP="005B179F">
            <w:pPr>
              <w:jc w:val="center"/>
            </w:pPr>
            <w:r w:rsidRPr="00057099">
              <w:t>:</w:t>
            </w:r>
          </w:p>
        </w:tc>
        <w:tc>
          <w:tcPr>
            <w:tcW w:w="4649" w:type="dxa"/>
          </w:tcPr>
          <w:p w14:paraId="2F4B2168" w14:textId="77777777" w:rsidR="00E16C99" w:rsidRPr="00057099" w:rsidRDefault="00E16C99" w:rsidP="005B179F">
            <w:r w:rsidRPr="00057099">
              <w:t>zoals aangegeven op de P&amp;ID’s en tekeningen en zoals hierna vermeld</w:t>
            </w:r>
          </w:p>
        </w:tc>
      </w:tr>
      <w:tr w:rsidR="00E16C99" w:rsidRPr="00057099" w14:paraId="44623DEF" w14:textId="77777777" w:rsidTr="005B179F">
        <w:tc>
          <w:tcPr>
            <w:tcW w:w="2948" w:type="dxa"/>
          </w:tcPr>
          <w:p w14:paraId="62A67FF4" w14:textId="77777777" w:rsidR="00E16C99" w:rsidRPr="00057099" w:rsidRDefault="00E16C99" w:rsidP="005B179F">
            <w:pPr>
              <w:spacing w:line="240" w:lineRule="exact"/>
            </w:pPr>
            <w:r w:rsidRPr="00057099">
              <w:t>materiaal leiding</w:t>
            </w:r>
          </w:p>
        </w:tc>
        <w:tc>
          <w:tcPr>
            <w:tcW w:w="851" w:type="dxa"/>
          </w:tcPr>
          <w:p w14:paraId="28879AAB" w14:textId="77777777" w:rsidR="00E16C99" w:rsidRPr="00057099" w:rsidRDefault="00E16C99" w:rsidP="005B179F">
            <w:pPr>
              <w:spacing w:line="240" w:lineRule="exact"/>
              <w:jc w:val="right"/>
            </w:pPr>
          </w:p>
        </w:tc>
        <w:tc>
          <w:tcPr>
            <w:tcW w:w="284" w:type="dxa"/>
          </w:tcPr>
          <w:p w14:paraId="75456297" w14:textId="77777777" w:rsidR="00E16C99" w:rsidRPr="00057099" w:rsidRDefault="00E16C99" w:rsidP="005B179F">
            <w:pPr>
              <w:spacing w:line="240" w:lineRule="exact"/>
            </w:pPr>
            <w:r w:rsidRPr="00057099">
              <w:t>:</w:t>
            </w:r>
          </w:p>
        </w:tc>
        <w:tc>
          <w:tcPr>
            <w:tcW w:w="4649" w:type="dxa"/>
          </w:tcPr>
          <w:p w14:paraId="01E43E35"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binnen: PVC klasse B</w:t>
            </w:r>
          </w:p>
          <w:p w14:paraId="2C333AC4"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buiten: HDPE, drukklasse PN6</w:t>
            </w:r>
          </w:p>
        </w:tc>
      </w:tr>
      <w:tr w:rsidR="00E16C99" w:rsidRPr="00057099" w14:paraId="1CEC0BD8" w14:textId="77777777" w:rsidTr="005B179F">
        <w:tc>
          <w:tcPr>
            <w:tcW w:w="2948" w:type="dxa"/>
          </w:tcPr>
          <w:p w14:paraId="07EEC44F" w14:textId="77777777" w:rsidR="00E16C99" w:rsidRPr="00057099" w:rsidRDefault="00E16C99" w:rsidP="005B179F">
            <w:pPr>
              <w:spacing w:line="240" w:lineRule="exact"/>
            </w:pPr>
            <w:r w:rsidRPr="00057099">
              <w:t>materiaal in te storten delen</w:t>
            </w:r>
          </w:p>
        </w:tc>
        <w:tc>
          <w:tcPr>
            <w:tcW w:w="851" w:type="dxa"/>
          </w:tcPr>
          <w:p w14:paraId="6DEDACF0" w14:textId="77777777" w:rsidR="00E16C99" w:rsidRPr="00057099" w:rsidRDefault="00E16C99" w:rsidP="005B179F">
            <w:pPr>
              <w:spacing w:line="240" w:lineRule="exact"/>
              <w:jc w:val="right"/>
            </w:pPr>
          </w:p>
        </w:tc>
        <w:tc>
          <w:tcPr>
            <w:tcW w:w="284" w:type="dxa"/>
          </w:tcPr>
          <w:p w14:paraId="521073C3" w14:textId="77777777" w:rsidR="00E16C99" w:rsidRPr="00057099" w:rsidRDefault="00E16C99" w:rsidP="005B179F">
            <w:pPr>
              <w:spacing w:line="240" w:lineRule="exact"/>
            </w:pPr>
            <w:r w:rsidRPr="00057099">
              <w:t>:</w:t>
            </w:r>
          </w:p>
        </w:tc>
        <w:tc>
          <w:tcPr>
            <w:tcW w:w="4649" w:type="dxa"/>
          </w:tcPr>
          <w:p w14:paraId="5C35F45A" w14:textId="77777777" w:rsidR="00E16C99" w:rsidRPr="00057099" w:rsidRDefault="00E16C99" w:rsidP="005B179F">
            <w:pPr>
              <w:spacing w:line="240" w:lineRule="exact"/>
            </w:pPr>
            <w:r w:rsidRPr="00057099">
              <w:t>HDPE</w:t>
            </w:r>
          </w:p>
        </w:tc>
      </w:tr>
      <w:tr w:rsidR="00E16C99" w:rsidRPr="00057099" w14:paraId="5633E139" w14:textId="77777777" w:rsidTr="005B179F">
        <w:tc>
          <w:tcPr>
            <w:tcW w:w="2948" w:type="dxa"/>
          </w:tcPr>
          <w:p w14:paraId="268F2D92" w14:textId="77777777" w:rsidR="00E16C99" w:rsidRPr="00057099" w:rsidRDefault="00E16C99" w:rsidP="005B179F">
            <w:pPr>
              <w:spacing w:line="240" w:lineRule="exact"/>
            </w:pPr>
            <w:r w:rsidRPr="00057099">
              <w:t>verbindingen</w:t>
            </w:r>
          </w:p>
        </w:tc>
        <w:tc>
          <w:tcPr>
            <w:tcW w:w="851" w:type="dxa"/>
          </w:tcPr>
          <w:p w14:paraId="5DD3F42F" w14:textId="77777777" w:rsidR="00E16C99" w:rsidRPr="00057099" w:rsidRDefault="00E16C99" w:rsidP="005B179F">
            <w:pPr>
              <w:spacing w:line="240" w:lineRule="exact"/>
              <w:jc w:val="right"/>
            </w:pPr>
          </w:p>
        </w:tc>
        <w:tc>
          <w:tcPr>
            <w:tcW w:w="284" w:type="dxa"/>
          </w:tcPr>
          <w:p w14:paraId="274B871E" w14:textId="77777777" w:rsidR="00E16C99" w:rsidRPr="00057099" w:rsidRDefault="00E16C99" w:rsidP="005B179F">
            <w:pPr>
              <w:spacing w:line="240" w:lineRule="exact"/>
            </w:pPr>
            <w:r w:rsidRPr="00057099">
              <w:t>:</w:t>
            </w:r>
          </w:p>
        </w:tc>
        <w:tc>
          <w:tcPr>
            <w:tcW w:w="4649" w:type="dxa"/>
          </w:tcPr>
          <w:p w14:paraId="178B4DC9" w14:textId="77777777" w:rsidR="00E16C99" w:rsidRPr="00057099" w:rsidRDefault="00E16C99" w:rsidP="005B179F">
            <w:pPr>
              <w:spacing w:line="240" w:lineRule="exact"/>
            </w:pPr>
            <w:r w:rsidRPr="00057099">
              <w:t>lijmen, laswerk en bij de appendages met flenzen</w:t>
            </w:r>
          </w:p>
        </w:tc>
      </w:tr>
      <w:tr w:rsidR="00E16C99" w:rsidRPr="00057099" w14:paraId="47F02830" w14:textId="77777777" w:rsidTr="005B179F">
        <w:tc>
          <w:tcPr>
            <w:tcW w:w="2948" w:type="dxa"/>
          </w:tcPr>
          <w:p w14:paraId="1F54334E" w14:textId="77777777" w:rsidR="00E16C99" w:rsidRPr="00057099" w:rsidRDefault="00E16C99" w:rsidP="005B179F">
            <w:pPr>
              <w:spacing w:line="240" w:lineRule="exact"/>
            </w:pPr>
            <w:r w:rsidRPr="00057099">
              <w:t>nevenleveringen</w:t>
            </w:r>
          </w:p>
        </w:tc>
        <w:tc>
          <w:tcPr>
            <w:tcW w:w="851" w:type="dxa"/>
          </w:tcPr>
          <w:p w14:paraId="7C410AE1" w14:textId="77777777" w:rsidR="00E16C99" w:rsidRPr="00057099" w:rsidRDefault="00E16C99" w:rsidP="005B179F">
            <w:pPr>
              <w:spacing w:line="240" w:lineRule="exact"/>
              <w:jc w:val="right"/>
            </w:pPr>
          </w:p>
        </w:tc>
        <w:tc>
          <w:tcPr>
            <w:tcW w:w="284" w:type="dxa"/>
          </w:tcPr>
          <w:p w14:paraId="664B47E2" w14:textId="77777777" w:rsidR="00E16C99" w:rsidRPr="00057099" w:rsidRDefault="00E16C99" w:rsidP="005B179F">
            <w:pPr>
              <w:spacing w:line="240" w:lineRule="exact"/>
            </w:pPr>
            <w:r w:rsidRPr="00057099">
              <w:t>:</w:t>
            </w:r>
          </w:p>
        </w:tc>
        <w:tc>
          <w:tcPr>
            <w:tcW w:w="4649" w:type="dxa"/>
          </w:tcPr>
          <w:p w14:paraId="7111838A"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meetsokken1/2” met afsluitdop, voor en na elke ventilator en voor elke inregelklep en bij de filters</w:t>
            </w:r>
          </w:p>
        </w:tc>
      </w:tr>
      <w:tr w:rsidR="00E16C99" w:rsidRPr="00057099" w14:paraId="6A0951C1" w14:textId="77777777" w:rsidTr="005B179F">
        <w:tc>
          <w:tcPr>
            <w:tcW w:w="2948" w:type="dxa"/>
          </w:tcPr>
          <w:p w14:paraId="6342985F" w14:textId="77777777" w:rsidR="00E16C99" w:rsidRPr="00057099" w:rsidRDefault="00E16C99" w:rsidP="005B179F">
            <w:pPr>
              <w:spacing w:line="240" w:lineRule="exact"/>
            </w:pPr>
          </w:p>
        </w:tc>
        <w:tc>
          <w:tcPr>
            <w:tcW w:w="851" w:type="dxa"/>
          </w:tcPr>
          <w:p w14:paraId="0CDC53AD" w14:textId="77777777" w:rsidR="00E16C99" w:rsidRPr="00057099" w:rsidRDefault="00E16C99" w:rsidP="005B179F">
            <w:pPr>
              <w:spacing w:line="240" w:lineRule="exact"/>
              <w:jc w:val="right"/>
            </w:pPr>
          </w:p>
        </w:tc>
        <w:tc>
          <w:tcPr>
            <w:tcW w:w="284" w:type="dxa"/>
          </w:tcPr>
          <w:p w14:paraId="7B82BB2F" w14:textId="77777777" w:rsidR="00E16C99" w:rsidRPr="00057099" w:rsidRDefault="00E16C99" w:rsidP="005B179F">
            <w:pPr>
              <w:spacing w:line="240" w:lineRule="exact"/>
            </w:pPr>
          </w:p>
        </w:tc>
        <w:tc>
          <w:tcPr>
            <w:tcW w:w="4649" w:type="dxa"/>
          </w:tcPr>
          <w:p w14:paraId="6153E1C6"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condens aftapaansluitingen </w:t>
            </w:r>
            <w:r w:rsidRPr="00057099">
              <w:rPr>
                <w:color w:val="00577E" w:themeColor="text1"/>
                <w:sz w:val="20"/>
                <w:lang w:val="nl-NL"/>
              </w:rPr>
              <w:sym w:font="Symbol" w:char="F066"/>
            </w:r>
            <w:r w:rsidRPr="00057099">
              <w:rPr>
                <w:color w:val="00577E" w:themeColor="text1"/>
                <w:sz w:val="20"/>
                <w:lang w:val="nl-NL"/>
              </w:rPr>
              <w:t xml:space="preserve"> 50 mm met waterslot, op de laagste punten en aansluiten op de percolaatput of terreinriolering</w:t>
            </w:r>
          </w:p>
        </w:tc>
      </w:tr>
      <w:tr w:rsidR="00E16C99" w:rsidRPr="00057099" w14:paraId="4F342F1E" w14:textId="77777777" w:rsidTr="005B179F">
        <w:tc>
          <w:tcPr>
            <w:tcW w:w="2948" w:type="dxa"/>
          </w:tcPr>
          <w:p w14:paraId="02923761" w14:textId="77777777" w:rsidR="00E16C99" w:rsidRPr="00057099" w:rsidRDefault="00E16C99" w:rsidP="005B179F">
            <w:pPr>
              <w:spacing w:line="240" w:lineRule="exact"/>
            </w:pPr>
          </w:p>
        </w:tc>
        <w:tc>
          <w:tcPr>
            <w:tcW w:w="851" w:type="dxa"/>
          </w:tcPr>
          <w:p w14:paraId="3E6324AF" w14:textId="77777777" w:rsidR="00E16C99" w:rsidRPr="00057099" w:rsidRDefault="00E16C99" w:rsidP="005B179F">
            <w:pPr>
              <w:spacing w:line="240" w:lineRule="exact"/>
              <w:jc w:val="right"/>
            </w:pPr>
          </w:p>
        </w:tc>
        <w:tc>
          <w:tcPr>
            <w:tcW w:w="284" w:type="dxa"/>
          </w:tcPr>
          <w:p w14:paraId="7C831A00" w14:textId="77777777" w:rsidR="00E16C99" w:rsidRPr="00057099" w:rsidRDefault="00E16C99" w:rsidP="005B179F">
            <w:pPr>
              <w:spacing w:line="240" w:lineRule="exact"/>
            </w:pPr>
          </w:p>
        </w:tc>
        <w:tc>
          <w:tcPr>
            <w:tcW w:w="4649" w:type="dxa"/>
          </w:tcPr>
          <w:p w14:paraId="4C896D55" w14:textId="5566C1F2"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PVC flenzen PN 10 op de aan te brengen doorvoeringen op de afdekking en de aansluitingen van apparaten</w:t>
            </w:r>
          </w:p>
        </w:tc>
      </w:tr>
    </w:tbl>
    <w:p w14:paraId="2000788D" w14:textId="77777777" w:rsidR="00E16C99" w:rsidRPr="00057099" w:rsidRDefault="00E16C99" w:rsidP="00E16C99"/>
    <w:p w14:paraId="4D1D8D38" w14:textId="77777777" w:rsidR="00E16C99" w:rsidRPr="00057099" w:rsidRDefault="00E16C99" w:rsidP="00E16C99">
      <w:pPr>
        <w:pStyle w:val="Heading3"/>
      </w:pPr>
      <w:r w:rsidRPr="00057099">
        <w:lastRenderedPageBreak/>
        <w:t>Zuig</w:t>
      </w:r>
      <w:r w:rsidRPr="00057099">
        <w:noBreakHyphen/>
        <w:t xml:space="preserve"> en persleiding</w:t>
      </w:r>
    </w:p>
    <w:tbl>
      <w:tblPr>
        <w:tblW w:w="0" w:type="auto"/>
        <w:tblLayout w:type="fixed"/>
        <w:tblLook w:val="01E0" w:firstRow="1" w:lastRow="1" w:firstColumn="1" w:lastColumn="1" w:noHBand="0" w:noVBand="0"/>
      </w:tblPr>
      <w:tblGrid>
        <w:gridCol w:w="2943"/>
        <w:gridCol w:w="851"/>
        <w:gridCol w:w="284"/>
        <w:gridCol w:w="4649"/>
      </w:tblGrid>
      <w:tr w:rsidR="00E16C99" w:rsidRPr="00057099" w14:paraId="72E6F069" w14:textId="77777777" w:rsidTr="005B179F">
        <w:tc>
          <w:tcPr>
            <w:tcW w:w="2943" w:type="dxa"/>
          </w:tcPr>
          <w:p w14:paraId="01BF6893" w14:textId="77777777" w:rsidR="00E16C99" w:rsidRPr="00057099" w:rsidRDefault="00E16C99" w:rsidP="005B179F">
            <w:r w:rsidRPr="00057099">
              <w:t>tracé</w:t>
            </w:r>
          </w:p>
        </w:tc>
        <w:tc>
          <w:tcPr>
            <w:tcW w:w="851" w:type="dxa"/>
          </w:tcPr>
          <w:p w14:paraId="271B90F7" w14:textId="77777777" w:rsidR="00E16C99" w:rsidRPr="00057099" w:rsidRDefault="00E16C99" w:rsidP="005B179F">
            <w:pPr>
              <w:jc w:val="right"/>
            </w:pPr>
          </w:p>
        </w:tc>
        <w:tc>
          <w:tcPr>
            <w:tcW w:w="284" w:type="dxa"/>
          </w:tcPr>
          <w:p w14:paraId="67952B19" w14:textId="77777777" w:rsidR="00E16C99" w:rsidRPr="00057099" w:rsidRDefault="00E16C99" w:rsidP="005B179F">
            <w:pPr>
              <w:jc w:val="center"/>
            </w:pPr>
            <w:r w:rsidRPr="00057099">
              <w:t>:</w:t>
            </w:r>
          </w:p>
        </w:tc>
        <w:tc>
          <w:tcPr>
            <w:tcW w:w="4649" w:type="dxa"/>
          </w:tcPr>
          <w:p w14:paraId="60A346FB" w14:textId="77777777" w:rsidR="00E16C99" w:rsidRPr="00057099" w:rsidRDefault="00E16C99" w:rsidP="005B179F">
            <w:r w:rsidRPr="00057099">
              <w:t>vanaf aansluitpunten naar de ventilator</w:t>
            </w:r>
          </w:p>
        </w:tc>
      </w:tr>
      <w:tr w:rsidR="00E16C99" w:rsidRPr="00057099" w14:paraId="00B87D90" w14:textId="77777777" w:rsidTr="005B179F">
        <w:tc>
          <w:tcPr>
            <w:tcW w:w="2943" w:type="dxa"/>
          </w:tcPr>
          <w:p w14:paraId="20A1D532" w14:textId="77777777" w:rsidR="00E16C99" w:rsidRPr="00057099" w:rsidRDefault="00E16C99" w:rsidP="005B179F">
            <w:r w:rsidRPr="00057099">
              <w:t>aantal</w:t>
            </w:r>
          </w:p>
        </w:tc>
        <w:tc>
          <w:tcPr>
            <w:tcW w:w="851" w:type="dxa"/>
          </w:tcPr>
          <w:p w14:paraId="7B7CAC1D" w14:textId="77777777" w:rsidR="00E16C99" w:rsidRPr="00057099" w:rsidRDefault="00E16C99" w:rsidP="005B179F">
            <w:pPr>
              <w:jc w:val="right"/>
            </w:pPr>
          </w:p>
        </w:tc>
        <w:tc>
          <w:tcPr>
            <w:tcW w:w="284" w:type="dxa"/>
          </w:tcPr>
          <w:p w14:paraId="78E3C347" w14:textId="77777777" w:rsidR="00E16C99" w:rsidRPr="00057099" w:rsidRDefault="00E16C99" w:rsidP="005B179F">
            <w:pPr>
              <w:jc w:val="center"/>
            </w:pPr>
            <w:r w:rsidRPr="00057099">
              <w:t>:</w:t>
            </w:r>
          </w:p>
        </w:tc>
        <w:tc>
          <w:tcPr>
            <w:tcW w:w="4649" w:type="dxa"/>
          </w:tcPr>
          <w:p w14:paraId="54C7669D" w14:textId="0446CCE2" w:rsidR="00E16C99" w:rsidRPr="00057099" w:rsidRDefault="006368E5" w:rsidP="005B179F">
            <w:r w:rsidRPr="00057099">
              <w:t>1</w:t>
            </w:r>
          </w:p>
        </w:tc>
      </w:tr>
      <w:tr w:rsidR="00E16C99" w:rsidRPr="00057099" w14:paraId="0C279D51" w14:textId="77777777" w:rsidTr="005B179F">
        <w:tc>
          <w:tcPr>
            <w:tcW w:w="2943" w:type="dxa"/>
          </w:tcPr>
          <w:p w14:paraId="40B5BFB3" w14:textId="77777777" w:rsidR="00E16C99" w:rsidRPr="00057099" w:rsidRDefault="00E16C99" w:rsidP="005B179F">
            <w:r w:rsidRPr="00057099">
              <w:t>diameter</w:t>
            </w:r>
          </w:p>
        </w:tc>
        <w:tc>
          <w:tcPr>
            <w:tcW w:w="851" w:type="dxa"/>
          </w:tcPr>
          <w:p w14:paraId="17880D53" w14:textId="77777777" w:rsidR="00E16C99" w:rsidRPr="00057099" w:rsidRDefault="00E16C99" w:rsidP="005B179F">
            <w:pPr>
              <w:jc w:val="right"/>
            </w:pPr>
            <w:r w:rsidRPr="00057099">
              <w:t>mm</w:t>
            </w:r>
          </w:p>
        </w:tc>
        <w:tc>
          <w:tcPr>
            <w:tcW w:w="284" w:type="dxa"/>
          </w:tcPr>
          <w:p w14:paraId="5973D92E" w14:textId="77777777" w:rsidR="00E16C99" w:rsidRPr="00057099" w:rsidRDefault="00E16C99" w:rsidP="005B179F">
            <w:pPr>
              <w:jc w:val="center"/>
            </w:pPr>
            <w:r w:rsidRPr="00057099">
              <w:t>:</w:t>
            </w:r>
          </w:p>
        </w:tc>
        <w:tc>
          <w:tcPr>
            <w:tcW w:w="4649" w:type="dxa"/>
          </w:tcPr>
          <w:p w14:paraId="4C5FA41C" w14:textId="5B7D27D0" w:rsidR="00E16C99" w:rsidRPr="00057099" w:rsidRDefault="006368E5" w:rsidP="005B179F">
            <w:r w:rsidRPr="00057099">
              <w:t xml:space="preserve">160 / 200 / 315 / 355 </w:t>
            </w:r>
          </w:p>
        </w:tc>
      </w:tr>
      <w:tr w:rsidR="00E16C99" w:rsidRPr="00057099" w14:paraId="0E35E327" w14:textId="77777777" w:rsidTr="005B179F">
        <w:tc>
          <w:tcPr>
            <w:tcW w:w="2943" w:type="dxa"/>
          </w:tcPr>
          <w:p w14:paraId="66CAE96A" w14:textId="77777777" w:rsidR="00E16C99" w:rsidRPr="00057099" w:rsidRDefault="00E16C99" w:rsidP="005B179F">
            <w:r w:rsidRPr="00057099">
              <w:t>appendage</w:t>
            </w:r>
          </w:p>
        </w:tc>
        <w:tc>
          <w:tcPr>
            <w:tcW w:w="851" w:type="dxa"/>
          </w:tcPr>
          <w:p w14:paraId="1169822B" w14:textId="77777777" w:rsidR="00E16C99" w:rsidRPr="00057099" w:rsidRDefault="00E16C99" w:rsidP="005B179F">
            <w:pPr>
              <w:jc w:val="right"/>
            </w:pPr>
          </w:p>
        </w:tc>
        <w:tc>
          <w:tcPr>
            <w:tcW w:w="284" w:type="dxa"/>
          </w:tcPr>
          <w:p w14:paraId="17B36C5D" w14:textId="77777777" w:rsidR="00E16C99" w:rsidRPr="00057099" w:rsidRDefault="00E16C99" w:rsidP="005B179F">
            <w:pPr>
              <w:jc w:val="center"/>
            </w:pPr>
            <w:r w:rsidRPr="00057099">
              <w:t>:</w:t>
            </w:r>
          </w:p>
        </w:tc>
        <w:tc>
          <w:tcPr>
            <w:tcW w:w="4649" w:type="dxa"/>
          </w:tcPr>
          <w:p w14:paraId="5798E912" w14:textId="6A94DF4A" w:rsidR="00E16C99" w:rsidRPr="00057099" w:rsidRDefault="00E16C99" w:rsidP="005B179F">
            <w:r w:rsidRPr="00057099">
              <w:t xml:space="preserve">in persleiding; terugslagklep en </w:t>
            </w:r>
            <w:r w:rsidR="006368E5" w:rsidRPr="00057099">
              <w:t>inregelklep</w:t>
            </w:r>
          </w:p>
          <w:p w14:paraId="5950DCDD" w14:textId="6C471643" w:rsidR="006368E5" w:rsidRPr="00057099" w:rsidRDefault="006368E5" w:rsidP="005B179F">
            <w:r w:rsidRPr="00057099">
              <w:t>in zuigleiding; inregelkleppen</w:t>
            </w:r>
          </w:p>
        </w:tc>
      </w:tr>
      <w:tr w:rsidR="00E16C99" w:rsidRPr="00057099" w14:paraId="195657DA" w14:textId="77777777" w:rsidTr="005B179F">
        <w:tc>
          <w:tcPr>
            <w:tcW w:w="2943" w:type="dxa"/>
          </w:tcPr>
          <w:p w14:paraId="445812FA" w14:textId="77777777" w:rsidR="00E16C99" w:rsidRPr="00057099" w:rsidRDefault="00E16C99" w:rsidP="005B179F">
            <w:r w:rsidRPr="00057099">
              <w:t>toebehoren</w:t>
            </w:r>
          </w:p>
        </w:tc>
        <w:tc>
          <w:tcPr>
            <w:tcW w:w="851" w:type="dxa"/>
          </w:tcPr>
          <w:p w14:paraId="01DCE96D" w14:textId="77777777" w:rsidR="00E16C99" w:rsidRPr="00057099" w:rsidRDefault="00E16C99" w:rsidP="005B179F">
            <w:pPr>
              <w:jc w:val="right"/>
            </w:pPr>
          </w:p>
        </w:tc>
        <w:tc>
          <w:tcPr>
            <w:tcW w:w="284" w:type="dxa"/>
          </w:tcPr>
          <w:p w14:paraId="12F39D98" w14:textId="77777777" w:rsidR="00E16C99" w:rsidRPr="00057099" w:rsidRDefault="00E16C99" w:rsidP="005B179F">
            <w:pPr>
              <w:jc w:val="center"/>
            </w:pPr>
            <w:r w:rsidRPr="00057099">
              <w:t>:</w:t>
            </w:r>
          </w:p>
        </w:tc>
        <w:tc>
          <w:tcPr>
            <w:tcW w:w="4649" w:type="dxa"/>
          </w:tcPr>
          <w:p w14:paraId="26F17D08" w14:textId="25E0D5E5" w:rsidR="00E16C99" w:rsidRPr="00057099" w:rsidRDefault="00E16C99" w:rsidP="005B179F">
            <w:proofErr w:type="spellStart"/>
            <w:r w:rsidRPr="00057099">
              <w:t>conden</w:t>
            </w:r>
            <w:r w:rsidR="006368E5" w:rsidRPr="00057099">
              <w:t>aftap</w:t>
            </w:r>
            <w:proofErr w:type="spellEnd"/>
            <w:r w:rsidR="006368E5" w:rsidRPr="00057099">
              <w:t xml:space="preserve"> in zuig- en persleiding</w:t>
            </w:r>
          </w:p>
        </w:tc>
      </w:tr>
    </w:tbl>
    <w:p w14:paraId="207505A9" w14:textId="77777777" w:rsidR="00E16C99" w:rsidRPr="00057099" w:rsidRDefault="00E16C99" w:rsidP="00E16C99">
      <w:pPr>
        <w:tabs>
          <w:tab w:val="left" w:pos="567"/>
          <w:tab w:val="right" w:pos="3119"/>
          <w:tab w:val="left" w:pos="3402"/>
          <w:tab w:val="left" w:pos="3686"/>
          <w:tab w:val="left" w:pos="3969"/>
          <w:tab w:val="left" w:pos="4253"/>
          <w:tab w:val="left" w:pos="4536"/>
        </w:tabs>
      </w:pPr>
    </w:p>
    <w:p w14:paraId="4466F877" w14:textId="77777777" w:rsidR="00E16C99" w:rsidRPr="00057099" w:rsidRDefault="00E16C99" w:rsidP="00E16C99">
      <w:pPr>
        <w:pStyle w:val="Heading3"/>
      </w:pPr>
      <w:r w:rsidRPr="00057099">
        <w:t>Inregelklep</w:t>
      </w:r>
    </w:p>
    <w:tbl>
      <w:tblPr>
        <w:tblW w:w="0" w:type="auto"/>
        <w:tblLook w:val="01E0" w:firstRow="1" w:lastRow="1" w:firstColumn="1" w:lastColumn="1" w:noHBand="0" w:noVBand="0"/>
      </w:tblPr>
      <w:tblGrid>
        <w:gridCol w:w="2943"/>
        <w:gridCol w:w="851"/>
        <w:gridCol w:w="283"/>
        <w:gridCol w:w="4536"/>
      </w:tblGrid>
      <w:tr w:rsidR="00E16C99" w:rsidRPr="00057099" w14:paraId="156F42C3" w14:textId="77777777" w:rsidTr="005B179F">
        <w:tc>
          <w:tcPr>
            <w:tcW w:w="2943" w:type="dxa"/>
          </w:tcPr>
          <w:p w14:paraId="3D56BF6D" w14:textId="77777777" w:rsidR="00E16C99" w:rsidRPr="00057099" w:rsidRDefault="00E16C99" w:rsidP="005B179F">
            <w:r w:rsidRPr="00057099">
              <w:t>doel</w:t>
            </w:r>
          </w:p>
        </w:tc>
        <w:tc>
          <w:tcPr>
            <w:tcW w:w="851" w:type="dxa"/>
          </w:tcPr>
          <w:p w14:paraId="43FA9C67" w14:textId="77777777" w:rsidR="00E16C99" w:rsidRPr="00057099" w:rsidRDefault="00E16C99" w:rsidP="005B179F">
            <w:pPr>
              <w:jc w:val="right"/>
            </w:pPr>
          </w:p>
        </w:tc>
        <w:tc>
          <w:tcPr>
            <w:tcW w:w="283" w:type="dxa"/>
          </w:tcPr>
          <w:p w14:paraId="004EF32A" w14:textId="77777777" w:rsidR="00E16C99" w:rsidRPr="00057099" w:rsidRDefault="00E16C99" w:rsidP="005B179F">
            <w:pPr>
              <w:jc w:val="center"/>
            </w:pPr>
            <w:r w:rsidRPr="00057099">
              <w:t>:</w:t>
            </w:r>
          </w:p>
        </w:tc>
        <w:tc>
          <w:tcPr>
            <w:tcW w:w="4536" w:type="dxa"/>
          </w:tcPr>
          <w:p w14:paraId="6FD33A44" w14:textId="77777777" w:rsidR="00E16C99" w:rsidRPr="00057099" w:rsidRDefault="00E16C99" w:rsidP="005B179F">
            <w:r w:rsidRPr="00057099">
              <w:t>het inregelen van de luchthoeveelheden op de aansluitpunten aan de zuigzijde van de ventilatoren</w:t>
            </w:r>
          </w:p>
        </w:tc>
      </w:tr>
      <w:tr w:rsidR="00E16C99" w:rsidRPr="00057099" w14:paraId="3AA51E31" w14:textId="77777777" w:rsidTr="005B179F">
        <w:tc>
          <w:tcPr>
            <w:tcW w:w="2943" w:type="dxa"/>
          </w:tcPr>
          <w:p w14:paraId="6860DEAC" w14:textId="77777777" w:rsidR="00E16C99" w:rsidRPr="00057099" w:rsidRDefault="00E16C99" w:rsidP="005B179F">
            <w:r w:rsidRPr="00057099">
              <w:t>aantal</w:t>
            </w:r>
          </w:p>
        </w:tc>
        <w:tc>
          <w:tcPr>
            <w:tcW w:w="851" w:type="dxa"/>
          </w:tcPr>
          <w:p w14:paraId="674B5049" w14:textId="77777777" w:rsidR="00E16C99" w:rsidRPr="00057099" w:rsidRDefault="00E16C99" w:rsidP="005B179F">
            <w:pPr>
              <w:jc w:val="right"/>
            </w:pPr>
          </w:p>
        </w:tc>
        <w:tc>
          <w:tcPr>
            <w:tcW w:w="283" w:type="dxa"/>
          </w:tcPr>
          <w:p w14:paraId="4F53FEA0" w14:textId="77777777" w:rsidR="00E16C99" w:rsidRPr="00057099" w:rsidRDefault="00E16C99" w:rsidP="005B179F">
            <w:pPr>
              <w:jc w:val="center"/>
            </w:pPr>
            <w:r w:rsidRPr="00057099">
              <w:t>:</w:t>
            </w:r>
          </w:p>
        </w:tc>
        <w:tc>
          <w:tcPr>
            <w:tcW w:w="4536" w:type="dxa"/>
          </w:tcPr>
          <w:p w14:paraId="645C0E80" w14:textId="77777777" w:rsidR="00E16C99" w:rsidRPr="00057099" w:rsidRDefault="00E16C99" w:rsidP="005B179F">
            <w:r w:rsidRPr="00057099">
              <w:t>5</w:t>
            </w:r>
          </w:p>
        </w:tc>
      </w:tr>
      <w:tr w:rsidR="00E16C99" w:rsidRPr="00057099" w14:paraId="7E1CD39F" w14:textId="77777777" w:rsidTr="005B179F">
        <w:tc>
          <w:tcPr>
            <w:tcW w:w="2943" w:type="dxa"/>
          </w:tcPr>
          <w:p w14:paraId="6B840189" w14:textId="77777777" w:rsidR="00E16C99" w:rsidRPr="00057099" w:rsidRDefault="00E16C99" w:rsidP="005B179F">
            <w:r w:rsidRPr="00057099">
              <w:t>fabrikaat/leverancier</w:t>
            </w:r>
          </w:p>
        </w:tc>
        <w:tc>
          <w:tcPr>
            <w:tcW w:w="851" w:type="dxa"/>
          </w:tcPr>
          <w:p w14:paraId="423BC667" w14:textId="77777777" w:rsidR="00E16C99" w:rsidRPr="00057099" w:rsidRDefault="00E16C99" w:rsidP="005B179F">
            <w:pPr>
              <w:jc w:val="right"/>
            </w:pPr>
          </w:p>
        </w:tc>
        <w:tc>
          <w:tcPr>
            <w:tcW w:w="283" w:type="dxa"/>
          </w:tcPr>
          <w:p w14:paraId="0A372AF9" w14:textId="77777777" w:rsidR="00E16C99" w:rsidRPr="00057099" w:rsidRDefault="00E16C99" w:rsidP="005B179F">
            <w:pPr>
              <w:jc w:val="center"/>
            </w:pPr>
            <w:r w:rsidRPr="00057099">
              <w:t>:</w:t>
            </w:r>
          </w:p>
        </w:tc>
        <w:tc>
          <w:tcPr>
            <w:tcW w:w="4536" w:type="dxa"/>
          </w:tcPr>
          <w:p w14:paraId="017845DD" w14:textId="77777777" w:rsidR="00E16C99" w:rsidRPr="00057099" w:rsidRDefault="00E16C99" w:rsidP="005B179F"/>
        </w:tc>
      </w:tr>
      <w:tr w:rsidR="00E16C99" w:rsidRPr="00057099" w14:paraId="53628BA8" w14:textId="77777777" w:rsidTr="005B179F">
        <w:tc>
          <w:tcPr>
            <w:tcW w:w="2943" w:type="dxa"/>
          </w:tcPr>
          <w:p w14:paraId="32EF7EA3" w14:textId="77777777" w:rsidR="00E16C99" w:rsidRPr="00057099" w:rsidRDefault="00E16C99" w:rsidP="005B179F">
            <w:r w:rsidRPr="00057099">
              <w:t>uitvoering</w:t>
            </w:r>
          </w:p>
        </w:tc>
        <w:tc>
          <w:tcPr>
            <w:tcW w:w="851" w:type="dxa"/>
          </w:tcPr>
          <w:p w14:paraId="28DA0C9B" w14:textId="77777777" w:rsidR="00E16C99" w:rsidRPr="00057099" w:rsidRDefault="00E16C99" w:rsidP="005B179F">
            <w:pPr>
              <w:jc w:val="right"/>
            </w:pPr>
          </w:p>
        </w:tc>
        <w:tc>
          <w:tcPr>
            <w:tcW w:w="283" w:type="dxa"/>
          </w:tcPr>
          <w:p w14:paraId="50226488" w14:textId="77777777" w:rsidR="00E16C99" w:rsidRPr="00057099" w:rsidRDefault="00E16C99" w:rsidP="005B179F">
            <w:pPr>
              <w:jc w:val="center"/>
            </w:pPr>
            <w:r w:rsidRPr="00057099">
              <w:t>:</w:t>
            </w:r>
          </w:p>
        </w:tc>
        <w:tc>
          <w:tcPr>
            <w:tcW w:w="4536" w:type="dxa"/>
          </w:tcPr>
          <w:p w14:paraId="5277A785" w14:textId="77777777" w:rsidR="00E16C99" w:rsidRPr="00057099" w:rsidRDefault="00E16C99" w:rsidP="005B179F">
            <w:r w:rsidRPr="00057099">
              <w:t xml:space="preserve">traploze </w:t>
            </w:r>
            <w:proofErr w:type="spellStart"/>
            <w:r w:rsidRPr="00057099">
              <w:t>handinstelbare</w:t>
            </w:r>
            <w:proofErr w:type="spellEnd"/>
            <w:r w:rsidRPr="00057099">
              <w:t xml:space="preserve"> klep met vergrendeling en huis met flenssluitingen HDPE</w:t>
            </w:r>
          </w:p>
        </w:tc>
      </w:tr>
      <w:tr w:rsidR="00E16C99" w:rsidRPr="00057099" w14:paraId="43E16771" w14:textId="77777777" w:rsidTr="005B179F">
        <w:tc>
          <w:tcPr>
            <w:tcW w:w="2943" w:type="dxa"/>
          </w:tcPr>
          <w:p w14:paraId="06948CEB" w14:textId="77777777" w:rsidR="00E16C99" w:rsidRPr="00057099" w:rsidRDefault="00E16C99" w:rsidP="005B179F">
            <w:r w:rsidRPr="00057099">
              <w:t>materiaal</w:t>
            </w:r>
          </w:p>
        </w:tc>
        <w:tc>
          <w:tcPr>
            <w:tcW w:w="851" w:type="dxa"/>
          </w:tcPr>
          <w:p w14:paraId="0BEEC188" w14:textId="77777777" w:rsidR="00E16C99" w:rsidRPr="00057099" w:rsidRDefault="00E16C99" w:rsidP="005B179F">
            <w:pPr>
              <w:jc w:val="right"/>
            </w:pPr>
          </w:p>
        </w:tc>
        <w:tc>
          <w:tcPr>
            <w:tcW w:w="283" w:type="dxa"/>
          </w:tcPr>
          <w:p w14:paraId="61832DAF" w14:textId="77777777" w:rsidR="00E16C99" w:rsidRPr="00057099" w:rsidRDefault="00E16C99" w:rsidP="005B179F">
            <w:pPr>
              <w:jc w:val="center"/>
            </w:pPr>
            <w:r w:rsidRPr="00057099">
              <w:t>:</w:t>
            </w:r>
          </w:p>
        </w:tc>
        <w:tc>
          <w:tcPr>
            <w:tcW w:w="4536" w:type="dxa"/>
          </w:tcPr>
          <w:p w14:paraId="007C8405" w14:textId="4F437D48" w:rsidR="00E16C99" w:rsidRPr="00057099" w:rsidRDefault="00E16C99" w:rsidP="005B179F">
            <w:r w:rsidRPr="00057099">
              <w:t xml:space="preserve">overeenkomstig leidingmateriaal PVC / </w:t>
            </w:r>
            <w:r w:rsidR="00C17561" w:rsidRPr="00057099">
              <w:t>HDPE</w:t>
            </w:r>
          </w:p>
        </w:tc>
      </w:tr>
      <w:tr w:rsidR="00E16C99" w:rsidRPr="00057099" w14:paraId="0648FE39" w14:textId="77777777" w:rsidTr="005B179F">
        <w:tc>
          <w:tcPr>
            <w:tcW w:w="2943" w:type="dxa"/>
          </w:tcPr>
          <w:p w14:paraId="394A39A9" w14:textId="77777777" w:rsidR="00E16C99" w:rsidRPr="00057099" w:rsidRDefault="00E16C99" w:rsidP="005B179F">
            <w:r w:rsidRPr="00057099">
              <w:t>aantal</w:t>
            </w:r>
          </w:p>
        </w:tc>
        <w:tc>
          <w:tcPr>
            <w:tcW w:w="851" w:type="dxa"/>
          </w:tcPr>
          <w:p w14:paraId="6F92E501" w14:textId="77777777" w:rsidR="00E16C99" w:rsidRPr="00057099" w:rsidRDefault="00E16C99" w:rsidP="005B179F">
            <w:pPr>
              <w:jc w:val="right"/>
            </w:pPr>
          </w:p>
        </w:tc>
        <w:tc>
          <w:tcPr>
            <w:tcW w:w="283" w:type="dxa"/>
          </w:tcPr>
          <w:p w14:paraId="716844AE" w14:textId="77777777" w:rsidR="00E16C99" w:rsidRPr="00057099" w:rsidRDefault="00E16C99" w:rsidP="005B179F">
            <w:pPr>
              <w:jc w:val="center"/>
            </w:pPr>
            <w:r w:rsidRPr="00057099">
              <w:t>:</w:t>
            </w:r>
          </w:p>
        </w:tc>
        <w:tc>
          <w:tcPr>
            <w:tcW w:w="4536" w:type="dxa"/>
          </w:tcPr>
          <w:p w14:paraId="481FC803" w14:textId="77777777" w:rsidR="00E16C99" w:rsidRPr="00057099" w:rsidRDefault="00E16C99" w:rsidP="005B179F">
            <w:r w:rsidRPr="00057099">
              <w:t>zie onderstaand</w:t>
            </w:r>
          </w:p>
        </w:tc>
      </w:tr>
      <w:tr w:rsidR="00E16C99" w:rsidRPr="00057099" w14:paraId="3C11E5BD" w14:textId="77777777" w:rsidTr="005B179F">
        <w:tc>
          <w:tcPr>
            <w:tcW w:w="2943" w:type="dxa"/>
          </w:tcPr>
          <w:p w14:paraId="394D9019" w14:textId="77777777" w:rsidR="00E16C99" w:rsidRPr="00057099" w:rsidRDefault="00E16C99" w:rsidP="005B179F">
            <w:r w:rsidRPr="00057099">
              <w:t>diameter</w:t>
            </w:r>
          </w:p>
        </w:tc>
        <w:tc>
          <w:tcPr>
            <w:tcW w:w="851" w:type="dxa"/>
          </w:tcPr>
          <w:p w14:paraId="6F9DDC2E" w14:textId="77777777" w:rsidR="00E16C99" w:rsidRPr="00057099" w:rsidRDefault="00E16C99" w:rsidP="005B179F">
            <w:pPr>
              <w:jc w:val="right"/>
            </w:pPr>
          </w:p>
        </w:tc>
        <w:tc>
          <w:tcPr>
            <w:tcW w:w="283" w:type="dxa"/>
          </w:tcPr>
          <w:p w14:paraId="1614CD65" w14:textId="77777777" w:rsidR="00E16C99" w:rsidRPr="00057099" w:rsidRDefault="00E16C99" w:rsidP="005B179F">
            <w:pPr>
              <w:jc w:val="center"/>
            </w:pPr>
            <w:r w:rsidRPr="00057099">
              <w:t>:</w:t>
            </w:r>
          </w:p>
        </w:tc>
        <w:tc>
          <w:tcPr>
            <w:tcW w:w="4536" w:type="dxa"/>
          </w:tcPr>
          <w:p w14:paraId="371858C2" w14:textId="77777777" w:rsidR="00E16C99" w:rsidRPr="00057099" w:rsidRDefault="00E16C99" w:rsidP="005B179F">
            <w:r w:rsidRPr="00057099">
              <w:t>zie onderstaand</w:t>
            </w:r>
          </w:p>
        </w:tc>
      </w:tr>
    </w:tbl>
    <w:p w14:paraId="15A766A5" w14:textId="77777777" w:rsidR="00E16C99" w:rsidRPr="00057099" w:rsidRDefault="00E16C99" w:rsidP="00E16C99">
      <w:pPr>
        <w:tabs>
          <w:tab w:val="right" w:pos="3119"/>
          <w:tab w:val="left" w:pos="3402"/>
          <w:tab w:val="left" w:pos="3686"/>
          <w:tab w:val="left" w:pos="3969"/>
          <w:tab w:val="left" w:pos="4253"/>
          <w:tab w:val="left" w:pos="4536"/>
        </w:tabs>
        <w:rPr>
          <w:b/>
        </w:rPr>
      </w:pPr>
    </w:p>
    <w:p w14:paraId="52197965" w14:textId="77777777" w:rsidR="00E16C99" w:rsidRPr="00057099" w:rsidRDefault="00E16C99" w:rsidP="00E16C99">
      <w:pPr>
        <w:pStyle w:val="Heading3"/>
      </w:pPr>
      <w:r w:rsidRPr="00057099">
        <w:t>Afzuigaansluitingen</w:t>
      </w:r>
    </w:p>
    <w:p w14:paraId="3652ED09" w14:textId="77777777" w:rsidR="00E16C99" w:rsidRPr="00057099" w:rsidRDefault="00E16C99" w:rsidP="00E16C99">
      <w:pPr>
        <w:tabs>
          <w:tab w:val="right" w:pos="3119"/>
          <w:tab w:val="left" w:pos="3402"/>
          <w:tab w:val="left" w:pos="3686"/>
          <w:tab w:val="left" w:pos="3969"/>
          <w:tab w:val="left" w:pos="4253"/>
          <w:tab w:val="left" w:pos="4536"/>
        </w:tabs>
        <w:rPr>
          <w:b/>
        </w:rPr>
      </w:pPr>
      <w:r w:rsidRPr="00057099">
        <w:rPr>
          <w:b/>
        </w:rPr>
        <w:t>Anaerobe ruimte</w:t>
      </w:r>
    </w:p>
    <w:tbl>
      <w:tblPr>
        <w:tblW w:w="0" w:type="auto"/>
        <w:tblLook w:val="01E0" w:firstRow="1" w:lastRow="1" w:firstColumn="1" w:lastColumn="1" w:noHBand="0" w:noVBand="0"/>
      </w:tblPr>
      <w:tblGrid>
        <w:gridCol w:w="2943"/>
        <w:gridCol w:w="851"/>
        <w:gridCol w:w="283"/>
        <w:gridCol w:w="4536"/>
      </w:tblGrid>
      <w:tr w:rsidR="00E16C99" w:rsidRPr="00057099" w14:paraId="4BFDC186" w14:textId="77777777" w:rsidTr="005B179F">
        <w:tc>
          <w:tcPr>
            <w:tcW w:w="2943" w:type="dxa"/>
          </w:tcPr>
          <w:p w14:paraId="265C47D7"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aantal</w:t>
            </w:r>
          </w:p>
        </w:tc>
        <w:tc>
          <w:tcPr>
            <w:tcW w:w="851" w:type="dxa"/>
          </w:tcPr>
          <w:p w14:paraId="3D3CC737" w14:textId="77777777" w:rsidR="00E16C99" w:rsidRPr="00057099" w:rsidRDefault="00E16C99" w:rsidP="005B179F">
            <w:pPr>
              <w:jc w:val="right"/>
            </w:pPr>
          </w:p>
        </w:tc>
        <w:tc>
          <w:tcPr>
            <w:tcW w:w="283" w:type="dxa"/>
          </w:tcPr>
          <w:p w14:paraId="5FB36717" w14:textId="77777777" w:rsidR="00E16C99" w:rsidRPr="00057099" w:rsidRDefault="00E16C99" w:rsidP="005B179F">
            <w:pPr>
              <w:jc w:val="center"/>
            </w:pPr>
            <w:r w:rsidRPr="00057099">
              <w:t>:</w:t>
            </w:r>
          </w:p>
        </w:tc>
        <w:tc>
          <w:tcPr>
            <w:tcW w:w="4536" w:type="dxa"/>
          </w:tcPr>
          <w:p w14:paraId="0086BC98" w14:textId="77777777" w:rsidR="00E16C99" w:rsidRPr="00057099" w:rsidRDefault="00E16C99" w:rsidP="005B179F">
            <w:r w:rsidRPr="00057099">
              <w:t>1</w:t>
            </w:r>
          </w:p>
        </w:tc>
      </w:tr>
      <w:tr w:rsidR="00E16C99" w:rsidRPr="00057099" w14:paraId="493F8646" w14:textId="77777777" w:rsidTr="005B179F">
        <w:tc>
          <w:tcPr>
            <w:tcW w:w="2943" w:type="dxa"/>
          </w:tcPr>
          <w:p w14:paraId="60F61542"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luchtdebiet</w:t>
            </w:r>
          </w:p>
        </w:tc>
        <w:tc>
          <w:tcPr>
            <w:tcW w:w="851" w:type="dxa"/>
          </w:tcPr>
          <w:p w14:paraId="5B9A79A3" w14:textId="77777777" w:rsidR="00E16C99" w:rsidRPr="00057099" w:rsidRDefault="00E16C99" w:rsidP="005B179F">
            <w:pPr>
              <w:jc w:val="right"/>
            </w:pPr>
            <w:r w:rsidRPr="00057099">
              <w:t>m</w:t>
            </w:r>
            <w:r w:rsidRPr="00057099">
              <w:rPr>
                <w:vertAlign w:val="superscript"/>
              </w:rPr>
              <w:t>3</w:t>
            </w:r>
            <w:r w:rsidRPr="00057099">
              <w:t>/h</w:t>
            </w:r>
          </w:p>
        </w:tc>
        <w:tc>
          <w:tcPr>
            <w:tcW w:w="283" w:type="dxa"/>
          </w:tcPr>
          <w:p w14:paraId="50395B4C" w14:textId="77777777" w:rsidR="00E16C99" w:rsidRPr="00057099" w:rsidRDefault="00E16C99" w:rsidP="005B179F">
            <w:pPr>
              <w:jc w:val="center"/>
            </w:pPr>
            <w:r w:rsidRPr="00057099">
              <w:t>:</w:t>
            </w:r>
          </w:p>
        </w:tc>
        <w:tc>
          <w:tcPr>
            <w:tcW w:w="4536" w:type="dxa"/>
          </w:tcPr>
          <w:p w14:paraId="437060D4" w14:textId="77777777" w:rsidR="00E16C99" w:rsidRPr="00057099" w:rsidRDefault="00E16C99" w:rsidP="005B179F">
            <w:r w:rsidRPr="00057099">
              <w:t>300</w:t>
            </w:r>
          </w:p>
        </w:tc>
      </w:tr>
      <w:tr w:rsidR="00E16C99" w:rsidRPr="00057099" w14:paraId="21B319A4" w14:textId="77777777" w:rsidTr="005B179F">
        <w:tc>
          <w:tcPr>
            <w:tcW w:w="2943" w:type="dxa"/>
          </w:tcPr>
          <w:p w14:paraId="250EFC6E"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diameter</w:t>
            </w:r>
          </w:p>
        </w:tc>
        <w:tc>
          <w:tcPr>
            <w:tcW w:w="851" w:type="dxa"/>
          </w:tcPr>
          <w:p w14:paraId="4AF6C900" w14:textId="77777777" w:rsidR="00E16C99" w:rsidRPr="00057099" w:rsidRDefault="00E16C99" w:rsidP="005B179F">
            <w:pPr>
              <w:jc w:val="right"/>
            </w:pPr>
            <w:r w:rsidRPr="00057099">
              <w:t>mm</w:t>
            </w:r>
          </w:p>
        </w:tc>
        <w:tc>
          <w:tcPr>
            <w:tcW w:w="283" w:type="dxa"/>
          </w:tcPr>
          <w:p w14:paraId="7889D1F3" w14:textId="77777777" w:rsidR="00E16C99" w:rsidRPr="00057099" w:rsidRDefault="00E16C99" w:rsidP="005B179F">
            <w:pPr>
              <w:jc w:val="center"/>
            </w:pPr>
            <w:r w:rsidRPr="00057099">
              <w:t>:</w:t>
            </w:r>
          </w:p>
        </w:tc>
        <w:tc>
          <w:tcPr>
            <w:tcW w:w="4536" w:type="dxa"/>
          </w:tcPr>
          <w:p w14:paraId="5A484605" w14:textId="77777777" w:rsidR="00E16C99" w:rsidRPr="00057099" w:rsidRDefault="00E16C99" w:rsidP="005B179F">
            <w:r w:rsidRPr="00057099">
              <w:t>160</w:t>
            </w:r>
          </w:p>
        </w:tc>
      </w:tr>
    </w:tbl>
    <w:p w14:paraId="6EEB6AAA" w14:textId="77777777" w:rsidR="00E16C99" w:rsidRPr="00057099" w:rsidRDefault="00E16C99" w:rsidP="00E16C99">
      <w:pPr>
        <w:tabs>
          <w:tab w:val="right" w:pos="3119"/>
          <w:tab w:val="left" w:pos="3402"/>
          <w:tab w:val="left" w:pos="3686"/>
          <w:tab w:val="left" w:pos="3969"/>
          <w:tab w:val="left" w:pos="4253"/>
          <w:tab w:val="left" w:pos="4536"/>
        </w:tabs>
      </w:pPr>
    </w:p>
    <w:p w14:paraId="5867DD8A" w14:textId="77777777" w:rsidR="00E16C99" w:rsidRPr="00057099" w:rsidRDefault="00E16C99" w:rsidP="00E16C99">
      <w:pPr>
        <w:tabs>
          <w:tab w:val="right" w:pos="3119"/>
          <w:tab w:val="left" w:pos="3402"/>
          <w:tab w:val="left" w:pos="3686"/>
          <w:tab w:val="left" w:pos="3969"/>
          <w:tab w:val="left" w:pos="4253"/>
          <w:tab w:val="left" w:pos="4536"/>
        </w:tabs>
        <w:rPr>
          <w:b/>
        </w:rPr>
      </w:pPr>
      <w:r w:rsidRPr="00057099">
        <w:rPr>
          <w:b/>
        </w:rPr>
        <w:t>Roostergoedinstallatie 1</w:t>
      </w:r>
    </w:p>
    <w:tbl>
      <w:tblPr>
        <w:tblW w:w="0" w:type="auto"/>
        <w:tblLook w:val="01E0" w:firstRow="1" w:lastRow="1" w:firstColumn="1" w:lastColumn="1" w:noHBand="0" w:noVBand="0"/>
      </w:tblPr>
      <w:tblGrid>
        <w:gridCol w:w="2943"/>
        <w:gridCol w:w="851"/>
        <w:gridCol w:w="283"/>
        <w:gridCol w:w="4536"/>
      </w:tblGrid>
      <w:tr w:rsidR="00E16C99" w:rsidRPr="00057099" w14:paraId="7E527AF8" w14:textId="77777777" w:rsidTr="005B179F">
        <w:tc>
          <w:tcPr>
            <w:tcW w:w="2943" w:type="dxa"/>
          </w:tcPr>
          <w:p w14:paraId="23AAD29F"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aantal</w:t>
            </w:r>
          </w:p>
        </w:tc>
        <w:tc>
          <w:tcPr>
            <w:tcW w:w="851" w:type="dxa"/>
          </w:tcPr>
          <w:p w14:paraId="6B5EEF48" w14:textId="77777777" w:rsidR="00E16C99" w:rsidRPr="00057099" w:rsidRDefault="00E16C99" w:rsidP="005B179F">
            <w:pPr>
              <w:jc w:val="right"/>
            </w:pPr>
          </w:p>
        </w:tc>
        <w:tc>
          <w:tcPr>
            <w:tcW w:w="283" w:type="dxa"/>
          </w:tcPr>
          <w:p w14:paraId="340E8EF9" w14:textId="77777777" w:rsidR="00E16C99" w:rsidRPr="00057099" w:rsidRDefault="00E16C99" w:rsidP="005B179F">
            <w:pPr>
              <w:jc w:val="center"/>
            </w:pPr>
            <w:r w:rsidRPr="00057099">
              <w:t>:</w:t>
            </w:r>
          </w:p>
        </w:tc>
        <w:tc>
          <w:tcPr>
            <w:tcW w:w="4536" w:type="dxa"/>
          </w:tcPr>
          <w:p w14:paraId="2D8FBD00" w14:textId="77777777" w:rsidR="00E16C99" w:rsidRPr="00057099" w:rsidRDefault="00E16C99" w:rsidP="005B179F">
            <w:r w:rsidRPr="00057099">
              <w:t>1</w:t>
            </w:r>
          </w:p>
        </w:tc>
      </w:tr>
      <w:tr w:rsidR="00E16C99" w:rsidRPr="00057099" w14:paraId="3E51D913" w14:textId="77777777" w:rsidTr="005B179F">
        <w:tc>
          <w:tcPr>
            <w:tcW w:w="2943" w:type="dxa"/>
          </w:tcPr>
          <w:p w14:paraId="3D44715B"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luchtdebiet</w:t>
            </w:r>
          </w:p>
        </w:tc>
        <w:tc>
          <w:tcPr>
            <w:tcW w:w="851" w:type="dxa"/>
          </w:tcPr>
          <w:p w14:paraId="05BD943E" w14:textId="77777777" w:rsidR="00E16C99" w:rsidRPr="00057099" w:rsidRDefault="00E16C99" w:rsidP="005B179F">
            <w:pPr>
              <w:jc w:val="right"/>
            </w:pPr>
            <w:r w:rsidRPr="00057099">
              <w:t>m</w:t>
            </w:r>
            <w:r w:rsidRPr="00057099">
              <w:rPr>
                <w:vertAlign w:val="superscript"/>
              </w:rPr>
              <w:t>3</w:t>
            </w:r>
            <w:r w:rsidRPr="00057099">
              <w:t>/h</w:t>
            </w:r>
          </w:p>
        </w:tc>
        <w:tc>
          <w:tcPr>
            <w:tcW w:w="283" w:type="dxa"/>
          </w:tcPr>
          <w:p w14:paraId="54ECBC61" w14:textId="77777777" w:rsidR="00E16C99" w:rsidRPr="00057099" w:rsidRDefault="00E16C99" w:rsidP="005B179F">
            <w:pPr>
              <w:jc w:val="center"/>
            </w:pPr>
            <w:r w:rsidRPr="00057099">
              <w:t>:</w:t>
            </w:r>
          </w:p>
        </w:tc>
        <w:tc>
          <w:tcPr>
            <w:tcW w:w="4536" w:type="dxa"/>
          </w:tcPr>
          <w:p w14:paraId="1903B560" w14:textId="77777777" w:rsidR="00E16C99" w:rsidRPr="00057099" w:rsidRDefault="00E16C99" w:rsidP="005B179F">
            <w:r w:rsidRPr="00057099">
              <w:t>500</w:t>
            </w:r>
          </w:p>
        </w:tc>
      </w:tr>
      <w:tr w:rsidR="00E16C99" w:rsidRPr="00057099" w14:paraId="63A26E2C" w14:textId="77777777" w:rsidTr="005B179F">
        <w:tc>
          <w:tcPr>
            <w:tcW w:w="2943" w:type="dxa"/>
          </w:tcPr>
          <w:p w14:paraId="65018664"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diameter</w:t>
            </w:r>
          </w:p>
        </w:tc>
        <w:tc>
          <w:tcPr>
            <w:tcW w:w="851" w:type="dxa"/>
          </w:tcPr>
          <w:p w14:paraId="068D9807" w14:textId="77777777" w:rsidR="00E16C99" w:rsidRPr="00057099" w:rsidRDefault="00E16C99" w:rsidP="005B179F">
            <w:pPr>
              <w:jc w:val="right"/>
            </w:pPr>
            <w:r w:rsidRPr="00057099">
              <w:t>mm</w:t>
            </w:r>
          </w:p>
        </w:tc>
        <w:tc>
          <w:tcPr>
            <w:tcW w:w="283" w:type="dxa"/>
          </w:tcPr>
          <w:p w14:paraId="010DF507" w14:textId="77777777" w:rsidR="00E16C99" w:rsidRPr="00057099" w:rsidRDefault="00E16C99" w:rsidP="005B179F">
            <w:pPr>
              <w:jc w:val="center"/>
            </w:pPr>
            <w:r w:rsidRPr="00057099">
              <w:t>:</w:t>
            </w:r>
          </w:p>
        </w:tc>
        <w:tc>
          <w:tcPr>
            <w:tcW w:w="4536" w:type="dxa"/>
          </w:tcPr>
          <w:p w14:paraId="0F7DAEAA" w14:textId="77777777" w:rsidR="00E16C99" w:rsidRPr="00057099" w:rsidRDefault="00E16C99" w:rsidP="005B179F">
            <w:r w:rsidRPr="00057099">
              <w:t>200</w:t>
            </w:r>
          </w:p>
        </w:tc>
      </w:tr>
    </w:tbl>
    <w:p w14:paraId="69697F16" w14:textId="77777777" w:rsidR="00E16C99" w:rsidRPr="00057099" w:rsidRDefault="00E16C99" w:rsidP="00E16C99">
      <w:pPr>
        <w:tabs>
          <w:tab w:val="right" w:pos="3119"/>
          <w:tab w:val="left" w:pos="3402"/>
          <w:tab w:val="left" w:pos="3686"/>
          <w:tab w:val="left" w:pos="3969"/>
          <w:tab w:val="left" w:pos="4253"/>
          <w:tab w:val="left" w:pos="4536"/>
        </w:tabs>
      </w:pPr>
    </w:p>
    <w:p w14:paraId="0F3D6322" w14:textId="77777777" w:rsidR="00E16C99" w:rsidRPr="00057099" w:rsidRDefault="00E16C99" w:rsidP="00E16C99">
      <w:pPr>
        <w:tabs>
          <w:tab w:val="right" w:pos="3119"/>
          <w:tab w:val="left" w:pos="3402"/>
          <w:tab w:val="left" w:pos="3686"/>
          <w:tab w:val="left" w:pos="3969"/>
          <w:tab w:val="left" w:pos="4253"/>
          <w:tab w:val="left" w:pos="4536"/>
        </w:tabs>
        <w:rPr>
          <w:b/>
        </w:rPr>
      </w:pPr>
      <w:r w:rsidRPr="00057099">
        <w:rPr>
          <w:b/>
        </w:rPr>
        <w:t>Roostergoedinstallatie 2</w:t>
      </w:r>
    </w:p>
    <w:tbl>
      <w:tblPr>
        <w:tblW w:w="0" w:type="auto"/>
        <w:tblLook w:val="01E0" w:firstRow="1" w:lastRow="1" w:firstColumn="1" w:lastColumn="1" w:noHBand="0" w:noVBand="0"/>
      </w:tblPr>
      <w:tblGrid>
        <w:gridCol w:w="2943"/>
        <w:gridCol w:w="851"/>
        <w:gridCol w:w="283"/>
        <w:gridCol w:w="4536"/>
      </w:tblGrid>
      <w:tr w:rsidR="00E16C99" w:rsidRPr="00057099" w14:paraId="54908A5B" w14:textId="77777777" w:rsidTr="005B179F">
        <w:tc>
          <w:tcPr>
            <w:tcW w:w="2943" w:type="dxa"/>
          </w:tcPr>
          <w:p w14:paraId="4110D7A8"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aantal</w:t>
            </w:r>
          </w:p>
        </w:tc>
        <w:tc>
          <w:tcPr>
            <w:tcW w:w="851" w:type="dxa"/>
          </w:tcPr>
          <w:p w14:paraId="3E2E2CBC" w14:textId="77777777" w:rsidR="00E16C99" w:rsidRPr="00057099" w:rsidRDefault="00E16C99" w:rsidP="005B179F">
            <w:pPr>
              <w:jc w:val="center"/>
            </w:pPr>
          </w:p>
        </w:tc>
        <w:tc>
          <w:tcPr>
            <w:tcW w:w="283" w:type="dxa"/>
          </w:tcPr>
          <w:p w14:paraId="0C7706EF" w14:textId="77777777" w:rsidR="00E16C99" w:rsidRPr="00057099" w:rsidRDefault="00E16C99" w:rsidP="005B179F">
            <w:pPr>
              <w:jc w:val="center"/>
            </w:pPr>
            <w:r w:rsidRPr="00057099">
              <w:t>:</w:t>
            </w:r>
          </w:p>
        </w:tc>
        <w:tc>
          <w:tcPr>
            <w:tcW w:w="4536" w:type="dxa"/>
          </w:tcPr>
          <w:p w14:paraId="4D51C21C" w14:textId="77777777" w:rsidR="00E16C99" w:rsidRPr="00057099" w:rsidRDefault="00E16C99" w:rsidP="005B179F">
            <w:r w:rsidRPr="00057099">
              <w:t>1</w:t>
            </w:r>
          </w:p>
        </w:tc>
      </w:tr>
      <w:tr w:rsidR="00E16C99" w:rsidRPr="00057099" w14:paraId="09CD221A" w14:textId="77777777" w:rsidTr="005B179F">
        <w:tc>
          <w:tcPr>
            <w:tcW w:w="2943" w:type="dxa"/>
          </w:tcPr>
          <w:p w14:paraId="4818AB43"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luchtdebiet</w:t>
            </w:r>
          </w:p>
        </w:tc>
        <w:tc>
          <w:tcPr>
            <w:tcW w:w="851" w:type="dxa"/>
          </w:tcPr>
          <w:p w14:paraId="756EF9E3" w14:textId="77777777" w:rsidR="00E16C99" w:rsidRPr="00057099" w:rsidRDefault="00E16C99" w:rsidP="005B179F">
            <w:pPr>
              <w:jc w:val="right"/>
            </w:pPr>
            <w:r w:rsidRPr="00057099">
              <w:t>m</w:t>
            </w:r>
            <w:r w:rsidRPr="00057099">
              <w:rPr>
                <w:vertAlign w:val="superscript"/>
              </w:rPr>
              <w:t>3</w:t>
            </w:r>
            <w:r w:rsidRPr="00057099">
              <w:t>/h</w:t>
            </w:r>
          </w:p>
        </w:tc>
        <w:tc>
          <w:tcPr>
            <w:tcW w:w="283" w:type="dxa"/>
          </w:tcPr>
          <w:p w14:paraId="3D755D6B" w14:textId="77777777" w:rsidR="00E16C99" w:rsidRPr="00057099" w:rsidRDefault="00E16C99" w:rsidP="005B179F">
            <w:pPr>
              <w:jc w:val="center"/>
            </w:pPr>
            <w:r w:rsidRPr="00057099">
              <w:t>:</w:t>
            </w:r>
          </w:p>
        </w:tc>
        <w:tc>
          <w:tcPr>
            <w:tcW w:w="4536" w:type="dxa"/>
          </w:tcPr>
          <w:p w14:paraId="5A8DB7B3" w14:textId="77777777" w:rsidR="00E16C99" w:rsidRPr="00057099" w:rsidRDefault="00E16C99" w:rsidP="005B179F">
            <w:r w:rsidRPr="00057099">
              <w:t>500</w:t>
            </w:r>
          </w:p>
        </w:tc>
      </w:tr>
      <w:tr w:rsidR="00E16C99" w:rsidRPr="00057099" w14:paraId="49B2C5BB" w14:textId="77777777" w:rsidTr="005B179F">
        <w:tc>
          <w:tcPr>
            <w:tcW w:w="2943" w:type="dxa"/>
          </w:tcPr>
          <w:p w14:paraId="1DA1EB48"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diameter</w:t>
            </w:r>
          </w:p>
        </w:tc>
        <w:tc>
          <w:tcPr>
            <w:tcW w:w="851" w:type="dxa"/>
          </w:tcPr>
          <w:p w14:paraId="67CBE698" w14:textId="77777777" w:rsidR="00E16C99" w:rsidRPr="00057099" w:rsidRDefault="00E16C99" w:rsidP="005B179F">
            <w:pPr>
              <w:jc w:val="right"/>
            </w:pPr>
            <w:r w:rsidRPr="00057099">
              <w:t>mm</w:t>
            </w:r>
          </w:p>
        </w:tc>
        <w:tc>
          <w:tcPr>
            <w:tcW w:w="283" w:type="dxa"/>
          </w:tcPr>
          <w:p w14:paraId="145A5353" w14:textId="77777777" w:rsidR="00E16C99" w:rsidRPr="00057099" w:rsidRDefault="00E16C99" w:rsidP="005B179F">
            <w:pPr>
              <w:jc w:val="center"/>
            </w:pPr>
            <w:r w:rsidRPr="00057099">
              <w:t>:</w:t>
            </w:r>
          </w:p>
        </w:tc>
        <w:tc>
          <w:tcPr>
            <w:tcW w:w="4536" w:type="dxa"/>
          </w:tcPr>
          <w:p w14:paraId="683B6586" w14:textId="77777777" w:rsidR="00E16C99" w:rsidRPr="00057099" w:rsidRDefault="00E16C99" w:rsidP="005B179F">
            <w:r w:rsidRPr="00057099">
              <w:t>200</w:t>
            </w:r>
          </w:p>
        </w:tc>
      </w:tr>
    </w:tbl>
    <w:p w14:paraId="6A588108" w14:textId="77777777" w:rsidR="00E16C99" w:rsidRPr="00057099" w:rsidRDefault="00E16C99" w:rsidP="00E16C99">
      <w:pPr>
        <w:tabs>
          <w:tab w:val="right" w:pos="3119"/>
          <w:tab w:val="left" w:pos="3402"/>
          <w:tab w:val="left" w:pos="3686"/>
          <w:tab w:val="left" w:pos="3969"/>
          <w:tab w:val="left" w:pos="4253"/>
          <w:tab w:val="left" w:pos="4536"/>
        </w:tabs>
      </w:pPr>
    </w:p>
    <w:p w14:paraId="605AF189" w14:textId="77777777" w:rsidR="00E16C99" w:rsidRPr="00057099" w:rsidRDefault="00E16C99" w:rsidP="00E16C99">
      <w:pPr>
        <w:tabs>
          <w:tab w:val="right" w:pos="3119"/>
          <w:tab w:val="left" w:pos="3402"/>
          <w:tab w:val="left" w:pos="3686"/>
          <w:tab w:val="left" w:pos="3969"/>
          <w:tab w:val="left" w:pos="4253"/>
          <w:tab w:val="left" w:pos="4536"/>
        </w:tabs>
        <w:rPr>
          <w:b/>
        </w:rPr>
      </w:pPr>
      <w:r w:rsidRPr="00057099">
        <w:rPr>
          <w:b/>
        </w:rPr>
        <w:t>Ontvangwerk</w:t>
      </w:r>
    </w:p>
    <w:tbl>
      <w:tblPr>
        <w:tblW w:w="0" w:type="auto"/>
        <w:tblLook w:val="01E0" w:firstRow="1" w:lastRow="1" w:firstColumn="1" w:lastColumn="1" w:noHBand="0" w:noVBand="0"/>
      </w:tblPr>
      <w:tblGrid>
        <w:gridCol w:w="2943"/>
        <w:gridCol w:w="851"/>
        <w:gridCol w:w="283"/>
        <w:gridCol w:w="4536"/>
      </w:tblGrid>
      <w:tr w:rsidR="00E16C99" w:rsidRPr="00057099" w14:paraId="1D8BCD1A" w14:textId="77777777" w:rsidTr="005B179F">
        <w:tc>
          <w:tcPr>
            <w:tcW w:w="2943" w:type="dxa"/>
          </w:tcPr>
          <w:p w14:paraId="1BF1089C"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aantal</w:t>
            </w:r>
          </w:p>
        </w:tc>
        <w:tc>
          <w:tcPr>
            <w:tcW w:w="851" w:type="dxa"/>
          </w:tcPr>
          <w:p w14:paraId="08E41B79" w14:textId="77777777" w:rsidR="00E16C99" w:rsidRPr="00057099" w:rsidRDefault="00E16C99" w:rsidP="005B179F">
            <w:pPr>
              <w:jc w:val="right"/>
            </w:pPr>
          </w:p>
        </w:tc>
        <w:tc>
          <w:tcPr>
            <w:tcW w:w="283" w:type="dxa"/>
          </w:tcPr>
          <w:p w14:paraId="31FE996B" w14:textId="77777777" w:rsidR="00E16C99" w:rsidRPr="00057099" w:rsidRDefault="00E16C99" w:rsidP="005B179F">
            <w:pPr>
              <w:jc w:val="center"/>
            </w:pPr>
            <w:r w:rsidRPr="00057099">
              <w:t>:</w:t>
            </w:r>
          </w:p>
        </w:tc>
        <w:tc>
          <w:tcPr>
            <w:tcW w:w="4536" w:type="dxa"/>
          </w:tcPr>
          <w:p w14:paraId="0F507B03" w14:textId="77777777" w:rsidR="00E16C99" w:rsidRPr="00057099" w:rsidRDefault="00E16C99" w:rsidP="005B179F">
            <w:r w:rsidRPr="00057099">
              <w:t>1</w:t>
            </w:r>
          </w:p>
        </w:tc>
      </w:tr>
      <w:tr w:rsidR="00E16C99" w:rsidRPr="00057099" w14:paraId="6D119FD0" w14:textId="77777777" w:rsidTr="005B179F">
        <w:tc>
          <w:tcPr>
            <w:tcW w:w="2943" w:type="dxa"/>
          </w:tcPr>
          <w:p w14:paraId="17481BF7"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luchtdebiet</w:t>
            </w:r>
          </w:p>
        </w:tc>
        <w:tc>
          <w:tcPr>
            <w:tcW w:w="851" w:type="dxa"/>
          </w:tcPr>
          <w:p w14:paraId="44658B14" w14:textId="77777777" w:rsidR="00E16C99" w:rsidRPr="00057099" w:rsidRDefault="00E16C99" w:rsidP="005B179F">
            <w:pPr>
              <w:jc w:val="right"/>
            </w:pPr>
            <w:r w:rsidRPr="00057099">
              <w:t>m</w:t>
            </w:r>
            <w:r w:rsidRPr="00057099">
              <w:rPr>
                <w:vertAlign w:val="superscript"/>
              </w:rPr>
              <w:t>3</w:t>
            </w:r>
            <w:r w:rsidRPr="00057099">
              <w:t>/h</w:t>
            </w:r>
          </w:p>
        </w:tc>
        <w:tc>
          <w:tcPr>
            <w:tcW w:w="283" w:type="dxa"/>
          </w:tcPr>
          <w:p w14:paraId="06954886" w14:textId="77777777" w:rsidR="00E16C99" w:rsidRPr="00057099" w:rsidRDefault="00E16C99" w:rsidP="005B179F">
            <w:pPr>
              <w:jc w:val="center"/>
            </w:pPr>
            <w:r w:rsidRPr="00057099">
              <w:t>:</w:t>
            </w:r>
          </w:p>
        </w:tc>
        <w:tc>
          <w:tcPr>
            <w:tcW w:w="4536" w:type="dxa"/>
          </w:tcPr>
          <w:p w14:paraId="280BF062" w14:textId="77777777" w:rsidR="00E16C99" w:rsidRPr="00057099" w:rsidRDefault="00E16C99" w:rsidP="005B179F">
            <w:r w:rsidRPr="00057099">
              <w:t>350</w:t>
            </w:r>
          </w:p>
        </w:tc>
      </w:tr>
      <w:tr w:rsidR="00E16C99" w:rsidRPr="00057099" w14:paraId="5E243C9D" w14:textId="77777777" w:rsidTr="005B179F">
        <w:tc>
          <w:tcPr>
            <w:tcW w:w="2943" w:type="dxa"/>
          </w:tcPr>
          <w:p w14:paraId="582CE1F3" w14:textId="77777777" w:rsidR="00E16C99" w:rsidRPr="00057099" w:rsidRDefault="00E16C99" w:rsidP="005B179F">
            <w:pPr>
              <w:pStyle w:val="Bullet1"/>
              <w:numPr>
                <w:ilvl w:val="0"/>
                <w:numId w:val="0"/>
              </w:numPr>
              <w:ind w:left="283"/>
              <w:rPr>
                <w:color w:val="00577E" w:themeColor="text1"/>
                <w:sz w:val="20"/>
                <w:lang w:val="nl-NL"/>
              </w:rPr>
            </w:pPr>
            <w:r w:rsidRPr="00057099">
              <w:rPr>
                <w:color w:val="00577E" w:themeColor="text1"/>
                <w:sz w:val="20"/>
                <w:lang w:val="nl-NL"/>
              </w:rPr>
              <w:t>diameter</w:t>
            </w:r>
          </w:p>
        </w:tc>
        <w:tc>
          <w:tcPr>
            <w:tcW w:w="851" w:type="dxa"/>
          </w:tcPr>
          <w:p w14:paraId="4CE51CFD" w14:textId="77777777" w:rsidR="00E16C99" w:rsidRPr="00057099" w:rsidRDefault="00E16C99" w:rsidP="005B179F">
            <w:pPr>
              <w:jc w:val="right"/>
            </w:pPr>
            <w:r w:rsidRPr="00057099">
              <w:t>mm</w:t>
            </w:r>
          </w:p>
        </w:tc>
        <w:tc>
          <w:tcPr>
            <w:tcW w:w="283" w:type="dxa"/>
          </w:tcPr>
          <w:p w14:paraId="0C95FD77" w14:textId="77777777" w:rsidR="00E16C99" w:rsidRPr="00057099" w:rsidRDefault="00E16C99" w:rsidP="005B179F">
            <w:pPr>
              <w:jc w:val="center"/>
            </w:pPr>
            <w:r w:rsidRPr="00057099">
              <w:t>:</w:t>
            </w:r>
          </w:p>
        </w:tc>
        <w:tc>
          <w:tcPr>
            <w:tcW w:w="4536" w:type="dxa"/>
          </w:tcPr>
          <w:p w14:paraId="712972C1" w14:textId="77777777" w:rsidR="00E16C99" w:rsidRPr="00057099" w:rsidRDefault="00E16C99" w:rsidP="005B179F">
            <w:r w:rsidRPr="00057099">
              <w:t>160</w:t>
            </w:r>
          </w:p>
        </w:tc>
      </w:tr>
    </w:tbl>
    <w:p w14:paraId="2F363F75" w14:textId="77777777" w:rsidR="00E16C99" w:rsidRPr="00057099" w:rsidRDefault="00E16C99" w:rsidP="00E16C99">
      <w:pPr>
        <w:tabs>
          <w:tab w:val="right" w:pos="3119"/>
          <w:tab w:val="left" w:pos="3402"/>
          <w:tab w:val="left" w:pos="3686"/>
          <w:tab w:val="left" w:pos="3969"/>
          <w:tab w:val="left" w:pos="4253"/>
          <w:tab w:val="left" w:pos="4536"/>
        </w:tabs>
      </w:pPr>
    </w:p>
    <w:p w14:paraId="4F2D3EF9" w14:textId="77777777" w:rsidR="00E16C99" w:rsidRPr="00057099" w:rsidRDefault="00E16C99" w:rsidP="00E16C99">
      <w:pPr>
        <w:pStyle w:val="Heading3"/>
      </w:pPr>
      <w:r w:rsidRPr="00057099">
        <w:t>Beluchtingskleppen</w:t>
      </w:r>
    </w:p>
    <w:tbl>
      <w:tblPr>
        <w:tblW w:w="0" w:type="auto"/>
        <w:tblLook w:val="01E0" w:firstRow="1" w:lastRow="1" w:firstColumn="1" w:lastColumn="1" w:noHBand="0" w:noVBand="0"/>
      </w:tblPr>
      <w:tblGrid>
        <w:gridCol w:w="2943"/>
        <w:gridCol w:w="851"/>
        <w:gridCol w:w="283"/>
        <w:gridCol w:w="4536"/>
      </w:tblGrid>
      <w:tr w:rsidR="00E16C99" w:rsidRPr="00057099" w14:paraId="590D9093" w14:textId="77777777" w:rsidTr="005B179F">
        <w:tc>
          <w:tcPr>
            <w:tcW w:w="2943" w:type="dxa"/>
          </w:tcPr>
          <w:p w14:paraId="15D5BDA3" w14:textId="77777777" w:rsidR="00E16C99" w:rsidRPr="00057099" w:rsidRDefault="00E16C99" w:rsidP="005B179F">
            <w:r w:rsidRPr="00057099">
              <w:t>doel</w:t>
            </w:r>
          </w:p>
        </w:tc>
        <w:tc>
          <w:tcPr>
            <w:tcW w:w="851" w:type="dxa"/>
          </w:tcPr>
          <w:p w14:paraId="43D8CE43" w14:textId="77777777" w:rsidR="00E16C99" w:rsidRPr="00057099" w:rsidRDefault="00E16C99" w:rsidP="005B179F">
            <w:pPr>
              <w:jc w:val="right"/>
            </w:pPr>
          </w:p>
        </w:tc>
        <w:tc>
          <w:tcPr>
            <w:tcW w:w="283" w:type="dxa"/>
          </w:tcPr>
          <w:p w14:paraId="6F6DB515" w14:textId="77777777" w:rsidR="00E16C99" w:rsidRPr="00057099" w:rsidRDefault="00E16C99" w:rsidP="005B179F">
            <w:pPr>
              <w:jc w:val="center"/>
            </w:pPr>
            <w:r w:rsidRPr="00057099">
              <w:t>:</w:t>
            </w:r>
          </w:p>
        </w:tc>
        <w:tc>
          <w:tcPr>
            <w:tcW w:w="4536" w:type="dxa"/>
          </w:tcPr>
          <w:p w14:paraId="5EC8D12D" w14:textId="77777777" w:rsidR="00E16C99" w:rsidRPr="00057099" w:rsidRDefault="00E16C99" w:rsidP="005B179F">
            <w:r w:rsidRPr="00057099">
              <w:t>het toelaten van suppletielucht en het tegengaan van stankuittreding naar de buitenlucht</w:t>
            </w:r>
          </w:p>
        </w:tc>
      </w:tr>
      <w:tr w:rsidR="00E16C99" w:rsidRPr="00057099" w14:paraId="5E4DA61C" w14:textId="77777777" w:rsidTr="005B179F">
        <w:tc>
          <w:tcPr>
            <w:tcW w:w="2943" w:type="dxa"/>
          </w:tcPr>
          <w:p w14:paraId="78704073" w14:textId="77777777" w:rsidR="00E16C99" w:rsidRPr="00057099" w:rsidRDefault="00E16C99" w:rsidP="005B179F">
            <w:r w:rsidRPr="00057099">
              <w:t>fabrikaat</w:t>
            </w:r>
          </w:p>
        </w:tc>
        <w:tc>
          <w:tcPr>
            <w:tcW w:w="851" w:type="dxa"/>
          </w:tcPr>
          <w:p w14:paraId="05656EF2" w14:textId="77777777" w:rsidR="00E16C99" w:rsidRPr="00057099" w:rsidRDefault="00E16C99" w:rsidP="005B179F">
            <w:pPr>
              <w:jc w:val="right"/>
            </w:pPr>
          </w:p>
        </w:tc>
        <w:tc>
          <w:tcPr>
            <w:tcW w:w="283" w:type="dxa"/>
          </w:tcPr>
          <w:p w14:paraId="1F5DF46F" w14:textId="77777777" w:rsidR="00E16C99" w:rsidRPr="00057099" w:rsidRDefault="00E16C99" w:rsidP="005B179F">
            <w:pPr>
              <w:jc w:val="center"/>
            </w:pPr>
            <w:r w:rsidRPr="00057099">
              <w:t>:</w:t>
            </w:r>
          </w:p>
        </w:tc>
        <w:tc>
          <w:tcPr>
            <w:tcW w:w="4536" w:type="dxa"/>
          </w:tcPr>
          <w:p w14:paraId="72771AD7" w14:textId="77777777" w:rsidR="00E16C99" w:rsidRPr="00057099" w:rsidRDefault="00E16C99" w:rsidP="005B179F">
            <w:r w:rsidRPr="00057099">
              <w:t>Colasit of gelijkwaardig</w:t>
            </w:r>
          </w:p>
        </w:tc>
      </w:tr>
      <w:tr w:rsidR="00E16C99" w:rsidRPr="00057099" w14:paraId="3548D8C0" w14:textId="77777777" w:rsidTr="005B179F">
        <w:tc>
          <w:tcPr>
            <w:tcW w:w="2943" w:type="dxa"/>
          </w:tcPr>
          <w:p w14:paraId="63EA71B0" w14:textId="77777777" w:rsidR="00E16C99" w:rsidRPr="00057099" w:rsidRDefault="00E16C99" w:rsidP="005B179F">
            <w:r w:rsidRPr="00057099">
              <w:lastRenderedPageBreak/>
              <w:t>type</w:t>
            </w:r>
          </w:p>
        </w:tc>
        <w:tc>
          <w:tcPr>
            <w:tcW w:w="851" w:type="dxa"/>
          </w:tcPr>
          <w:p w14:paraId="34184DE5" w14:textId="77777777" w:rsidR="00E16C99" w:rsidRPr="00057099" w:rsidRDefault="00E16C99" w:rsidP="005B179F">
            <w:pPr>
              <w:jc w:val="right"/>
            </w:pPr>
          </w:p>
        </w:tc>
        <w:tc>
          <w:tcPr>
            <w:tcW w:w="283" w:type="dxa"/>
          </w:tcPr>
          <w:p w14:paraId="237125AE" w14:textId="77777777" w:rsidR="00E16C99" w:rsidRPr="00057099" w:rsidRDefault="00E16C99" w:rsidP="005B179F">
            <w:pPr>
              <w:jc w:val="center"/>
            </w:pPr>
            <w:r w:rsidRPr="00057099">
              <w:t>:</w:t>
            </w:r>
          </w:p>
        </w:tc>
        <w:tc>
          <w:tcPr>
            <w:tcW w:w="4536" w:type="dxa"/>
          </w:tcPr>
          <w:p w14:paraId="46BF55BC" w14:textId="77777777" w:rsidR="00E16C99" w:rsidRPr="00057099" w:rsidRDefault="00E16C99" w:rsidP="005B179F"/>
        </w:tc>
      </w:tr>
      <w:tr w:rsidR="00E16C99" w:rsidRPr="00057099" w14:paraId="6BAF765F" w14:textId="77777777" w:rsidTr="005B179F">
        <w:tc>
          <w:tcPr>
            <w:tcW w:w="2943" w:type="dxa"/>
          </w:tcPr>
          <w:p w14:paraId="46B01438" w14:textId="77777777" w:rsidR="00E16C99" w:rsidRPr="00057099" w:rsidRDefault="00E16C99" w:rsidP="005B179F">
            <w:r w:rsidRPr="00057099">
              <w:t>uitvoering</w:t>
            </w:r>
          </w:p>
        </w:tc>
        <w:tc>
          <w:tcPr>
            <w:tcW w:w="851" w:type="dxa"/>
          </w:tcPr>
          <w:p w14:paraId="6C047358" w14:textId="77777777" w:rsidR="00E16C99" w:rsidRPr="00057099" w:rsidRDefault="00E16C99" w:rsidP="005B179F">
            <w:pPr>
              <w:jc w:val="right"/>
            </w:pPr>
          </w:p>
        </w:tc>
        <w:tc>
          <w:tcPr>
            <w:tcW w:w="283" w:type="dxa"/>
          </w:tcPr>
          <w:p w14:paraId="01C9F05B" w14:textId="77777777" w:rsidR="00E16C99" w:rsidRPr="00057099" w:rsidRDefault="00E16C99" w:rsidP="005B179F">
            <w:pPr>
              <w:jc w:val="center"/>
            </w:pPr>
            <w:r w:rsidRPr="00057099">
              <w:t>:</w:t>
            </w:r>
          </w:p>
        </w:tc>
        <w:tc>
          <w:tcPr>
            <w:tcW w:w="4536" w:type="dxa"/>
          </w:tcPr>
          <w:p w14:paraId="3B16906D"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scharnierende terugslagklep</w:t>
            </w:r>
          </w:p>
        </w:tc>
      </w:tr>
      <w:tr w:rsidR="00E16C99" w:rsidRPr="00057099" w14:paraId="3917D64C" w14:textId="77777777" w:rsidTr="005B179F">
        <w:tc>
          <w:tcPr>
            <w:tcW w:w="2943" w:type="dxa"/>
          </w:tcPr>
          <w:p w14:paraId="455D0403" w14:textId="77777777" w:rsidR="00E16C99" w:rsidRPr="00057099" w:rsidRDefault="00E16C99" w:rsidP="005B179F"/>
        </w:tc>
        <w:tc>
          <w:tcPr>
            <w:tcW w:w="851" w:type="dxa"/>
          </w:tcPr>
          <w:p w14:paraId="1C6FB757" w14:textId="77777777" w:rsidR="00E16C99" w:rsidRPr="00057099" w:rsidRDefault="00E16C99" w:rsidP="005B179F">
            <w:pPr>
              <w:jc w:val="right"/>
            </w:pPr>
          </w:p>
        </w:tc>
        <w:tc>
          <w:tcPr>
            <w:tcW w:w="283" w:type="dxa"/>
          </w:tcPr>
          <w:p w14:paraId="04D94CB1" w14:textId="77777777" w:rsidR="00E16C99" w:rsidRPr="00057099" w:rsidRDefault="00E16C99" w:rsidP="005B179F">
            <w:pPr>
              <w:jc w:val="center"/>
            </w:pPr>
          </w:p>
        </w:tc>
        <w:tc>
          <w:tcPr>
            <w:tcW w:w="4536" w:type="dxa"/>
          </w:tcPr>
          <w:p w14:paraId="1F5FCBBD"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geschikt voor flensaanbouw</w:t>
            </w:r>
          </w:p>
        </w:tc>
      </w:tr>
      <w:tr w:rsidR="00E16C99" w:rsidRPr="00057099" w14:paraId="516703FB" w14:textId="77777777" w:rsidTr="005B179F">
        <w:tc>
          <w:tcPr>
            <w:tcW w:w="2943" w:type="dxa"/>
          </w:tcPr>
          <w:p w14:paraId="6284E3C5" w14:textId="77777777" w:rsidR="00E16C99" w:rsidRPr="00057099" w:rsidRDefault="00E16C99" w:rsidP="005B179F"/>
        </w:tc>
        <w:tc>
          <w:tcPr>
            <w:tcW w:w="851" w:type="dxa"/>
          </w:tcPr>
          <w:p w14:paraId="1F22E552" w14:textId="77777777" w:rsidR="00E16C99" w:rsidRPr="00057099" w:rsidRDefault="00E16C99" w:rsidP="005B179F">
            <w:pPr>
              <w:jc w:val="right"/>
            </w:pPr>
          </w:p>
        </w:tc>
        <w:tc>
          <w:tcPr>
            <w:tcW w:w="283" w:type="dxa"/>
          </w:tcPr>
          <w:p w14:paraId="18C42BB8" w14:textId="77777777" w:rsidR="00E16C99" w:rsidRPr="00057099" w:rsidRDefault="00E16C99" w:rsidP="005B179F">
            <w:pPr>
              <w:jc w:val="center"/>
            </w:pPr>
          </w:p>
        </w:tc>
        <w:tc>
          <w:tcPr>
            <w:tcW w:w="4536" w:type="dxa"/>
          </w:tcPr>
          <w:p w14:paraId="38CDFCC6"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vogelgaas</w:t>
            </w:r>
          </w:p>
        </w:tc>
      </w:tr>
      <w:tr w:rsidR="00E16C99" w:rsidRPr="00057099" w14:paraId="6880677D" w14:textId="77777777" w:rsidTr="005B179F">
        <w:tc>
          <w:tcPr>
            <w:tcW w:w="2943" w:type="dxa"/>
          </w:tcPr>
          <w:p w14:paraId="78109C08" w14:textId="77777777" w:rsidR="00E16C99" w:rsidRPr="00057099" w:rsidRDefault="00E16C99" w:rsidP="005B179F">
            <w:r w:rsidRPr="00057099">
              <w:t>materiaal</w:t>
            </w:r>
          </w:p>
        </w:tc>
        <w:tc>
          <w:tcPr>
            <w:tcW w:w="851" w:type="dxa"/>
          </w:tcPr>
          <w:p w14:paraId="303ED5AB" w14:textId="77777777" w:rsidR="00E16C99" w:rsidRPr="00057099" w:rsidRDefault="00E16C99" w:rsidP="005B179F">
            <w:pPr>
              <w:jc w:val="right"/>
            </w:pPr>
          </w:p>
        </w:tc>
        <w:tc>
          <w:tcPr>
            <w:tcW w:w="283" w:type="dxa"/>
          </w:tcPr>
          <w:p w14:paraId="7597D736" w14:textId="77777777" w:rsidR="00E16C99" w:rsidRPr="00057099" w:rsidRDefault="00E16C99" w:rsidP="005B179F">
            <w:pPr>
              <w:jc w:val="center"/>
            </w:pPr>
            <w:r w:rsidRPr="00057099">
              <w:t>:</w:t>
            </w:r>
          </w:p>
        </w:tc>
        <w:tc>
          <w:tcPr>
            <w:tcW w:w="4536" w:type="dxa"/>
          </w:tcPr>
          <w:p w14:paraId="5D282781" w14:textId="77777777" w:rsidR="00E16C99" w:rsidRPr="00057099" w:rsidRDefault="00E16C99" w:rsidP="005B179F">
            <w:r w:rsidRPr="00057099">
              <w:t>HDPE</w:t>
            </w:r>
          </w:p>
        </w:tc>
      </w:tr>
      <w:tr w:rsidR="00E16C99" w:rsidRPr="00057099" w14:paraId="13E7476F" w14:textId="77777777" w:rsidTr="005B179F">
        <w:tc>
          <w:tcPr>
            <w:tcW w:w="2943" w:type="dxa"/>
          </w:tcPr>
          <w:p w14:paraId="210F0845" w14:textId="77777777" w:rsidR="00E16C99" w:rsidRPr="00057099" w:rsidRDefault="00E16C99" w:rsidP="005B179F">
            <w:r w:rsidRPr="00057099">
              <w:t>aantal</w:t>
            </w:r>
          </w:p>
        </w:tc>
        <w:tc>
          <w:tcPr>
            <w:tcW w:w="851" w:type="dxa"/>
          </w:tcPr>
          <w:p w14:paraId="58BCFB15" w14:textId="77777777" w:rsidR="00E16C99" w:rsidRPr="00057099" w:rsidRDefault="00E16C99" w:rsidP="005B179F">
            <w:pPr>
              <w:jc w:val="right"/>
            </w:pPr>
          </w:p>
        </w:tc>
        <w:tc>
          <w:tcPr>
            <w:tcW w:w="283" w:type="dxa"/>
          </w:tcPr>
          <w:p w14:paraId="64F9416C" w14:textId="77777777" w:rsidR="00E16C99" w:rsidRPr="00057099" w:rsidRDefault="00E16C99" w:rsidP="005B179F">
            <w:pPr>
              <w:jc w:val="center"/>
            </w:pPr>
            <w:r w:rsidRPr="00057099">
              <w:t>:</w:t>
            </w:r>
          </w:p>
        </w:tc>
        <w:tc>
          <w:tcPr>
            <w:tcW w:w="4536" w:type="dxa"/>
          </w:tcPr>
          <w:p w14:paraId="494FC28C" w14:textId="77777777" w:rsidR="00E16C99" w:rsidRPr="00057099" w:rsidRDefault="00E16C99" w:rsidP="005B179F">
            <w:r w:rsidRPr="00057099">
              <w:t>2</w:t>
            </w:r>
          </w:p>
        </w:tc>
      </w:tr>
      <w:tr w:rsidR="00E16C99" w:rsidRPr="00057099" w14:paraId="2A35EAF2" w14:textId="77777777" w:rsidTr="005B179F">
        <w:tc>
          <w:tcPr>
            <w:tcW w:w="2943" w:type="dxa"/>
          </w:tcPr>
          <w:p w14:paraId="2AAC273F" w14:textId="77777777" w:rsidR="00E16C99" w:rsidRPr="00057099" w:rsidRDefault="00E16C99" w:rsidP="005B179F">
            <w:r w:rsidRPr="00057099">
              <w:t>opstelling</w:t>
            </w:r>
          </w:p>
        </w:tc>
        <w:tc>
          <w:tcPr>
            <w:tcW w:w="851" w:type="dxa"/>
          </w:tcPr>
          <w:p w14:paraId="296A5F06" w14:textId="77777777" w:rsidR="00E16C99" w:rsidRPr="00057099" w:rsidRDefault="00E16C99" w:rsidP="005B179F">
            <w:pPr>
              <w:jc w:val="right"/>
            </w:pPr>
          </w:p>
        </w:tc>
        <w:tc>
          <w:tcPr>
            <w:tcW w:w="283" w:type="dxa"/>
          </w:tcPr>
          <w:p w14:paraId="70CC396D" w14:textId="77777777" w:rsidR="00E16C99" w:rsidRPr="00057099" w:rsidRDefault="00E16C99" w:rsidP="005B179F">
            <w:pPr>
              <w:jc w:val="center"/>
            </w:pPr>
            <w:r w:rsidRPr="00057099">
              <w:t>:</w:t>
            </w:r>
          </w:p>
        </w:tc>
        <w:tc>
          <w:tcPr>
            <w:tcW w:w="4536" w:type="dxa"/>
          </w:tcPr>
          <w:p w14:paraId="65C3F90A" w14:textId="77777777" w:rsidR="00E16C99" w:rsidRPr="00057099" w:rsidRDefault="00E16C99" w:rsidP="005B179F">
            <w:r w:rsidRPr="00057099">
              <w:t>Boven aflaatput anaerobe ruimte en boven ontvangwerk</w:t>
            </w:r>
          </w:p>
        </w:tc>
      </w:tr>
      <w:tr w:rsidR="00E16C99" w:rsidRPr="00057099" w14:paraId="6A1CB15C" w14:textId="77777777" w:rsidTr="005B179F">
        <w:tc>
          <w:tcPr>
            <w:tcW w:w="2943" w:type="dxa"/>
          </w:tcPr>
          <w:p w14:paraId="7183187B" w14:textId="77777777" w:rsidR="00E16C99" w:rsidRPr="00057099" w:rsidRDefault="00E16C99" w:rsidP="005B179F">
            <w:r w:rsidRPr="00057099">
              <w:t>diameter</w:t>
            </w:r>
          </w:p>
        </w:tc>
        <w:tc>
          <w:tcPr>
            <w:tcW w:w="851" w:type="dxa"/>
          </w:tcPr>
          <w:p w14:paraId="4D4F2D54" w14:textId="77777777" w:rsidR="00E16C99" w:rsidRPr="00057099" w:rsidRDefault="00E16C99" w:rsidP="005B179F">
            <w:pPr>
              <w:jc w:val="right"/>
            </w:pPr>
            <w:r w:rsidRPr="00057099">
              <w:t>mm</w:t>
            </w:r>
          </w:p>
        </w:tc>
        <w:tc>
          <w:tcPr>
            <w:tcW w:w="283" w:type="dxa"/>
          </w:tcPr>
          <w:p w14:paraId="718AD916" w14:textId="77777777" w:rsidR="00E16C99" w:rsidRPr="00057099" w:rsidRDefault="00E16C99" w:rsidP="005B179F">
            <w:pPr>
              <w:jc w:val="center"/>
            </w:pPr>
            <w:r w:rsidRPr="00057099">
              <w:t>:</w:t>
            </w:r>
          </w:p>
        </w:tc>
        <w:tc>
          <w:tcPr>
            <w:tcW w:w="4536" w:type="dxa"/>
          </w:tcPr>
          <w:p w14:paraId="76B71E92" w14:textId="269CF478" w:rsidR="00E16C99" w:rsidRPr="00057099" w:rsidRDefault="00321EC9" w:rsidP="005B179F">
            <w:r w:rsidRPr="00057099">
              <w:t>160</w:t>
            </w:r>
          </w:p>
        </w:tc>
      </w:tr>
    </w:tbl>
    <w:p w14:paraId="69CD0D08" w14:textId="77777777" w:rsidR="00E16C99" w:rsidRPr="00057099" w:rsidRDefault="00E16C99" w:rsidP="00E16C99">
      <w:pPr>
        <w:tabs>
          <w:tab w:val="left" w:pos="567"/>
          <w:tab w:val="right" w:pos="3119"/>
          <w:tab w:val="left" w:pos="3402"/>
          <w:tab w:val="left" w:pos="3686"/>
          <w:tab w:val="left" w:pos="3969"/>
          <w:tab w:val="left" w:pos="4253"/>
          <w:tab w:val="left" w:pos="4536"/>
        </w:tabs>
        <w:spacing w:line="240" w:lineRule="exact"/>
      </w:pPr>
    </w:p>
    <w:p w14:paraId="7A79DA59" w14:textId="77777777" w:rsidR="00E16C99" w:rsidRPr="00057099" w:rsidRDefault="00E16C99" w:rsidP="00E16C99">
      <w:pPr>
        <w:pStyle w:val="Heading2"/>
      </w:pPr>
      <w:bookmarkStart w:id="259" w:name="_Toc54965593"/>
      <w:r w:rsidRPr="00057099">
        <w:t>Lavafilters</w:t>
      </w:r>
      <w:bookmarkEnd w:id="259"/>
    </w:p>
    <w:p w14:paraId="2FBA7E7F" w14:textId="77777777" w:rsidR="00E16C99" w:rsidRPr="00057099" w:rsidRDefault="00E16C99" w:rsidP="00E16C99">
      <w:pPr>
        <w:pStyle w:val="Heading3"/>
      </w:pPr>
      <w:r w:rsidRPr="00057099">
        <w:t>Algemeen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649"/>
      </w:tblGrid>
      <w:tr w:rsidR="00E16C99" w:rsidRPr="00057099" w14:paraId="4088C9BE" w14:textId="77777777" w:rsidTr="005B179F">
        <w:tc>
          <w:tcPr>
            <w:tcW w:w="2948" w:type="dxa"/>
          </w:tcPr>
          <w:p w14:paraId="209392D9" w14:textId="77777777" w:rsidR="00E16C99" w:rsidRPr="00057099" w:rsidRDefault="00E16C99" w:rsidP="005B179F">
            <w:r w:rsidRPr="00057099">
              <w:t>P&amp;ID nummer</w:t>
            </w:r>
          </w:p>
        </w:tc>
        <w:tc>
          <w:tcPr>
            <w:tcW w:w="851" w:type="dxa"/>
          </w:tcPr>
          <w:p w14:paraId="587557F6" w14:textId="77777777" w:rsidR="00E16C99" w:rsidRPr="00057099" w:rsidRDefault="00E16C99" w:rsidP="005B179F">
            <w:pPr>
              <w:jc w:val="right"/>
            </w:pPr>
          </w:p>
        </w:tc>
        <w:tc>
          <w:tcPr>
            <w:tcW w:w="284" w:type="dxa"/>
          </w:tcPr>
          <w:p w14:paraId="28BC5CFF" w14:textId="77777777" w:rsidR="00E16C99" w:rsidRPr="00057099" w:rsidRDefault="00E16C99" w:rsidP="005B179F">
            <w:r w:rsidRPr="00057099">
              <w:t>:</w:t>
            </w:r>
          </w:p>
        </w:tc>
        <w:tc>
          <w:tcPr>
            <w:tcW w:w="4649" w:type="dxa"/>
          </w:tcPr>
          <w:p w14:paraId="5D487A4D" w14:textId="77777777" w:rsidR="00E16C99" w:rsidRPr="00057099" w:rsidRDefault="00E16C99" w:rsidP="005B179F">
            <w:r w:rsidRPr="00057099">
              <w:t>NW 3E--791</w:t>
            </w:r>
          </w:p>
        </w:tc>
      </w:tr>
      <w:tr w:rsidR="00E16C99" w:rsidRPr="00057099" w14:paraId="1F128BC2" w14:textId="77777777" w:rsidTr="005B179F">
        <w:tc>
          <w:tcPr>
            <w:tcW w:w="2948" w:type="dxa"/>
          </w:tcPr>
          <w:p w14:paraId="5AB05BD5" w14:textId="77777777" w:rsidR="00E16C99" w:rsidRPr="00057099" w:rsidRDefault="00E16C99" w:rsidP="005B179F">
            <w:r w:rsidRPr="00057099">
              <w:t>positienummer</w:t>
            </w:r>
          </w:p>
        </w:tc>
        <w:tc>
          <w:tcPr>
            <w:tcW w:w="851" w:type="dxa"/>
          </w:tcPr>
          <w:p w14:paraId="3ABFE41A" w14:textId="77777777" w:rsidR="00E16C99" w:rsidRPr="00057099" w:rsidRDefault="00E16C99" w:rsidP="005B179F">
            <w:pPr>
              <w:jc w:val="right"/>
            </w:pPr>
          </w:p>
        </w:tc>
        <w:tc>
          <w:tcPr>
            <w:tcW w:w="284" w:type="dxa"/>
          </w:tcPr>
          <w:p w14:paraId="6E9E9E99" w14:textId="77777777" w:rsidR="00E16C99" w:rsidRPr="00057099" w:rsidRDefault="00E16C99" w:rsidP="005B179F">
            <w:r w:rsidRPr="00057099">
              <w:t>:</w:t>
            </w:r>
          </w:p>
        </w:tc>
        <w:tc>
          <w:tcPr>
            <w:tcW w:w="4649" w:type="dxa"/>
          </w:tcPr>
          <w:p w14:paraId="563735AA" w14:textId="77777777" w:rsidR="00E16C99" w:rsidRPr="00057099" w:rsidRDefault="00E16C99" w:rsidP="005B179F">
            <w:r w:rsidRPr="00057099">
              <w:t>GF9186</w:t>
            </w:r>
          </w:p>
        </w:tc>
      </w:tr>
      <w:tr w:rsidR="00E16C99" w:rsidRPr="00057099" w14:paraId="4090CB6E" w14:textId="77777777" w:rsidTr="005B179F">
        <w:tc>
          <w:tcPr>
            <w:tcW w:w="2948" w:type="dxa"/>
          </w:tcPr>
          <w:p w14:paraId="25885284" w14:textId="77777777" w:rsidR="00E16C99" w:rsidRPr="00057099" w:rsidRDefault="00E16C99" w:rsidP="005B179F">
            <w:r w:rsidRPr="00057099">
              <w:t>aantal</w:t>
            </w:r>
          </w:p>
        </w:tc>
        <w:tc>
          <w:tcPr>
            <w:tcW w:w="851" w:type="dxa"/>
          </w:tcPr>
          <w:p w14:paraId="79D25EE7" w14:textId="77777777" w:rsidR="00E16C99" w:rsidRPr="00057099" w:rsidRDefault="00E16C99" w:rsidP="005B179F">
            <w:pPr>
              <w:jc w:val="right"/>
            </w:pPr>
          </w:p>
        </w:tc>
        <w:tc>
          <w:tcPr>
            <w:tcW w:w="284" w:type="dxa"/>
          </w:tcPr>
          <w:p w14:paraId="168FB2AA" w14:textId="77777777" w:rsidR="00E16C99" w:rsidRPr="00057099" w:rsidRDefault="00E16C99" w:rsidP="005B179F">
            <w:r w:rsidRPr="00057099">
              <w:t>:</w:t>
            </w:r>
          </w:p>
        </w:tc>
        <w:tc>
          <w:tcPr>
            <w:tcW w:w="4649" w:type="dxa"/>
          </w:tcPr>
          <w:p w14:paraId="21C5E938" w14:textId="77777777" w:rsidR="00E16C99" w:rsidRPr="00057099" w:rsidRDefault="00E16C99" w:rsidP="005B179F">
            <w:r w:rsidRPr="00057099">
              <w:t>1</w:t>
            </w:r>
          </w:p>
        </w:tc>
      </w:tr>
      <w:tr w:rsidR="00E16C99" w:rsidRPr="00057099" w14:paraId="3CA5F22D" w14:textId="77777777" w:rsidTr="005B179F">
        <w:tc>
          <w:tcPr>
            <w:tcW w:w="2948" w:type="dxa"/>
          </w:tcPr>
          <w:p w14:paraId="0DD91CBF" w14:textId="77777777" w:rsidR="00E16C99" w:rsidRPr="00057099" w:rsidRDefault="00E16C99" w:rsidP="005B179F">
            <w:r w:rsidRPr="00057099">
              <w:t>diameter</w:t>
            </w:r>
          </w:p>
        </w:tc>
        <w:tc>
          <w:tcPr>
            <w:tcW w:w="851" w:type="dxa"/>
          </w:tcPr>
          <w:p w14:paraId="5D30806F" w14:textId="77777777" w:rsidR="00E16C99" w:rsidRPr="00057099" w:rsidRDefault="00E16C99" w:rsidP="005B179F">
            <w:pPr>
              <w:jc w:val="right"/>
            </w:pPr>
            <w:r w:rsidRPr="00057099">
              <w:t>mm</w:t>
            </w:r>
          </w:p>
        </w:tc>
        <w:tc>
          <w:tcPr>
            <w:tcW w:w="284" w:type="dxa"/>
          </w:tcPr>
          <w:p w14:paraId="28BC133E" w14:textId="77777777" w:rsidR="00E16C99" w:rsidRPr="00057099" w:rsidRDefault="00E16C99" w:rsidP="005B179F">
            <w:r w:rsidRPr="00057099">
              <w:t>:</w:t>
            </w:r>
          </w:p>
        </w:tc>
        <w:tc>
          <w:tcPr>
            <w:tcW w:w="4649" w:type="dxa"/>
          </w:tcPr>
          <w:p w14:paraId="523B0119" w14:textId="77777777" w:rsidR="00E16C99" w:rsidRPr="00057099" w:rsidRDefault="00E16C99" w:rsidP="005B179F">
            <w:r w:rsidRPr="00057099">
              <w:t>3.500</w:t>
            </w:r>
          </w:p>
        </w:tc>
      </w:tr>
      <w:tr w:rsidR="00E16C99" w:rsidRPr="00057099" w14:paraId="5208DF2B" w14:textId="77777777" w:rsidTr="005B179F">
        <w:tc>
          <w:tcPr>
            <w:tcW w:w="2948" w:type="dxa"/>
          </w:tcPr>
          <w:p w14:paraId="454876DF" w14:textId="77777777" w:rsidR="00E16C99" w:rsidRPr="00057099" w:rsidRDefault="00E16C99" w:rsidP="005B179F">
            <w:r w:rsidRPr="00057099">
              <w:t>luchthoeveelheid</w:t>
            </w:r>
          </w:p>
        </w:tc>
        <w:tc>
          <w:tcPr>
            <w:tcW w:w="851" w:type="dxa"/>
          </w:tcPr>
          <w:p w14:paraId="080530A4" w14:textId="77777777" w:rsidR="00E16C99" w:rsidRPr="00057099" w:rsidRDefault="00E16C99" w:rsidP="005B179F">
            <w:pPr>
              <w:jc w:val="right"/>
            </w:pPr>
            <w:r w:rsidRPr="00057099">
              <w:t>m</w:t>
            </w:r>
            <w:r w:rsidRPr="00057099">
              <w:rPr>
                <w:vertAlign w:val="superscript"/>
              </w:rPr>
              <w:t>3</w:t>
            </w:r>
            <w:r w:rsidRPr="00057099">
              <w:t>/h</w:t>
            </w:r>
          </w:p>
        </w:tc>
        <w:tc>
          <w:tcPr>
            <w:tcW w:w="284" w:type="dxa"/>
          </w:tcPr>
          <w:p w14:paraId="4A27BF12" w14:textId="77777777" w:rsidR="00E16C99" w:rsidRPr="00057099" w:rsidRDefault="00E16C99" w:rsidP="005B179F">
            <w:r w:rsidRPr="00057099">
              <w:t>:</w:t>
            </w:r>
          </w:p>
        </w:tc>
        <w:tc>
          <w:tcPr>
            <w:tcW w:w="4649" w:type="dxa"/>
          </w:tcPr>
          <w:p w14:paraId="71D9F7EB" w14:textId="77777777" w:rsidR="00E16C99" w:rsidRPr="00057099" w:rsidRDefault="00E16C99" w:rsidP="005B179F">
            <w:r w:rsidRPr="00057099">
              <w:t>1.650</w:t>
            </w:r>
          </w:p>
        </w:tc>
      </w:tr>
    </w:tbl>
    <w:p w14:paraId="39664492" w14:textId="77777777" w:rsidR="00E16C99" w:rsidRPr="00057099" w:rsidRDefault="00E16C99" w:rsidP="00E16C99">
      <w:pPr>
        <w:tabs>
          <w:tab w:val="right" w:pos="3119"/>
          <w:tab w:val="left" w:pos="3402"/>
          <w:tab w:val="left" w:pos="3686"/>
          <w:tab w:val="left" w:pos="3969"/>
          <w:tab w:val="left" w:pos="4253"/>
          <w:tab w:val="left" w:pos="4536"/>
        </w:tabs>
      </w:pPr>
    </w:p>
    <w:p w14:paraId="2361679D" w14:textId="77777777" w:rsidR="00E16C99" w:rsidRPr="00057099" w:rsidRDefault="00E16C99" w:rsidP="00E16C99">
      <w:pPr>
        <w:pStyle w:val="Heading3"/>
      </w:pPr>
      <w:r w:rsidRPr="00057099">
        <w:t xml:space="preserve">Uitvoering </w:t>
      </w:r>
    </w:p>
    <w:tbl>
      <w:tblPr>
        <w:tblStyle w:val="TableGrid"/>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649"/>
      </w:tblGrid>
      <w:tr w:rsidR="00E16C99" w:rsidRPr="00057099" w14:paraId="3B2B7D62" w14:textId="77777777" w:rsidTr="005B179F">
        <w:tc>
          <w:tcPr>
            <w:tcW w:w="2948" w:type="dxa"/>
          </w:tcPr>
          <w:p w14:paraId="6AD0ABF4" w14:textId="77777777" w:rsidR="00E16C99" w:rsidRPr="00057099" w:rsidRDefault="00E16C99" w:rsidP="005B179F">
            <w:r w:rsidRPr="00057099">
              <w:t>doel</w:t>
            </w:r>
          </w:p>
        </w:tc>
        <w:tc>
          <w:tcPr>
            <w:tcW w:w="851" w:type="dxa"/>
          </w:tcPr>
          <w:p w14:paraId="62619923" w14:textId="77777777" w:rsidR="00E16C99" w:rsidRPr="00057099" w:rsidRDefault="00E16C99" w:rsidP="005B179F">
            <w:pPr>
              <w:jc w:val="right"/>
            </w:pPr>
          </w:p>
        </w:tc>
        <w:tc>
          <w:tcPr>
            <w:tcW w:w="284" w:type="dxa"/>
          </w:tcPr>
          <w:p w14:paraId="553CCA53" w14:textId="77777777" w:rsidR="00E16C99" w:rsidRPr="00057099" w:rsidRDefault="00E16C99" w:rsidP="005B179F">
            <w:r w:rsidRPr="00057099">
              <w:t>:</w:t>
            </w:r>
          </w:p>
        </w:tc>
        <w:tc>
          <w:tcPr>
            <w:tcW w:w="4649" w:type="dxa"/>
          </w:tcPr>
          <w:p w14:paraId="182AC099" w14:textId="77777777" w:rsidR="00E16C99" w:rsidRPr="00057099" w:rsidRDefault="00E16C99" w:rsidP="005B179F">
            <w:r w:rsidRPr="00057099">
              <w:t xml:space="preserve">het filteren van de verontreinigde afzuiglucht </w:t>
            </w:r>
          </w:p>
        </w:tc>
      </w:tr>
      <w:tr w:rsidR="00E16C99" w:rsidRPr="00057099" w14:paraId="2DFC9E9A" w14:textId="77777777" w:rsidTr="005B179F">
        <w:tc>
          <w:tcPr>
            <w:tcW w:w="2948" w:type="dxa"/>
          </w:tcPr>
          <w:p w14:paraId="0E75DD3D" w14:textId="77777777" w:rsidR="00E16C99" w:rsidRPr="00057099" w:rsidRDefault="00E16C99" w:rsidP="005B179F">
            <w:r w:rsidRPr="00057099">
              <w:t>opstelling</w:t>
            </w:r>
          </w:p>
        </w:tc>
        <w:tc>
          <w:tcPr>
            <w:tcW w:w="851" w:type="dxa"/>
          </w:tcPr>
          <w:p w14:paraId="5AB52F52" w14:textId="77777777" w:rsidR="00E16C99" w:rsidRPr="00057099" w:rsidRDefault="00E16C99" w:rsidP="005B179F">
            <w:pPr>
              <w:jc w:val="right"/>
            </w:pPr>
          </w:p>
        </w:tc>
        <w:tc>
          <w:tcPr>
            <w:tcW w:w="284" w:type="dxa"/>
          </w:tcPr>
          <w:p w14:paraId="73E54589" w14:textId="77777777" w:rsidR="00E16C99" w:rsidRPr="00057099" w:rsidRDefault="00E16C99" w:rsidP="005B179F">
            <w:r w:rsidRPr="00057099">
              <w:t>:</w:t>
            </w:r>
          </w:p>
        </w:tc>
        <w:tc>
          <w:tcPr>
            <w:tcW w:w="4649" w:type="dxa"/>
          </w:tcPr>
          <w:p w14:paraId="3DA9966D" w14:textId="77777777" w:rsidR="00E16C99" w:rsidRPr="00057099" w:rsidRDefault="00E16C99" w:rsidP="005B179F">
            <w:r w:rsidRPr="00057099">
              <w:t>zoals aangegeven op de tekeningen</w:t>
            </w:r>
          </w:p>
        </w:tc>
      </w:tr>
      <w:tr w:rsidR="00E16C99" w:rsidRPr="00057099" w14:paraId="52AF0637" w14:textId="77777777" w:rsidTr="005B179F">
        <w:tc>
          <w:tcPr>
            <w:tcW w:w="2948" w:type="dxa"/>
          </w:tcPr>
          <w:p w14:paraId="4F5D4CF7" w14:textId="77777777" w:rsidR="00E16C99" w:rsidRPr="00057099" w:rsidRDefault="00E16C99" w:rsidP="005B179F">
            <w:r w:rsidRPr="00057099">
              <w:t>fabrikaat</w:t>
            </w:r>
          </w:p>
        </w:tc>
        <w:tc>
          <w:tcPr>
            <w:tcW w:w="851" w:type="dxa"/>
          </w:tcPr>
          <w:p w14:paraId="495E8376" w14:textId="77777777" w:rsidR="00E16C99" w:rsidRPr="00057099" w:rsidRDefault="00E16C99" w:rsidP="005B179F">
            <w:pPr>
              <w:jc w:val="right"/>
            </w:pPr>
          </w:p>
        </w:tc>
        <w:tc>
          <w:tcPr>
            <w:tcW w:w="284" w:type="dxa"/>
          </w:tcPr>
          <w:p w14:paraId="49E616A4" w14:textId="77777777" w:rsidR="00E16C99" w:rsidRPr="00057099" w:rsidRDefault="00E16C99" w:rsidP="005B179F">
            <w:r w:rsidRPr="00057099">
              <w:t>:</w:t>
            </w:r>
          </w:p>
        </w:tc>
        <w:tc>
          <w:tcPr>
            <w:tcW w:w="4649" w:type="dxa"/>
          </w:tcPr>
          <w:p w14:paraId="1AFF6414" w14:textId="77777777" w:rsidR="00E16C99" w:rsidRPr="00057099" w:rsidRDefault="00E16C99" w:rsidP="005B179F"/>
        </w:tc>
      </w:tr>
      <w:tr w:rsidR="00E16C99" w:rsidRPr="00057099" w14:paraId="4AB0E68F" w14:textId="77777777" w:rsidTr="005B179F">
        <w:tc>
          <w:tcPr>
            <w:tcW w:w="2948" w:type="dxa"/>
          </w:tcPr>
          <w:p w14:paraId="1F8E599A" w14:textId="77777777" w:rsidR="00E16C99" w:rsidRPr="00057099" w:rsidRDefault="00E16C99" w:rsidP="005B179F">
            <w:r w:rsidRPr="00057099">
              <w:t>type</w:t>
            </w:r>
          </w:p>
        </w:tc>
        <w:tc>
          <w:tcPr>
            <w:tcW w:w="851" w:type="dxa"/>
          </w:tcPr>
          <w:p w14:paraId="331038D2" w14:textId="77777777" w:rsidR="00E16C99" w:rsidRPr="00057099" w:rsidRDefault="00E16C99" w:rsidP="005B179F">
            <w:pPr>
              <w:jc w:val="right"/>
            </w:pPr>
          </w:p>
        </w:tc>
        <w:tc>
          <w:tcPr>
            <w:tcW w:w="284" w:type="dxa"/>
          </w:tcPr>
          <w:p w14:paraId="10609BE5" w14:textId="77777777" w:rsidR="00E16C99" w:rsidRPr="00057099" w:rsidRDefault="00E16C99" w:rsidP="005B179F">
            <w:r w:rsidRPr="00057099">
              <w:t>:</w:t>
            </w:r>
          </w:p>
        </w:tc>
        <w:tc>
          <w:tcPr>
            <w:tcW w:w="4649" w:type="dxa"/>
          </w:tcPr>
          <w:p w14:paraId="65495E3B" w14:textId="77777777" w:rsidR="00E16C99" w:rsidRPr="00057099" w:rsidRDefault="00E16C99" w:rsidP="005B179F">
            <w:r w:rsidRPr="00057099">
              <w:t>Lavafilter</w:t>
            </w:r>
          </w:p>
        </w:tc>
      </w:tr>
      <w:tr w:rsidR="00E16C99" w:rsidRPr="00057099" w14:paraId="1882639E" w14:textId="77777777" w:rsidTr="005B179F">
        <w:tc>
          <w:tcPr>
            <w:tcW w:w="2948" w:type="dxa"/>
          </w:tcPr>
          <w:p w14:paraId="7F89CFB7" w14:textId="77777777" w:rsidR="00E16C99" w:rsidRPr="00057099" w:rsidRDefault="00E16C99" w:rsidP="005B179F">
            <w:r w:rsidRPr="00057099">
              <w:t>belasting</w:t>
            </w:r>
          </w:p>
        </w:tc>
        <w:tc>
          <w:tcPr>
            <w:tcW w:w="851" w:type="dxa"/>
          </w:tcPr>
          <w:p w14:paraId="64F2A287" w14:textId="77777777" w:rsidR="00E16C99" w:rsidRPr="00057099" w:rsidRDefault="00E16C99" w:rsidP="005B179F">
            <w:pPr>
              <w:jc w:val="right"/>
            </w:pPr>
            <w:r w:rsidRPr="00057099">
              <w:t>m</w:t>
            </w:r>
            <w:r w:rsidRPr="00057099">
              <w:rPr>
                <w:vertAlign w:val="superscript"/>
              </w:rPr>
              <w:t>3</w:t>
            </w:r>
            <w:proofErr w:type="gramStart"/>
            <w:r w:rsidRPr="00057099">
              <w:t>/(</w:t>
            </w:r>
            <w:proofErr w:type="gramEnd"/>
            <w:r w:rsidRPr="00057099">
              <w:t>m</w:t>
            </w:r>
            <w:r w:rsidRPr="00057099">
              <w:rPr>
                <w:vertAlign w:val="superscript"/>
              </w:rPr>
              <w:t>2</w:t>
            </w:r>
            <w:r w:rsidRPr="00057099">
              <w:t>.h)</w:t>
            </w:r>
          </w:p>
        </w:tc>
        <w:tc>
          <w:tcPr>
            <w:tcW w:w="284" w:type="dxa"/>
          </w:tcPr>
          <w:p w14:paraId="4B520968" w14:textId="77777777" w:rsidR="00E16C99" w:rsidRPr="00057099" w:rsidRDefault="00E16C99" w:rsidP="005B179F">
            <w:r w:rsidRPr="00057099">
              <w:t>:</w:t>
            </w:r>
          </w:p>
        </w:tc>
        <w:tc>
          <w:tcPr>
            <w:tcW w:w="4649" w:type="dxa"/>
          </w:tcPr>
          <w:p w14:paraId="253FB7FE" w14:textId="77777777" w:rsidR="00E16C99" w:rsidRPr="00057099" w:rsidRDefault="00E16C99" w:rsidP="005B179F">
            <w:r w:rsidRPr="00057099">
              <w:t>100</w:t>
            </w:r>
          </w:p>
        </w:tc>
      </w:tr>
      <w:tr w:rsidR="00E16C99" w:rsidRPr="00057099" w14:paraId="3F0DA2B9" w14:textId="77777777" w:rsidTr="005B179F">
        <w:tc>
          <w:tcPr>
            <w:tcW w:w="2948" w:type="dxa"/>
          </w:tcPr>
          <w:p w14:paraId="5D345DCB" w14:textId="77777777" w:rsidR="00E16C99" w:rsidRPr="00057099" w:rsidRDefault="00E16C99" w:rsidP="005B179F">
            <w:proofErr w:type="spellStart"/>
            <w:r w:rsidRPr="00057099">
              <w:t>drukval</w:t>
            </w:r>
            <w:proofErr w:type="spellEnd"/>
            <w:r w:rsidRPr="00057099">
              <w:t xml:space="preserve"> filter</w:t>
            </w:r>
          </w:p>
        </w:tc>
        <w:tc>
          <w:tcPr>
            <w:tcW w:w="851" w:type="dxa"/>
          </w:tcPr>
          <w:p w14:paraId="3CFF13D5" w14:textId="77777777" w:rsidR="00E16C99" w:rsidRPr="00057099" w:rsidRDefault="00E16C99" w:rsidP="005B179F">
            <w:pPr>
              <w:jc w:val="right"/>
            </w:pPr>
            <w:r w:rsidRPr="00057099">
              <w:t>Pa</w:t>
            </w:r>
          </w:p>
        </w:tc>
        <w:tc>
          <w:tcPr>
            <w:tcW w:w="284" w:type="dxa"/>
          </w:tcPr>
          <w:p w14:paraId="20A8991D" w14:textId="77777777" w:rsidR="00E16C99" w:rsidRPr="00057099" w:rsidRDefault="00E16C99" w:rsidP="005B179F">
            <w:r w:rsidRPr="00057099">
              <w:t>:</w:t>
            </w:r>
          </w:p>
        </w:tc>
        <w:tc>
          <w:tcPr>
            <w:tcW w:w="4649" w:type="dxa"/>
          </w:tcPr>
          <w:p w14:paraId="7F06B2FD" w14:textId="77777777" w:rsidR="00E16C99" w:rsidRPr="00057099" w:rsidRDefault="00E16C99" w:rsidP="005B179F">
            <w:r w:rsidRPr="00057099">
              <w:t>ca. 250</w:t>
            </w:r>
          </w:p>
        </w:tc>
      </w:tr>
      <w:tr w:rsidR="00E16C99" w:rsidRPr="00057099" w14:paraId="7192E54A" w14:textId="77777777" w:rsidTr="005B179F">
        <w:tc>
          <w:tcPr>
            <w:tcW w:w="2948" w:type="dxa"/>
          </w:tcPr>
          <w:p w14:paraId="09287524" w14:textId="77777777" w:rsidR="00E16C99" w:rsidRPr="00057099" w:rsidRDefault="00E16C99" w:rsidP="005B179F">
            <w:r w:rsidRPr="00057099">
              <w:t>pakkethoogte</w:t>
            </w:r>
          </w:p>
        </w:tc>
        <w:tc>
          <w:tcPr>
            <w:tcW w:w="851" w:type="dxa"/>
          </w:tcPr>
          <w:p w14:paraId="7022A910" w14:textId="77777777" w:rsidR="00E16C99" w:rsidRPr="00057099" w:rsidRDefault="00E16C99" w:rsidP="005B179F">
            <w:pPr>
              <w:jc w:val="right"/>
            </w:pPr>
            <w:r w:rsidRPr="00057099">
              <w:t>m</w:t>
            </w:r>
          </w:p>
        </w:tc>
        <w:tc>
          <w:tcPr>
            <w:tcW w:w="284" w:type="dxa"/>
          </w:tcPr>
          <w:p w14:paraId="7CBCB37C" w14:textId="77777777" w:rsidR="00E16C99" w:rsidRPr="00057099" w:rsidRDefault="00E16C99" w:rsidP="005B179F">
            <w:r w:rsidRPr="00057099">
              <w:t>:</w:t>
            </w:r>
          </w:p>
        </w:tc>
        <w:tc>
          <w:tcPr>
            <w:tcW w:w="4649" w:type="dxa"/>
          </w:tcPr>
          <w:p w14:paraId="6E3E92CE" w14:textId="77777777" w:rsidR="00E16C99" w:rsidRPr="00057099" w:rsidRDefault="00E16C99" w:rsidP="005B179F">
            <w:r w:rsidRPr="00057099">
              <w:t>ca.3,5</w:t>
            </w:r>
          </w:p>
        </w:tc>
      </w:tr>
      <w:tr w:rsidR="00E16C99" w:rsidRPr="00057099" w14:paraId="3A412183" w14:textId="77777777" w:rsidTr="005B179F">
        <w:tc>
          <w:tcPr>
            <w:tcW w:w="2948" w:type="dxa"/>
          </w:tcPr>
          <w:p w14:paraId="2B733CD9" w14:textId="77777777" w:rsidR="00E16C99" w:rsidRPr="00057099" w:rsidRDefault="00E16C99" w:rsidP="005B179F">
            <w:r w:rsidRPr="00057099">
              <w:t>pakketsamenstelling</w:t>
            </w:r>
          </w:p>
        </w:tc>
        <w:tc>
          <w:tcPr>
            <w:tcW w:w="851" w:type="dxa"/>
          </w:tcPr>
          <w:p w14:paraId="7EF21922" w14:textId="77777777" w:rsidR="00E16C99" w:rsidRPr="00057099" w:rsidRDefault="00E16C99" w:rsidP="005B179F">
            <w:pPr>
              <w:jc w:val="right"/>
            </w:pPr>
          </w:p>
        </w:tc>
        <w:tc>
          <w:tcPr>
            <w:tcW w:w="284" w:type="dxa"/>
          </w:tcPr>
          <w:p w14:paraId="28BB386C" w14:textId="77777777" w:rsidR="00E16C99" w:rsidRPr="00057099" w:rsidRDefault="00E16C99" w:rsidP="005B179F">
            <w:r w:rsidRPr="00057099">
              <w:t>:</w:t>
            </w:r>
          </w:p>
        </w:tc>
        <w:tc>
          <w:tcPr>
            <w:tcW w:w="4649" w:type="dxa"/>
          </w:tcPr>
          <w:p w14:paraId="31703F82" w14:textId="77777777" w:rsidR="00E16C99" w:rsidRPr="00057099" w:rsidRDefault="00E16C99" w:rsidP="005B179F">
            <w:r w:rsidRPr="00057099">
              <w:t>0,2 m lava 32-64 mm</w:t>
            </w:r>
          </w:p>
        </w:tc>
      </w:tr>
      <w:tr w:rsidR="00E16C99" w:rsidRPr="00057099" w14:paraId="7D3AADE7" w14:textId="77777777" w:rsidTr="005B179F">
        <w:tc>
          <w:tcPr>
            <w:tcW w:w="2948" w:type="dxa"/>
          </w:tcPr>
          <w:p w14:paraId="6FAF7CC6" w14:textId="77777777" w:rsidR="00E16C99" w:rsidRPr="00057099" w:rsidRDefault="00E16C99" w:rsidP="005B179F"/>
        </w:tc>
        <w:tc>
          <w:tcPr>
            <w:tcW w:w="851" w:type="dxa"/>
          </w:tcPr>
          <w:p w14:paraId="3A529E22" w14:textId="77777777" w:rsidR="00E16C99" w:rsidRPr="00057099" w:rsidRDefault="00E16C99" w:rsidP="005B179F">
            <w:pPr>
              <w:jc w:val="right"/>
            </w:pPr>
          </w:p>
        </w:tc>
        <w:tc>
          <w:tcPr>
            <w:tcW w:w="284" w:type="dxa"/>
          </w:tcPr>
          <w:p w14:paraId="0E894EE7" w14:textId="77777777" w:rsidR="00E16C99" w:rsidRPr="00057099" w:rsidRDefault="00E16C99" w:rsidP="005B179F"/>
        </w:tc>
        <w:tc>
          <w:tcPr>
            <w:tcW w:w="4649" w:type="dxa"/>
          </w:tcPr>
          <w:p w14:paraId="44A4B182" w14:textId="77777777" w:rsidR="00E16C99" w:rsidRPr="00057099" w:rsidRDefault="00E16C99" w:rsidP="005B179F">
            <w:r w:rsidRPr="00057099">
              <w:t>1,5 m lava 16-32 mm</w:t>
            </w:r>
          </w:p>
        </w:tc>
      </w:tr>
      <w:tr w:rsidR="00E16C99" w:rsidRPr="00057099" w14:paraId="0353C5F7" w14:textId="77777777" w:rsidTr="005B179F">
        <w:tc>
          <w:tcPr>
            <w:tcW w:w="2948" w:type="dxa"/>
          </w:tcPr>
          <w:p w14:paraId="4F2E636A" w14:textId="77777777" w:rsidR="00E16C99" w:rsidRPr="00057099" w:rsidRDefault="00E16C99" w:rsidP="005B179F"/>
        </w:tc>
        <w:tc>
          <w:tcPr>
            <w:tcW w:w="851" w:type="dxa"/>
          </w:tcPr>
          <w:p w14:paraId="41A8B3F2" w14:textId="77777777" w:rsidR="00E16C99" w:rsidRPr="00057099" w:rsidRDefault="00E16C99" w:rsidP="005B179F">
            <w:pPr>
              <w:jc w:val="right"/>
            </w:pPr>
          </w:p>
        </w:tc>
        <w:tc>
          <w:tcPr>
            <w:tcW w:w="284" w:type="dxa"/>
          </w:tcPr>
          <w:p w14:paraId="000C2DF9" w14:textId="77777777" w:rsidR="00E16C99" w:rsidRPr="00057099" w:rsidRDefault="00E16C99" w:rsidP="005B179F"/>
        </w:tc>
        <w:tc>
          <w:tcPr>
            <w:tcW w:w="4649" w:type="dxa"/>
          </w:tcPr>
          <w:p w14:paraId="6E4C61E0" w14:textId="77777777" w:rsidR="00E16C99" w:rsidRPr="00057099" w:rsidRDefault="00E16C99" w:rsidP="005B179F">
            <w:r w:rsidRPr="00057099">
              <w:t>1,8 m lava   8-15 mm</w:t>
            </w:r>
          </w:p>
        </w:tc>
      </w:tr>
      <w:tr w:rsidR="00E16C99" w:rsidRPr="00057099" w14:paraId="765A9E1B" w14:textId="77777777" w:rsidTr="005B179F">
        <w:tc>
          <w:tcPr>
            <w:tcW w:w="2948" w:type="dxa"/>
          </w:tcPr>
          <w:p w14:paraId="3FDE5219" w14:textId="77777777" w:rsidR="00E16C99" w:rsidRPr="00057099" w:rsidRDefault="00E16C99" w:rsidP="005B179F">
            <w:r w:rsidRPr="00057099">
              <w:t>filterhoogte</w:t>
            </w:r>
          </w:p>
        </w:tc>
        <w:tc>
          <w:tcPr>
            <w:tcW w:w="851" w:type="dxa"/>
          </w:tcPr>
          <w:p w14:paraId="4F0059DB" w14:textId="77777777" w:rsidR="00E16C99" w:rsidRPr="00057099" w:rsidRDefault="00E16C99" w:rsidP="005B179F">
            <w:pPr>
              <w:jc w:val="right"/>
            </w:pPr>
            <w:r w:rsidRPr="00057099">
              <w:t>m</w:t>
            </w:r>
          </w:p>
        </w:tc>
        <w:tc>
          <w:tcPr>
            <w:tcW w:w="284" w:type="dxa"/>
          </w:tcPr>
          <w:p w14:paraId="5B84100E" w14:textId="77777777" w:rsidR="00E16C99" w:rsidRPr="00057099" w:rsidRDefault="00E16C99" w:rsidP="005B179F">
            <w:r w:rsidRPr="00057099">
              <w:t>:</w:t>
            </w:r>
          </w:p>
        </w:tc>
        <w:tc>
          <w:tcPr>
            <w:tcW w:w="4649" w:type="dxa"/>
          </w:tcPr>
          <w:p w14:paraId="7468DFB2" w14:textId="77777777" w:rsidR="00E16C99" w:rsidRPr="00057099" w:rsidRDefault="00E16C99" w:rsidP="005B179F">
            <w:r w:rsidRPr="00057099">
              <w:t xml:space="preserve">max. 5 </w:t>
            </w:r>
          </w:p>
        </w:tc>
      </w:tr>
      <w:tr w:rsidR="00E16C99" w:rsidRPr="00057099" w14:paraId="793DDBA4" w14:textId="77777777" w:rsidTr="005B179F">
        <w:tc>
          <w:tcPr>
            <w:tcW w:w="2948" w:type="dxa"/>
          </w:tcPr>
          <w:p w14:paraId="0D706820" w14:textId="77777777" w:rsidR="00E16C99" w:rsidRPr="00057099" w:rsidRDefault="00E16C99" w:rsidP="005B179F">
            <w:r w:rsidRPr="00057099">
              <w:t>uitvoering en ontluchting boven</w:t>
            </w:r>
          </w:p>
        </w:tc>
        <w:tc>
          <w:tcPr>
            <w:tcW w:w="851" w:type="dxa"/>
          </w:tcPr>
          <w:p w14:paraId="2C573FE9" w14:textId="77777777" w:rsidR="00E16C99" w:rsidRPr="00057099" w:rsidRDefault="00E16C99" w:rsidP="005B179F">
            <w:pPr>
              <w:jc w:val="right"/>
            </w:pPr>
          </w:p>
        </w:tc>
        <w:tc>
          <w:tcPr>
            <w:tcW w:w="284" w:type="dxa"/>
          </w:tcPr>
          <w:p w14:paraId="2A3B8E89" w14:textId="77777777" w:rsidR="00E16C99" w:rsidRPr="00057099" w:rsidRDefault="00E16C99" w:rsidP="005B179F">
            <w:r w:rsidRPr="00057099">
              <w:t>:</w:t>
            </w:r>
          </w:p>
        </w:tc>
        <w:tc>
          <w:tcPr>
            <w:tcW w:w="4649" w:type="dxa"/>
          </w:tcPr>
          <w:p w14:paraId="49D7DCC9" w14:textId="71C63067" w:rsidR="00E16C99" w:rsidRPr="00057099" w:rsidRDefault="00E16C99" w:rsidP="005B179F">
            <w:r w:rsidRPr="00057099">
              <w:t>gesloten/</w:t>
            </w:r>
            <w:r w:rsidR="00B81154" w:rsidRPr="00057099">
              <w:t xml:space="preserve"> </w:t>
            </w:r>
            <w:r w:rsidRPr="00057099">
              <w:t>verti</w:t>
            </w:r>
            <w:r w:rsidR="00B81154" w:rsidRPr="00057099">
              <w:t>c</w:t>
            </w:r>
            <w:r w:rsidRPr="00057099">
              <w:t xml:space="preserve">aal met luchtkamer onder het filtermateriaal </w:t>
            </w:r>
          </w:p>
        </w:tc>
      </w:tr>
      <w:tr w:rsidR="00E16C99" w:rsidRPr="00057099" w14:paraId="336C8F77" w14:textId="77777777" w:rsidTr="005B179F">
        <w:tc>
          <w:tcPr>
            <w:tcW w:w="2948" w:type="dxa"/>
          </w:tcPr>
          <w:p w14:paraId="55200D80" w14:textId="77777777" w:rsidR="00E16C99" w:rsidRPr="00057099" w:rsidRDefault="00E16C99" w:rsidP="005B179F">
            <w:r w:rsidRPr="00057099">
              <w:t>materiaal</w:t>
            </w:r>
          </w:p>
        </w:tc>
        <w:tc>
          <w:tcPr>
            <w:tcW w:w="851" w:type="dxa"/>
          </w:tcPr>
          <w:p w14:paraId="49B2C922" w14:textId="77777777" w:rsidR="00E16C99" w:rsidRPr="00057099" w:rsidRDefault="00E16C99" w:rsidP="005B179F">
            <w:pPr>
              <w:jc w:val="right"/>
            </w:pPr>
          </w:p>
        </w:tc>
        <w:tc>
          <w:tcPr>
            <w:tcW w:w="284" w:type="dxa"/>
          </w:tcPr>
          <w:p w14:paraId="6ADAEAD3" w14:textId="77777777" w:rsidR="00E16C99" w:rsidRPr="00057099" w:rsidRDefault="00E16C99" w:rsidP="005B179F">
            <w:r w:rsidRPr="00057099">
              <w:t>:</w:t>
            </w:r>
          </w:p>
        </w:tc>
        <w:tc>
          <w:tcPr>
            <w:tcW w:w="4649" w:type="dxa"/>
          </w:tcPr>
          <w:p w14:paraId="6B6F99CF" w14:textId="77777777" w:rsidR="00E16C99" w:rsidRPr="00057099" w:rsidRDefault="00E16C99" w:rsidP="005B179F">
            <w:r w:rsidRPr="00057099">
              <w:t xml:space="preserve">glasvezelversterkte polyester met 3 mm thermoplastische </w:t>
            </w:r>
            <w:proofErr w:type="spellStart"/>
            <w:r w:rsidRPr="00057099">
              <w:t>liner</w:t>
            </w:r>
            <w:proofErr w:type="spellEnd"/>
          </w:p>
        </w:tc>
      </w:tr>
      <w:tr w:rsidR="00E16C99" w:rsidRPr="00057099" w14:paraId="0F9B3964" w14:textId="77777777" w:rsidTr="005B179F">
        <w:tc>
          <w:tcPr>
            <w:tcW w:w="2948" w:type="dxa"/>
          </w:tcPr>
          <w:p w14:paraId="66C8860B" w14:textId="77777777" w:rsidR="00E16C99" w:rsidRPr="00057099" w:rsidRDefault="00E16C99" w:rsidP="005B179F">
            <w:r w:rsidRPr="00057099">
              <w:t>hechting pvc/</w:t>
            </w:r>
            <w:proofErr w:type="spellStart"/>
            <w:r w:rsidRPr="00057099">
              <w:t>gvk</w:t>
            </w:r>
            <w:proofErr w:type="spellEnd"/>
          </w:p>
        </w:tc>
        <w:tc>
          <w:tcPr>
            <w:tcW w:w="851" w:type="dxa"/>
          </w:tcPr>
          <w:p w14:paraId="35CB4E94" w14:textId="77777777" w:rsidR="00E16C99" w:rsidRPr="00057099" w:rsidRDefault="00E16C99" w:rsidP="005B179F">
            <w:pPr>
              <w:jc w:val="right"/>
            </w:pPr>
            <w:r w:rsidRPr="00057099">
              <w:t>N/mm</w:t>
            </w:r>
            <w:r w:rsidRPr="00057099">
              <w:rPr>
                <w:vertAlign w:val="superscript"/>
              </w:rPr>
              <w:t>2</w:t>
            </w:r>
          </w:p>
        </w:tc>
        <w:tc>
          <w:tcPr>
            <w:tcW w:w="284" w:type="dxa"/>
          </w:tcPr>
          <w:p w14:paraId="539263E6" w14:textId="77777777" w:rsidR="00E16C99" w:rsidRPr="00057099" w:rsidRDefault="00E16C99" w:rsidP="005B179F">
            <w:r w:rsidRPr="00057099">
              <w:t>:</w:t>
            </w:r>
          </w:p>
        </w:tc>
        <w:tc>
          <w:tcPr>
            <w:tcW w:w="4649" w:type="dxa"/>
          </w:tcPr>
          <w:p w14:paraId="320F4A1E" w14:textId="77777777" w:rsidR="00E16C99" w:rsidRPr="00057099" w:rsidRDefault="00E16C99" w:rsidP="005B179F">
            <w:r w:rsidRPr="00057099">
              <w:t>minimaal 7 volgens DIN 16964</w:t>
            </w:r>
          </w:p>
        </w:tc>
      </w:tr>
      <w:tr w:rsidR="00E16C99" w:rsidRPr="00057099" w14:paraId="217F2D7B" w14:textId="77777777" w:rsidTr="005B179F">
        <w:tc>
          <w:tcPr>
            <w:tcW w:w="2948" w:type="dxa"/>
          </w:tcPr>
          <w:p w14:paraId="50F578A9" w14:textId="77777777" w:rsidR="00E16C99" w:rsidRPr="00057099" w:rsidRDefault="00E16C99" w:rsidP="005B179F">
            <w:r w:rsidRPr="00057099">
              <w:t>bescherming</w:t>
            </w:r>
          </w:p>
        </w:tc>
        <w:tc>
          <w:tcPr>
            <w:tcW w:w="851" w:type="dxa"/>
          </w:tcPr>
          <w:p w14:paraId="7422C23C" w14:textId="77777777" w:rsidR="00E16C99" w:rsidRPr="00057099" w:rsidRDefault="00E16C99" w:rsidP="005B179F">
            <w:pPr>
              <w:jc w:val="right"/>
            </w:pPr>
          </w:p>
        </w:tc>
        <w:tc>
          <w:tcPr>
            <w:tcW w:w="284" w:type="dxa"/>
          </w:tcPr>
          <w:p w14:paraId="748265A4" w14:textId="77777777" w:rsidR="00E16C99" w:rsidRPr="00057099" w:rsidRDefault="00E16C99" w:rsidP="005B179F">
            <w:r w:rsidRPr="00057099">
              <w:t>:</w:t>
            </w:r>
          </w:p>
        </w:tc>
        <w:tc>
          <w:tcPr>
            <w:tcW w:w="4649" w:type="dxa"/>
          </w:tcPr>
          <w:p w14:paraId="49822982" w14:textId="77777777" w:rsidR="00E16C99" w:rsidRPr="00057099" w:rsidRDefault="00E16C99" w:rsidP="005B179F">
            <w:r w:rsidRPr="00057099">
              <w:t>synthetisch vlies tegen weersinvloeden</w:t>
            </w:r>
          </w:p>
        </w:tc>
      </w:tr>
      <w:tr w:rsidR="00E16C99" w:rsidRPr="00057099" w14:paraId="143B4A77" w14:textId="77777777" w:rsidTr="005B179F">
        <w:tc>
          <w:tcPr>
            <w:tcW w:w="2948" w:type="dxa"/>
          </w:tcPr>
          <w:p w14:paraId="27008594" w14:textId="77777777" w:rsidR="00E16C99" w:rsidRPr="00057099" w:rsidRDefault="00E16C99" w:rsidP="005B179F">
            <w:r w:rsidRPr="00057099">
              <w:t>afwerking</w:t>
            </w:r>
          </w:p>
        </w:tc>
        <w:tc>
          <w:tcPr>
            <w:tcW w:w="851" w:type="dxa"/>
          </w:tcPr>
          <w:p w14:paraId="5A113397" w14:textId="77777777" w:rsidR="00E16C99" w:rsidRPr="00057099" w:rsidRDefault="00E16C99" w:rsidP="005B179F">
            <w:pPr>
              <w:jc w:val="right"/>
            </w:pPr>
          </w:p>
        </w:tc>
        <w:tc>
          <w:tcPr>
            <w:tcW w:w="284" w:type="dxa"/>
          </w:tcPr>
          <w:p w14:paraId="60F503DE" w14:textId="77777777" w:rsidR="00E16C99" w:rsidRPr="00057099" w:rsidRDefault="00E16C99" w:rsidP="005B179F">
            <w:r w:rsidRPr="00057099">
              <w:t>:</w:t>
            </w:r>
          </w:p>
        </w:tc>
        <w:tc>
          <w:tcPr>
            <w:tcW w:w="4649" w:type="dxa"/>
          </w:tcPr>
          <w:p w14:paraId="32A23796" w14:textId="4B3CCC08" w:rsidR="00E16C99" w:rsidRPr="00057099" w:rsidRDefault="00E16C99" w:rsidP="005B179F">
            <w:r w:rsidRPr="00057099">
              <w:t xml:space="preserve">topcoating in RAL-kleur </w:t>
            </w:r>
          </w:p>
        </w:tc>
      </w:tr>
      <w:tr w:rsidR="00E16C99" w:rsidRPr="00057099" w14:paraId="4555D5C7" w14:textId="77777777" w:rsidTr="005B179F">
        <w:tc>
          <w:tcPr>
            <w:tcW w:w="2948" w:type="dxa"/>
          </w:tcPr>
          <w:p w14:paraId="41A469F5" w14:textId="77777777" w:rsidR="00E16C99" w:rsidRPr="00057099" w:rsidRDefault="00E16C99" w:rsidP="005B179F">
            <w:r w:rsidRPr="00057099">
              <w:t>nevenlevering</w:t>
            </w:r>
          </w:p>
        </w:tc>
        <w:tc>
          <w:tcPr>
            <w:tcW w:w="851" w:type="dxa"/>
          </w:tcPr>
          <w:p w14:paraId="5B81B4B8" w14:textId="77777777" w:rsidR="00E16C99" w:rsidRPr="00057099" w:rsidRDefault="00E16C99" w:rsidP="005B179F">
            <w:pPr>
              <w:jc w:val="right"/>
            </w:pPr>
          </w:p>
        </w:tc>
        <w:tc>
          <w:tcPr>
            <w:tcW w:w="284" w:type="dxa"/>
          </w:tcPr>
          <w:p w14:paraId="19FED315" w14:textId="77777777" w:rsidR="00E16C99" w:rsidRPr="00057099" w:rsidRDefault="00E16C99" w:rsidP="005B179F">
            <w:r w:rsidRPr="00057099">
              <w:t>:</w:t>
            </w:r>
          </w:p>
        </w:tc>
        <w:tc>
          <w:tcPr>
            <w:tcW w:w="4649" w:type="dxa"/>
          </w:tcPr>
          <w:p w14:paraId="5FF4971B"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luchttoevoeraansluiting;</w:t>
            </w:r>
          </w:p>
        </w:tc>
      </w:tr>
      <w:tr w:rsidR="00E16C99" w:rsidRPr="00057099" w14:paraId="5EB2EA4D" w14:textId="77777777" w:rsidTr="005B179F">
        <w:tc>
          <w:tcPr>
            <w:tcW w:w="2948" w:type="dxa"/>
          </w:tcPr>
          <w:p w14:paraId="08F70D83" w14:textId="77777777" w:rsidR="00E16C99" w:rsidRPr="00057099" w:rsidRDefault="00E16C99" w:rsidP="005B179F"/>
        </w:tc>
        <w:tc>
          <w:tcPr>
            <w:tcW w:w="851" w:type="dxa"/>
          </w:tcPr>
          <w:p w14:paraId="08CE0261" w14:textId="77777777" w:rsidR="00E16C99" w:rsidRPr="00057099" w:rsidRDefault="00E16C99" w:rsidP="005B179F">
            <w:pPr>
              <w:jc w:val="right"/>
            </w:pPr>
          </w:p>
        </w:tc>
        <w:tc>
          <w:tcPr>
            <w:tcW w:w="284" w:type="dxa"/>
          </w:tcPr>
          <w:p w14:paraId="623E0805" w14:textId="77777777" w:rsidR="00E16C99" w:rsidRPr="00057099" w:rsidRDefault="00E16C99" w:rsidP="005B179F"/>
        </w:tc>
        <w:tc>
          <w:tcPr>
            <w:tcW w:w="4649" w:type="dxa"/>
          </w:tcPr>
          <w:p w14:paraId="00C69E48"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luchtafvoeraansluiting;</w:t>
            </w:r>
          </w:p>
        </w:tc>
      </w:tr>
      <w:tr w:rsidR="00E16C99" w:rsidRPr="00057099" w14:paraId="6668DBAD" w14:textId="77777777" w:rsidTr="005B179F">
        <w:tc>
          <w:tcPr>
            <w:tcW w:w="2948" w:type="dxa"/>
          </w:tcPr>
          <w:p w14:paraId="10D36405" w14:textId="77777777" w:rsidR="00E16C99" w:rsidRPr="00057099" w:rsidRDefault="00E16C99" w:rsidP="005B179F"/>
        </w:tc>
        <w:tc>
          <w:tcPr>
            <w:tcW w:w="851" w:type="dxa"/>
          </w:tcPr>
          <w:p w14:paraId="18B0BCCE" w14:textId="77777777" w:rsidR="00E16C99" w:rsidRPr="00057099" w:rsidRDefault="00E16C99" w:rsidP="005B179F">
            <w:pPr>
              <w:jc w:val="right"/>
            </w:pPr>
          </w:p>
        </w:tc>
        <w:tc>
          <w:tcPr>
            <w:tcW w:w="284" w:type="dxa"/>
          </w:tcPr>
          <w:p w14:paraId="4F47EC06" w14:textId="77777777" w:rsidR="00E16C99" w:rsidRPr="00057099" w:rsidRDefault="00E16C99" w:rsidP="005B179F"/>
        </w:tc>
        <w:tc>
          <w:tcPr>
            <w:tcW w:w="4649" w:type="dxa"/>
          </w:tcPr>
          <w:p w14:paraId="15367D12"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percolaatafvoeraansluiting ø 110, inclusief stankslot/monsternamepunt;</w:t>
            </w:r>
          </w:p>
        </w:tc>
      </w:tr>
      <w:tr w:rsidR="00E16C99" w:rsidRPr="00057099" w14:paraId="28A796C5" w14:textId="77777777" w:rsidTr="005B179F">
        <w:tc>
          <w:tcPr>
            <w:tcW w:w="2948" w:type="dxa"/>
          </w:tcPr>
          <w:p w14:paraId="5FC06844" w14:textId="77777777" w:rsidR="00E16C99" w:rsidRPr="00057099" w:rsidRDefault="00E16C99" w:rsidP="005B179F"/>
        </w:tc>
        <w:tc>
          <w:tcPr>
            <w:tcW w:w="851" w:type="dxa"/>
          </w:tcPr>
          <w:p w14:paraId="736CF289" w14:textId="77777777" w:rsidR="00E16C99" w:rsidRPr="00057099" w:rsidRDefault="00E16C99" w:rsidP="005B179F">
            <w:pPr>
              <w:jc w:val="right"/>
            </w:pPr>
          </w:p>
        </w:tc>
        <w:tc>
          <w:tcPr>
            <w:tcW w:w="284" w:type="dxa"/>
          </w:tcPr>
          <w:p w14:paraId="35A158F2" w14:textId="77777777" w:rsidR="00E16C99" w:rsidRPr="00057099" w:rsidRDefault="00E16C99" w:rsidP="005B179F"/>
        </w:tc>
        <w:tc>
          <w:tcPr>
            <w:tcW w:w="4649" w:type="dxa"/>
          </w:tcPr>
          <w:p w14:paraId="09DE1A67"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sproei-installatie met inwendige schutbuis;</w:t>
            </w:r>
          </w:p>
        </w:tc>
      </w:tr>
      <w:tr w:rsidR="00E16C99" w:rsidRPr="00057099" w14:paraId="7C7B81AB" w14:textId="77777777" w:rsidTr="005B179F">
        <w:tc>
          <w:tcPr>
            <w:tcW w:w="2948" w:type="dxa"/>
          </w:tcPr>
          <w:p w14:paraId="404FC3A1" w14:textId="77777777" w:rsidR="00E16C99" w:rsidRPr="00057099" w:rsidRDefault="00E16C99" w:rsidP="005B179F"/>
        </w:tc>
        <w:tc>
          <w:tcPr>
            <w:tcW w:w="851" w:type="dxa"/>
          </w:tcPr>
          <w:p w14:paraId="4F10DCF1" w14:textId="77777777" w:rsidR="00E16C99" w:rsidRPr="00057099" w:rsidRDefault="00E16C99" w:rsidP="005B179F">
            <w:pPr>
              <w:jc w:val="right"/>
            </w:pPr>
          </w:p>
        </w:tc>
        <w:tc>
          <w:tcPr>
            <w:tcW w:w="284" w:type="dxa"/>
          </w:tcPr>
          <w:p w14:paraId="54F8E124" w14:textId="77777777" w:rsidR="00E16C99" w:rsidRPr="00057099" w:rsidRDefault="00E16C99" w:rsidP="005B179F"/>
        </w:tc>
        <w:tc>
          <w:tcPr>
            <w:tcW w:w="4649" w:type="dxa"/>
          </w:tcPr>
          <w:p w14:paraId="6AE208E1"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3 stuks spoelaansluitingen ø 110 mm;</w:t>
            </w:r>
          </w:p>
        </w:tc>
      </w:tr>
      <w:tr w:rsidR="00E16C99" w:rsidRPr="00057099" w14:paraId="149D947E" w14:textId="77777777" w:rsidTr="005B179F">
        <w:tc>
          <w:tcPr>
            <w:tcW w:w="2948" w:type="dxa"/>
          </w:tcPr>
          <w:p w14:paraId="292A668C" w14:textId="77777777" w:rsidR="00E16C99" w:rsidRPr="00057099" w:rsidRDefault="00E16C99" w:rsidP="005B179F"/>
        </w:tc>
        <w:tc>
          <w:tcPr>
            <w:tcW w:w="851" w:type="dxa"/>
          </w:tcPr>
          <w:p w14:paraId="5AACD236" w14:textId="77777777" w:rsidR="00E16C99" w:rsidRPr="00057099" w:rsidRDefault="00E16C99" w:rsidP="005B179F">
            <w:pPr>
              <w:jc w:val="right"/>
            </w:pPr>
          </w:p>
        </w:tc>
        <w:tc>
          <w:tcPr>
            <w:tcW w:w="284" w:type="dxa"/>
          </w:tcPr>
          <w:p w14:paraId="33095B27" w14:textId="77777777" w:rsidR="00E16C99" w:rsidRPr="00057099" w:rsidRDefault="00E16C99" w:rsidP="005B179F"/>
        </w:tc>
        <w:tc>
          <w:tcPr>
            <w:tcW w:w="4649" w:type="dxa"/>
          </w:tcPr>
          <w:p w14:paraId="08FAB279"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inspectie-/vulopening met blindflens DN600;</w:t>
            </w:r>
          </w:p>
        </w:tc>
      </w:tr>
      <w:tr w:rsidR="00E16C99" w:rsidRPr="00057099" w14:paraId="3DFEB742" w14:textId="77777777" w:rsidTr="005B179F">
        <w:tc>
          <w:tcPr>
            <w:tcW w:w="2948" w:type="dxa"/>
          </w:tcPr>
          <w:p w14:paraId="7C5652A7" w14:textId="77777777" w:rsidR="00E16C99" w:rsidRPr="00057099" w:rsidRDefault="00E16C99" w:rsidP="005B179F"/>
        </w:tc>
        <w:tc>
          <w:tcPr>
            <w:tcW w:w="851" w:type="dxa"/>
          </w:tcPr>
          <w:p w14:paraId="16ADC94E" w14:textId="77777777" w:rsidR="00E16C99" w:rsidRPr="00057099" w:rsidRDefault="00E16C99" w:rsidP="005B179F">
            <w:pPr>
              <w:jc w:val="right"/>
            </w:pPr>
          </w:p>
        </w:tc>
        <w:tc>
          <w:tcPr>
            <w:tcW w:w="284" w:type="dxa"/>
          </w:tcPr>
          <w:p w14:paraId="241079E6" w14:textId="77777777" w:rsidR="00E16C99" w:rsidRPr="00057099" w:rsidRDefault="00E16C99" w:rsidP="005B179F"/>
        </w:tc>
        <w:tc>
          <w:tcPr>
            <w:tcW w:w="4649" w:type="dxa"/>
          </w:tcPr>
          <w:p w14:paraId="272127C0"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ondersteuningsmat;</w:t>
            </w:r>
          </w:p>
        </w:tc>
      </w:tr>
      <w:tr w:rsidR="00E16C99" w:rsidRPr="00057099" w14:paraId="5FDD62D3" w14:textId="77777777" w:rsidTr="005B179F">
        <w:tc>
          <w:tcPr>
            <w:tcW w:w="2948" w:type="dxa"/>
          </w:tcPr>
          <w:p w14:paraId="6FC935E4" w14:textId="77777777" w:rsidR="00E16C99" w:rsidRPr="00057099" w:rsidRDefault="00E16C99" w:rsidP="005B179F"/>
        </w:tc>
        <w:tc>
          <w:tcPr>
            <w:tcW w:w="851" w:type="dxa"/>
          </w:tcPr>
          <w:p w14:paraId="152560A5" w14:textId="77777777" w:rsidR="00E16C99" w:rsidRPr="00057099" w:rsidRDefault="00E16C99" w:rsidP="005B179F">
            <w:pPr>
              <w:jc w:val="right"/>
            </w:pPr>
          </w:p>
        </w:tc>
        <w:tc>
          <w:tcPr>
            <w:tcW w:w="284" w:type="dxa"/>
          </w:tcPr>
          <w:p w14:paraId="55F9544F" w14:textId="77777777" w:rsidR="00E16C99" w:rsidRPr="00057099" w:rsidRDefault="00E16C99" w:rsidP="005B179F"/>
        </w:tc>
        <w:tc>
          <w:tcPr>
            <w:tcW w:w="4649" w:type="dxa"/>
          </w:tcPr>
          <w:p w14:paraId="592447A5"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aluminium kooiladder en bordes ;</w:t>
            </w:r>
          </w:p>
        </w:tc>
      </w:tr>
      <w:tr w:rsidR="00E16C99" w:rsidRPr="00057099" w14:paraId="286F70DA" w14:textId="77777777" w:rsidTr="005B179F">
        <w:tc>
          <w:tcPr>
            <w:tcW w:w="2948" w:type="dxa"/>
          </w:tcPr>
          <w:p w14:paraId="4B252958" w14:textId="77777777" w:rsidR="00E16C99" w:rsidRPr="00057099" w:rsidRDefault="00E16C99" w:rsidP="005B179F"/>
        </w:tc>
        <w:tc>
          <w:tcPr>
            <w:tcW w:w="851" w:type="dxa"/>
          </w:tcPr>
          <w:p w14:paraId="6BAFF600" w14:textId="77777777" w:rsidR="00E16C99" w:rsidRPr="00057099" w:rsidRDefault="00E16C99" w:rsidP="005B179F">
            <w:pPr>
              <w:jc w:val="right"/>
            </w:pPr>
          </w:p>
        </w:tc>
        <w:tc>
          <w:tcPr>
            <w:tcW w:w="284" w:type="dxa"/>
          </w:tcPr>
          <w:p w14:paraId="587D4074" w14:textId="77777777" w:rsidR="00E16C99" w:rsidRPr="00057099" w:rsidRDefault="00E16C99" w:rsidP="005B179F"/>
        </w:tc>
        <w:tc>
          <w:tcPr>
            <w:tcW w:w="4649" w:type="dxa"/>
          </w:tcPr>
          <w:p w14:paraId="581E960E"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aluminium leuning conform voorschriften;</w:t>
            </w:r>
          </w:p>
        </w:tc>
      </w:tr>
      <w:tr w:rsidR="00E16C99" w:rsidRPr="00057099" w14:paraId="49254982" w14:textId="77777777" w:rsidTr="005B179F">
        <w:tc>
          <w:tcPr>
            <w:tcW w:w="2948" w:type="dxa"/>
          </w:tcPr>
          <w:p w14:paraId="564925E6" w14:textId="77777777" w:rsidR="00E16C99" w:rsidRPr="00057099" w:rsidRDefault="00E16C99" w:rsidP="005B179F"/>
        </w:tc>
        <w:tc>
          <w:tcPr>
            <w:tcW w:w="851" w:type="dxa"/>
          </w:tcPr>
          <w:p w14:paraId="4F3FC611" w14:textId="77777777" w:rsidR="00E16C99" w:rsidRPr="00057099" w:rsidRDefault="00E16C99" w:rsidP="005B179F">
            <w:pPr>
              <w:jc w:val="right"/>
            </w:pPr>
          </w:p>
        </w:tc>
        <w:tc>
          <w:tcPr>
            <w:tcW w:w="284" w:type="dxa"/>
          </w:tcPr>
          <w:p w14:paraId="5C9E4806" w14:textId="77777777" w:rsidR="00E16C99" w:rsidRPr="00057099" w:rsidRDefault="00E16C99" w:rsidP="005B179F"/>
        </w:tc>
        <w:tc>
          <w:tcPr>
            <w:tcW w:w="4649" w:type="dxa"/>
          </w:tcPr>
          <w:p w14:paraId="3F3E03D1"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verankeringsvoorzieningen;</w:t>
            </w:r>
          </w:p>
        </w:tc>
      </w:tr>
      <w:tr w:rsidR="00E16C99" w:rsidRPr="00057099" w14:paraId="0B0E3A0A" w14:textId="77777777" w:rsidTr="005B179F">
        <w:tc>
          <w:tcPr>
            <w:tcW w:w="2948" w:type="dxa"/>
          </w:tcPr>
          <w:p w14:paraId="3681DF3D" w14:textId="77777777" w:rsidR="00E16C99" w:rsidRPr="00057099" w:rsidRDefault="00E16C99" w:rsidP="005B179F"/>
        </w:tc>
        <w:tc>
          <w:tcPr>
            <w:tcW w:w="851" w:type="dxa"/>
          </w:tcPr>
          <w:p w14:paraId="2F5DE6ED" w14:textId="77777777" w:rsidR="00E16C99" w:rsidRPr="00057099" w:rsidRDefault="00E16C99" w:rsidP="005B179F">
            <w:pPr>
              <w:jc w:val="right"/>
            </w:pPr>
          </w:p>
        </w:tc>
        <w:tc>
          <w:tcPr>
            <w:tcW w:w="284" w:type="dxa"/>
          </w:tcPr>
          <w:p w14:paraId="4070DBAD" w14:textId="77777777" w:rsidR="00E16C99" w:rsidRPr="00057099" w:rsidRDefault="00E16C99" w:rsidP="005B179F"/>
        </w:tc>
        <w:tc>
          <w:tcPr>
            <w:tcW w:w="4649" w:type="dxa"/>
          </w:tcPr>
          <w:p w14:paraId="44A863EC"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vulmateriaal</w:t>
            </w:r>
          </w:p>
        </w:tc>
      </w:tr>
    </w:tbl>
    <w:p w14:paraId="3BD55B4A" w14:textId="77777777" w:rsidR="00E16C99" w:rsidRPr="00057099" w:rsidRDefault="00E16C99" w:rsidP="00E16C99"/>
    <w:p w14:paraId="031BEE91" w14:textId="77777777" w:rsidR="00E16C99" w:rsidRPr="00057099" w:rsidRDefault="00E16C99" w:rsidP="00E16C99">
      <w:pPr>
        <w:pStyle w:val="Heading2"/>
      </w:pPr>
      <w:bookmarkStart w:id="260" w:name="_Toc54965594"/>
      <w:r w:rsidRPr="00057099">
        <w:t>Sproeiwaterinstallatie</w:t>
      </w:r>
      <w:bookmarkEnd w:id="260"/>
    </w:p>
    <w:tbl>
      <w:tblPr>
        <w:tblW w:w="8726" w:type="dxa"/>
        <w:tblLayout w:type="fixed"/>
        <w:tblLook w:val="01E0" w:firstRow="1" w:lastRow="1" w:firstColumn="1" w:lastColumn="1" w:noHBand="0" w:noVBand="0"/>
      </w:tblPr>
      <w:tblGrid>
        <w:gridCol w:w="2943"/>
        <w:gridCol w:w="851"/>
        <w:gridCol w:w="283"/>
        <w:gridCol w:w="4649"/>
      </w:tblGrid>
      <w:tr w:rsidR="00E16C99" w:rsidRPr="00057099" w14:paraId="11C8B223" w14:textId="77777777" w:rsidTr="005B179F">
        <w:tc>
          <w:tcPr>
            <w:tcW w:w="2943" w:type="dxa"/>
          </w:tcPr>
          <w:p w14:paraId="619BEB7E" w14:textId="77777777" w:rsidR="00E16C99" w:rsidRPr="00057099" w:rsidRDefault="00E16C99" w:rsidP="005B179F">
            <w:pPr>
              <w:rPr>
                <w:b/>
              </w:rPr>
            </w:pPr>
            <w:r w:rsidRPr="00057099">
              <w:rPr>
                <w:b/>
              </w:rPr>
              <w:t>Algemeen</w:t>
            </w:r>
          </w:p>
        </w:tc>
        <w:tc>
          <w:tcPr>
            <w:tcW w:w="851" w:type="dxa"/>
          </w:tcPr>
          <w:p w14:paraId="35A6312B" w14:textId="77777777" w:rsidR="00E16C99" w:rsidRPr="00057099" w:rsidRDefault="00E16C99" w:rsidP="005B179F">
            <w:pPr>
              <w:jc w:val="right"/>
              <w:rPr>
                <w:b/>
              </w:rPr>
            </w:pPr>
          </w:p>
        </w:tc>
        <w:tc>
          <w:tcPr>
            <w:tcW w:w="283" w:type="dxa"/>
          </w:tcPr>
          <w:p w14:paraId="43B91AC8" w14:textId="77777777" w:rsidR="00E16C99" w:rsidRPr="00057099" w:rsidRDefault="00E16C99" w:rsidP="005B179F">
            <w:pPr>
              <w:rPr>
                <w:b/>
              </w:rPr>
            </w:pPr>
          </w:p>
        </w:tc>
        <w:tc>
          <w:tcPr>
            <w:tcW w:w="4649" w:type="dxa"/>
          </w:tcPr>
          <w:p w14:paraId="2F455488" w14:textId="77777777" w:rsidR="00E16C99" w:rsidRPr="00057099" w:rsidRDefault="00E16C99" w:rsidP="005B179F"/>
        </w:tc>
      </w:tr>
      <w:tr w:rsidR="00E16C99" w:rsidRPr="00057099" w14:paraId="3E9189B4" w14:textId="77777777" w:rsidTr="005B179F">
        <w:tc>
          <w:tcPr>
            <w:tcW w:w="2943" w:type="dxa"/>
          </w:tcPr>
          <w:p w14:paraId="5B669C30" w14:textId="77777777" w:rsidR="00E16C99" w:rsidRPr="00057099" w:rsidRDefault="00E16C99" w:rsidP="005B179F">
            <w:r w:rsidRPr="00057099">
              <w:t>doel</w:t>
            </w:r>
          </w:p>
        </w:tc>
        <w:tc>
          <w:tcPr>
            <w:tcW w:w="851" w:type="dxa"/>
          </w:tcPr>
          <w:p w14:paraId="0A82D57A" w14:textId="77777777" w:rsidR="00E16C99" w:rsidRPr="00057099" w:rsidRDefault="00E16C99" w:rsidP="005B179F">
            <w:pPr>
              <w:jc w:val="right"/>
            </w:pPr>
          </w:p>
        </w:tc>
        <w:tc>
          <w:tcPr>
            <w:tcW w:w="283" w:type="dxa"/>
          </w:tcPr>
          <w:p w14:paraId="58445C58" w14:textId="77777777" w:rsidR="00E16C99" w:rsidRPr="00057099" w:rsidRDefault="00E16C99" w:rsidP="005B179F">
            <w:r w:rsidRPr="00057099">
              <w:t>:</w:t>
            </w:r>
          </w:p>
        </w:tc>
        <w:tc>
          <w:tcPr>
            <w:tcW w:w="4649" w:type="dxa"/>
          </w:tcPr>
          <w:p w14:paraId="5197908E" w14:textId="77777777" w:rsidR="00E16C99" w:rsidRPr="00057099" w:rsidRDefault="00E16C99" w:rsidP="005B179F">
            <w:r w:rsidRPr="00057099">
              <w:t>het bevochtigen van de filtervulling voor de activiteit van de biomassa en de algemene werking van het lavafilter</w:t>
            </w:r>
          </w:p>
        </w:tc>
      </w:tr>
      <w:tr w:rsidR="00E16C99" w:rsidRPr="00057099" w14:paraId="6E171A7D" w14:textId="77777777" w:rsidTr="005B179F">
        <w:tc>
          <w:tcPr>
            <w:tcW w:w="2943" w:type="dxa"/>
          </w:tcPr>
          <w:p w14:paraId="705C8A5E" w14:textId="77777777" w:rsidR="00E16C99" w:rsidRPr="00057099" w:rsidRDefault="00E16C99" w:rsidP="005B179F">
            <w:r w:rsidRPr="00057099">
              <w:t>medium</w:t>
            </w:r>
          </w:p>
        </w:tc>
        <w:tc>
          <w:tcPr>
            <w:tcW w:w="851" w:type="dxa"/>
          </w:tcPr>
          <w:p w14:paraId="29351908" w14:textId="77777777" w:rsidR="00E16C99" w:rsidRPr="00057099" w:rsidRDefault="00E16C99" w:rsidP="005B179F">
            <w:pPr>
              <w:jc w:val="right"/>
            </w:pPr>
          </w:p>
        </w:tc>
        <w:tc>
          <w:tcPr>
            <w:tcW w:w="283" w:type="dxa"/>
          </w:tcPr>
          <w:p w14:paraId="750E1C7F" w14:textId="77777777" w:rsidR="00E16C99" w:rsidRPr="00057099" w:rsidRDefault="00E16C99" w:rsidP="005B179F">
            <w:r w:rsidRPr="00057099">
              <w:t>:</w:t>
            </w:r>
          </w:p>
        </w:tc>
        <w:tc>
          <w:tcPr>
            <w:tcW w:w="4649" w:type="dxa"/>
          </w:tcPr>
          <w:p w14:paraId="3968371D" w14:textId="77777777" w:rsidR="00E16C99" w:rsidRPr="00057099" w:rsidRDefault="00E16C99" w:rsidP="005B179F">
            <w:r w:rsidRPr="00057099">
              <w:t>bedrijfswater ( gefilterd effluent , 100 micron)</w:t>
            </w:r>
          </w:p>
        </w:tc>
      </w:tr>
      <w:tr w:rsidR="00E16C99" w:rsidRPr="00057099" w14:paraId="47523ADD" w14:textId="77777777" w:rsidTr="005B179F">
        <w:tc>
          <w:tcPr>
            <w:tcW w:w="2943" w:type="dxa"/>
          </w:tcPr>
          <w:p w14:paraId="07602E24" w14:textId="77777777" w:rsidR="00E16C99" w:rsidRPr="00057099" w:rsidRDefault="00E16C99" w:rsidP="005B179F">
            <w:r w:rsidRPr="00057099">
              <w:t>spoelwaterverbruik</w:t>
            </w:r>
          </w:p>
        </w:tc>
        <w:tc>
          <w:tcPr>
            <w:tcW w:w="851" w:type="dxa"/>
          </w:tcPr>
          <w:p w14:paraId="0FD6D0F4" w14:textId="77777777" w:rsidR="00E16C99" w:rsidRPr="00057099" w:rsidRDefault="00E16C99" w:rsidP="005B179F">
            <w:pPr>
              <w:jc w:val="right"/>
            </w:pPr>
            <w:r w:rsidRPr="00057099">
              <w:t>m</w:t>
            </w:r>
            <w:r w:rsidRPr="00057099">
              <w:rPr>
                <w:vertAlign w:val="superscript"/>
              </w:rPr>
              <w:t>3</w:t>
            </w:r>
            <w:r w:rsidRPr="00057099">
              <w:t>/h</w:t>
            </w:r>
          </w:p>
        </w:tc>
        <w:tc>
          <w:tcPr>
            <w:tcW w:w="283" w:type="dxa"/>
          </w:tcPr>
          <w:p w14:paraId="3F1AEB1F" w14:textId="77777777" w:rsidR="00E16C99" w:rsidRPr="00057099" w:rsidRDefault="00E16C99" w:rsidP="005B179F">
            <w:r w:rsidRPr="00057099">
              <w:t>:</w:t>
            </w:r>
          </w:p>
        </w:tc>
        <w:tc>
          <w:tcPr>
            <w:tcW w:w="4649" w:type="dxa"/>
          </w:tcPr>
          <w:p w14:paraId="06BACCDF" w14:textId="77777777" w:rsidR="00E16C99" w:rsidRPr="00057099" w:rsidRDefault="00E16C99" w:rsidP="005B179F">
            <w:r w:rsidRPr="00057099">
              <w:t xml:space="preserve">ca. 2( door aannemer te bepalen) </w:t>
            </w:r>
          </w:p>
        </w:tc>
      </w:tr>
      <w:tr w:rsidR="00E16C99" w:rsidRPr="00057099" w14:paraId="2F653543" w14:textId="77777777" w:rsidTr="005B179F">
        <w:tc>
          <w:tcPr>
            <w:tcW w:w="2943" w:type="dxa"/>
          </w:tcPr>
          <w:p w14:paraId="38A8FE70" w14:textId="77777777" w:rsidR="00E16C99" w:rsidRPr="00057099" w:rsidRDefault="00E16C99" w:rsidP="005B179F">
            <w:r w:rsidRPr="00057099">
              <w:t>beschikbare bedrijfsdruk</w:t>
            </w:r>
          </w:p>
        </w:tc>
        <w:tc>
          <w:tcPr>
            <w:tcW w:w="851" w:type="dxa"/>
          </w:tcPr>
          <w:p w14:paraId="4635D379" w14:textId="77777777" w:rsidR="00E16C99" w:rsidRPr="00057099" w:rsidRDefault="00E16C99" w:rsidP="005B179F">
            <w:pPr>
              <w:jc w:val="right"/>
            </w:pPr>
            <w:r w:rsidRPr="00057099">
              <w:t>kPa</w:t>
            </w:r>
          </w:p>
        </w:tc>
        <w:tc>
          <w:tcPr>
            <w:tcW w:w="283" w:type="dxa"/>
          </w:tcPr>
          <w:p w14:paraId="19FE990F" w14:textId="77777777" w:rsidR="00E16C99" w:rsidRPr="00057099" w:rsidRDefault="00E16C99" w:rsidP="005B179F">
            <w:r w:rsidRPr="00057099">
              <w:t>:</w:t>
            </w:r>
          </w:p>
        </w:tc>
        <w:tc>
          <w:tcPr>
            <w:tcW w:w="4649" w:type="dxa"/>
          </w:tcPr>
          <w:p w14:paraId="57428E98" w14:textId="52C22177" w:rsidR="00E16C99" w:rsidRPr="00057099" w:rsidRDefault="005308B2" w:rsidP="005B179F">
            <w:r w:rsidRPr="00057099">
              <w:t>500 / 600</w:t>
            </w:r>
          </w:p>
        </w:tc>
      </w:tr>
      <w:tr w:rsidR="00E16C99" w:rsidRPr="00057099" w14:paraId="041AAC24" w14:textId="77777777" w:rsidTr="005B179F">
        <w:tc>
          <w:tcPr>
            <w:tcW w:w="2943" w:type="dxa"/>
          </w:tcPr>
          <w:p w14:paraId="58B90F39" w14:textId="77777777" w:rsidR="00E16C99" w:rsidRPr="00057099" w:rsidRDefault="00E16C99" w:rsidP="005B179F">
            <w:r w:rsidRPr="00057099">
              <w:t>benodigde spoelwaterdruk</w:t>
            </w:r>
          </w:p>
        </w:tc>
        <w:tc>
          <w:tcPr>
            <w:tcW w:w="851" w:type="dxa"/>
          </w:tcPr>
          <w:p w14:paraId="4E89ED46" w14:textId="77777777" w:rsidR="00E16C99" w:rsidRPr="00057099" w:rsidRDefault="00E16C99" w:rsidP="005B179F">
            <w:pPr>
              <w:jc w:val="right"/>
            </w:pPr>
            <w:r w:rsidRPr="00057099">
              <w:t>kPa</w:t>
            </w:r>
          </w:p>
        </w:tc>
        <w:tc>
          <w:tcPr>
            <w:tcW w:w="283" w:type="dxa"/>
          </w:tcPr>
          <w:p w14:paraId="1C608207" w14:textId="77777777" w:rsidR="00E16C99" w:rsidRPr="00057099" w:rsidRDefault="00E16C99" w:rsidP="005B179F">
            <w:r w:rsidRPr="00057099">
              <w:t>:</w:t>
            </w:r>
          </w:p>
        </w:tc>
        <w:tc>
          <w:tcPr>
            <w:tcW w:w="4649" w:type="dxa"/>
          </w:tcPr>
          <w:p w14:paraId="3D691A17" w14:textId="77777777" w:rsidR="00E16C99" w:rsidRPr="00057099" w:rsidRDefault="00E16C99" w:rsidP="005B179F">
            <w:r w:rsidRPr="00057099">
              <w:t>450</w:t>
            </w:r>
          </w:p>
        </w:tc>
      </w:tr>
      <w:tr w:rsidR="00E16C99" w:rsidRPr="00057099" w14:paraId="1D81C4D8" w14:textId="77777777" w:rsidTr="005B179F">
        <w:tc>
          <w:tcPr>
            <w:tcW w:w="2943" w:type="dxa"/>
          </w:tcPr>
          <w:p w14:paraId="0E4A9502" w14:textId="77777777" w:rsidR="00E16C99" w:rsidRPr="00057099" w:rsidRDefault="00E16C99" w:rsidP="005B179F">
            <w:r w:rsidRPr="00057099">
              <w:t>leveringsomvang</w:t>
            </w:r>
          </w:p>
        </w:tc>
        <w:tc>
          <w:tcPr>
            <w:tcW w:w="851" w:type="dxa"/>
          </w:tcPr>
          <w:p w14:paraId="5E431C7B" w14:textId="77777777" w:rsidR="00E16C99" w:rsidRPr="00057099" w:rsidRDefault="00E16C99" w:rsidP="005B179F">
            <w:pPr>
              <w:jc w:val="right"/>
            </w:pPr>
          </w:p>
        </w:tc>
        <w:tc>
          <w:tcPr>
            <w:tcW w:w="283" w:type="dxa"/>
          </w:tcPr>
          <w:p w14:paraId="4FA881B6" w14:textId="77777777" w:rsidR="00E16C99" w:rsidRPr="00057099" w:rsidRDefault="00E16C99" w:rsidP="005B179F">
            <w:r w:rsidRPr="00057099">
              <w:t>:</w:t>
            </w:r>
          </w:p>
        </w:tc>
        <w:tc>
          <w:tcPr>
            <w:tcW w:w="4649" w:type="dxa"/>
          </w:tcPr>
          <w:p w14:paraId="0E84F398" w14:textId="77777777" w:rsidR="00E16C99" w:rsidRPr="00057099" w:rsidRDefault="00E16C99" w:rsidP="005B179F">
            <w:r w:rsidRPr="00057099">
              <w:t>zoals aangegeven op het P&amp;ID’s en de tekeningen</w:t>
            </w:r>
          </w:p>
        </w:tc>
      </w:tr>
      <w:tr w:rsidR="00E16C99" w:rsidRPr="00057099" w14:paraId="327DF8DE" w14:textId="77777777" w:rsidTr="005B179F">
        <w:tc>
          <w:tcPr>
            <w:tcW w:w="2943" w:type="dxa"/>
          </w:tcPr>
          <w:p w14:paraId="166955E8" w14:textId="77777777" w:rsidR="00E16C99" w:rsidRPr="00057099" w:rsidRDefault="00E16C99" w:rsidP="005B179F"/>
        </w:tc>
        <w:tc>
          <w:tcPr>
            <w:tcW w:w="851" w:type="dxa"/>
          </w:tcPr>
          <w:p w14:paraId="62116B0A" w14:textId="77777777" w:rsidR="00E16C99" w:rsidRPr="00057099" w:rsidRDefault="00E16C99" w:rsidP="005B179F">
            <w:pPr>
              <w:jc w:val="right"/>
            </w:pPr>
          </w:p>
        </w:tc>
        <w:tc>
          <w:tcPr>
            <w:tcW w:w="283" w:type="dxa"/>
          </w:tcPr>
          <w:p w14:paraId="51443C98" w14:textId="77777777" w:rsidR="00E16C99" w:rsidRPr="00057099" w:rsidRDefault="00E16C99" w:rsidP="005B179F"/>
        </w:tc>
        <w:tc>
          <w:tcPr>
            <w:tcW w:w="4649" w:type="dxa"/>
          </w:tcPr>
          <w:p w14:paraId="41D56484" w14:textId="77777777" w:rsidR="00E16C99" w:rsidRPr="00057099" w:rsidRDefault="00E16C99" w:rsidP="005B179F"/>
        </w:tc>
      </w:tr>
      <w:tr w:rsidR="00E16C99" w:rsidRPr="00057099" w14:paraId="0CE5294C" w14:textId="77777777" w:rsidTr="005B179F">
        <w:tc>
          <w:tcPr>
            <w:tcW w:w="2943" w:type="dxa"/>
          </w:tcPr>
          <w:p w14:paraId="25C1191E" w14:textId="77777777" w:rsidR="00E16C99" w:rsidRPr="00057099" w:rsidRDefault="00E16C99" w:rsidP="005B179F">
            <w:pPr>
              <w:rPr>
                <w:b/>
              </w:rPr>
            </w:pPr>
          </w:p>
          <w:p w14:paraId="7BED5DC6" w14:textId="77777777" w:rsidR="00E16C99" w:rsidRPr="00057099" w:rsidRDefault="00E16C99" w:rsidP="005B179F">
            <w:pPr>
              <w:rPr>
                <w:b/>
              </w:rPr>
            </w:pPr>
            <w:r w:rsidRPr="00057099">
              <w:rPr>
                <w:b/>
              </w:rPr>
              <w:t>Bedrijfswaterleiding</w:t>
            </w:r>
          </w:p>
        </w:tc>
        <w:tc>
          <w:tcPr>
            <w:tcW w:w="851" w:type="dxa"/>
          </w:tcPr>
          <w:p w14:paraId="5C3378E1" w14:textId="77777777" w:rsidR="00E16C99" w:rsidRPr="00057099" w:rsidRDefault="00E16C99" w:rsidP="005B179F">
            <w:pPr>
              <w:jc w:val="right"/>
            </w:pPr>
          </w:p>
        </w:tc>
        <w:tc>
          <w:tcPr>
            <w:tcW w:w="283" w:type="dxa"/>
          </w:tcPr>
          <w:p w14:paraId="3DB124A2" w14:textId="77777777" w:rsidR="00E16C99" w:rsidRPr="00057099" w:rsidRDefault="00E16C99" w:rsidP="005B179F"/>
        </w:tc>
        <w:tc>
          <w:tcPr>
            <w:tcW w:w="4649" w:type="dxa"/>
          </w:tcPr>
          <w:p w14:paraId="4FD72CF9" w14:textId="77777777" w:rsidR="00E16C99" w:rsidRPr="00057099" w:rsidRDefault="00E16C99" w:rsidP="005B179F"/>
        </w:tc>
      </w:tr>
      <w:tr w:rsidR="00E16C99" w:rsidRPr="00057099" w14:paraId="3942AD9F" w14:textId="77777777" w:rsidTr="005B179F">
        <w:tc>
          <w:tcPr>
            <w:tcW w:w="2943" w:type="dxa"/>
          </w:tcPr>
          <w:p w14:paraId="4E6DFE1C" w14:textId="77777777" w:rsidR="00E16C99" w:rsidRPr="00057099" w:rsidRDefault="00E16C99" w:rsidP="005B179F">
            <w:r w:rsidRPr="00057099">
              <w:t>aansluiting</w:t>
            </w:r>
          </w:p>
        </w:tc>
        <w:tc>
          <w:tcPr>
            <w:tcW w:w="851" w:type="dxa"/>
          </w:tcPr>
          <w:p w14:paraId="6CBA462B" w14:textId="77777777" w:rsidR="00E16C99" w:rsidRPr="00057099" w:rsidRDefault="00E16C99" w:rsidP="005B179F">
            <w:pPr>
              <w:jc w:val="right"/>
            </w:pPr>
          </w:p>
        </w:tc>
        <w:tc>
          <w:tcPr>
            <w:tcW w:w="283" w:type="dxa"/>
          </w:tcPr>
          <w:p w14:paraId="4122E332" w14:textId="77777777" w:rsidR="00E16C99" w:rsidRPr="00057099" w:rsidRDefault="00E16C99" w:rsidP="005B179F"/>
        </w:tc>
        <w:tc>
          <w:tcPr>
            <w:tcW w:w="4649" w:type="dxa"/>
          </w:tcPr>
          <w:p w14:paraId="7272CD80" w14:textId="77777777" w:rsidR="00E16C99" w:rsidRPr="00057099" w:rsidRDefault="00E16C99" w:rsidP="005B179F">
            <w:r w:rsidRPr="00057099">
              <w:t>vanaf de terreinleiding tot aan de aansluiting op het lavafilter</w:t>
            </w:r>
          </w:p>
        </w:tc>
      </w:tr>
      <w:tr w:rsidR="00E16C99" w:rsidRPr="00057099" w14:paraId="6861BAFD" w14:textId="77777777" w:rsidTr="005B179F">
        <w:tc>
          <w:tcPr>
            <w:tcW w:w="2943" w:type="dxa"/>
          </w:tcPr>
          <w:p w14:paraId="4E0B8BFF" w14:textId="77777777" w:rsidR="00E16C99" w:rsidRPr="00057099" w:rsidRDefault="00E16C99" w:rsidP="005B179F">
            <w:r w:rsidRPr="00057099">
              <w:t>materiaal</w:t>
            </w:r>
          </w:p>
        </w:tc>
        <w:tc>
          <w:tcPr>
            <w:tcW w:w="851" w:type="dxa"/>
          </w:tcPr>
          <w:p w14:paraId="2C068A4F" w14:textId="77777777" w:rsidR="00E16C99" w:rsidRPr="00057099" w:rsidRDefault="00E16C99" w:rsidP="005B179F">
            <w:pPr>
              <w:jc w:val="right"/>
            </w:pPr>
          </w:p>
        </w:tc>
        <w:tc>
          <w:tcPr>
            <w:tcW w:w="283" w:type="dxa"/>
          </w:tcPr>
          <w:p w14:paraId="11F4B5EB" w14:textId="77777777" w:rsidR="00E16C99" w:rsidRPr="00057099" w:rsidRDefault="00E16C99" w:rsidP="005B179F">
            <w:r w:rsidRPr="00057099">
              <w:t>:</w:t>
            </w:r>
          </w:p>
        </w:tc>
        <w:tc>
          <w:tcPr>
            <w:tcW w:w="4649" w:type="dxa"/>
          </w:tcPr>
          <w:p w14:paraId="73F3BB34" w14:textId="49ED8587" w:rsidR="00E16C99" w:rsidRPr="00057099" w:rsidRDefault="00E16C99" w:rsidP="005B179F">
            <w:r w:rsidRPr="00057099">
              <w:t>H</w:t>
            </w:r>
            <w:r w:rsidR="00C17561" w:rsidRPr="00057099">
              <w:t>D</w:t>
            </w:r>
            <w:r w:rsidRPr="00057099">
              <w:t>PE</w:t>
            </w:r>
          </w:p>
        </w:tc>
      </w:tr>
      <w:tr w:rsidR="00E16C99" w:rsidRPr="00057099" w14:paraId="443DB757" w14:textId="77777777" w:rsidTr="005B179F">
        <w:tc>
          <w:tcPr>
            <w:tcW w:w="2943" w:type="dxa"/>
          </w:tcPr>
          <w:p w14:paraId="084F7AEB" w14:textId="77777777" w:rsidR="00E16C99" w:rsidRPr="00057099" w:rsidRDefault="00E16C99" w:rsidP="005B179F">
            <w:r w:rsidRPr="00057099">
              <w:t>diameter</w:t>
            </w:r>
          </w:p>
        </w:tc>
        <w:tc>
          <w:tcPr>
            <w:tcW w:w="851" w:type="dxa"/>
          </w:tcPr>
          <w:p w14:paraId="6C2B3846" w14:textId="77777777" w:rsidR="00E16C99" w:rsidRPr="00057099" w:rsidRDefault="00E16C99" w:rsidP="005B179F">
            <w:pPr>
              <w:jc w:val="right"/>
            </w:pPr>
            <w:r w:rsidRPr="00057099">
              <w:t>mm</w:t>
            </w:r>
          </w:p>
        </w:tc>
        <w:tc>
          <w:tcPr>
            <w:tcW w:w="283" w:type="dxa"/>
          </w:tcPr>
          <w:p w14:paraId="511ACA64" w14:textId="77777777" w:rsidR="00E16C99" w:rsidRPr="00057099" w:rsidRDefault="00E16C99" w:rsidP="005B179F">
            <w:r w:rsidRPr="00057099">
              <w:t>:</w:t>
            </w:r>
          </w:p>
        </w:tc>
        <w:tc>
          <w:tcPr>
            <w:tcW w:w="4649" w:type="dxa"/>
          </w:tcPr>
          <w:p w14:paraId="0BD34D00" w14:textId="77777777" w:rsidR="00E16C99" w:rsidRPr="00057099" w:rsidRDefault="00E16C99" w:rsidP="005B179F">
            <w:r w:rsidRPr="00057099">
              <w:t>25</w:t>
            </w:r>
          </w:p>
        </w:tc>
      </w:tr>
      <w:tr w:rsidR="00E16C99" w:rsidRPr="00057099" w14:paraId="0BF8FF42" w14:textId="77777777" w:rsidTr="005B179F">
        <w:tc>
          <w:tcPr>
            <w:tcW w:w="2943" w:type="dxa"/>
          </w:tcPr>
          <w:p w14:paraId="0EAF633E" w14:textId="77777777" w:rsidR="00E16C99" w:rsidRPr="00057099" w:rsidRDefault="00E16C99" w:rsidP="005B179F">
            <w:r w:rsidRPr="00057099">
              <w:t>verbindingen</w:t>
            </w:r>
          </w:p>
        </w:tc>
        <w:tc>
          <w:tcPr>
            <w:tcW w:w="851" w:type="dxa"/>
          </w:tcPr>
          <w:p w14:paraId="797F04CE" w14:textId="77777777" w:rsidR="00E16C99" w:rsidRPr="00057099" w:rsidRDefault="00E16C99" w:rsidP="005B179F">
            <w:pPr>
              <w:jc w:val="right"/>
            </w:pPr>
          </w:p>
        </w:tc>
        <w:tc>
          <w:tcPr>
            <w:tcW w:w="283" w:type="dxa"/>
          </w:tcPr>
          <w:p w14:paraId="18E85763" w14:textId="77777777" w:rsidR="00E16C99" w:rsidRPr="00057099" w:rsidRDefault="00E16C99" w:rsidP="005B179F">
            <w:r w:rsidRPr="00057099">
              <w:t>:</w:t>
            </w:r>
          </w:p>
        </w:tc>
        <w:tc>
          <w:tcPr>
            <w:tcW w:w="4649" w:type="dxa"/>
          </w:tcPr>
          <w:p w14:paraId="246D30E1" w14:textId="5CE583E2" w:rsidR="00E16C99" w:rsidRPr="00057099" w:rsidRDefault="00E16C99" w:rsidP="005B179F">
            <w:r w:rsidRPr="00057099">
              <w:t>lasmoffen en of koppelingen</w:t>
            </w:r>
          </w:p>
        </w:tc>
      </w:tr>
      <w:tr w:rsidR="00E16C99" w:rsidRPr="00057099" w14:paraId="02CD2AEA" w14:textId="77777777" w:rsidTr="005B179F">
        <w:tc>
          <w:tcPr>
            <w:tcW w:w="2943" w:type="dxa"/>
          </w:tcPr>
          <w:p w14:paraId="6A654072" w14:textId="77777777" w:rsidR="00E16C99" w:rsidRPr="00057099" w:rsidRDefault="00E16C99" w:rsidP="005B179F">
            <w:r w:rsidRPr="00057099">
              <w:t>appendages</w:t>
            </w:r>
          </w:p>
        </w:tc>
        <w:tc>
          <w:tcPr>
            <w:tcW w:w="851" w:type="dxa"/>
          </w:tcPr>
          <w:p w14:paraId="49663B77" w14:textId="77777777" w:rsidR="00E16C99" w:rsidRPr="00057099" w:rsidRDefault="00E16C99" w:rsidP="005B179F">
            <w:pPr>
              <w:jc w:val="right"/>
            </w:pPr>
          </w:p>
        </w:tc>
        <w:tc>
          <w:tcPr>
            <w:tcW w:w="283" w:type="dxa"/>
          </w:tcPr>
          <w:p w14:paraId="72042D34" w14:textId="77777777" w:rsidR="00E16C99" w:rsidRPr="00057099" w:rsidRDefault="00E16C99" w:rsidP="005B179F">
            <w:r w:rsidRPr="00057099">
              <w:t>:</w:t>
            </w:r>
          </w:p>
        </w:tc>
        <w:tc>
          <w:tcPr>
            <w:tcW w:w="4649" w:type="dxa"/>
          </w:tcPr>
          <w:p w14:paraId="25471017" w14:textId="77777777" w:rsidR="00E16C99" w:rsidRPr="00057099" w:rsidRDefault="00E16C99" w:rsidP="005B179F">
            <w:pPr>
              <w:pStyle w:val="Bullet1"/>
              <w:tabs>
                <w:tab w:val="clear" w:pos="1135"/>
                <w:tab w:val="num" w:pos="284"/>
                <w:tab w:val="num" w:pos="318"/>
              </w:tabs>
              <w:ind w:left="318"/>
              <w:rPr>
                <w:color w:val="00577E" w:themeColor="text1"/>
                <w:sz w:val="20"/>
                <w:lang w:val="nl-NL"/>
              </w:rPr>
            </w:pPr>
            <w:r w:rsidRPr="00057099">
              <w:rPr>
                <w:color w:val="00577E" w:themeColor="text1"/>
                <w:sz w:val="20"/>
                <w:lang w:val="nl-NL"/>
              </w:rPr>
              <w:t>RVS / PVC kogelkraan</w:t>
            </w:r>
          </w:p>
          <w:p w14:paraId="324100EC" w14:textId="77777777" w:rsidR="00E16C99" w:rsidRPr="00057099" w:rsidRDefault="00E16C99" w:rsidP="005B179F">
            <w:pPr>
              <w:pStyle w:val="Bullet1"/>
              <w:tabs>
                <w:tab w:val="clear" w:pos="1135"/>
                <w:tab w:val="num" w:pos="284"/>
                <w:tab w:val="num" w:pos="318"/>
              </w:tabs>
              <w:ind w:left="318"/>
              <w:rPr>
                <w:color w:val="00577E" w:themeColor="text1"/>
                <w:sz w:val="20"/>
                <w:lang w:val="nl-NL"/>
              </w:rPr>
            </w:pPr>
            <w:r w:rsidRPr="00057099">
              <w:rPr>
                <w:color w:val="00577E" w:themeColor="text1"/>
                <w:sz w:val="20"/>
                <w:lang w:val="nl-NL"/>
              </w:rPr>
              <w:t>magneetventiel</w:t>
            </w:r>
          </w:p>
        </w:tc>
      </w:tr>
      <w:tr w:rsidR="00E16C99" w:rsidRPr="00057099" w14:paraId="36012D57" w14:textId="77777777" w:rsidTr="005B179F">
        <w:tc>
          <w:tcPr>
            <w:tcW w:w="2943" w:type="dxa"/>
          </w:tcPr>
          <w:p w14:paraId="13F409EF" w14:textId="77777777" w:rsidR="00E16C99" w:rsidRPr="00057099" w:rsidRDefault="00E16C99" w:rsidP="005B179F"/>
        </w:tc>
        <w:tc>
          <w:tcPr>
            <w:tcW w:w="851" w:type="dxa"/>
          </w:tcPr>
          <w:p w14:paraId="142DCEC6" w14:textId="77777777" w:rsidR="00E16C99" w:rsidRPr="00057099" w:rsidRDefault="00E16C99" w:rsidP="005B179F">
            <w:pPr>
              <w:jc w:val="right"/>
            </w:pPr>
          </w:p>
        </w:tc>
        <w:tc>
          <w:tcPr>
            <w:tcW w:w="283" w:type="dxa"/>
          </w:tcPr>
          <w:p w14:paraId="3C624E35" w14:textId="77777777" w:rsidR="00E16C99" w:rsidRPr="00057099" w:rsidRDefault="00E16C99" w:rsidP="005B179F"/>
        </w:tc>
        <w:tc>
          <w:tcPr>
            <w:tcW w:w="4649" w:type="dxa"/>
          </w:tcPr>
          <w:p w14:paraId="225F1DA6" w14:textId="77777777" w:rsidR="00E16C99" w:rsidRPr="00057099" w:rsidRDefault="00E16C99" w:rsidP="005B179F">
            <w:pPr>
              <w:pStyle w:val="Bullet1"/>
              <w:tabs>
                <w:tab w:val="clear" w:pos="1135"/>
                <w:tab w:val="num" w:pos="284"/>
                <w:tab w:val="num" w:pos="318"/>
              </w:tabs>
              <w:ind w:left="318"/>
              <w:rPr>
                <w:color w:val="00577E" w:themeColor="text1"/>
                <w:sz w:val="20"/>
                <w:lang w:val="nl-NL"/>
              </w:rPr>
            </w:pPr>
            <w:r w:rsidRPr="00057099">
              <w:rPr>
                <w:color w:val="00577E" w:themeColor="text1"/>
                <w:sz w:val="20"/>
                <w:lang w:val="nl-NL"/>
              </w:rPr>
              <w:t>stranginregelafsluiter</w:t>
            </w:r>
          </w:p>
        </w:tc>
      </w:tr>
      <w:tr w:rsidR="00E16C99" w:rsidRPr="00057099" w14:paraId="05BE3C7D" w14:textId="77777777" w:rsidTr="005B179F">
        <w:tc>
          <w:tcPr>
            <w:tcW w:w="2943" w:type="dxa"/>
          </w:tcPr>
          <w:p w14:paraId="663539BF" w14:textId="77777777" w:rsidR="00E16C99" w:rsidRPr="00057099" w:rsidRDefault="00E16C99" w:rsidP="005B179F"/>
        </w:tc>
        <w:tc>
          <w:tcPr>
            <w:tcW w:w="851" w:type="dxa"/>
          </w:tcPr>
          <w:p w14:paraId="22F537BE" w14:textId="77777777" w:rsidR="00E16C99" w:rsidRPr="00057099" w:rsidRDefault="00E16C99" w:rsidP="005B179F">
            <w:pPr>
              <w:jc w:val="right"/>
            </w:pPr>
          </w:p>
        </w:tc>
        <w:tc>
          <w:tcPr>
            <w:tcW w:w="283" w:type="dxa"/>
          </w:tcPr>
          <w:p w14:paraId="34684852" w14:textId="77777777" w:rsidR="00E16C99" w:rsidRPr="00057099" w:rsidRDefault="00E16C99" w:rsidP="005B179F"/>
        </w:tc>
        <w:tc>
          <w:tcPr>
            <w:tcW w:w="4649" w:type="dxa"/>
          </w:tcPr>
          <w:p w14:paraId="1FAB3288" w14:textId="77777777" w:rsidR="00E16C99" w:rsidRPr="00057099" w:rsidRDefault="00E16C99" w:rsidP="005B179F">
            <w:pPr>
              <w:pStyle w:val="Bullet1"/>
              <w:tabs>
                <w:tab w:val="clear" w:pos="1135"/>
                <w:tab w:val="num" w:pos="284"/>
                <w:tab w:val="num" w:pos="318"/>
              </w:tabs>
              <w:ind w:left="318"/>
              <w:rPr>
                <w:color w:val="00577E" w:themeColor="text1"/>
                <w:sz w:val="20"/>
                <w:lang w:val="nl-NL"/>
              </w:rPr>
            </w:pPr>
            <w:r w:rsidRPr="00057099">
              <w:rPr>
                <w:color w:val="00577E" w:themeColor="text1"/>
                <w:sz w:val="20"/>
                <w:lang w:val="nl-NL"/>
              </w:rPr>
              <w:t>manometer</w:t>
            </w:r>
          </w:p>
        </w:tc>
      </w:tr>
      <w:tr w:rsidR="00E16C99" w:rsidRPr="00057099" w14:paraId="65C4311D" w14:textId="77777777" w:rsidTr="005B179F">
        <w:tc>
          <w:tcPr>
            <w:tcW w:w="2943" w:type="dxa"/>
          </w:tcPr>
          <w:p w14:paraId="6E2339E9" w14:textId="77777777" w:rsidR="00E16C99" w:rsidRPr="00057099" w:rsidRDefault="00E16C99" w:rsidP="005B179F"/>
        </w:tc>
        <w:tc>
          <w:tcPr>
            <w:tcW w:w="851" w:type="dxa"/>
          </w:tcPr>
          <w:p w14:paraId="587189D1" w14:textId="77777777" w:rsidR="00E16C99" w:rsidRPr="00057099" w:rsidRDefault="00E16C99" w:rsidP="005B179F">
            <w:pPr>
              <w:jc w:val="right"/>
            </w:pPr>
          </w:p>
        </w:tc>
        <w:tc>
          <w:tcPr>
            <w:tcW w:w="283" w:type="dxa"/>
          </w:tcPr>
          <w:p w14:paraId="16C0FF9A" w14:textId="77777777" w:rsidR="00E16C99" w:rsidRPr="00057099" w:rsidRDefault="00E16C99" w:rsidP="005B179F"/>
        </w:tc>
        <w:tc>
          <w:tcPr>
            <w:tcW w:w="4649" w:type="dxa"/>
          </w:tcPr>
          <w:p w14:paraId="051A8746" w14:textId="77777777" w:rsidR="00E16C99" w:rsidRPr="00057099" w:rsidRDefault="00E16C99" w:rsidP="005B179F">
            <w:pPr>
              <w:pStyle w:val="Bullet1"/>
              <w:numPr>
                <w:ilvl w:val="0"/>
                <w:numId w:val="0"/>
              </w:numPr>
              <w:ind w:left="34"/>
              <w:rPr>
                <w:color w:val="00577E" w:themeColor="text1"/>
                <w:sz w:val="20"/>
                <w:lang w:val="nl-NL"/>
              </w:rPr>
            </w:pPr>
          </w:p>
        </w:tc>
      </w:tr>
      <w:tr w:rsidR="00E16C99" w:rsidRPr="00057099" w14:paraId="16302843" w14:textId="77777777" w:rsidTr="005B179F">
        <w:tc>
          <w:tcPr>
            <w:tcW w:w="2943" w:type="dxa"/>
          </w:tcPr>
          <w:p w14:paraId="329D1794" w14:textId="77777777" w:rsidR="00E16C99" w:rsidRPr="00057099" w:rsidRDefault="00E16C99" w:rsidP="005B179F">
            <w:pPr>
              <w:rPr>
                <w:b/>
              </w:rPr>
            </w:pPr>
            <w:r w:rsidRPr="00057099">
              <w:rPr>
                <w:b/>
              </w:rPr>
              <w:t>Kunststof kast</w:t>
            </w:r>
          </w:p>
        </w:tc>
        <w:tc>
          <w:tcPr>
            <w:tcW w:w="851" w:type="dxa"/>
          </w:tcPr>
          <w:p w14:paraId="4F9E4DC6" w14:textId="77777777" w:rsidR="00E16C99" w:rsidRPr="00057099" w:rsidRDefault="00E16C99" w:rsidP="005B179F">
            <w:pPr>
              <w:jc w:val="right"/>
              <w:rPr>
                <w:b/>
              </w:rPr>
            </w:pPr>
          </w:p>
        </w:tc>
        <w:tc>
          <w:tcPr>
            <w:tcW w:w="283" w:type="dxa"/>
          </w:tcPr>
          <w:p w14:paraId="071A89F0" w14:textId="77777777" w:rsidR="00E16C99" w:rsidRPr="00057099" w:rsidRDefault="00E16C99" w:rsidP="005B179F">
            <w:pPr>
              <w:rPr>
                <w:b/>
              </w:rPr>
            </w:pPr>
          </w:p>
        </w:tc>
        <w:tc>
          <w:tcPr>
            <w:tcW w:w="4649" w:type="dxa"/>
          </w:tcPr>
          <w:p w14:paraId="202A69F9" w14:textId="77777777" w:rsidR="00E16C99" w:rsidRPr="00057099" w:rsidRDefault="00E16C99" w:rsidP="005B179F">
            <w:pPr>
              <w:rPr>
                <w:b/>
              </w:rPr>
            </w:pPr>
          </w:p>
        </w:tc>
      </w:tr>
      <w:tr w:rsidR="00E16C99" w:rsidRPr="00057099" w14:paraId="3BDB041C" w14:textId="77777777" w:rsidTr="005B179F">
        <w:tc>
          <w:tcPr>
            <w:tcW w:w="2943" w:type="dxa"/>
          </w:tcPr>
          <w:p w14:paraId="50854BA9" w14:textId="77777777" w:rsidR="00E16C99" w:rsidRPr="00057099" w:rsidRDefault="00E16C99" w:rsidP="005B179F">
            <w:r w:rsidRPr="00057099">
              <w:t>aantal</w:t>
            </w:r>
          </w:p>
        </w:tc>
        <w:tc>
          <w:tcPr>
            <w:tcW w:w="851" w:type="dxa"/>
          </w:tcPr>
          <w:p w14:paraId="24B46A83" w14:textId="77777777" w:rsidR="00E16C99" w:rsidRPr="00057099" w:rsidRDefault="00E16C99" w:rsidP="005B179F">
            <w:pPr>
              <w:jc w:val="right"/>
            </w:pPr>
          </w:p>
        </w:tc>
        <w:tc>
          <w:tcPr>
            <w:tcW w:w="283" w:type="dxa"/>
          </w:tcPr>
          <w:p w14:paraId="3866EE72" w14:textId="77777777" w:rsidR="00E16C99" w:rsidRPr="00057099" w:rsidRDefault="00E16C99" w:rsidP="005B179F">
            <w:r w:rsidRPr="00057099">
              <w:t>:</w:t>
            </w:r>
          </w:p>
        </w:tc>
        <w:tc>
          <w:tcPr>
            <w:tcW w:w="4649" w:type="dxa"/>
          </w:tcPr>
          <w:p w14:paraId="5FD6507F" w14:textId="77777777" w:rsidR="00E16C99" w:rsidRPr="00057099" w:rsidRDefault="00E16C99" w:rsidP="005B179F">
            <w:r w:rsidRPr="00057099">
              <w:t>1</w:t>
            </w:r>
          </w:p>
        </w:tc>
      </w:tr>
      <w:tr w:rsidR="00E16C99" w:rsidRPr="00057099" w14:paraId="7358D0CE" w14:textId="77777777" w:rsidTr="005B179F">
        <w:tc>
          <w:tcPr>
            <w:tcW w:w="2943" w:type="dxa"/>
          </w:tcPr>
          <w:p w14:paraId="5C397632" w14:textId="77777777" w:rsidR="00E16C99" w:rsidRPr="00057099" w:rsidRDefault="00E16C99" w:rsidP="005B179F">
            <w:r w:rsidRPr="00057099">
              <w:t>materiaal</w:t>
            </w:r>
          </w:p>
        </w:tc>
        <w:tc>
          <w:tcPr>
            <w:tcW w:w="851" w:type="dxa"/>
          </w:tcPr>
          <w:p w14:paraId="237835B5" w14:textId="77777777" w:rsidR="00E16C99" w:rsidRPr="00057099" w:rsidRDefault="00E16C99" w:rsidP="005B179F">
            <w:pPr>
              <w:jc w:val="right"/>
            </w:pPr>
          </w:p>
        </w:tc>
        <w:tc>
          <w:tcPr>
            <w:tcW w:w="283" w:type="dxa"/>
          </w:tcPr>
          <w:p w14:paraId="55B1168D" w14:textId="77777777" w:rsidR="00E16C99" w:rsidRPr="00057099" w:rsidRDefault="00E16C99" w:rsidP="005B179F">
            <w:r w:rsidRPr="00057099">
              <w:t>:</w:t>
            </w:r>
          </w:p>
        </w:tc>
        <w:tc>
          <w:tcPr>
            <w:tcW w:w="4649" w:type="dxa"/>
          </w:tcPr>
          <w:p w14:paraId="05BB091A" w14:textId="77777777" w:rsidR="00E16C99" w:rsidRPr="00057099" w:rsidRDefault="00E16C99" w:rsidP="005B179F">
            <w:r w:rsidRPr="00057099">
              <w:t>glasvezelversterkt polyester</w:t>
            </w:r>
          </w:p>
        </w:tc>
      </w:tr>
      <w:tr w:rsidR="00E16C99" w:rsidRPr="00057099" w14:paraId="31674C11" w14:textId="77777777" w:rsidTr="005B179F">
        <w:tc>
          <w:tcPr>
            <w:tcW w:w="2943" w:type="dxa"/>
          </w:tcPr>
          <w:p w14:paraId="314F6F0A" w14:textId="77777777" w:rsidR="00E16C99" w:rsidRPr="00057099" w:rsidRDefault="00E16C99" w:rsidP="005B179F">
            <w:r w:rsidRPr="00057099">
              <w:t>uitvoering</w:t>
            </w:r>
          </w:p>
        </w:tc>
        <w:tc>
          <w:tcPr>
            <w:tcW w:w="851" w:type="dxa"/>
          </w:tcPr>
          <w:p w14:paraId="4F63A461" w14:textId="77777777" w:rsidR="00E16C99" w:rsidRPr="00057099" w:rsidRDefault="00E16C99" w:rsidP="005B179F">
            <w:pPr>
              <w:jc w:val="right"/>
            </w:pPr>
          </w:p>
        </w:tc>
        <w:tc>
          <w:tcPr>
            <w:tcW w:w="283" w:type="dxa"/>
          </w:tcPr>
          <w:p w14:paraId="3CA5FD99" w14:textId="77777777" w:rsidR="00E16C99" w:rsidRPr="00057099" w:rsidRDefault="00E16C99" w:rsidP="005B179F">
            <w:r w:rsidRPr="00057099">
              <w:t>:</w:t>
            </w:r>
          </w:p>
        </w:tc>
        <w:tc>
          <w:tcPr>
            <w:tcW w:w="4649" w:type="dxa"/>
          </w:tcPr>
          <w:p w14:paraId="46FEA0B0" w14:textId="77777777" w:rsidR="00E16C99" w:rsidRPr="00057099" w:rsidRDefault="00E16C99" w:rsidP="005B179F">
            <w:r w:rsidRPr="00057099">
              <w:t>geïsoleerd; gesloten met rubber afdichting</w:t>
            </w:r>
          </w:p>
        </w:tc>
      </w:tr>
      <w:tr w:rsidR="00E16C99" w:rsidRPr="00057099" w14:paraId="4B23423B" w14:textId="77777777" w:rsidTr="005B179F">
        <w:tc>
          <w:tcPr>
            <w:tcW w:w="2943" w:type="dxa"/>
          </w:tcPr>
          <w:p w14:paraId="62DDF0A1" w14:textId="77777777" w:rsidR="00E16C99" w:rsidRPr="00057099" w:rsidRDefault="00E16C99" w:rsidP="005B179F">
            <w:r w:rsidRPr="00057099">
              <w:t>doel</w:t>
            </w:r>
          </w:p>
        </w:tc>
        <w:tc>
          <w:tcPr>
            <w:tcW w:w="851" w:type="dxa"/>
          </w:tcPr>
          <w:p w14:paraId="77654320" w14:textId="77777777" w:rsidR="00E16C99" w:rsidRPr="00057099" w:rsidRDefault="00E16C99" w:rsidP="005B179F">
            <w:pPr>
              <w:jc w:val="right"/>
            </w:pPr>
          </w:p>
        </w:tc>
        <w:tc>
          <w:tcPr>
            <w:tcW w:w="283" w:type="dxa"/>
          </w:tcPr>
          <w:p w14:paraId="02CD1F62" w14:textId="77777777" w:rsidR="00E16C99" w:rsidRPr="00057099" w:rsidRDefault="00E16C99" w:rsidP="005B179F">
            <w:r w:rsidRPr="00057099">
              <w:t>:</w:t>
            </w:r>
          </w:p>
        </w:tc>
        <w:tc>
          <w:tcPr>
            <w:tcW w:w="4649" w:type="dxa"/>
          </w:tcPr>
          <w:p w14:paraId="1239B6B7" w14:textId="77777777" w:rsidR="00E16C99" w:rsidRPr="00057099" w:rsidRDefault="00E16C99" w:rsidP="005B179F">
            <w:r w:rsidRPr="00057099">
              <w:t xml:space="preserve">het onderbrengen van de appendages </w:t>
            </w:r>
          </w:p>
        </w:tc>
      </w:tr>
      <w:tr w:rsidR="00E16C99" w:rsidRPr="00057099" w14:paraId="31A968C5" w14:textId="77777777" w:rsidTr="005B179F">
        <w:tc>
          <w:tcPr>
            <w:tcW w:w="2943" w:type="dxa"/>
          </w:tcPr>
          <w:p w14:paraId="22B0A14F" w14:textId="77777777" w:rsidR="00E16C99" w:rsidRPr="00057099" w:rsidRDefault="00E16C99" w:rsidP="005B179F">
            <w:r w:rsidRPr="00057099">
              <w:t>opstelling</w:t>
            </w:r>
          </w:p>
        </w:tc>
        <w:tc>
          <w:tcPr>
            <w:tcW w:w="851" w:type="dxa"/>
          </w:tcPr>
          <w:p w14:paraId="6D291F4D" w14:textId="77777777" w:rsidR="00E16C99" w:rsidRPr="00057099" w:rsidRDefault="00E16C99" w:rsidP="005B179F">
            <w:pPr>
              <w:jc w:val="right"/>
            </w:pPr>
          </w:p>
        </w:tc>
        <w:tc>
          <w:tcPr>
            <w:tcW w:w="283" w:type="dxa"/>
          </w:tcPr>
          <w:p w14:paraId="5DA2B160" w14:textId="77777777" w:rsidR="00E16C99" w:rsidRPr="00057099" w:rsidRDefault="00E16C99" w:rsidP="005B179F">
            <w:r w:rsidRPr="00057099">
              <w:t>:</w:t>
            </w:r>
          </w:p>
        </w:tc>
        <w:tc>
          <w:tcPr>
            <w:tcW w:w="4649" w:type="dxa"/>
          </w:tcPr>
          <w:p w14:paraId="457B9900" w14:textId="0F2F4C2C" w:rsidR="00E16C99" w:rsidRPr="00057099" w:rsidRDefault="00E16C99" w:rsidP="005B179F">
            <w:r w:rsidRPr="00057099">
              <w:t xml:space="preserve">op door civiele aannemer te leveren betonnen opstorting in het terrein nabij </w:t>
            </w:r>
            <w:r w:rsidR="002D0821" w:rsidRPr="00057099">
              <w:t xml:space="preserve">het </w:t>
            </w:r>
            <w:r w:rsidRPr="00057099">
              <w:t>filter</w:t>
            </w:r>
          </w:p>
        </w:tc>
      </w:tr>
      <w:tr w:rsidR="00E16C99" w:rsidRPr="00057099" w14:paraId="49672A7F" w14:textId="77777777" w:rsidTr="005B179F">
        <w:tc>
          <w:tcPr>
            <w:tcW w:w="2943" w:type="dxa"/>
          </w:tcPr>
          <w:p w14:paraId="4B252A41" w14:textId="77777777" w:rsidR="00E16C99" w:rsidRPr="00057099" w:rsidRDefault="00E16C99" w:rsidP="005B179F">
            <w:r w:rsidRPr="00057099">
              <w:t>nevenlevering</w:t>
            </w:r>
          </w:p>
        </w:tc>
        <w:tc>
          <w:tcPr>
            <w:tcW w:w="851" w:type="dxa"/>
          </w:tcPr>
          <w:p w14:paraId="6BD2CD89" w14:textId="77777777" w:rsidR="00E16C99" w:rsidRPr="00057099" w:rsidRDefault="00E16C99" w:rsidP="005B179F">
            <w:pPr>
              <w:jc w:val="right"/>
            </w:pPr>
          </w:p>
        </w:tc>
        <w:tc>
          <w:tcPr>
            <w:tcW w:w="283" w:type="dxa"/>
          </w:tcPr>
          <w:p w14:paraId="1123FD61" w14:textId="77777777" w:rsidR="00E16C99" w:rsidRPr="00057099" w:rsidRDefault="00E16C99" w:rsidP="005B179F">
            <w:r w:rsidRPr="00057099">
              <w:t>:</w:t>
            </w:r>
          </w:p>
        </w:tc>
        <w:tc>
          <w:tcPr>
            <w:tcW w:w="4649" w:type="dxa"/>
          </w:tcPr>
          <w:p w14:paraId="2CBC286A"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deurvergrendeling met cylinderslot;</w:t>
            </w:r>
          </w:p>
        </w:tc>
      </w:tr>
    </w:tbl>
    <w:p w14:paraId="4DB726A7" w14:textId="77777777" w:rsidR="00E16C99" w:rsidRPr="00057099" w:rsidRDefault="00E16C99" w:rsidP="00E16C99">
      <w:pPr>
        <w:tabs>
          <w:tab w:val="left" w:pos="567"/>
          <w:tab w:val="right" w:pos="3119"/>
          <w:tab w:val="left" w:pos="3402"/>
          <w:tab w:val="left" w:pos="3686"/>
          <w:tab w:val="left" w:pos="3969"/>
          <w:tab w:val="left" w:pos="4253"/>
          <w:tab w:val="left" w:pos="4536"/>
        </w:tabs>
      </w:pPr>
    </w:p>
    <w:p w14:paraId="0652AD89" w14:textId="77777777" w:rsidR="00E16C99" w:rsidRPr="00057099" w:rsidRDefault="00E16C99" w:rsidP="00E16C99">
      <w:pPr>
        <w:pStyle w:val="Heading3"/>
      </w:pPr>
      <w:r w:rsidRPr="00057099">
        <w:tab/>
        <w:t>Verwarming en isolatie</w:t>
      </w:r>
    </w:p>
    <w:tbl>
      <w:tblPr>
        <w:tblW w:w="0" w:type="auto"/>
        <w:tblLayout w:type="fixed"/>
        <w:tblLook w:val="01E0" w:firstRow="1" w:lastRow="1" w:firstColumn="1" w:lastColumn="1" w:noHBand="0" w:noVBand="0"/>
      </w:tblPr>
      <w:tblGrid>
        <w:gridCol w:w="2943"/>
        <w:gridCol w:w="851"/>
        <w:gridCol w:w="283"/>
        <w:gridCol w:w="4649"/>
      </w:tblGrid>
      <w:tr w:rsidR="00E16C99" w:rsidRPr="00057099" w14:paraId="613C7571" w14:textId="77777777" w:rsidTr="005B179F">
        <w:tc>
          <w:tcPr>
            <w:tcW w:w="2943" w:type="dxa"/>
          </w:tcPr>
          <w:p w14:paraId="2CD82495" w14:textId="77777777" w:rsidR="00E16C99" w:rsidRPr="00057099" w:rsidRDefault="00E16C99" w:rsidP="005B179F">
            <w:r w:rsidRPr="00057099">
              <w:t>Leveringsomvang</w:t>
            </w:r>
          </w:p>
        </w:tc>
        <w:tc>
          <w:tcPr>
            <w:tcW w:w="851" w:type="dxa"/>
          </w:tcPr>
          <w:p w14:paraId="7B002A5D" w14:textId="77777777" w:rsidR="00E16C99" w:rsidRPr="00057099" w:rsidRDefault="00E16C99" w:rsidP="005B179F">
            <w:pPr>
              <w:jc w:val="right"/>
            </w:pPr>
          </w:p>
        </w:tc>
        <w:tc>
          <w:tcPr>
            <w:tcW w:w="283" w:type="dxa"/>
          </w:tcPr>
          <w:p w14:paraId="50662181" w14:textId="77777777" w:rsidR="00E16C99" w:rsidRPr="00057099" w:rsidRDefault="00E16C99" w:rsidP="005B179F">
            <w:r w:rsidRPr="00057099">
              <w:t>:</w:t>
            </w:r>
          </w:p>
        </w:tc>
        <w:tc>
          <w:tcPr>
            <w:tcW w:w="4649" w:type="dxa"/>
          </w:tcPr>
          <w:p w14:paraId="7920251B" w14:textId="77777777" w:rsidR="00E16C99" w:rsidRPr="00057099" w:rsidRDefault="00E16C99" w:rsidP="005B179F">
            <w:r w:rsidRPr="00057099">
              <w:t>Het leidingwerk met appendages van de sproeiwaterinstallatie van het filter dienen te worden voorzien van verwarmingsband en een isolatie</w:t>
            </w:r>
          </w:p>
        </w:tc>
      </w:tr>
      <w:tr w:rsidR="00E16C99" w:rsidRPr="00057099" w14:paraId="061D2DF9" w14:textId="77777777" w:rsidTr="005B179F">
        <w:tc>
          <w:tcPr>
            <w:tcW w:w="2943" w:type="dxa"/>
          </w:tcPr>
          <w:p w14:paraId="67725AF9" w14:textId="77777777" w:rsidR="00E16C99" w:rsidRPr="00057099" w:rsidRDefault="00E16C99" w:rsidP="005B179F"/>
        </w:tc>
        <w:tc>
          <w:tcPr>
            <w:tcW w:w="851" w:type="dxa"/>
          </w:tcPr>
          <w:p w14:paraId="2918E404" w14:textId="77777777" w:rsidR="00E16C99" w:rsidRPr="00057099" w:rsidRDefault="00E16C99" w:rsidP="005B179F">
            <w:pPr>
              <w:jc w:val="right"/>
            </w:pPr>
          </w:p>
        </w:tc>
        <w:tc>
          <w:tcPr>
            <w:tcW w:w="283" w:type="dxa"/>
          </w:tcPr>
          <w:p w14:paraId="3AF033F6" w14:textId="77777777" w:rsidR="00E16C99" w:rsidRPr="00057099" w:rsidRDefault="00E16C99" w:rsidP="005B179F"/>
        </w:tc>
        <w:tc>
          <w:tcPr>
            <w:tcW w:w="4649" w:type="dxa"/>
          </w:tcPr>
          <w:p w14:paraId="2C063B49" w14:textId="77777777" w:rsidR="00E16C99" w:rsidRPr="00057099" w:rsidRDefault="00E16C99" w:rsidP="005B179F"/>
        </w:tc>
      </w:tr>
      <w:tr w:rsidR="00E16C99" w:rsidRPr="00057099" w14:paraId="5859E579" w14:textId="77777777" w:rsidTr="005B179F">
        <w:tc>
          <w:tcPr>
            <w:tcW w:w="2943" w:type="dxa"/>
          </w:tcPr>
          <w:p w14:paraId="287963C1" w14:textId="77777777" w:rsidR="00E16C99" w:rsidRPr="00057099" w:rsidRDefault="00E16C99" w:rsidP="005B179F">
            <w:pPr>
              <w:rPr>
                <w:b/>
              </w:rPr>
            </w:pPr>
            <w:r w:rsidRPr="00057099">
              <w:rPr>
                <w:b/>
              </w:rPr>
              <w:t>Verwarmingsband</w:t>
            </w:r>
          </w:p>
        </w:tc>
        <w:tc>
          <w:tcPr>
            <w:tcW w:w="851" w:type="dxa"/>
          </w:tcPr>
          <w:p w14:paraId="53F4A2BA" w14:textId="77777777" w:rsidR="00E16C99" w:rsidRPr="00057099" w:rsidRDefault="00E16C99" w:rsidP="005B179F">
            <w:pPr>
              <w:jc w:val="right"/>
            </w:pPr>
          </w:p>
        </w:tc>
        <w:tc>
          <w:tcPr>
            <w:tcW w:w="283" w:type="dxa"/>
          </w:tcPr>
          <w:p w14:paraId="6B139B93" w14:textId="77777777" w:rsidR="00E16C99" w:rsidRPr="00057099" w:rsidRDefault="00E16C99" w:rsidP="005B179F"/>
        </w:tc>
        <w:tc>
          <w:tcPr>
            <w:tcW w:w="4649" w:type="dxa"/>
          </w:tcPr>
          <w:p w14:paraId="6A4446B8" w14:textId="77777777" w:rsidR="00E16C99" w:rsidRPr="00057099" w:rsidRDefault="00E16C99" w:rsidP="005B179F"/>
        </w:tc>
      </w:tr>
      <w:tr w:rsidR="00E16C99" w:rsidRPr="00057099" w14:paraId="709B8F8B" w14:textId="77777777" w:rsidTr="005B179F">
        <w:tc>
          <w:tcPr>
            <w:tcW w:w="2943" w:type="dxa"/>
          </w:tcPr>
          <w:p w14:paraId="0BC52AA0" w14:textId="77777777" w:rsidR="00E16C99" w:rsidRPr="00057099" w:rsidRDefault="00E16C99" w:rsidP="005B179F">
            <w:r w:rsidRPr="00057099">
              <w:t>positienummer</w:t>
            </w:r>
          </w:p>
        </w:tc>
        <w:tc>
          <w:tcPr>
            <w:tcW w:w="851" w:type="dxa"/>
          </w:tcPr>
          <w:p w14:paraId="26010389" w14:textId="77777777" w:rsidR="00E16C99" w:rsidRPr="00057099" w:rsidRDefault="00E16C99" w:rsidP="005B179F">
            <w:pPr>
              <w:jc w:val="right"/>
            </w:pPr>
          </w:p>
        </w:tc>
        <w:tc>
          <w:tcPr>
            <w:tcW w:w="283" w:type="dxa"/>
          </w:tcPr>
          <w:p w14:paraId="0FF15638" w14:textId="77777777" w:rsidR="00E16C99" w:rsidRPr="00057099" w:rsidRDefault="00E16C99" w:rsidP="005B179F">
            <w:r w:rsidRPr="00057099">
              <w:t>:</w:t>
            </w:r>
          </w:p>
        </w:tc>
        <w:tc>
          <w:tcPr>
            <w:tcW w:w="4649" w:type="dxa"/>
          </w:tcPr>
          <w:p w14:paraId="388565B4" w14:textId="77777777" w:rsidR="00E16C99" w:rsidRPr="00057099" w:rsidRDefault="00E16C99" w:rsidP="005B179F">
            <w:r w:rsidRPr="00057099">
              <w:t>TC9183</w:t>
            </w:r>
          </w:p>
        </w:tc>
      </w:tr>
      <w:tr w:rsidR="00E16C99" w:rsidRPr="00057099" w14:paraId="65287AB3" w14:textId="77777777" w:rsidTr="005B179F">
        <w:tc>
          <w:tcPr>
            <w:tcW w:w="2943" w:type="dxa"/>
          </w:tcPr>
          <w:p w14:paraId="1ADEA994" w14:textId="77777777" w:rsidR="00E16C99" w:rsidRPr="00057099" w:rsidRDefault="00E16C99" w:rsidP="005B179F">
            <w:r w:rsidRPr="00057099">
              <w:t>aantal</w:t>
            </w:r>
          </w:p>
        </w:tc>
        <w:tc>
          <w:tcPr>
            <w:tcW w:w="851" w:type="dxa"/>
          </w:tcPr>
          <w:p w14:paraId="6B1C63C3" w14:textId="77777777" w:rsidR="00E16C99" w:rsidRPr="00057099" w:rsidRDefault="00E16C99" w:rsidP="005B179F">
            <w:pPr>
              <w:jc w:val="right"/>
            </w:pPr>
          </w:p>
        </w:tc>
        <w:tc>
          <w:tcPr>
            <w:tcW w:w="283" w:type="dxa"/>
          </w:tcPr>
          <w:p w14:paraId="3B2C173E" w14:textId="77777777" w:rsidR="00E16C99" w:rsidRPr="00057099" w:rsidRDefault="00E16C99" w:rsidP="005B179F">
            <w:r w:rsidRPr="00057099">
              <w:t>:</w:t>
            </w:r>
          </w:p>
        </w:tc>
        <w:tc>
          <w:tcPr>
            <w:tcW w:w="4649" w:type="dxa"/>
          </w:tcPr>
          <w:p w14:paraId="2584727A" w14:textId="77777777" w:rsidR="00E16C99" w:rsidRPr="00057099" w:rsidRDefault="00E16C99" w:rsidP="005B179F">
            <w:r w:rsidRPr="00057099">
              <w:t>1</w:t>
            </w:r>
          </w:p>
        </w:tc>
      </w:tr>
      <w:tr w:rsidR="00E16C99" w:rsidRPr="00057099" w14:paraId="129EEDEA" w14:textId="77777777" w:rsidTr="005B179F">
        <w:tc>
          <w:tcPr>
            <w:tcW w:w="2943" w:type="dxa"/>
          </w:tcPr>
          <w:p w14:paraId="5CF810B3" w14:textId="77777777" w:rsidR="00E16C99" w:rsidRPr="00057099" w:rsidRDefault="00E16C99" w:rsidP="005B179F">
            <w:r w:rsidRPr="00057099">
              <w:t>positie</w:t>
            </w:r>
          </w:p>
        </w:tc>
        <w:tc>
          <w:tcPr>
            <w:tcW w:w="851" w:type="dxa"/>
          </w:tcPr>
          <w:p w14:paraId="33A57D8B" w14:textId="77777777" w:rsidR="00E16C99" w:rsidRPr="00057099" w:rsidRDefault="00E16C99" w:rsidP="005B179F">
            <w:pPr>
              <w:jc w:val="right"/>
            </w:pPr>
          </w:p>
        </w:tc>
        <w:tc>
          <w:tcPr>
            <w:tcW w:w="283" w:type="dxa"/>
          </w:tcPr>
          <w:p w14:paraId="6ECE0127" w14:textId="77777777" w:rsidR="00E16C99" w:rsidRPr="00057099" w:rsidRDefault="00E16C99" w:rsidP="005B179F">
            <w:r w:rsidRPr="00057099">
              <w:t>:</w:t>
            </w:r>
          </w:p>
        </w:tc>
        <w:tc>
          <w:tcPr>
            <w:tcW w:w="4649" w:type="dxa"/>
          </w:tcPr>
          <w:p w14:paraId="700F3631" w14:textId="27AE51B3" w:rsidR="00E16C99" w:rsidRPr="00057099" w:rsidRDefault="00E16C99" w:rsidP="002D0821">
            <w:pPr>
              <w:pStyle w:val="Bullet1"/>
              <w:numPr>
                <w:ilvl w:val="0"/>
                <w:numId w:val="0"/>
              </w:numPr>
              <w:rPr>
                <w:color w:val="00577E" w:themeColor="text1"/>
                <w:sz w:val="20"/>
                <w:lang w:val="nl-NL"/>
              </w:rPr>
            </w:pPr>
          </w:p>
        </w:tc>
      </w:tr>
      <w:tr w:rsidR="00E16C99" w:rsidRPr="00057099" w14:paraId="24E5E130" w14:textId="77777777" w:rsidTr="005B179F">
        <w:tc>
          <w:tcPr>
            <w:tcW w:w="2943" w:type="dxa"/>
          </w:tcPr>
          <w:p w14:paraId="7619E413" w14:textId="77777777" w:rsidR="00E16C99" w:rsidRPr="00057099" w:rsidRDefault="00E16C99" w:rsidP="005B179F">
            <w:r w:rsidRPr="00057099">
              <w:t>doel</w:t>
            </w:r>
          </w:p>
        </w:tc>
        <w:tc>
          <w:tcPr>
            <w:tcW w:w="851" w:type="dxa"/>
          </w:tcPr>
          <w:p w14:paraId="5A4FA456" w14:textId="77777777" w:rsidR="00E16C99" w:rsidRPr="00057099" w:rsidRDefault="00E16C99" w:rsidP="005B179F">
            <w:pPr>
              <w:jc w:val="right"/>
            </w:pPr>
          </w:p>
        </w:tc>
        <w:tc>
          <w:tcPr>
            <w:tcW w:w="283" w:type="dxa"/>
          </w:tcPr>
          <w:p w14:paraId="3C6065C3" w14:textId="77777777" w:rsidR="00E16C99" w:rsidRPr="00057099" w:rsidRDefault="00E16C99" w:rsidP="005B179F">
            <w:r w:rsidRPr="00057099">
              <w:t>:</w:t>
            </w:r>
          </w:p>
        </w:tc>
        <w:tc>
          <w:tcPr>
            <w:tcW w:w="4649" w:type="dxa"/>
          </w:tcPr>
          <w:p w14:paraId="592CC09B" w14:textId="77777777" w:rsidR="00E16C99" w:rsidRPr="00057099" w:rsidRDefault="00E16C99" w:rsidP="005B179F">
            <w:r w:rsidRPr="00057099">
              <w:t>ter voorkoming van bevriezing leidingen</w:t>
            </w:r>
          </w:p>
        </w:tc>
      </w:tr>
      <w:tr w:rsidR="00E16C99" w:rsidRPr="00057099" w14:paraId="5B487DB8" w14:textId="77777777" w:rsidTr="005B179F">
        <w:tc>
          <w:tcPr>
            <w:tcW w:w="2943" w:type="dxa"/>
          </w:tcPr>
          <w:p w14:paraId="21FCB0FA" w14:textId="77777777" w:rsidR="00E16C99" w:rsidRPr="00057099" w:rsidRDefault="00E16C99" w:rsidP="005B179F">
            <w:r w:rsidRPr="00057099">
              <w:lastRenderedPageBreak/>
              <w:t>fabrikaat</w:t>
            </w:r>
          </w:p>
        </w:tc>
        <w:tc>
          <w:tcPr>
            <w:tcW w:w="851" w:type="dxa"/>
          </w:tcPr>
          <w:p w14:paraId="761E25AF" w14:textId="77777777" w:rsidR="00E16C99" w:rsidRPr="00057099" w:rsidRDefault="00E16C99" w:rsidP="005B179F">
            <w:pPr>
              <w:jc w:val="right"/>
            </w:pPr>
          </w:p>
        </w:tc>
        <w:tc>
          <w:tcPr>
            <w:tcW w:w="283" w:type="dxa"/>
          </w:tcPr>
          <w:p w14:paraId="7D98939F" w14:textId="77777777" w:rsidR="00E16C99" w:rsidRPr="00057099" w:rsidRDefault="00E16C99" w:rsidP="005B179F">
            <w:r w:rsidRPr="00057099">
              <w:t>:</w:t>
            </w:r>
          </w:p>
        </w:tc>
        <w:tc>
          <w:tcPr>
            <w:tcW w:w="4649" w:type="dxa"/>
          </w:tcPr>
          <w:p w14:paraId="61642E13" w14:textId="2001A26A" w:rsidR="00E16C99" w:rsidRPr="00057099" w:rsidRDefault="00E16C99" w:rsidP="005B179F"/>
        </w:tc>
      </w:tr>
      <w:tr w:rsidR="00E16C99" w:rsidRPr="00057099" w14:paraId="2B4DA2B5" w14:textId="77777777" w:rsidTr="005B179F">
        <w:tc>
          <w:tcPr>
            <w:tcW w:w="2943" w:type="dxa"/>
          </w:tcPr>
          <w:p w14:paraId="070BEE7D" w14:textId="77777777" w:rsidR="00E16C99" w:rsidRPr="00057099" w:rsidRDefault="00E16C99" w:rsidP="005B179F">
            <w:r w:rsidRPr="00057099">
              <w:t>type</w:t>
            </w:r>
          </w:p>
        </w:tc>
        <w:tc>
          <w:tcPr>
            <w:tcW w:w="851" w:type="dxa"/>
          </w:tcPr>
          <w:p w14:paraId="6FC8E170" w14:textId="77777777" w:rsidR="00E16C99" w:rsidRPr="00057099" w:rsidRDefault="00E16C99" w:rsidP="005B179F">
            <w:pPr>
              <w:jc w:val="right"/>
            </w:pPr>
          </w:p>
        </w:tc>
        <w:tc>
          <w:tcPr>
            <w:tcW w:w="283" w:type="dxa"/>
          </w:tcPr>
          <w:p w14:paraId="087D7017" w14:textId="77777777" w:rsidR="00E16C99" w:rsidRPr="00057099" w:rsidRDefault="00E16C99" w:rsidP="005B179F">
            <w:r w:rsidRPr="00057099">
              <w:t>:</w:t>
            </w:r>
          </w:p>
        </w:tc>
        <w:tc>
          <w:tcPr>
            <w:tcW w:w="4649" w:type="dxa"/>
          </w:tcPr>
          <w:p w14:paraId="4F41D322" w14:textId="77777777" w:rsidR="00E16C99" w:rsidRPr="00057099" w:rsidRDefault="00E16C99" w:rsidP="005B179F"/>
        </w:tc>
      </w:tr>
      <w:tr w:rsidR="00E16C99" w:rsidRPr="00057099" w14:paraId="6BBBF47C" w14:textId="77777777" w:rsidTr="005B179F">
        <w:tc>
          <w:tcPr>
            <w:tcW w:w="2943" w:type="dxa"/>
          </w:tcPr>
          <w:p w14:paraId="5C67CE0C" w14:textId="77777777" w:rsidR="00E16C99" w:rsidRPr="00057099" w:rsidRDefault="00E16C99" w:rsidP="005B179F">
            <w:r w:rsidRPr="00057099">
              <w:t>uitvoering</w:t>
            </w:r>
          </w:p>
        </w:tc>
        <w:tc>
          <w:tcPr>
            <w:tcW w:w="851" w:type="dxa"/>
          </w:tcPr>
          <w:p w14:paraId="15588977" w14:textId="77777777" w:rsidR="00E16C99" w:rsidRPr="00057099" w:rsidRDefault="00E16C99" w:rsidP="005B179F">
            <w:pPr>
              <w:jc w:val="right"/>
            </w:pPr>
          </w:p>
        </w:tc>
        <w:tc>
          <w:tcPr>
            <w:tcW w:w="283" w:type="dxa"/>
          </w:tcPr>
          <w:p w14:paraId="009E4B50" w14:textId="77777777" w:rsidR="00E16C99" w:rsidRPr="00057099" w:rsidRDefault="00E16C99" w:rsidP="005B179F">
            <w:r w:rsidRPr="00057099">
              <w:t>:</w:t>
            </w:r>
          </w:p>
        </w:tc>
        <w:tc>
          <w:tcPr>
            <w:tcW w:w="4649" w:type="dxa"/>
          </w:tcPr>
          <w:p w14:paraId="53BBEE90" w14:textId="77777777" w:rsidR="00E16C99" w:rsidRPr="00057099" w:rsidRDefault="00E16C99" w:rsidP="005B179F">
            <w:pPr>
              <w:pStyle w:val="Bullet1"/>
              <w:tabs>
                <w:tab w:val="clear" w:pos="1135"/>
                <w:tab w:val="num" w:pos="284"/>
              </w:tabs>
              <w:ind w:left="284" w:hanging="567"/>
              <w:rPr>
                <w:color w:val="00577E" w:themeColor="text1"/>
                <w:sz w:val="20"/>
                <w:lang w:val="nl-NL"/>
              </w:rPr>
            </w:pPr>
            <w:r w:rsidRPr="00057099">
              <w:rPr>
                <w:color w:val="00577E" w:themeColor="text1"/>
                <w:sz w:val="20"/>
                <w:lang w:val="nl-NL"/>
              </w:rPr>
              <w:t>zelfregelend verwarmingsbandkabel onder de leidingen, appendages omwikkelen</w:t>
            </w:r>
          </w:p>
        </w:tc>
      </w:tr>
      <w:tr w:rsidR="00E16C99" w:rsidRPr="00057099" w14:paraId="2FDED260" w14:textId="77777777" w:rsidTr="005B179F">
        <w:tc>
          <w:tcPr>
            <w:tcW w:w="2943" w:type="dxa"/>
          </w:tcPr>
          <w:p w14:paraId="249F2D1D" w14:textId="77777777" w:rsidR="00E16C99" w:rsidRPr="00057099" w:rsidRDefault="00E16C99" w:rsidP="005B179F"/>
        </w:tc>
        <w:tc>
          <w:tcPr>
            <w:tcW w:w="851" w:type="dxa"/>
          </w:tcPr>
          <w:p w14:paraId="099272F4" w14:textId="77777777" w:rsidR="00E16C99" w:rsidRPr="00057099" w:rsidRDefault="00E16C99" w:rsidP="005B179F">
            <w:pPr>
              <w:jc w:val="right"/>
            </w:pPr>
          </w:p>
        </w:tc>
        <w:tc>
          <w:tcPr>
            <w:tcW w:w="283" w:type="dxa"/>
          </w:tcPr>
          <w:p w14:paraId="52509DB5" w14:textId="77777777" w:rsidR="00E16C99" w:rsidRPr="00057099" w:rsidRDefault="00E16C99" w:rsidP="005B179F"/>
        </w:tc>
        <w:tc>
          <w:tcPr>
            <w:tcW w:w="4649" w:type="dxa"/>
          </w:tcPr>
          <w:p w14:paraId="79BF02E4" w14:textId="77777777" w:rsidR="00E16C99" w:rsidRPr="00057099" w:rsidRDefault="00E16C99" w:rsidP="005B179F">
            <w:pPr>
              <w:pStyle w:val="Bullet1"/>
              <w:tabs>
                <w:tab w:val="clear" w:pos="1135"/>
                <w:tab w:val="num" w:pos="284"/>
              </w:tabs>
              <w:ind w:left="284"/>
              <w:rPr>
                <w:color w:val="00577E" w:themeColor="text1"/>
                <w:sz w:val="20"/>
                <w:lang w:val="nl-NL"/>
              </w:rPr>
            </w:pPr>
            <w:r w:rsidRPr="00057099">
              <w:rPr>
                <w:color w:val="00577E" w:themeColor="text1"/>
                <w:sz w:val="20"/>
                <w:lang w:val="nl-NL"/>
              </w:rPr>
              <w:t>leidingen en appendages gedeeltelijk omwikkelen met aluminium tape</w:t>
            </w:r>
          </w:p>
        </w:tc>
      </w:tr>
      <w:tr w:rsidR="00E16C99" w:rsidRPr="00057099" w14:paraId="34227872" w14:textId="77777777" w:rsidTr="005B179F">
        <w:tc>
          <w:tcPr>
            <w:tcW w:w="2943" w:type="dxa"/>
          </w:tcPr>
          <w:p w14:paraId="123975EF" w14:textId="77777777" w:rsidR="00E16C99" w:rsidRPr="00057099" w:rsidRDefault="00E16C99" w:rsidP="005B179F">
            <w:proofErr w:type="spellStart"/>
            <w:r w:rsidRPr="00057099">
              <w:t>warmte-afgifte</w:t>
            </w:r>
            <w:proofErr w:type="spellEnd"/>
          </w:p>
        </w:tc>
        <w:tc>
          <w:tcPr>
            <w:tcW w:w="851" w:type="dxa"/>
          </w:tcPr>
          <w:p w14:paraId="416E091F" w14:textId="77777777" w:rsidR="00E16C99" w:rsidRPr="00057099" w:rsidRDefault="00E16C99" w:rsidP="005B179F">
            <w:pPr>
              <w:jc w:val="right"/>
            </w:pPr>
            <w:r w:rsidRPr="00057099">
              <w:t>W/m</w:t>
            </w:r>
          </w:p>
        </w:tc>
        <w:tc>
          <w:tcPr>
            <w:tcW w:w="283" w:type="dxa"/>
          </w:tcPr>
          <w:p w14:paraId="3560C60D" w14:textId="77777777" w:rsidR="00E16C99" w:rsidRPr="00057099" w:rsidRDefault="00E16C99" w:rsidP="005B179F">
            <w:r w:rsidRPr="00057099">
              <w:t>:</w:t>
            </w:r>
          </w:p>
        </w:tc>
        <w:tc>
          <w:tcPr>
            <w:tcW w:w="4649" w:type="dxa"/>
          </w:tcPr>
          <w:p w14:paraId="5C9AA7C1" w14:textId="77777777" w:rsidR="00E16C99" w:rsidRPr="00057099" w:rsidRDefault="00E16C99" w:rsidP="005B179F">
            <w:r w:rsidRPr="00057099">
              <w:t>10 bij +5°C</w:t>
            </w:r>
          </w:p>
        </w:tc>
      </w:tr>
      <w:tr w:rsidR="00E16C99" w:rsidRPr="00057099" w14:paraId="6DFBD989" w14:textId="77777777" w:rsidTr="005B179F">
        <w:tc>
          <w:tcPr>
            <w:tcW w:w="2943" w:type="dxa"/>
          </w:tcPr>
          <w:p w14:paraId="29738562" w14:textId="77777777" w:rsidR="00E16C99" w:rsidRPr="00057099" w:rsidRDefault="00E16C99" w:rsidP="005B179F">
            <w:r w:rsidRPr="00057099">
              <w:t>elektrische aansluiting</w:t>
            </w:r>
          </w:p>
        </w:tc>
        <w:tc>
          <w:tcPr>
            <w:tcW w:w="851" w:type="dxa"/>
          </w:tcPr>
          <w:p w14:paraId="4FD0BD85" w14:textId="77777777" w:rsidR="00E16C99" w:rsidRPr="00057099" w:rsidRDefault="00E16C99" w:rsidP="005B179F">
            <w:pPr>
              <w:jc w:val="right"/>
            </w:pPr>
          </w:p>
        </w:tc>
        <w:tc>
          <w:tcPr>
            <w:tcW w:w="283" w:type="dxa"/>
          </w:tcPr>
          <w:p w14:paraId="160364A5" w14:textId="77777777" w:rsidR="00E16C99" w:rsidRPr="00057099" w:rsidRDefault="00E16C99" w:rsidP="005B179F">
            <w:r w:rsidRPr="00057099">
              <w:t>:</w:t>
            </w:r>
          </w:p>
        </w:tc>
        <w:tc>
          <w:tcPr>
            <w:tcW w:w="4649" w:type="dxa"/>
          </w:tcPr>
          <w:p w14:paraId="1B38D2CE" w14:textId="77777777" w:rsidR="00E16C99" w:rsidRPr="00057099" w:rsidRDefault="00E16C99" w:rsidP="005B179F">
            <w:r w:rsidRPr="00057099">
              <w:t>230 V/50 Hz vanaf aansluitdoos met elektrische voeding geleverd en aangebracht door elektrotechnische aannemer</w:t>
            </w:r>
          </w:p>
        </w:tc>
      </w:tr>
    </w:tbl>
    <w:p w14:paraId="71D55F84" w14:textId="77777777" w:rsidR="00E16C99" w:rsidRPr="00057099" w:rsidRDefault="00E16C99" w:rsidP="00E16C99"/>
    <w:tbl>
      <w:tblPr>
        <w:tblW w:w="8755" w:type="dxa"/>
        <w:tblLook w:val="01E0" w:firstRow="1" w:lastRow="1" w:firstColumn="1" w:lastColumn="1" w:noHBand="0" w:noVBand="0"/>
      </w:tblPr>
      <w:tblGrid>
        <w:gridCol w:w="2943"/>
        <w:gridCol w:w="851"/>
        <w:gridCol w:w="283"/>
        <w:gridCol w:w="4678"/>
      </w:tblGrid>
      <w:tr w:rsidR="00E16C99" w:rsidRPr="00057099" w14:paraId="01E9EDFE" w14:textId="77777777" w:rsidTr="005B179F">
        <w:tc>
          <w:tcPr>
            <w:tcW w:w="2943" w:type="dxa"/>
          </w:tcPr>
          <w:p w14:paraId="21BE49CF" w14:textId="77777777" w:rsidR="00E16C99" w:rsidRPr="00057099" w:rsidRDefault="00E16C99" w:rsidP="005B179F">
            <w:pPr>
              <w:rPr>
                <w:b/>
              </w:rPr>
            </w:pPr>
            <w:r w:rsidRPr="00057099">
              <w:rPr>
                <w:b/>
              </w:rPr>
              <w:t>Isolatie</w:t>
            </w:r>
          </w:p>
        </w:tc>
        <w:tc>
          <w:tcPr>
            <w:tcW w:w="851" w:type="dxa"/>
          </w:tcPr>
          <w:p w14:paraId="1C22519C" w14:textId="77777777" w:rsidR="00E16C99" w:rsidRPr="00057099" w:rsidRDefault="00E16C99" w:rsidP="005B179F">
            <w:pPr>
              <w:jc w:val="right"/>
              <w:rPr>
                <w:b/>
              </w:rPr>
            </w:pPr>
          </w:p>
        </w:tc>
        <w:tc>
          <w:tcPr>
            <w:tcW w:w="283" w:type="dxa"/>
          </w:tcPr>
          <w:p w14:paraId="6BA1851E" w14:textId="77777777" w:rsidR="00E16C99" w:rsidRPr="00057099" w:rsidRDefault="00E16C99" w:rsidP="005B179F">
            <w:pPr>
              <w:rPr>
                <w:b/>
              </w:rPr>
            </w:pPr>
          </w:p>
        </w:tc>
        <w:tc>
          <w:tcPr>
            <w:tcW w:w="4678" w:type="dxa"/>
          </w:tcPr>
          <w:p w14:paraId="2E7CB9A0" w14:textId="77777777" w:rsidR="00E16C99" w:rsidRPr="00057099" w:rsidRDefault="00E16C99" w:rsidP="005B179F"/>
        </w:tc>
      </w:tr>
      <w:tr w:rsidR="00E16C99" w:rsidRPr="00057099" w14:paraId="31581A89" w14:textId="77777777" w:rsidTr="005B179F">
        <w:tc>
          <w:tcPr>
            <w:tcW w:w="2943" w:type="dxa"/>
          </w:tcPr>
          <w:p w14:paraId="065BEBF7" w14:textId="77777777" w:rsidR="00E16C99" w:rsidRPr="00057099" w:rsidRDefault="00E16C99" w:rsidP="005B179F">
            <w:r w:rsidRPr="00057099">
              <w:t>uitvoering</w:t>
            </w:r>
          </w:p>
        </w:tc>
        <w:tc>
          <w:tcPr>
            <w:tcW w:w="851" w:type="dxa"/>
          </w:tcPr>
          <w:p w14:paraId="0F78092D" w14:textId="77777777" w:rsidR="00E16C99" w:rsidRPr="00057099" w:rsidRDefault="00E16C99" w:rsidP="005B179F">
            <w:pPr>
              <w:jc w:val="right"/>
            </w:pPr>
          </w:p>
        </w:tc>
        <w:tc>
          <w:tcPr>
            <w:tcW w:w="283" w:type="dxa"/>
          </w:tcPr>
          <w:p w14:paraId="0B04AE6D" w14:textId="77777777" w:rsidR="00E16C99" w:rsidRPr="00057099" w:rsidRDefault="00E16C99" w:rsidP="005B179F">
            <w:r w:rsidRPr="00057099">
              <w:t>:</w:t>
            </w:r>
          </w:p>
        </w:tc>
        <w:tc>
          <w:tcPr>
            <w:tcW w:w="4678" w:type="dxa"/>
          </w:tcPr>
          <w:p w14:paraId="4DA440D5" w14:textId="77777777" w:rsidR="00E16C99" w:rsidRPr="00057099" w:rsidRDefault="00E16C99" w:rsidP="005B179F">
            <w:r w:rsidRPr="00057099">
              <w:t xml:space="preserve">het leidingwerk en appendages met verwarmingsband moeten geïsoleerd worden met steenwolschalen volgens voorschrift en afgewerkt met </w:t>
            </w:r>
            <w:proofErr w:type="spellStart"/>
            <w:r w:rsidRPr="00057099">
              <w:t>Stuco</w:t>
            </w:r>
            <w:proofErr w:type="spellEnd"/>
            <w:r w:rsidRPr="00057099">
              <w:t>-plaat.</w:t>
            </w:r>
          </w:p>
        </w:tc>
      </w:tr>
      <w:tr w:rsidR="00E16C99" w:rsidRPr="00057099" w14:paraId="6612D90B" w14:textId="77777777" w:rsidTr="005B179F">
        <w:tc>
          <w:tcPr>
            <w:tcW w:w="2943" w:type="dxa"/>
          </w:tcPr>
          <w:p w14:paraId="1BFED230" w14:textId="77777777" w:rsidR="00E16C99" w:rsidRPr="00057099" w:rsidRDefault="00E16C99" w:rsidP="005B179F">
            <w:proofErr w:type="spellStart"/>
            <w:r w:rsidRPr="00057099">
              <w:t>beugeling</w:t>
            </w:r>
            <w:proofErr w:type="spellEnd"/>
          </w:p>
        </w:tc>
        <w:tc>
          <w:tcPr>
            <w:tcW w:w="851" w:type="dxa"/>
          </w:tcPr>
          <w:p w14:paraId="19D23BCE" w14:textId="77777777" w:rsidR="00E16C99" w:rsidRPr="00057099" w:rsidRDefault="00E16C99" w:rsidP="005B179F">
            <w:pPr>
              <w:jc w:val="right"/>
            </w:pPr>
          </w:p>
        </w:tc>
        <w:tc>
          <w:tcPr>
            <w:tcW w:w="283" w:type="dxa"/>
          </w:tcPr>
          <w:p w14:paraId="314D0270" w14:textId="77777777" w:rsidR="00E16C99" w:rsidRPr="00057099" w:rsidRDefault="00E16C99" w:rsidP="005B179F">
            <w:r w:rsidRPr="00057099">
              <w:t>:</w:t>
            </w:r>
          </w:p>
        </w:tc>
        <w:tc>
          <w:tcPr>
            <w:tcW w:w="4678" w:type="dxa"/>
          </w:tcPr>
          <w:p w14:paraId="726349CB" w14:textId="77777777" w:rsidR="00E16C99" w:rsidRPr="00057099" w:rsidRDefault="00E16C99" w:rsidP="005B179F">
            <w:r w:rsidRPr="00057099">
              <w:t xml:space="preserve">Ter plaatse van de beugels een harde isolatieschaal toepassen, e.e.a. volgens voorschrift </w:t>
            </w:r>
          </w:p>
        </w:tc>
      </w:tr>
      <w:tr w:rsidR="00E16C99" w:rsidRPr="00057099" w14:paraId="6320EE98" w14:textId="77777777" w:rsidTr="005B179F">
        <w:tc>
          <w:tcPr>
            <w:tcW w:w="2943" w:type="dxa"/>
          </w:tcPr>
          <w:p w14:paraId="7C1D7533" w14:textId="77777777" w:rsidR="00E16C99" w:rsidRPr="00057099" w:rsidRDefault="00E16C99" w:rsidP="005B179F">
            <w:r w:rsidRPr="00057099">
              <w:t>verbindingen</w:t>
            </w:r>
          </w:p>
        </w:tc>
        <w:tc>
          <w:tcPr>
            <w:tcW w:w="851" w:type="dxa"/>
          </w:tcPr>
          <w:p w14:paraId="11262F8C" w14:textId="77777777" w:rsidR="00E16C99" w:rsidRPr="00057099" w:rsidRDefault="00E16C99" w:rsidP="005B179F">
            <w:pPr>
              <w:jc w:val="right"/>
            </w:pPr>
          </w:p>
        </w:tc>
        <w:tc>
          <w:tcPr>
            <w:tcW w:w="283" w:type="dxa"/>
          </w:tcPr>
          <w:p w14:paraId="00FAD7D1" w14:textId="77777777" w:rsidR="00E16C99" w:rsidRPr="00057099" w:rsidRDefault="00E16C99" w:rsidP="005B179F">
            <w:r w:rsidRPr="00057099">
              <w:t>:</w:t>
            </w:r>
          </w:p>
        </w:tc>
        <w:tc>
          <w:tcPr>
            <w:tcW w:w="4678" w:type="dxa"/>
          </w:tcPr>
          <w:p w14:paraId="32362B1E" w14:textId="77777777" w:rsidR="00E16C99" w:rsidRPr="00057099" w:rsidRDefault="00E16C99" w:rsidP="005B179F">
            <w:r w:rsidRPr="00057099">
              <w:t xml:space="preserve">De verbindingen van de </w:t>
            </w:r>
            <w:proofErr w:type="spellStart"/>
            <w:r w:rsidRPr="00057099">
              <w:t>Stuco</w:t>
            </w:r>
            <w:proofErr w:type="spellEnd"/>
            <w:r w:rsidRPr="00057099">
              <w:t>-plaat te voorzien van in</w:t>
            </w:r>
            <w:r w:rsidRPr="00057099">
              <w:noBreakHyphen/>
              <w:t xml:space="preserve"> en uitwendige rillen, de rillen vullen met een plastisch blijvende </w:t>
            </w:r>
            <w:proofErr w:type="spellStart"/>
            <w:r w:rsidRPr="00057099">
              <w:t>kitvoeg</w:t>
            </w:r>
            <w:proofErr w:type="spellEnd"/>
            <w:r w:rsidRPr="00057099">
              <w:t xml:space="preserve">, daarna de platen met aluminium </w:t>
            </w:r>
            <w:proofErr w:type="spellStart"/>
            <w:r w:rsidRPr="00057099">
              <w:t>parkers</w:t>
            </w:r>
            <w:proofErr w:type="spellEnd"/>
            <w:r w:rsidRPr="00057099">
              <w:t xml:space="preserve"> verbinden.</w:t>
            </w:r>
          </w:p>
        </w:tc>
      </w:tr>
    </w:tbl>
    <w:p w14:paraId="016E3A9E" w14:textId="77777777" w:rsidR="00E16C99" w:rsidRPr="00057099" w:rsidRDefault="00E16C99" w:rsidP="00E16C99">
      <w:pPr>
        <w:tabs>
          <w:tab w:val="left" w:pos="567"/>
          <w:tab w:val="right" w:pos="3119"/>
          <w:tab w:val="left" w:pos="3402"/>
          <w:tab w:val="left" w:pos="3686"/>
          <w:tab w:val="left" w:pos="3969"/>
          <w:tab w:val="left" w:pos="4253"/>
          <w:tab w:val="left" w:pos="4536"/>
        </w:tabs>
      </w:pPr>
    </w:p>
    <w:p w14:paraId="7CCB5EB7" w14:textId="6580F9F2" w:rsidR="00E16C99" w:rsidRPr="00057099" w:rsidRDefault="00E16C99" w:rsidP="00E16C99">
      <w:pPr>
        <w:pStyle w:val="Heading2"/>
      </w:pPr>
      <w:bookmarkStart w:id="261" w:name="_Toc54965595"/>
      <w:r w:rsidRPr="00057099">
        <w:t>Percolaat</w:t>
      </w:r>
      <w:r w:rsidR="00C62BB6" w:rsidRPr="00057099">
        <w:t>afvoerput</w:t>
      </w:r>
      <w:bookmarkEnd w:id="261"/>
    </w:p>
    <w:tbl>
      <w:tblPr>
        <w:tblW w:w="0" w:type="auto"/>
        <w:tblLayout w:type="fixed"/>
        <w:tblLook w:val="01E0" w:firstRow="1" w:lastRow="1" w:firstColumn="1" w:lastColumn="1" w:noHBand="0" w:noVBand="0"/>
      </w:tblPr>
      <w:tblGrid>
        <w:gridCol w:w="2948"/>
        <w:gridCol w:w="851"/>
        <w:gridCol w:w="284"/>
        <w:gridCol w:w="4649"/>
      </w:tblGrid>
      <w:tr w:rsidR="00E16C99" w:rsidRPr="00057099" w14:paraId="2E12100D" w14:textId="77777777" w:rsidTr="005B179F">
        <w:tc>
          <w:tcPr>
            <w:tcW w:w="2948" w:type="dxa"/>
          </w:tcPr>
          <w:p w14:paraId="20FD8FD7" w14:textId="77777777" w:rsidR="00E16C99" w:rsidRPr="00057099" w:rsidRDefault="00E16C99" w:rsidP="005B179F">
            <w:pPr>
              <w:spacing w:line="240" w:lineRule="exact"/>
              <w:rPr>
                <w:b/>
                <w:bCs/>
              </w:rPr>
            </w:pPr>
            <w:r w:rsidRPr="00057099">
              <w:rPr>
                <w:b/>
                <w:bCs/>
              </w:rPr>
              <w:t>Algemeen</w:t>
            </w:r>
          </w:p>
        </w:tc>
        <w:tc>
          <w:tcPr>
            <w:tcW w:w="851" w:type="dxa"/>
          </w:tcPr>
          <w:p w14:paraId="3A83E5C6" w14:textId="77777777" w:rsidR="00E16C99" w:rsidRPr="00057099" w:rsidRDefault="00E16C99" w:rsidP="005B179F">
            <w:pPr>
              <w:spacing w:line="240" w:lineRule="exact"/>
            </w:pPr>
          </w:p>
        </w:tc>
        <w:tc>
          <w:tcPr>
            <w:tcW w:w="284" w:type="dxa"/>
          </w:tcPr>
          <w:p w14:paraId="7112BF62" w14:textId="77777777" w:rsidR="00E16C99" w:rsidRPr="00057099" w:rsidRDefault="00E16C99" w:rsidP="005B179F">
            <w:pPr>
              <w:spacing w:line="240" w:lineRule="exact"/>
            </w:pPr>
            <w:r w:rsidRPr="00057099">
              <w:t>:</w:t>
            </w:r>
          </w:p>
        </w:tc>
        <w:tc>
          <w:tcPr>
            <w:tcW w:w="4649" w:type="dxa"/>
          </w:tcPr>
          <w:p w14:paraId="7745065D" w14:textId="77777777" w:rsidR="00E16C99" w:rsidRPr="00057099" w:rsidRDefault="00E16C99" w:rsidP="005B179F">
            <w:pPr>
              <w:spacing w:line="240" w:lineRule="exact"/>
            </w:pPr>
          </w:p>
        </w:tc>
      </w:tr>
      <w:tr w:rsidR="00E16C99" w:rsidRPr="00057099" w14:paraId="5D71BF00" w14:textId="77777777" w:rsidTr="005B179F">
        <w:tc>
          <w:tcPr>
            <w:tcW w:w="2948" w:type="dxa"/>
          </w:tcPr>
          <w:p w14:paraId="05FE9CB7" w14:textId="77777777" w:rsidR="00E16C99" w:rsidRPr="00057099" w:rsidRDefault="00E16C99" w:rsidP="005B179F">
            <w:pPr>
              <w:spacing w:line="240" w:lineRule="exact"/>
            </w:pPr>
            <w:r w:rsidRPr="00057099">
              <w:t>doel</w:t>
            </w:r>
          </w:p>
        </w:tc>
        <w:tc>
          <w:tcPr>
            <w:tcW w:w="851" w:type="dxa"/>
          </w:tcPr>
          <w:p w14:paraId="13CED1BB" w14:textId="77777777" w:rsidR="00E16C99" w:rsidRPr="00057099" w:rsidRDefault="00E16C99" w:rsidP="005B179F">
            <w:pPr>
              <w:spacing w:line="240" w:lineRule="exact"/>
            </w:pPr>
          </w:p>
        </w:tc>
        <w:tc>
          <w:tcPr>
            <w:tcW w:w="284" w:type="dxa"/>
          </w:tcPr>
          <w:p w14:paraId="00509DB9" w14:textId="77777777" w:rsidR="00E16C99" w:rsidRPr="00057099" w:rsidRDefault="00E16C99" w:rsidP="005B179F">
            <w:pPr>
              <w:spacing w:line="240" w:lineRule="exact"/>
            </w:pPr>
            <w:r w:rsidRPr="00057099">
              <w:t>:</w:t>
            </w:r>
          </w:p>
        </w:tc>
        <w:tc>
          <w:tcPr>
            <w:tcW w:w="4649" w:type="dxa"/>
          </w:tcPr>
          <w:p w14:paraId="2FBF6AD2" w14:textId="77777777" w:rsidR="00E16C99" w:rsidRPr="00057099" w:rsidRDefault="00E16C99" w:rsidP="005B179F">
            <w:pPr>
              <w:spacing w:line="240" w:lineRule="exact"/>
            </w:pPr>
            <w:r w:rsidRPr="00057099">
              <w:t xml:space="preserve">het percolaat / condens uit de </w:t>
            </w:r>
            <w:proofErr w:type="spellStart"/>
            <w:r w:rsidRPr="00057099">
              <w:t>luchtafzuigleidingen</w:t>
            </w:r>
            <w:proofErr w:type="spellEnd"/>
            <w:r w:rsidRPr="00057099">
              <w:t xml:space="preserve"> en het filter opgevangen en onder vrijverval afvoeren naar de terreinriolering</w:t>
            </w:r>
          </w:p>
        </w:tc>
      </w:tr>
      <w:tr w:rsidR="00E16C99" w:rsidRPr="00057099" w14:paraId="2D35D0AE" w14:textId="77777777" w:rsidTr="005B179F">
        <w:tc>
          <w:tcPr>
            <w:tcW w:w="2948" w:type="dxa"/>
          </w:tcPr>
          <w:p w14:paraId="6FB93A83" w14:textId="77777777" w:rsidR="00E16C99" w:rsidRPr="00057099" w:rsidRDefault="00E16C99" w:rsidP="005B179F">
            <w:pPr>
              <w:spacing w:line="240" w:lineRule="exact"/>
            </w:pPr>
            <w:r w:rsidRPr="00057099">
              <w:t>opstelling</w:t>
            </w:r>
          </w:p>
        </w:tc>
        <w:tc>
          <w:tcPr>
            <w:tcW w:w="851" w:type="dxa"/>
          </w:tcPr>
          <w:p w14:paraId="3006B9CA" w14:textId="77777777" w:rsidR="00E16C99" w:rsidRPr="00057099" w:rsidRDefault="00E16C99" w:rsidP="005B179F">
            <w:pPr>
              <w:spacing w:line="240" w:lineRule="exact"/>
            </w:pPr>
          </w:p>
        </w:tc>
        <w:tc>
          <w:tcPr>
            <w:tcW w:w="284" w:type="dxa"/>
          </w:tcPr>
          <w:p w14:paraId="0D123A26" w14:textId="77777777" w:rsidR="00E16C99" w:rsidRPr="00057099" w:rsidRDefault="00E16C99" w:rsidP="005B179F">
            <w:pPr>
              <w:spacing w:line="240" w:lineRule="exact"/>
            </w:pPr>
            <w:r w:rsidRPr="00057099">
              <w:t>:</w:t>
            </w:r>
          </w:p>
        </w:tc>
        <w:tc>
          <w:tcPr>
            <w:tcW w:w="4649" w:type="dxa"/>
          </w:tcPr>
          <w:p w14:paraId="0F4D8D63" w14:textId="77777777" w:rsidR="00E16C99" w:rsidRPr="00057099" w:rsidRDefault="00E16C99" w:rsidP="005B179F">
            <w:pPr>
              <w:spacing w:line="240" w:lineRule="exact"/>
            </w:pPr>
            <w:r w:rsidRPr="00057099">
              <w:t>in de grond nabij het lavafilter</w:t>
            </w:r>
          </w:p>
        </w:tc>
      </w:tr>
      <w:tr w:rsidR="00E16C99" w:rsidRPr="00057099" w14:paraId="489F9BD7" w14:textId="77777777" w:rsidTr="005B179F">
        <w:tc>
          <w:tcPr>
            <w:tcW w:w="2948" w:type="dxa"/>
          </w:tcPr>
          <w:p w14:paraId="04936228" w14:textId="77777777" w:rsidR="00E16C99" w:rsidRPr="00057099" w:rsidRDefault="00E16C99" w:rsidP="005B179F">
            <w:pPr>
              <w:spacing w:line="240" w:lineRule="exact"/>
            </w:pPr>
            <w:r w:rsidRPr="00057099">
              <w:t>medium</w:t>
            </w:r>
          </w:p>
        </w:tc>
        <w:tc>
          <w:tcPr>
            <w:tcW w:w="851" w:type="dxa"/>
          </w:tcPr>
          <w:p w14:paraId="25293BD3" w14:textId="77777777" w:rsidR="00E16C99" w:rsidRPr="00057099" w:rsidRDefault="00E16C99" w:rsidP="005B179F">
            <w:pPr>
              <w:spacing w:line="240" w:lineRule="exact"/>
            </w:pPr>
          </w:p>
        </w:tc>
        <w:tc>
          <w:tcPr>
            <w:tcW w:w="284" w:type="dxa"/>
          </w:tcPr>
          <w:p w14:paraId="39E8D655" w14:textId="77777777" w:rsidR="00E16C99" w:rsidRPr="00057099" w:rsidRDefault="00E16C99" w:rsidP="005B179F">
            <w:pPr>
              <w:spacing w:line="240" w:lineRule="exact"/>
            </w:pPr>
            <w:r w:rsidRPr="00057099">
              <w:t>:</w:t>
            </w:r>
          </w:p>
        </w:tc>
        <w:tc>
          <w:tcPr>
            <w:tcW w:w="4649" w:type="dxa"/>
          </w:tcPr>
          <w:p w14:paraId="34735C10" w14:textId="77777777" w:rsidR="00E16C99" w:rsidRPr="00057099" w:rsidRDefault="00E16C99" w:rsidP="005B179F">
            <w:pPr>
              <w:spacing w:line="240" w:lineRule="exact"/>
            </w:pPr>
            <w:r w:rsidRPr="00057099">
              <w:t>percolaat / condens</w:t>
            </w:r>
          </w:p>
        </w:tc>
      </w:tr>
      <w:tr w:rsidR="00E16C99" w:rsidRPr="00057099" w14:paraId="41755D5A" w14:textId="77777777" w:rsidTr="005B179F">
        <w:tc>
          <w:tcPr>
            <w:tcW w:w="2948" w:type="dxa"/>
          </w:tcPr>
          <w:p w14:paraId="2E2A72A1" w14:textId="1369E0CF" w:rsidR="00E16C99" w:rsidRPr="00057099" w:rsidRDefault="00E16C99" w:rsidP="005B179F">
            <w:pPr>
              <w:spacing w:line="240" w:lineRule="exact"/>
              <w:rPr>
                <w:b/>
                <w:bCs/>
              </w:rPr>
            </w:pPr>
            <w:r w:rsidRPr="00057099">
              <w:rPr>
                <w:b/>
                <w:bCs/>
              </w:rPr>
              <w:t>Percolaat</w:t>
            </w:r>
            <w:r w:rsidR="00C62BB6" w:rsidRPr="00057099">
              <w:rPr>
                <w:b/>
                <w:bCs/>
              </w:rPr>
              <w:t>afvoerput</w:t>
            </w:r>
          </w:p>
        </w:tc>
        <w:tc>
          <w:tcPr>
            <w:tcW w:w="851" w:type="dxa"/>
          </w:tcPr>
          <w:p w14:paraId="2D7C5711" w14:textId="77777777" w:rsidR="00E16C99" w:rsidRPr="00057099" w:rsidRDefault="00E16C99" w:rsidP="005B179F">
            <w:pPr>
              <w:spacing w:line="240" w:lineRule="exact"/>
            </w:pPr>
          </w:p>
        </w:tc>
        <w:tc>
          <w:tcPr>
            <w:tcW w:w="284" w:type="dxa"/>
          </w:tcPr>
          <w:p w14:paraId="1624F315" w14:textId="77777777" w:rsidR="00E16C99" w:rsidRPr="00057099" w:rsidRDefault="00E16C99" w:rsidP="005B179F">
            <w:pPr>
              <w:spacing w:line="240" w:lineRule="exact"/>
            </w:pPr>
          </w:p>
        </w:tc>
        <w:tc>
          <w:tcPr>
            <w:tcW w:w="4649" w:type="dxa"/>
          </w:tcPr>
          <w:p w14:paraId="228E202F" w14:textId="77777777" w:rsidR="00E16C99" w:rsidRPr="00057099" w:rsidRDefault="00E16C99" w:rsidP="005B179F">
            <w:pPr>
              <w:spacing w:line="240" w:lineRule="exact"/>
            </w:pPr>
          </w:p>
        </w:tc>
      </w:tr>
      <w:tr w:rsidR="00E16C99" w:rsidRPr="00057099" w14:paraId="32E5DB0A" w14:textId="77777777" w:rsidTr="005B179F">
        <w:tc>
          <w:tcPr>
            <w:tcW w:w="2948" w:type="dxa"/>
          </w:tcPr>
          <w:p w14:paraId="4E8B1AF7" w14:textId="77777777" w:rsidR="00E16C99" w:rsidRPr="00057099" w:rsidRDefault="00E16C99" w:rsidP="005B179F">
            <w:pPr>
              <w:spacing w:line="240" w:lineRule="exact"/>
            </w:pPr>
            <w:r w:rsidRPr="00057099">
              <w:t>diameter put</w:t>
            </w:r>
          </w:p>
        </w:tc>
        <w:tc>
          <w:tcPr>
            <w:tcW w:w="851" w:type="dxa"/>
          </w:tcPr>
          <w:p w14:paraId="49964454" w14:textId="77777777" w:rsidR="00E16C99" w:rsidRPr="00057099" w:rsidRDefault="00E16C99" w:rsidP="005B179F">
            <w:pPr>
              <w:spacing w:line="240" w:lineRule="exact"/>
            </w:pPr>
            <w:r w:rsidRPr="00057099">
              <w:t>mm</w:t>
            </w:r>
          </w:p>
        </w:tc>
        <w:tc>
          <w:tcPr>
            <w:tcW w:w="284" w:type="dxa"/>
          </w:tcPr>
          <w:p w14:paraId="24C8391D" w14:textId="77777777" w:rsidR="00E16C99" w:rsidRPr="00057099" w:rsidRDefault="00E16C99" w:rsidP="005B179F">
            <w:pPr>
              <w:spacing w:line="240" w:lineRule="exact"/>
            </w:pPr>
            <w:r w:rsidRPr="00057099">
              <w:t>:</w:t>
            </w:r>
          </w:p>
        </w:tc>
        <w:tc>
          <w:tcPr>
            <w:tcW w:w="4649" w:type="dxa"/>
          </w:tcPr>
          <w:p w14:paraId="3043C4E9" w14:textId="77777777" w:rsidR="00E16C99" w:rsidRPr="00057099" w:rsidRDefault="00E16C99" w:rsidP="005B179F">
            <w:pPr>
              <w:spacing w:line="240" w:lineRule="exact"/>
            </w:pPr>
            <w:r w:rsidRPr="00057099">
              <w:t>355</w:t>
            </w:r>
          </w:p>
        </w:tc>
      </w:tr>
      <w:tr w:rsidR="00E16C99" w:rsidRPr="00057099" w14:paraId="1A095993" w14:textId="77777777" w:rsidTr="005B179F">
        <w:tc>
          <w:tcPr>
            <w:tcW w:w="2948" w:type="dxa"/>
          </w:tcPr>
          <w:p w14:paraId="3710D18B" w14:textId="77777777" w:rsidR="00E16C99" w:rsidRPr="00057099" w:rsidRDefault="00E16C99" w:rsidP="005B179F">
            <w:pPr>
              <w:spacing w:line="240" w:lineRule="exact"/>
            </w:pPr>
            <w:r w:rsidRPr="00057099">
              <w:t>materiaal</w:t>
            </w:r>
          </w:p>
        </w:tc>
        <w:tc>
          <w:tcPr>
            <w:tcW w:w="851" w:type="dxa"/>
          </w:tcPr>
          <w:p w14:paraId="1B43A335" w14:textId="77777777" w:rsidR="00E16C99" w:rsidRPr="00057099" w:rsidRDefault="00E16C99" w:rsidP="005B179F">
            <w:pPr>
              <w:spacing w:line="240" w:lineRule="exact"/>
            </w:pPr>
          </w:p>
        </w:tc>
        <w:tc>
          <w:tcPr>
            <w:tcW w:w="284" w:type="dxa"/>
          </w:tcPr>
          <w:p w14:paraId="0CD8D657" w14:textId="77777777" w:rsidR="00E16C99" w:rsidRPr="00057099" w:rsidRDefault="00E16C99" w:rsidP="005B179F">
            <w:pPr>
              <w:spacing w:line="240" w:lineRule="exact"/>
            </w:pPr>
            <w:r w:rsidRPr="00057099">
              <w:t>:</w:t>
            </w:r>
          </w:p>
        </w:tc>
        <w:tc>
          <w:tcPr>
            <w:tcW w:w="4649" w:type="dxa"/>
          </w:tcPr>
          <w:p w14:paraId="75A36FEA" w14:textId="77777777" w:rsidR="00E16C99" w:rsidRPr="00057099" w:rsidRDefault="00E16C99" w:rsidP="005B179F">
            <w:pPr>
              <w:spacing w:line="240" w:lineRule="exact"/>
            </w:pPr>
            <w:r w:rsidRPr="00057099">
              <w:t>HDPE</w:t>
            </w:r>
          </w:p>
        </w:tc>
      </w:tr>
      <w:tr w:rsidR="00E16C99" w:rsidRPr="00057099" w14:paraId="0E411DA8" w14:textId="77777777" w:rsidTr="005B179F">
        <w:tc>
          <w:tcPr>
            <w:tcW w:w="2948" w:type="dxa"/>
          </w:tcPr>
          <w:p w14:paraId="73BE0FBA" w14:textId="77777777" w:rsidR="00E16C99" w:rsidRPr="00057099" w:rsidRDefault="00E16C99" w:rsidP="005B179F">
            <w:pPr>
              <w:spacing w:line="240" w:lineRule="exact"/>
            </w:pPr>
            <w:r w:rsidRPr="00057099">
              <w:t>uitvoering</w:t>
            </w:r>
          </w:p>
        </w:tc>
        <w:tc>
          <w:tcPr>
            <w:tcW w:w="851" w:type="dxa"/>
          </w:tcPr>
          <w:p w14:paraId="5D6E3CAB" w14:textId="77777777" w:rsidR="00E16C99" w:rsidRPr="00057099" w:rsidRDefault="00E16C99" w:rsidP="005B179F">
            <w:pPr>
              <w:spacing w:line="240" w:lineRule="exact"/>
            </w:pPr>
          </w:p>
        </w:tc>
        <w:tc>
          <w:tcPr>
            <w:tcW w:w="284" w:type="dxa"/>
          </w:tcPr>
          <w:p w14:paraId="691A4DC0" w14:textId="77777777" w:rsidR="00E16C99" w:rsidRPr="00057099" w:rsidRDefault="00E16C99" w:rsidP="005B179F">
            <w:pPr>
              <w:spacing w:line="240" w:lineRule="exact"/>
            </w:pPr>
            <w:r w:rsidRPr="00057099">
              <w:t>:</w:t>
            </w:r>
          </w:p>
        </w:tc>
        <w:tc>
          <w:tcPr>
            <w:tcW w:w="4649" w:type="dxa"/>
          </w:tcPr>
          <w:p w14:paraId="3125B297" w14:textId="77777777" w:rsidR="00E16C99" w:rsidRPr="00057099" w:rsidRDefault="00E16C99" w:rsidP="005B179F">
            <w:pPr>
              <w:spacing w:line="240" w:lineRule="exact"/>
            </w:pPr>
            <w:r w:rsidRPr="00057099">
              <w:t>Gesloten put met afneembare deksel om eenvoudig handmatig monsters te kunnen nemen</w:t>
            </w:r>
          </w:p>
        </w:tc>
      </w:tr>
      <w:tr w:rsidR="00E16C99" w:rsidRPr="00057099" w14:paraId="62565E59" w14:textId="77777777" w:rsidTr="005B179F">
        <w:tc>
          <w:tcPr>
            <w:tcW w:w="2948" w:type="dxa"/>
          </w:tcPr>
          <w:p w14:paraId="731B5E7D" w14:textId="77777777" w:rsidR="00E16C99" w:rsidRPr="00057099" w:rsidRDefault="00E16C99" w:rsidP="005B179F">
            <w:pPr>
              <w:spacing w:line="240" w:lineRule="exact"/>
            </w:pPr>
            <w:r w:rsidRPr="00057099">
              <w:t>opmerking</w:t>
            </w:r>
          </w:p>
        </w:tc>
        <w:tc>
          <w:tcPr>
            <w:tcW w:w="851" w:type="dxa"/>
          </w:tcPr>
          <w:p w14:paraId="7C04E4E8" w14:textId="77777777" w:rsidR="00E16C99" w:rsidRPr="00057099" w:rsidRDefault="00E16C99" w:rsidP="005B179F">
            <w:pPr>
              <w:spacing w:line="240" w:lineRule="exact"/>
            </w:pPr>
          </w:p>
        </w:tc>
        <w:tc>
          <w:tcPr>
            <w:tcW w:w="284" w:type="dxa"/>
          </w:tcPr>
          <w:p w14:paraId="62CE9017" w14:textId="77777777" w:rsidR="00E16C99" w:rsidRPr="00057099" w:rsidRDefault="00E16C99" w:rsidP="005B179F">
            <w:pPr>
              <w:spacing w:line="240" w:lineRule="exact"/>
            </w:pPr>
          </w:p>
        </w:tc>
        <w:tc>
          <w:tcPr>
            <w:tcW w:w="4649" w:type="dxa"/>
          </w:tcPr>
          <w:p w14:paraId="297AAD48" w14:textId="77777777" w:rsidR="00E16C99" w:rsidRPr="00057099" w:rsidRDefault="00E16C99" w:rsidP="005B179F">
            <w:pPr>
              <w:spacing w:line="240" w:lineRule="exact"/>
            </w:pPr>
            <w:r w:rsidRPr="00057099">
              <w:t xml:space="preserve">de </w:t>
            </w:r>
            <w:proofErr w:type="spellStart"/>
            <w:r w:rsidRPr="00057099">
              <w:t>percolaatmeetput</w:t>
            </w:r>
            <w:proofErr w:type="spellEnd"/>
            <w:r w:rsidRPr="00057099">
              <w:t xml:space="preserve"> inwendig voorzien van een waterslot en deze zo dimensioneren dat bij de optredende luchtdrukken het waterslot nooit droog kan komen te staan</w:t>
            </w:r>
          </w:p>
        </w:tc>
      </w:tr>
    </w:tbl>
    <w:p w14:paraId="266E6934" w14:textId="77777777" w:rsidR="00E16C99" w:rsidRPr="00057099" w:rsidRDefault="00E16C99" w:rsidP="00E16C99"/>
    <w:p w14:paraId="74C6C6CE" w14:textId="37094B53" w:rsidR="00E16C99" w:rsidRPr="00057099" w:rsidRDefault="00E16C99" w:rsidP="00E16C99">
      <w:pPr>
        <w:pStyle w:val="Heading2"/>
      </w:pPr>
      <w:r w:rsidRPr="00057099">
        <w:tab/>
      </w:r>
      <w:bookmarkStart w:id="262" w:name="_Toc54965596"/>
      <w:r w:rsidRPr="00057099">
        <w:t>Nevenbestanddelen</w:t>
      </w:r>
      <w:bookmarkEnd w:id="262"/>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76A079FE" w14:textId="77777777" w:rsidTr="00D62E73">
        <w:trPr>
          <w:cantSplit/>
        </w:trPr>
        <w:tc>
          <w:tcPr>
            <w:tcW w:w="3227" w:type="dxa"/>
          </w:tcPr>
          <w:p w14:paraId="5A7D3E9D" w14:textId="77777777" w:rsidR="004D7395" w:rsidRPr="00057099" w:rsidRDefault="004D7395" w:rsidP="00D62E73">
            <w:r w:rsidRPr="00057099">
              <w:t>Materiaal verbindingsmiddelen</w:t>
            </w:r>
          </w:p>
        </w:tc>
        <w:tc>
          <w:tcPr>
            <w:tcW w:w="567" w:type="dxa"/>
          </w:tcPr>
          <w:p w14:paraId="11D7FD0E" w14:textId="77777777" w:rsidR="004D7395" w:rsidRPr="00057099" w:rsidRDefault="004D7395" w:rsidP="00D62E73">
            <w:pPr>
              <w:spacing w:line="240" w:lineRule="exact"/>
              <w:jc w:val="right"/>
            </w:pPr>
          </w:p>
        </w:tc>
        <w:tc>
          <w:tcPr>
            <w:tcW w:w="284" w:type="dxa"/>
          </w:tcPr>
          <w:p w14:paraId="2613CAC5" w14:textId="77777777" w:rsidR="004D7395" w:rsidRPr="00057099" w:rsidRDefault="004D7395" w:rsidP="00D62E73">
            <w:pPr>
              <w:spacing w:line="240" w:lineRule="exact"/>
            </w:pPr>
            <w:r w:rsidRPr="00057099">
              <w:t>:</w:t>
            </w:r>
          </w:p>
        </w:tc>
        <w:tc>
          <w:tcPr>
            <w:tcW w:w="4990" w:type="dxa"/>
          </w:tcPr>
          <w:p w14:paraId="6056A262" w14:textId="5CD527F1" w:rsidR="004D7395" w:rsidRPr="00057099" w:rsidRDefault="004D7395" w:rsidP="00D62E73">
            <w:pPr>
              <w:spacing w:line="240" w:lineRule="exact"/>
            </w:pPr>
            <w:r w:rsidRPr="00057099">
              <w:t>volgens Bundel AV 2018 WT, hoofdstuk 2</w:t>
            </w:r>
          </w:p>
        </w:tc>
      </w:tr>
      <w:tr w:rsidR="004D7395" w:rsidRPr="00057099" w14:paraId="62912812" w14:textId="77777777" w:rsidTr="00D62E73">
        <w:trPr>
          <w:cantSplit/>
        </w:trPr>
        <w:tc>
          <w:tcPr>
            <w:tcW w:w="3227" w:type="dxa"/>
          </w:tcPr>
          <w:p w14:paraId="0574F0CD" w14:textId="77777777" w:rsidR="004D7395" w:rsidRPr="00057099" w:rsidRDefault="004D7395" w:rsidP="00D62E73">
            <w:pPr>
              <w:spacing w:line="240" w:lineRule="exact"/>
            </w:pPr>
            <w:r w:rsidRPr="00057099">
              <w:t>Materiaal ondersteuningsconstructies</w:t>
            </w:r>
          </w:p>
        </w:tc>
        <w:tc>
          <w:tcPr>
            <w:tcW w:w="567" w:type="dxa"/>
          </w:tcPr>
          <w:p w14:paraId="72468EC2" w14:textId="77777777" w:rsidR="004D7395" w:rsidRPr="00057099" w:rsidRDefault="004D7395" w:rsidP="00D62E73">
            <w:pPr>
              <w:spacing w:line="240" w:lineRule="exact"/>
              <w:jc w:val="right"/>
            </w:pPr>
          </w:p>
        </w:tc>
        <w:tc>
          <w:tcPr>
            <w:tcW w:w="284" w:type="dxa"/>
          </w:tcPr>
          <w:p w14:paraId="17DFA1B7" w14:textId="77777777" w:rsidR="004D7395" w:rsidRPr="00057099" w:rsidRDefault="004D7395" w:rsidP="00D62E73">
            <w:pPr>
              <w:spacing w:line="240" w:lineRule="exact"/>
            </w:pPr>
            <w:r w:rsidRPr="00057099">
              <w:t>:</w:t>
            </w:r>
          </w:p>
        </w:tc>
        <w:tc>
          <w:tcPr>
            <w:tcW w:w="4990" w:type="dxa"/>
          </w:tcPr>
          <w:p w14:paraId="794B990F" w14:textId="77777777" w:rsidR="004D7395" w:rsidRPr="00057099" w:rsidRDefault="004D7395" w:rsidP="00D62E73">
            <w:pPr>
              <w:spacing w:line="240" w:lineRule="exact"/>
            </w:pPr>
            <w:r w:rsidRPr="00057099">
              <w:t>roestvaststaal AISI 304, thermisch verzinkt staal</w:t>
            </w:r>
          </w:p>
          <w:p w14:paraId="643BBB66" w14:textId="77777777" w:rsidR="004D7395" w:rsidRPr="00057099" w:rsidRDefault="004D7395" w:rsidP="00D62E73">
            <w:pPr>
              <w:spacing w:line="240" w:lineRule="exact"/>
            </w:pPr>
          </w:p>
        </w:tc>
      </w:tr>
    </w:tbl>
    <w:p w14:paraId="7A9B865E" w14:textId="3B7EAE79" w:rsidR="004D7395" w:rsidRPr="00057099" w:rsidRDefault="004D7395" w:rsidP="004D7395">
      <w:pPr>
        <w:pStyle w:val="BodyText"/>
      </w:pPr>
    </w:p>
    <w:p w14:paraId="05F82836" w14:textId="77777777" w:rsidR="004D7395" w:rsidRPr="00057099" w:rsidRDefault="004D7395" w:rsidP="0074037F">
      <w:pPr>
        <w:pStyle w:val="BodyText"/>
      </w:pPr>
    </w:p>
    <w:p w14:paraId="0BBFAABD" w14:textId="77777777" w:rsidR="00E16C99" w:rsidRPr="00057099" w:rsidRDefault="00E16C99" w:rsidP="00E16C99"/>
    <w:p w14:paraId="5305DD6A" w14:textId="77777777" w:rsidR="00E16C99" w:rsidRPr="00057099" w:rsidRDefault="00E16C99" w:rsidP="00E16C99">
      <w:pPr>
        <w:pStyle w:val="Heading2"/>
      </w:pPr>
      <w:r w:rsidRPr="00057099">
        <w:lastRenderedPageBreak/>
        <w:tab/>
      </w:r>
      <w:bookmarkStart w:id="263" w:name="_Toc54965597"/>
      <w:r w:rsidRPr="00057099">
        <w:t>Conservering</w:t>
      </w:r>
      <w:bookmarkEnd w:id="263"/>
    </w:p>
    <w:p w14:paraId="230C13A9" w14:textId="77777777" w:rsidR="00E16C99" w:rsidRPr="00057099" w:rsidRDefault="00E16C99" w:rsidP="00E16C99">
      <w:r w:rsidRPr="00057099">
        <w:t>Alle genoemde stalen onderdelen conserveren zoals genoemd in de voorschriften.</w:t>
      </w:r>
    </w:p>
    <w:p w14:paraId="215B004E" w14:textId="77777777" w:rsidR="00E16C99" w:rsidRPr="00057099" w:rsidRDefault="00E16C99" w:rsidP="00E16C99"/>
    <w:p w14:paraId="3B2775DF" w14:textId="77777777" w:rsidR="00E16C99" w:rsidRPr="00057099" w:rsidRDefault="00E16C99" w:rsidP="00E16C99">
      <w:pPr>
        <w:pStyle w:val="Heading2"/>
      </w:pPr>
      <w:r w:rsidRPr="00057099">
        <w:tab/>
      </w:r>
      <w:bookmarkStart w:id="264" w:name="_Toc54965598"/>
      <w:r w:rsidRPr="00057099">
        <w:t>Keuringen en beproevingen</w:t>
      </w:r>
      <w:bookmarkEnd w:id="264"/>
    </w:p>
    <w:p w14:paraId="6AE4B68E" w14:textId="77777777" w:rsidR="002D0821" w:rsidRPr="00057099" w:rsidRDefault="002D0821" w:rsidP="002D0821">
      <w:r w:rsidRPr="00057099">
        <w:t>Naast de algemeen gebruikelijke keuringen en beproevingen, zoals genoemd in de algemene technische werken, dienen voor dit onderdeel door de aannemer de volgende beproevingen te worden uitgevoerd:</w:t>
      </w:r>
    </w:p>
    <w:p w14:paraId="34EC2AD6" w14:textId="77777777" w:rsidR="00E16C99" w:rsidRPr="00057099" w:rsidRDefault="00E16C99" w:rsidP="00E16C99"/>
    <w:p w14:paraId="63342FAD" w14:textId="77777777" w:rsidR="00E16C99" w:rsidRPr="00057099" w:rsidRDefault="00E16C99" w:rsidP="00E16C99">
      <w:r w:rsidRPr="00057099">
        <w:t>Voor de verzending naar de bouwplaats (FAT):</w:t>
      </w:r>
    </w:p>
    <w:p w14:paraId="6415FB2E" w14:textId="77777777"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geen</w:t>
      </w:r>
    </w:p>
    <w:p w14:paraId="3A51ECCD" w14:textId="77777777" w:rsidR="00E16C99" w:rsidRPr="00057099" w:rsidRDefault="00E16C99" w:rsidP="00E16C99"/>
    <w:p w14:paraId="73F64D2F" w14:textId="77777777" w:rsidR="00E16C99" w:rsidRPr="00057099" w:rsidRDefault="00E16C99" w:rsidP="00E16C99">
      <w:r w:rsidRPr="00057099">
        <w:t>Na de montage ten behoeve van de oplevering (SAT):</w:t>
      </w:r>
    </w:p>
    <w:p w14:paraId="4AFC06AD" w14:textId="77777777"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de luchtkanalen aan de perszijde van de ventilatoren te controleren op luchtdichtheid bij een proefdruk van max. 1500 Pa, lekverliezen mogen hierbij niet optreden;</w:t>
      </w:r>
    </w:p>
    <w:p w14:paraId="4198E567" w14:textId="77777777"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de bedrijfswaterleiding te controleren op dichtheid bij een proefdruk van 1 bar;</w:t>
      </w:r>
    </w:p>
    <w:p w14:paraId="21A56FFE" w14:textId="77777777" w:rsidR="00E16C99" w:rsidRPr="00057099" w:rsidRDefault="00E16C99" w:rsidP="00E16C99">
      <w:pPr>
        <w:pStyle w:val="Bullet1"/>
        <w:tabs>
          <w:tab w:val="clear" w:pos="1135"/>
          <w:tab w:val="num" w:pos="284"/>
        </w:tabs>
        <w:ind w:left="284"/>
        <w:rPr>
          <w:color w:val="00577E" w:themeColor="text1"/>
          <w:sz w:val="20"/>
          <w:lang w:val="nl-NL"/>
        </w:rPr>
      </w:pPr>
      <w:r w:rsidRPr="00057099">
        <w:rPr>
          <w:color w:val="00577E" w:themeColor="text1"/>
          <w:sz w:val="20"/>
          <w:lang w:val="nl-NL"/>
        </w:rPr>
        <w:t>debietmeting en inregelen van de afzuigpunten.</w:t>
      </w:r>
    </w:p>
    <w:p w14:paraId="10D8280B" w14:textId="0A9EA972" w:rsidR="00D155C1" w:rsidRPr="00057099" w:rsidRDefault="00D155C1">
      <w:r w:rsidRPr="00057099">
        <w:br w:type="page"/>
      </w:r>
    </w:p>
    <w:p w14:paraId="536A4520" w14:textId="7EFB3E00" w:rsidR="001A509E" w:rsidRPr="00057099" w:rsidRDefault="001A509E" w:rsidP="001A509E">
      <w:pPr>
        <w:pStyle w:val="Heading1"/>
      </w:pPr>
      <w:bookmarkStart w:id="265" w:name="_Toc54965599"/>
      <w:r w:rsidRPr="00057099">
        <w:lastRenderedPageBreak/>
        <w:t>Hydrofoorinstallatie / proceswatervoorziening</w:t>
      </w:r>
      <w:bookmarkEnd w:id="265"/>
      <w:r w:rsidRPr="00057099">
        <w:t xml:space="preserve"> </w:t>
      </w:r>
    </w:p>
    <w:p w14:paraId="7FA2CB2A" w14:textId="5FC7A655" w:rsidR="001A509E" w:rsidRPr="00057099" w:rsidRDefault="001A509E" w:rsidP="001A509E">
      <w:r w:rsidRPr="00057099">
        <w:t xml:space="preserve">Nieuw gerealiseerd </w:t>
      </w:r>
      <w:r w:rsidR="00DD38AE" w:rsidRPr="00057099">
        <w:t xml:space="preserve">dient te worden </w:t>
      </w:r>
      <w:r w:rsidRPr="00057099">
        <w:t>een proceswatervoorziening.</w:t>
      </w:r>
      <w:r w:rsidR="00DD38AE" w:rsidRPr="00057099">
        <w:t xml:space="preserve"> </w:t>
      </w:r>
      <w:r w:rsidRPr="00057099">
        <w:t>Voor het gebruik van drinkwater als proceswater moet het drinkwatertracé onderbroken worden om verontreinigingen in het leidingnet te voorkomen. In de proceswatervoorziening wordt het drinkwater gebroken en opgevoerd naar de verbruikers.</w:t>
      </w:r>
    </w:p>
    <w:p w14:paraId="350128AC" w14:textId="08822987" w:rsidR="00DD38AE" w:rsidRPr="00057099" w:rsidRDefault="00DD38AE" w:rsidP="001A509E"/>
    <w:p w14:paraId="351F1B4B" w14:textId="560A6735" w:rsidR="00DD38AE" w:rsidRPr="00057099" w:rsidRDefault="00DD38AE" w:rsidP="00DD38AE">
      <w:pPr>
        <w:pStyle w:val="BodyText"/>
      </w:pPr>
      <w:r w:rsidRPr="00057099">
        <w:t>De bestaande gebroken drinkwater installatie dient te worden vervangen door een nieuwe installatie welke is afgestemd op de nieuwe capaciteitsvraag. De installatie dient te worden opgesteld de pompenkelder en dient te worden aangesloten op de bestaande drinkwateraansluiting (41) komend vanuit het bedrijfsgebouw. De breektank dient boven maaiveld te worden opgesteld. De breektank opstellen op het bordes links van de toegangsdeur. Vanwege de extra belasting dient het bordes te worden afgesteund naar de vloer van de pompenkelder.</w:t>
      </w:r>
    </w:p>
    <w:p w14:paraId="27B71C47" w14:textId="67609548" w:rsidR="001A509E" w:rsidRPr="00057099" w:rsidRDefault="001A509E" w:rsidP="001A509E">
      <w:pPr>
        <w:pStyle w:val="Heading2"/>
      </w:pPr>
      <w:bookmarkStart w:id="266" w:name="_Toc54965600"/>
      <w:r w:rsidRPr="00057099">
        <w:t>Leveringsomvang</w:t>
      </w:r>
      <w:bookmarkEnd w:id="266"/>
    </w:p>
    <w:p w14:paraId="36C49148" w14:textId="77777777" w:rsidR="001A509E" w:rsidRPr="00057099" w:rsidRDefault="001A509E" w:rsidP="001A509E">
      <w:r w:rsidRPr="00057099">
        <w:t>De leveringsomvang bestaat uit:</w:t>
      </w:r>
    </w:p>
    <w:p w14:paraId="2E06478E"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een hydrofoorunit met:</w:t>
      </w:r>
    </w:p>
    <w:p w14:paraId="41F3E89B" w14:textId="77777777" w:rsidR="001A509E" w:rsidRPr="00057099" w:rsidRDefault="001A509E" w:rsidP="001A509E">
      <w:pPr>
        <w:pStyle w:val="Bullet2"/>
        <w:tabs>
          <w:tab w:val="clear" w:pos="709"/>
          <w:tab w:val="num" w:pos="567"/>
        </w:tabs>
        <w:ind w:left="567"/>
        <w:rPr>
          <w:color w:val="00577E" w:themeColor="text1"/>
          <w:sz w:val="20"/>
          <w:lang w:val="nl-NL"/>
        </w:rPr>
      </w:pPr>
      <w:r w:rsidRPr="00057099">
        <w:rPr>
          <w:color w:val="00577E" w:themeColor="text1"/>
          <w:sz w:val="20"/>
          <w:lang w:val="nl-NL"/>
        </w:rPr>
        <w:t>breektank;</w:t>
      </w:r>
    </w:p>
    <w:p w14:paraId="4F9D9FB7" w14:textId="77777777" w:rsidR="00DD38AE" w:rsidRPr="00057099" w:rsidRDefault="00DD38AE" w:rsidP="001A509E">
      <w:pPr>
        <w:pStyle w:val="Bullet2"/>
        <w:tabs>
          <w:tab w:val="clear" w:pos="709"/>
          <w:tab w:val="num" w:pos="567"/>
        </w:tabs>
        <w:ind w:left="567"/>
        <w:rPr>
          <w:color w:val="00577E" w:themeColor="text1"/>
          <w:sz w:val="20"/>
          <w:lang w:val="nl-NL"/>
        </w:rPr>
      </w:pPr>
      <w:r w:rsidRPr="00057099">
        <w:rPr>
          <w:color w:val="00577E" w:themeColor="text1"/>
          <w:sz w:val="20"/>
          <w:lang w:val="nl-NL"/>
        </w:rPr>
        <w:t xml:space="preserve">twee </w:t>
      </w:r>
      <w:r w:rsidR="001A509E" w:rsidRPr="00057099">
        <w:rPr>
          <w:color w:val="00577E" w:themeColor="text1"/>
          <w:sz w:val="20"/>
          <w:lang w:val="nl-NL"/>
        </w:rPr>
        <w:t>hydrofoorpompen met aandrijving;</w:t>
      </w:r>
    </w:p>
    <w:p w14:paraId="452F49DD" w14:textId="06F3BCC6" w:rsidR="001A509E" w:rsidRPr="00057099" w:rsidRDefault="001A509E" w:rsidP="001A509E">
      <w:pPr>
        <w:pStyle w:val="Bullet2"/>
        <w:tabs>
          <w:tab w:val="clear" w:pos="709"/>
          <w:tab w:val="num" w:pos="567"/>
        </w:tabs>
        <w:ind w:left="567"/>
        <w:rPr>
          <w:color w:val="00577E" w:themeColor="text1"/>
          <w:sz w:val="20"/>
          <w:lang w:val="nl-NL"/>
        </w:rPr>
      </w:pPr>
      <w:r w:rsidRPr="00057099">
        <w:rPr>
          <w:color w:val="00577E" w:themeColor="text1"/>
          <w:sz w:val="20"/>
          <w:lang w:val="nl-NL"/>
        </w:rPr>
        <w:t>het leidingwerk op de unit;</w:t>
      </w:r>
    </w:p>
    <w:p w14:paraId="42318F08" w14:textId="77777777" w:rsidR="001A509E" w:rsidRPr="00057099" w:rsidRDefault="001A509E" w:rsidP="001A509E">
      <w:pPr>
        <w:pStyle w:val="Bullet2"/>
        <w:tabs>
          <w:tab w:val="clear" w:pos="709"/>
          <w:tab w:val="num" w:pos="567"/>
        </w:tabs>
        <w:ind w:left="567"/>
        <w:rPr>
          <w:color w:val="00577E" w:themeColor="text1"/>
          <w:sz w:val="20"/>
          <w:lang w:val="nl-NL"/>
        </w:rPr>
      </w:pPr>
      <w:r w:rsidRPr="00057099">
        <w:rPr>
          <w:color w:val="00577E" w:themeColor="text1"/>
          <w:sz w:val="20"/>
          <w:lang w:val="nl-NL"/>
        </w:rPr>
        <w:t>schakelvat met pressostateen;</w:t>
      </w:r>
    </w:p>
    <w:p w14:paraId="02490764" w14:textId="77777777" w:rsidR="001A509E" w:rsidRPr="00057099" w:rsidRDefault="001A509E" w:rsidP="001A509E">
      <w:pPr>
        <w:pStyle w:val="Bullet2"/>
        <w:tabs>
          <w:tab w:val="clear" w:pos="709"/>
          <w:tab w:val="num" w:pos="567"/>
        </w:tabs>
        <w:ind w:left="567"/>
        <w:rPr>
          <w:color w:val="00577E" w:themeColor="text1"/>
          <w:sz w:val="20"/>
          <w:lang w:val="nl-NL"/>
        </w:rPr>
      </w:pPr>
      <w:r w:rsidRPr="00057099">
        <w:rPr>
          <w:color w:val="00577E" w:themeColor="text1"/>
          <w:sz w:val="20"/>
          <w:lang w:val="nl-NL"/>
        </w:rPr>
        <w:t>de elektrotechnische instalatie met schakelkast</w:t>
      </w:r>
    </w:p>
    <w:p w14:paraId="46AD46DE"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leidingwerk met appendages;</w:t>
      </w:r>
    </w:p>
    <w:p w14:paraId="00848DB1"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783C7E03" w14:textId="77777777" w:rsidR="001A509E" w:rsidRPr="00057099" w:rsidRDefault="001A509E" w:rsidP="001A509E"/>
    <w:p w14:paraId="43BB3A91" w14:textId="7F4BCFEE" w:rsidR="001A509E" w:rsidRPr="00057099" w:rsidRDefault="001A509E" w:rsidP="001A509E">
      <w:pPr>
        <w:pStyle w:val="Heading2"/>
      </w:pPr>
      <w:bookmarkStart w:id="267" w:name="_Toc54965601"/>
      <w:r w:rsidRPr="00057099">
        <w:t>Algemeen</w:t>
      </w:r>
      <w:bookmarkEnd w:id="267"/>
    </w:p>
    <w:tbl>
      <w:tblPr>
        <w:tblW w:w="9073" w:type="dxa"/>
        <w:tblLayout w:type="fixed"/>
        <w:tblLook w:val="01E0" w:firstRow="1" w:lastRow="1" w:firstColumn="1" w:lastColumn="1" w:noHBand="0" w:noVBand="0"/>
      </w:tblPr>
      <w:tblGrid>
        <w:gridCol w:w="2948"/>
        <w:gridCol w:w="851"/>
        <w:gridCol w:w="284"/>
        <w:gridCol w:w="4990"/>
      </w:tblGrid>
      <w:tr w:rsidR="001A509E" w:rsidRPr="00057099" w14:paraId="5900DFE3" w14:textId="77777777" w:rsidTr="001A509E">
        <w:tc>
          <w:tcPr>
            <w:tcW w:w="2948" w:type="dxa"/>
          </w:tcPr>
          <w:p w14:paraId="00C2AD43" w14:textId="77777777" w:rsidR="001A509E" w:rsidRPr="00057099" w:rsidRDefault="001A509E" w:rsidP="001A509E">
            <w:pPr>
              <w:spacing w:line="240" w:lineRule="exact"/>
            </w:pPr>
            <w:r w:rsidRPr="00057099">
              <w:t>P&amp;ID-nummer</w:t>
            </w:r>
          </w:p>
        </w:tc>
        <w:tc>
          <w:tcPr>
            <w:tcW w:w="851" w:type="dxa"/>
          </w:tcPr>
          <w:p w14:paraId="477D9BFC" w14:textId="77777777" w:rsidR="001A509E" w:rsidRPr="00057099" w:rsidRDefault="001A509E" w:rsidP="001A509E">
            <w:pPr>
              <w:spacing w:line="240" w:lineRule="exact"/>
            </w:pPr>
          </w:p>
        </w:tc>
        <w:tc>
          <w:tcPr>
            <w:tcW w:w="284" w:type="dxa"/>
          </w:tcPr>
          <w:p w14:paraId="38D5F8AD" w14:textId="77777777" w:rsidR="001A509E" w:rsidRPr="00057099" w:rsidRDefault="001A509E" w:rsidP="001A509E">
            <w:pPr>
              <w:spacing w:line="240" w:lineRule="exact"/>
            </w:pPr>
            <w:r w:rsidRPr="00057099">
              <w:t>:</w:t>
            </w:r>
          </w:p>
        </w:tc>
        <w:tc>
          <w:tcPr>
            <w:tcW w:w="4990" w:type="dxa"/>
          </w:tcPr>
          <w:p w14:paraId="03B1D9E5" w14:textId="3043A7AF" w:rsidR="001A509E" w:rsidRPr="00057099" w:rsidRDefault="00DD38AE" w:rsidP="001A509E">
            <w:pPr>
              <w:spacing w:line="240" w:lineRule="exact"/>
            </w:pPr>
            <w:r w:rsidRPr="00057099">
              <w:t>NW 3E -- 79</w:t>
            </w:r>
            <w:r w:rsidR="004E3C0F" w:rsidRPr="00057099">
              <w:t>1</w:t>
            </w:r>
          </w:p>
        </w:tc>
      </w:tr>
      <w:tr w:rsidR="001A509E" w:rsidRPr="00057099" w14:paraId="3960BD8C" w14:textId="77777777" w:rsidTr="001A509E">
        <w:tc>
          <w:tcPr>
            <w:tcW w:w="2948" w:type="dxa"/>
          </w:tcPr>
          <w:p w14:paraId="1199DC10" w14:textId="77777777" w:rsidR="001A509E" w:rsidRPr="00057099" w:rsidRDefault="001A509E" w:rsidP="001A509E">
            <w:pPr>
              <w:spacing w:line="240" w:lineRule="exact"/>
            </w:pPr>
            <w:r w:rsidRPr="00057099">
              <w:t>positienummer</w:t>
            </w:r>
          </w:p>
        </w:tc>
        <w:tc>
          <w:tcPr>
            <w:tcW w:w="851" w:type="dxa"/>
          </w:tcPr>
          <w:p w14:paraId="569C080F" w14:textId="77777777" w:rsidR="001A509E" w:rsidRPr="00057099" w:rsidRDefault="001A509E" w:rsidP="001A509E">
            <w:pPr>
              <w:spacing w:line="240" w:lineRule="exact"/>
            </w:pPr>
          </w:p>
        </w:tc>
        <w:tc>
          <w:tcPr>
            <w:tcW w:w="284" w:type="dxa"/>
          </w:tcPr>
          <w:p w14:paraId="3AEE14C5" w14:textId="77777777" w:rsidR="001A509E" w:rsidRPr="00057099" w:rsidRDefault="001A509E" w:rsidP="001A509E">
            <w:pPr>
              <w:spacing w:line="240" w:lineRule="exact"/>
            </w:pPr>
            <w:r w:rsidRPr="00057099">
              <w:t>:</w:t>
            </w:r>
          </w:p>
        </w:tc>
        <w:tc>
          <w:tcPr>
            <w:tcW w:w="4990" w:type="dxa"/>
          </w:tcPr>
          <w:p w14:paraId="5A9FA3EE" w14:textId="6BF02342" w:rsidR="001A509E" w:rsidRPr="00057099" w:rsidRDefault="001A509E" w:rsidP="001A509E">
            <w:pPr>
              <w:spacing w:line="240" w:lineRule="exact"/>
            </w:pPr>
            <w:r w:rsidRPr="00057099">
              <w:t>P</w:t>
            </w:r>
            <w:r w:rsidRPr="00057099">
              <w:noBreakHyphen/>
            </w:r>
            <w:r w:rsidR="00DD38AE" w:rsidRPr="00057099">
              <w:t xml:space="preserve">9180 </w:t>
            </w:r>
            <w:r w:rsidR="003E0969" w:rsidRPr="00057099">
              <w:t xml:space="preserve">/ </w:t>
            </w:r>
            <w:r w:rsidR="00DD38AE" w:rsidRPr="00057099">
              <w:t>P-9190</w:t>
            </w:r>
          </w:p>
        </w:tc>
      </w:tr>
      <w:tr w:rsidR="001A509E" w:rsidRPr="00057099" w14:paraId="5CCD7E39" w14:textId="77777777" w:rsidTr="001A509E">
        <w:tc>
          <w:tcPr>
            <w:tcW w:w="2948" w:type="dxa"/>
          </w:tcPr>
          <w:p w14:paraId="4F5486C4" w14:textId="77777777" w:rsidR="001A509E" w:rsidRPr="00057099" w:rsidRDefault="001A509E" w:rsidP="001A509E">
            <w:pPr>
              <w:spacing w:line="240" w:lineRule="exact"/>
            </w:pPr>
            <w:r w:rsidRPr="00057099">
              <w:t>opstelling</w:t>
            </w:r>
          </w:p>
        </w:tc>
        <w:tc>
          <w:tcPr>
            <w:tcW w:w="851" w:type="dxa"/>
          </w:tcPr>
          <w:p w14:paraId="78C2DE0C" w14:textId="77777777" w:rsidR="001A509E" w:rsidRPr="00057099" w:rsidRDefault="001A509E" w:rsidP="001A509E">
            <w:pPr>
              <w:spacing w:line="240" w:lineRule="exact"/>
            </w:pPr>
          </w:p>
        </w:tc>
        <w:tc>
          <w:tcPr>
            <w:tcW w:w="284" w:type="dxa"/>
          </w:tcPr>
          <w:p w14:paraId="66CD722F" w14:textId="77777777" w:rsidR="001A509E" w:rsidRPr="00057099" w:rsidRDefault="001A509E" w:rsidP="001A509E">
            <w:pPr>
              <w:spacing w:line="240" w:lineRule="exact"/>
            </w:pPr>
            <w:r w:rsidRPr="00057099">
              <w:t>:</w:t>
            </w:r>
          </w:p>
        </w:tc>
        <w:tc>
          <w:tcPr>
            <w:tcW w:w="4990" w:type="dxa"/>
          </w:tcPr>
          <w:p w14:paraId="72A270C7" w14:textId="368B9D18" w:rsidR="001A509E" w:rsidRPr="00057099" w:rsidRDefault="003E0969" w:rsidP="001A509E">
            <w:pPr>
              <w:spacing w:line="240" w:lineRule="exact"/>
            </w:pPr>
            <w:r w:rsidRPr="00057099">
              <w:t>in de pompenkelder</w:t>
            </w:r>
          </w:p>
        </w:tc>
      </w:tr>
      <w:tr w:rsidR="001A509E" w:rsidRPr="00057099" w14:paraId="1341D1A7" w14:textId="77777777" w:rsidTr="001A509E">
        <w:tc>
          <w:tcPr>
            <w:tcW w:w="2948" w:type="dxa"/>
          </w:tcPr>
          <w:p w14:paraId="52703B54" w14:textId="77777777" w:rsidR="001A509E" w:rsidRPr="00057099" w:rsidRDefault="001A509E" w:rsidP="001A509E">
            <w:pPr>
              <w:spacing w:line="240" w:lineRule="exact"/>
            </w:pPr>
            <w:r w:rsidRPr="00057099">
              <w:t>medium</w:t>
            </w:r>
          </w:p>
        </w:tc>
        <w:tc>
          <w:tcPr>
            <w:tcW w:w="851" w:type="dxa"/>
          </w:tcPr>
          <w:p w14:paraId="36A0F190" w14:textId="77777777" w:rsidR="001A509E" w:rsidRPr="00057099" w:rsidRDefault="001A509E" w:rsidP="001A509E">
            <w:pPr>
              <w:spacing w:line="240" w:lineRule="exact"/>
            </w:pPr>
          </w:p>
        </w:tc>
        <w:tc>
          <w:tcPr>
            <w:tcW w:w="284" w:type="dxa"/>
          </w:tcPr>
          <w:p w14:paraId="575FF84E" w14:textId="77777777" w:rsidR="001A509E" w:rsidRPr="00057099" w:rsidRDefault="001A509E" w:rsidP="001A509E">
            <w:pPr>
              <w:spacing w:line="240" w:lineRule="exact"/>
            </w:pPr>
            <w:r w:rsidRPr="00057099">
              <w:t>:</w:t>
            </w:r>
          </w:p>
        </w:tc>
        <w:tc>
          <w:tcPr>
            <w:tcW w:w="4990" w:type="dxa"/>
          </w:tcPr>
          <w:p w14:paraId="17C59DC2" w14:textId="3775C9DB" w:rsidR="001A509E" w:rsidRPr="00057099" w:rsidRDefault="001A509E" w:rsidP="001A509E">
            <w:pPr>
              <w:spacing w:line="240" w:lineRule="exact"/>
            </w:pPr>
            <w:r w:rsidRPr="00057099">
              <w:t xml:space="preserve">drinkwater </w:t>
            </w:r>
            <w:r w:rsidR="000F6395" w:rsidRPr="00057099">
              <w:t>, na de breektank wordt het medium</w:t>
            </w:r>
            <w:r w:rsidRPr="00057099">
              <w:t xml:space="preserve"> benoemd als proceswater</w:t>
            </w:r>
          </w:p>
        </w:tc>
      </w:tr>
    </w:tbl>
    <w:p w14:paraId="5F14B3A8" w14:textId="77777777" w:rsidR="001A509E" w:rsidRPr="00057099" w:rsidRDefault="001A509E" w:rsidP="001A509E"/>
    <w:p w14:paraId="383D1284" w14:textId="1A74E96E" w:rsidR="001A509E" w:rsidRPr="00057099" w:rsidRDefault="001A509E" w:rsidP="001A509E">
      <w:pPr>
        <w:pStyle w:val="Heading2"/>
      </w:pPr>
      <w:bookmarkStart w:id="268" w:name="_Toc54965602"/>
      <w:r w:rsidRPr="00057099">
        <w:t>Hoofdgegevens</w:t>
      </w:r>
      <w:bookmarkEnd w:id="268"/>
    </w:p>
    <w:tbl>
      <w:tblPr>
        <w:tblW w:w="8613" w:type="dxa"/>
        <w:tblLook w:val="01E0" w:firstRow="1" w:lastRow="1" w:firstColumn="1" w:lastColumn="1" w:noHBand="0" w:noVBand="0"/>
      </w:tblPr>
      <w:tblGrid>
        <w:gridCol w:w="2946"/>
        <w:gridCol w:w="851"/>
        <w:gridCol w:w="284"/>
        <w:gridCol w:w="4532"/>
      </w:tblGrid>
      <w:tr w:rsidR="001A509E" w:rsidRPr="00057099" w14:paraId="596D8465" w14:textId="77777777" w:rsidTr="001A509E">
        <w:tc>
          <w:tcPr>
            <w:tcW w:w="2943" w:type="dxa"/>
          </w:tcPr>
          <w:p w14:paraId="19FC2DAB" w14:textId="77777777" w:rsidR="001A509E" w:rsidRPr="00057099" w:rsidRDefault="001A509E" w:rsidP="001A509E">
            <w:pPr>
              <w:spacing w:line="240" w:lineRule="exact"/>
            </w:pPr>
            <w:r w:rsidRPr="00057099">
              <w:t>systeem</w:t>
            </w:r>
          </w:p>
        </w:tc>
        <w:tc>
          <w:tcPr>
            <w:tcW w:w="851" w:type="dxa"/>
          </w:tcPr>
          <w:p w14:paraId="7A70B92E" w14:textId="77777777" w:rsidR="001A509E" w:rsidRPr="00057099" w:rsidRDefault="001A509E" w:rsidP="001A509E">
            <w:pPr>
              <w:spacing w:line="240" w:lineRule="exact"/>
              <w:jc w:val="right"/>
            </w:pPr>
          </w:p>
        </w:tc>
        <w:tc>
          <w:tcPr>
            <w:tcW w:w="283" w:type="dxa"/>
          </w:tcPr>
          <w:p w14:paraId="517D2587" w14:textId="77777777" w:rsidR="001A509E" w:rsidRPr="00057099" w:rsidRDefault="001A509E" w:rsidP="001A509E">
            <w:pPr>
              <w:spacing w:line="240" w:lineRule="exact"/>
              <w:jc w:val="center"/>
            </w:pPr>
            <w:r w:rsidRPr="00057099">
              <w:t>:</w:t>
            </w:r>
          </w:p>
        </w:tc>
        <w:tc>
          <w:tcPr>
            <w:tcW w:w="4536" w:type="dxa"/>
          </w:tcPr>
          <w:p w14:paraId="491583C9" w14:textId="77777777" w:rsidR="001A509E" w:rsidRPr="00057099" w:rsidRDefault="001A509E" w:rsidP="001A509E">
            <w:pPr>
              <w:spacing w:line="240" w:lineRule="exact"/>
            </w:pPr>
            <w:r w:rsidRPr="00057099">
              <w:t>drukverhogingsinstallatie, compacte bouwwijze van de installatie onderdelen</w:t>
            </w:r>
          </w:p>
        </w:tc>
      </w:tr>
      <w:tr w:rsidR="001A509E" w:rsidRPr="00057099" w14:paraId="7BD9B6FD" w14:textId="77777777" w:rsidTr="001A509E">
        <w:tc>
          <w:tcPr>
            <w:tcW w:w="2943" w:type="dxa"/>
          </w:tcPr>
          <w:p w14:paraId="597CF061" w14:textId="77777777" w:rsidR="001A509E" w:rsidRPr="00057099" w:rsidRDefault="001A509E" w:rsidP="001A509E">
            <w:pPr>
              <w:spacing w:line="240" w:lineRule="exact"/>
            </w:pPr>
            <w:r w:rsidRPr="00057099">
              <w:t>fabrikaat</w:t>
            </w:r>
          </w:p>
        </w:tc>
        <w:tc>
          <w:tcPr>
            <w:tcW w:w="851" w:type="dxa"/>
          </w:tcPr>
          <w:p w14:paraId="291EA357" w14:textId="77777777" w:rsidR="001A509E" w:rsidRPr="00057099" w:rsidRDefault="001A509E" w:rsidP="001A509E">
            <w:pPr>
              <w:spacing w:line="240" w:lineRule="exact"/>
              <w:jc w:val="right"/>
            </w:pPr>
          </w:p>
        </w:tc>
        <w:tc>
          <w:tcPr>
            <w:tcW w:w="283" w:type="dxa"/>
          </w:tcPr>
          <w:p w14:paraId="176CFBE0" w14:textId="77777777" w:rsidR="001A509E" w:rsidRPr="00057099" w:rsidRDefault="001A509E" w:rsidP="001A509E">
            <w:pPr>
              <w:spacing w:line="240" w:lineRule="exact"/>
              <w:jc w:val="center"/>
            </w:pPr>
            <w:r w:rsidRPr="00057099">
              <w:t>:</w:t>
            </w:r>
          </w:p>
        </w:tc>
        <w:tc>
          <w:tcPr>
            <w:tcW w:w="4536" w:type="dxa"/>
          </w:tcPr>
          <w:p w14:paraId="4B078DDA" w14:textId="42A372E8" w:rsidR="001A509E" w:rsidRPr="00057099" w:rsidRDefault="001A509E" w:rsidP="001A509E">
            <w:pPr>
              <w:spacing w:line="240" w:lineRule="exact"/>
            </w:pPr>
            <w:r w:rsidRPr="00057099">
              <w:t>Duijvelaar of gelijkwaardig</w:t>
            </w:r>
          </w:p>
        </w:tc>
      </w:tr>
      <w:tr w:rsidR="001A509E" w:rsidRPr="00057099" w14:paraId="4B10EE22" w14:textId="77777777" w:rsidTr="001A509E">
        <w:tc>
          <w:tcPr>
            <w:tcW w:w="2943" w:type="dxa"/>
          </w:tcPr>
          <w:p w14:paraId="6A4DFD19" w14:textId="77777777" w:rsidR="001A509E" w:rsidRPr="00057099" w:rsidRDefault="001A509E" w:rsidP="001A509E">
            <w:pPr>
              <w:spacing w:line="240" w:lineRule="exact"/>
            </w:pPr>
            <w:r w:rsidRPr="00057099">
              <w:t>type</w:t>
            </w:r>
          </w:p>
        </w:tc>
        <w:tc>
          <w:tcPr>
            <w:tcW w:w="851" w:type="dxa"/>
          </w:tcPr>
          <w:p w14:paraId="4CF38538" w14:textId="77777777" w:rsidR="001A509E" w:rsidRPr="00057099" w:rsidRDefault="001A509E" w:rsidP="001A509E">
            <w:pPr>
              <w:spacing w:line="240" w:lineRule="exact"/>
              <w:jc w:val="right"/>
            </w:pPr>
          </w:p>
        </w:tc>
        <w:tc>
          <w:tcPr>
            <w:tcW w:w="283" w:type="dxa"/>
          </w:tcPr>
          <w:p w14:paraId="354A86B8" w14:textId="77777777" w:rsidR="001A509E" w:rsidRPr="00057099" w:rsidRDefault="001A509E" w:rsidP="001A509E">
            <w:pPr>
              <w:spacing w:line="240" w:lineRule="exact"/>
              <w:jc w:val="center"/>
            </w:pPr>
            <w:r w:rsidRPr="00057099">
              <w:t>:</w:t>
            </w:r>
          </w:p>
        </w:tc>
        <w:tc>
          <w:tcPr>
            <w:tcW w:w="4536" w:type="dxa"/>
          </w:tcPr>
          <w:p w14:paraId="071EFE5D" w14:textId="137C0979" w:rsidR="001A509E" w:rsidRPr="00057099" w:rsidRDefault="001A509E" w:rsidP="001A509E">
            <w:pPr>
              <w:spacing w:line="240" w:lineRule="exact"/>
            </w:pPr>
          </w:p>
        </w:tc>
      </w:tr>
      <w:tr w:rsidR="001A509E" w:rsidRPr="00057099" w14:paraId="37D218F4" w14:textId="77777777" w:rsidTr="001A509E">
        <w:tc>
          <w:tcPr>
            <w:tcW w:w="2943" w:type="dxa"/>
          </w:tcPr>
          <w:p w14:paraId="638C589B" w14:textId="77777777" w:rsidR="001A509E" w:rsidRPr="00057099" w:rsidRDefault="001A509E" w:rsidP="001A509E">
            <w:pPr>
              <w:spacing w:line="240" w:lineRule="exact"/>
            </w:pPr>
            <w:r w:rsidRPr="00057099">
              <w:t>aanvoerdebiet</w:t>
            </w:r>
          </w:p>
        </w:tc>
        <w:tc>
          <w:tcPr>
            <w:tcW w:w="851" w:type="dxa"/>
          </w:tcPr>
          <w:p w14:paraId="1A300C60" w14:textId="77777777" w:rsidR="001A509E" w:rsidRPr="00057099" w:rsidRDefault="001A509E" w:rsidP="001A509E">
            <w:pPr>
              <w:spacing w:line="240" w:lineRule="exact"/>
              <w:jc w:val="right"/>
            </w:pPr>
            <w:r w:rsidRPr="00057099">
              <w:t>m</w:t>
            </w:r>
            <w:r w:rsidRPr="00057099">
              <w:rPr>
                <w:vertAlign w:val="superscript"/>
              </w:rPr>
              <w:t>3</w:t>
            </w:r>
            <w:r w:rsidRPr="00057099">
              <w:t>/h</w:t>
            </w:r>
          </w:p>
        </w:tc>
        <w:tc>
          <w:tcPr>
            <w:tcW w:w="283" w:type="dxa"/>
          </w:tcPr>
          <w:p w14:paraId="40577F17" w14:textId="77777777" w:rsidR="001A509E" w:rsidRPr="00057099" w:rsidRDefault="001A509E" w:rsidP="001A509E">
            <w:pPr>
              <w:spacing w:line="240" w:lineRule="exact"/>
              <w:jc w:val="center"/>
            </w:pPr>
            <w:r w:rsidRPr="00057099">
              <w:t>:</w:t>
            </w:r>
          </w:p>
        </w:tc>
        <w:tc>
          <w:tcPr>
            <w:tcW w:w="4536" w:type="dxa"/>
          </w:tcPr>
          <w:p w14:paraId="77B36261" w14:textId="1F4A423F" w:rsidR="001A509E" w:rsidRPr="00057099" w:rsidRDefault="00DD38AE" w:rsidP="001A509E">
            <w:pPr>
              <w:spacing w:line="240" w:lineRule="exact"/>
            </w:pPr>
            <w:r w:rsidRPr="00057099">
              <w:t>6</w:t>
            </w:r>
          </w:p>
        </w:tc>
      </w:tr>
      <w:tr w:rsidR="001A509E" w:rsidRPr="00057099" w14:paraId="13700117" w14:textId="77777777" w:rsidTr="001A509E">
        <w:tc>
          <w:tcPr>
            <w:tcW w:w="2943" w:type="dxa"/>
          </w:tcPr>
          <w:p w14:paraId="121409E8" w14:textId="77777777" w:rsidR="001A509E" w:rsidRPr="00057099" w:rsidRDefault="001A509E" w:rsidP="001A509E">
            <w:pPr>
              <w:spacing w:line="240" w:lineRule="exact"/>
            </w:pPr>
            <w:r w:rsidRPr="00057099">
              <w:t>pompdebiet</w:t>
            </w:r>
          </w:p>
        </w:tc>
        <w:tc>
          <w:tcPr>
            <w:tcW w:w="851" w:type="dxa"/>
          </w:tcPr>
          <w:p w14:paraId="25CCC4C7" w14:textId="77777777" w:rsidR="001A509E" w:rsidRPr="00057099" w:rsidRDefault="001A509E" w:rsidP="001A509E">
            <w:pPr>
              <w:spacing w:line="240" w:lineRule="exact"/>
              <w:jc w:val="right"/>
            </w:pPr>
            <w:r w:rsidRPr="00057099">
              <w:t>m</w:t>
            </w:r>
            <w:r w:rsidRPr="00057099">
              <w:rPr>
                <w:vertAlign w:val="superscript"/>
              </w:rPr>
              <w:t>3</w:t>
            </w:r>
            <w:r w:rsidRPr="00057099">
              <w:t>/h</w:t>
            </w:r>
          </w:p>
        </w:tc>
        <w:tc>
          <w:tcPr>
            <w:tcW w:w="283" w:type="dxa"/>
          </w:tcPr>
          <w:p w14:paraId="3BA5C250" w14:textId="77777777" w:rsidR="001A509E" w:rsidRPr="00057099" w:rsidRDefault="001A509E" w:rsidP="001A509E">
            <w:pPr>
              <w:spacing w:line="240" w:lineRule="exact"/>
              <w:jc w:val="center"/>
            </w:pPr>
            <w:r w:rsidRPr="00057099">
              <w:t>:</w:t>
            </w:r>
          </w:p>
        </w:tc>
        <w:tc>
          <w:tcPr>
            <w:tcW w:w="4536" w:type="dxa"/>
          </w:tcPr>
          <w:p w14:paraId="611C3D7E" w14:textId="328C1E07" w:rsidR="001A509E" w:rsidRPr="00057099" w:rsidRDefault="000F6395" w:rsidP="001A509E">
            <w:pPr>
              <w:spacing w:line="240" w:lineRule="exact"/>
            </w:pPr>
            <w:r w:rsidRPr="00057099">
              <w:t>2,5 -</w:t>
            </w:r>
            <w:r w:rsidR="00DD38AE" w:rsidRPr="00057099">
              <w:t>6</w:t>
            </w:r>
          </w:p>
        </w:tc>
      </w:tr>
      <w:tr w:rsidR="001A509E" w:rsidRPr="00057099" w14:paraId="3F5736CD" w14:textId="77777777" w:rsidTr="001A509E">
        <w:tc>
          <w:tcPr>
            <w:tcW w:w="2943" w:type="dxa"/>
          </w:tcPr>
          <w:p w14:paraId="4AE67B90" w14:textId="77777777" w:rsidR="001A509E" w:rsidRPr="00057099" w:rsidRDefault="001A509E" w:rsidP="001A509E">
            <w:pPr>
              <w:spacing w:line="240" w:lineRule="exact"/>
            </w:pPr>
            <w:r w:rsidRPr="00057099">
              <w:t>statische opvoerhoogte</w:t>
            </w:r>
          </w:p>
        </w:tc>
        <w:tc>
          <w:tcPr>
            <w:tcW w:w="851" w:type="dxa"/>
          </w:tcPr>
          <w:p w14:paraId="071F2399" w14:textId="77777777" w:rsidR="001A509E" w:rsidRPr="00057099" w:rsidRDefault="001A509E" w:rsidP="001A509E">
            <w:pPr>
              <w:spacing w:line="240" w:lineRule="exact"/>
              <w:jc w:val="right"/>
            </w:pPr>
            <w:r w:rsidRPr="00057099">
              <w:t>kPa</w:t>
            </w:r>
          </w:p>
        </w:tc>
        <w:tc>
          <w:tcPr>
            <w:tcW w:w="283" w:type="dxa"/>
          </w:tcPr>
          <w:p w14:paraId="50A567B8" w14:textId="77777777" w:rsidR="001A509E" w:rsidRPr="00057099" w:rsidRDefault="001A509E" w:rsidP="001A509E">
            <w:pPr>
              <w:spacing w:line="240" w:lineRule="exact"/>
              <w:jc w:val="center"/>
            </w:pPr>
            <w:r w:rsidRPr="00057099">
              <w:t>:</w:t>
            </w:r>
          </w:p>
        </w:tc>
        <w:tc>
          <w:tcPr>
            <w:tcW w:w="4536" w:type="dxa"/>
          </w:tcPr>
          <w:p w14:paraId="7488CE17" w14:textId="3CCDAC5A" w:rsidR="001A509E" w:rsidRPr="00057099" w:rsidRDefault="005308B2" w:rsidP="001A509E">
            <w:pPr>
              <w:spacing w:line="240" w:lineRule="exact"/>
            </w:pPr>
            <w:r w:rsidRPr="00057099">
              <w:t>1</w:t>
            </w:r>
            <w:r w:rsidR="001A509E" w:rsidRPr="00057099">
              <w:t>00</w:t>
            </w:r>
          </w:p>
        </w:tc>
      </w:tr>
      <w:tr w:rsidR="001A509E" w:rsidRPr="00057099" w14:paraId="413AE34E" w14:textId="77777777" w:rsidTr="001A509E">
        <w:tc>
          <w:tcPr>
            <w:tcW w:w="2943" w:type="dxa"/>
          </w:tcPr>
          <w:p w14:paraId="0FDE266D" w14:textId="77777777" w:rsidR="001A509E" w:rsidRPr="00057099" w:rsidRDefault="001A509E" w:rsidP="001A509E">
            <w:pPr>
              <w:spacing w:line="240" w:lineRule="exact"/>
            </w:pPr>
            <w:r w:rsidRPr="00057099">
              <w:t>manometrische opvoerhoogte</w:t>
            </w:r>
          </w:p>
        </w:tc>
        <w:tc>
          <w:tcPr>
            <w:tcW w:w="851" w:type="dxa"/>
          </w:tcPr>
          <w:p w14:paraId="5874CFCE" w14:textId="77777777" w:rsidR="001A509E" w:rsidRPr="00057099" w:rsidRDefault="001A509E" w:rsidP="001A509E">
            <w:pPr>
              <w:spacing w:line="240" w:lineRule="exact"/>
              <w:jc w:val="right"/>
            </w:pPr>
            <w:r w:rsidRPr="00057099">
              <w:t>kPa</w:t>
            </w:r>
          </w:p>
        </w:tc>
        <w:tc>
          <w:tcPr>
            <w:tcW w:w="283" w:type="dxa"/>
          </w:tcPr>
          <w:p w14:paraId="1454F21F" w14:textId="77777777" w:rsidR="001A509E" w:rsidRPr="00057099" w:rsidRDefault="001A509E" w:rsidP="001A509E">
            <w:pPr>
              <w:spacing w:line="240" w:lineRule="exact"/>
              <w:jc w:val="center"/>
            </w:pPr>
            <w:r w:rsidRPr="00057099">
              <w:t>:</w:t>
            </w:r>
          </w:p>
        </w:tc>
        <w:tc>
          <w:tcPr>
            <w:tcW w:w="4536" w:type="dxa"/>
          </w:tcPr>
          <w:p w14:paraId="19D95266" w14:textId="09EBDB55" w:rsidR="001A509E" w:rsidRPr="00057099" w:rsidRDefault="00DD38AE" w:rsidP="001A509E">
            <w:pPr>
              <w:spacing w:line="240" w:lineRule="exact"/>
            </w:pPr>
            <w:r w:rsidRPr="00057099">
              <w:t>6</w:t>
            </w:r>
            <w:r w:rsidR="001A509E" w:rsidRPr="00057099">
              <w:t xml:space="preserve">00, bij </w:t>
            </w:r>
            <w:r w:rsidRPr="00057099">
              <w:t>6</w:t>
            </w:r>
            <w:r w:rsidR="001A509E" w:rsidRPr="00057099">
              <w:t xml:space="preserve"> m</w:t>
            </w:r>
            <w:r w:rsidR="001A509E" w:rsidRPr="00057099">
              <w:rPr>
                <w:vertAlign w:val="superscript"/>
              </w:rPr>
              <w:t>3</w:t>
            </w:r>
            <w:r w:rsidR="001A509E" w:rsidRPr="00057099">
              <w:t>/h</w:t>
            </w:r>
          </w:p>
        </w:tc>
      </w:tr>
      <w:tr w:rsidR="001A509E" w:rsidRPr="00057099" w14:paraId="7C65FD0E" w14:textId="77777777" w:rsidTr="001A509E">
        <w:tc>
          <w:tcPr>
            <w:tcW w:w="2943" w:type="dxa"/>
          </w:tcPr>
          <w:p w14:paraId="0B2EEF6C" w14:textId="77777777" w:rsidR="001A509E" w:rsidRPr="00057099" w:rsidRDefault="001A509E" w:rsidP="001A509E">
            <w:pPr>
              <w:spacing w:line="240" w:lineRule="exact"/>
            </w:pPr>
            <w:r w:rsidRPr="00057099">
              <w:t>bedrijfswijze</w:t>
            </w:r>
          </w:p>
        </w:tc>
        <w:tc>
          <w:tcPr>
            <w:tcW w:w="851" w:type="dxa"/>
          </w:tcPr>
          <w:p w14:paraId="22A3ABAC" w14:textId="77777777" w:rsidR="001A509E" w:rsidRPr="00057099" w:rsidRDefault="001A509E" w:rsidP="001A509E">
            <w:pPr>
              <w:spacing w:line="240" w:lineRule="exact"/>
              <w:jc w:val="right"/>
            </w:pPr>
          </w:p>
        </w:tc>
        <w:tc>
          <w:tcPr>
            <w:tcW w:w="283" w:type="dxa"/>
          </w:tcPr>
          <w:p w14:paraId="7BFDAA1E" w14:textId="77777777" w:rsidR="001A509E" w:rsidRPr="00057099" w:rsidRDefault="001A509E" w:rsidP="001A509E">
            <w:pPr>
              <w:spacing w:line="240" w:lineRule="exact"/>
              <w:jc w:val="center"/>
            </w:pPr>
            <w:r w:rsidRPr="00057099">
              <w:t>:</w:t>
            </w:r>
          </w:p>
        </w:tc>
        <w:tc>
          <w:tcPr>
            <w:tcW w:w="4536" w:type="dxa"/>
          </w:tcPr>
          <w:p w14:paraId="4D74296C" w14:textId="77777777" w:rsidR="001A509E" w:rsidRPr="00057099" w:rsidRDefault="001A509E" w:rsidP="001A509E">
            <w:pPr>
              <w:spacing w:line="240" w:lineRule="exact"/>
            </w:pPr>
            <w:r w:rsidRPr="00057099">
              <w:t>discontinu</w:t>
            </w:r>
          </w:p>
        </w:tc>
      </w:tr>
      <w:tr w:rsidR="001A509E" w:rsidRPr="00057099" w14:paraId="0B3CA02F" w14:textId="77777777" w:rsidTr="001A509E">
        <w:tc>
          <w:tcPr>
            <w:tcW w:w="2943" w:type="dxa"/>
          </w:tcPr>
          <w:p w14:paraId="6FAA06B5" w14:textId="77777777" w:rsidR="001A509E" w:rsidRPr="00057099" w:rsidRDefault="001A509E" w:rsidP="001A509E">
            <w:pPr>
              <w:spacing w:line="240" w:lineRule="exact"/>
            </w:pPr>
            <w:r w:rsidRPr="00057099">
              <w:t>eisen</w:t>
            </w:r>
          </w:p>
        </w:tc>
        <w:tc>
          <w:tcPr>
            <w:tcW w:w="851" w:type="dxa"/>
          </w:tcPr>
          <w:p w14:paraId="68D03B12" w14:textId="77777777" w:rsidR="001A509E" w:rsidRPr="00057099" w:rsidRDefault="001A509E" w:rsidP="001A509E">
            <w:pPr>
              <w:spacing w:line="240" w:lineRule="exact"/>
              <w:jc w:val="right"/>
            </w:pPr>
          </w:p>
        </w:tc>
        <w:tc>
          <w:tcPr>
            <w:tcW w:w="283" w:type="dxa"/>
          </w:tcPr>
          <w:p w14:paraId="17772258" w14:textId="77777777" w:rsidR="001A509E" w:rsidRPr="00057099" w:rsidRDefault="001A509E" w:rsidP="001A509E">
            <w:pPr>
              <w:spacing w:line="240" w:lineRule="exact"/>
              <w:jc w:val="center"/>
            </w:pPr>
            <w:r w:rsidRPr="00057099">
              <w:t>:</w:t>
            </w:r>
          </w:p>
        </w:tc>
        <w:tc>
          <w:tcPr>
            <w:tcW w:w="4536" w:type="dxa"/>
          </w:tcPr>
          <w:p w14:paraId="506D46A9" w14:textId="77777777" w:rsidR="001A509E" w:rsidRPr="00057099" w:rsidRDefault="001A509E" w:rsidP="001A509E">
            <w:pPr>
              <w:spacing w:line="240" w:lineRule="exact"/>
            </w:pPr>
            <w:r w:rsidRPr="00057099">
              <w:t xml:space="preserve">alle onderdelen moeten voldoen aan de algemene voorwaarden voor drinkwater installaties AVWI 1006 en de aanvullende eisen van het </w:t>
            </w:r>
            <w:proofErr w:type="spellStart"/>
            <w:r w:rsidRPr="00057099">
              <w:t>drinkwaterleverend</w:t>
            </w:r>
            <w:proofErr w:type="spellEnd"/>
            <w:r w:rsidRPr="00057099">
              <w:t xml:space="preserve"> bedrijf</w:t>
            </w:r>
          </w:p>
        </w:tc>
      </w:tr>
      <w:tr w:rsidR="001A509E" w:rsidRPr="00057099" w14:paraId="34647B4D" w14:textId="77777777" w:rsidTr="001A509E">
        <w:tc>
          <w:tcPr>
            <w:tcW w:w="2948" w:type="dxa"/>
          </w:tcPr>
          <w:p w14:paraId="2FD9D5EF" w14:textId="38287611" w:rsidR="001A509E" w:rsidRPr="00057099" w:rsidRDefault="001A509E" w:rsidP="001A509E">
            <w:r w:rsidRPr="00057099">
              <w:lastRenderedPageBreak/>
              <w:t xml:space="preserve">geluidbronsterkte </w:t>
            </w:r>
            <w:proofErr w:type="spellStart"/>
            <w:r w:rsidRPr="00057099">
              <w:t>Lwr</w:t>
            </w:r>
            <w:proofErr w:type="spellEnd"/>
            <w:r w:rsidRPr="00057099">
              <w:t xml:space="preserve"> van </w:t>
            </w:r>
            <w:r w:rsidR="00670859" w:rsidRPr="00057099">
              <w:t>installatie</w:t>
            </w:r>
          </w:p>
          <w:p w14:paraId="52F107C4" w14:textId="77777777" w:rsidR="001A509E" w:rsidRPr="00057099" w:rsidRDefault="001A509E" w:rsidP="001A509E">
            <w:pPr>
              <w:spacing w:line="240" w:lineRule="exact"/>
            </w:pPr>
          </w:p>
        </w:tc>
        <w:tc>
          <w:tcPr>
            <w:tcW w:w="851" w:type="dxa"/>
          </w:tcPr>
          <w:p w14:paraId="03C3D129" w14:textId="77777777" w:rsidR="001A509E" w:rsidRPr="00057099" w:rsidRDefault="001A509E" w:rsidP="001A509E">
            <w:pPr>
              <w:spacing w:line="240" w:lineRule="exact"/>
              <w:jc w:val="right"/>
            </w:pPr>
            <w:r w:rsidRPr="00057099">
              <w:t>dB(A)</w:t>
            </w:r>
          </w:p>
        </w:tc>
        <w:tc>
          <w:tcPr>
            <w:tcW w:w="284" w:type="dxa"/>
          </w:tcPr>
          <w:p w14:paraId="0A3BB50A" w14:textId="77777777" w:rsidR="001A509E" w:rsidRPr="00057099" w:rsidRDefault="001A509E" w:rsidP="001A509E">
            <w:pPr>
              <w:spacing w:line="240" w:lineRule="exact"/>
            </w:pPr>
            <w:r w:rsidRPr="00057099">
              <w:t>:</w:t>
            </w:r>
          </w:p>
        </w:tc>
        <w:tc>
          <w:tcPr>
            <w:tcW w:w="4530" w:type="dxa"/>
          </w:tcPr>
          <w:p w14:paraId="2F9CFB61" w14:textId="77777777" w:rsidR="001A509E" w:rsidRPr="00057099" w:rsidRDefault="001A509E" w:rsidP="001A509E">
            <w:pPr>
              <w:spacing w:line="240" w:lineRule="exact"/>
            </w:pPr>
            <w:r w:rsidRPr="00057099">
              <w:t>&lt; 70 in afgemonteerde situatie, gemeten en berekend volgens de handleiding “Meten en rekenen industrielawaai” van 1999.</w:t>
            </w:r>
          </w:p>
        </w:tc>
      </w:tr>
    </w:tbl>
    <w:p w14:paraId="25F243D1" w14:textId="122BE021" w:rsidR="001A509E" w:rsidRPr="00057099" w:rsidRDefault="001A509E" w:rsidP="001A509E">
      <w:pPr>
        <w:pStyle w:val="Heading2"/>
      </w:pPr>
      <w:bookmarkStart w:id="269" w:name="_Toc54965603"/>
      <w:r w:rsidRPr="00057099">
        <w:t>Breektank</w:t>
      </w:r>
      <w:bookmarkEnd w:id="269"/>
    </w:p>
    <w:tbl>
      <w:tblPr>
        <w:tblW w:w="0" w:type="auto"/>
        <w:tblLook w:val="01E0" w:firstRow="1" w:lastRow="1" w:firstColumn="1" w:lastColumn="1" w:noHBand="0" w:noVBand="0"/>
      </w:tblPr>
      <w:tblGrid>
        <w:gridCol w:w="2943"/>
        <w:gridCol w:w="851"/>
        <w:gridCol w:w="283"/>
        <w:gridCol w:w="4536"/>
      </w:tblGrid>
      <w:tr w:rsidR="001A509E" w:rsidRPr="00057099" w14:paraId="4AA6FC6C" w14:textId="77777777" w:rsidTr="001A509E">
        <w:tc>
          <w:tcPr>
            <w:tcW w:w="2943" w:type="dxa"/>
          </w:tcPr>
          <w:p w14:paraId="5A207859" w14:textId="77777777" w:rsidR="001A509E" w:rsidRPr="00057099" w:rsidRDefault="001A509E" w:rsidP="001A509E">
            <w:pPr>
              <w:spacing w:line="240" w:lineRule="exact"/>
            </w:pPr>
            <w:r w:rsidRPr="00057099">
              <w:t>inhoud</w:t>
            </w:r>
          </w:p>
        </w:tc>
        <w:tc>
          <w:tcPr>
            <w:tcW w:w="851" w:type="dxa"/>
          </w:tcPr>
          <w:p w14:paraId="2AB5DCDA" w14:textId="45CF04DD" w:rsidR="001A509E" w:rsidRPr="00057099" w:rsidRDefault="005308B2" w:rsidP="001A509E">
            <w:pPr>
              <w:spacing w:line="240" w:lineRule="exact"/>
              <w:jc w:val="right"/>
            </w:pPr>
            <w:r w:rsidRPr="00057099">
              <w:t>liter</w:t>
            </w:r>
          </w:p>
        </w:tc>
        <w:tc>
          <w:tcPr>
            <w:tcW w:w="283" w:type="dxa"/>
          </w:tcPr>
          <w:p w14:paraId="1DE66DF7" w14:textId="77777777" w:rsidR="001A509E" w:rsidRPr="00057099" w:rsidRDefault="001A509E" w:rsidP="001A509E">
            <w:pPr>
              <w:spacing w:line="240" w:lineRule="exact"/>
              <w:jc w:val="center"/>
            </w:pPr>
            <w:r w:rsidRPr="00057099">
              <w:t>:</w:t>
            </w:r>
          </w:p>
        </w:tc>
        <w:tc>
          <w:tcPr>
            <w:tcW w:w="4536" w:type="dxa"/>
          </w:tcPr>
          <w:p w14:paraId="2C155D3F" w14:textId="6DF64F58" w:rsidR="001A509E" w:rsidRPr="00057099" w:rsidRDefault="00DD38AE" w:rsidP="001A509E">
            <w:pPr>
              <w:spacing w:line="240" w:lineRule="exact"/>
            </w:pPr>
            <w:r w:rsidRPr="00057099">
              <w:t>500</w:t>
            </w:r>
            <w:r w:rsidR="0093592E" w:rsidRPr="00057099">
              <w:t xml:space="preserve"> (netto)</w:t>
            </w:r>
          </w:p>
        </w:tc>
      </w:tr>
      <w:tr w:rsidR="001A509E" w:rsidRPr="00057099" w14:paraId="5E290098" w14:textId="77777777" w:rsidTr="001A509E">
        <w:tc>
          <w:tcPr>
            <w:tcW w:w="2943" w:type="dxa"/>
          </w:tcPr>
          <w:p w14:paraId="032EA077" w14:textId="77777777" w:rsidR="001A509E" w:rsidRPr="00057099" w:rsidRDefault="001A509E" w:rsidP="001A509E">
            <w:pPr>
              <w:spacing w:line="240" w:lineRule="exact"/>
            </w:pPr>
            <w:r w:rsidRPr="00057099">
              <w:t>materiaal</w:t>
            </w:r>
          </w:p>
        </w:tc>
        <w:tc>
          <w:tcPr>
            <w:tcW w:w="851" w:type="dxa"/>
          </w:tcPr>
          <w:p w14:paraId="2ECEB7EB" w14:textId="77777777" w:rsidR="001A509E" w:rsidRPr="00057099" w:rsidRDefault="001A509E" w:rsidP="001A509E">
            <w:pPr>
              <w:spacing w:line="240" w:lineRule="exact"/>
              <w:jc w:val="right"/>
            </w:pPr>
          </w:p>
        </w:tc>
        <w:tc>
          <w:tcPr>
            <w:tcW w:w="283" w:type="dxa"/>
          </w:tcPr>
          <w:p w14:paraId="4B727F2D" w14:textId="77777777" w:rsidR="001A509E" w:rsidRPr="00057099" w:rsidRDefault="001A509E" w:rsidP="001A509E">
            <w:pPr>
              <w:spacing w:line="240" w:lineRule="exact"/>
              <w:jc w:val="center"/>
            </w:pPr>
            <w:r w:rsidRPr="00057099">
              <w:t>:</w:t>
            </w:r>
          </w:p>
        </w:tc>
        <w:tc>
          <w:tcPr>
            <w:tcW w:w="4536" w:type="dxa"/>
          </w:tcPr>
          <w:p w14:paraId="0285B2CC" w14:textId="77777777" w:rsidR="001A509E" w:rsidRPr="00057099" w:rsidRDefault="001A509E" w:rsidP="001A509E">
            <w:pPr>
              <w:spacing w:line="240" w:lineRule="exact"/>
            </w:pPr>
            <w:r w:rsidRPr="00057099">
              <w:t>roestvaststaal AISI 316 of glasvezel versterkt polyester</w:t>
            </w:r>
          </w:p>
        </w:tc>
      </w:tr>
      <w:tr w:rsidR="001A509E" w:rsidRPr="00057099" w14:paraId="2E5F2CA0" w14:textId="77777777" w:rsidTr="001A509E">
        <w:tc>
          <w:tcPr>
            <w:tcW w:w="2943" w:type="dxa"/>
          </w:tcPr>
          <w:p w14:paraId="6608A1CF" w14:textId="77777777" w:rsidR="001A509E" w:rsidRPr="00057099" w:rsidRDefault="001A509E" w:rsidP="001A509E">
            <w:pPr>
              <w:spacing w:line="240" w:lineRule="exact"/>
            </w:pPr>
            <w:r w:rsidRPr="00057099">
              <w:t>aansluitingen</w:t>
            </w:r>
          </w:p>
        </w:tc>
        <w:tc>
          <w:tcPr>
            <w:tcW w:w="851" w:type="dxa"/>
          </w:tcPr>
          <w:p w14:paraId="743463D4" w14:textId="77777777" w:rsidR="001A509E" w:rsidRPr="00057099" w:rsidRDefault="001A509E" w:rsidP="001A509E">
            <w:pPr>
              <w:spacing w:line="240" w:lineRule="exact"/>
              <w:jc w:val="right"/>
            </w:pPr>
          </w:p>
        </w:tc>
        <w:tc>
          <w:tcPr>
            <w:tcW w:w="283" w:type="dxa"/>
          </w:tcPr>
          <w:p w14:paraId="18E6AFDC" w14:textId="77777777" w:rsidR="001A509E" w:rsidRPr="00057099" w:rsidRDefault="001A509E" w:rsidP="001A509E">
            <w:pPr>
              <w:spacing w:line="240" w:lineRule="exact"/>
              <w:jc w:val="center"/>
            </w:pPr>
            <w:r w:rsidRPr="00057099">
              <w:t>:</w:t>
            </w:r>
          </w:p>
        </w:tc>
        <w:tc>
          <w:tcPr>
            <w:tcW w:w="4536" w:type="dxa"/>
          </w:tcPr>
          <w:p w14:paraId="64F53781"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ont- en  beluchting</w:t>
            </w:r>
          </w:p>
        </w:tc>
      </w:tr>
      <w:tr w:rsidR="001A509E" w:rsidRPr="00057099" w14:paraId="4204D1DE" w14:textId="77777777" w:rsidTr="001A509E">
        <w:tc>
          <w:tcPr>
            <w:tcW w:w="2943" w:type="dxa"/>
          </w:tcPr>
          <w:p w14:paraId="143FCB06" w14:textId="77777777" w:rsidR="001A509E" w:rsidRPr="00057099" w:rsidRDefault="001A509E" w:rsidP="001A509E">
            <w:pPr>
              <w:spacing w:line="240" w:lineRule="exact"/>
            </w:pPr>
          </w:p>
        </w:tc>
        <w:tc>
          <w:tcPr>
            <w:tcW w:w="851" w:type="dxa"/>
          </w:tcPr>
          <w:p w14:paraId="6E5C50EF" w14:textId="77777777" w:rsidR="001A509E" w:rsidRPr="00057099" w:rsidRDefault="001A509E" w:rsidP="001A509E">
            <w:pPr>
              <w:spacing w:line="240" w:lineRule="exact"/>
              <w:jc w:val="right"/>
            </w:pPr>
          </w:p>
        </w:tc>
        <w:tc>
          <w:tcPr>
            <w:tcW w:w="283" w:type="dxa"/>
          </w:tcPr>
          <w:p w14:paraId="6699E406" w14:textId="77777777" w:rsidR="001A509E" w:rsidRPr="00057099" w:rsidRDefault="001A509E" w:rsidP="001A509E">
            <w:pPr>
              <w:spacing w:line="240" w:lineRule="exact"/>
              <w:jc w:val="center"/>
            </w:pPr>
          </w:p>
        </w:tc>
        <w:tc>
          <w:tcPr>
            <w:tcW w:w="4536" w:type="dxa"/>
          </w:tcPr>
          <w:p w14:paraId="38CD961E"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aanvoerleiding met vlotterkraan</w:t>
            </w:r>
          </w:p>
        </w:tc>
      </w:tr>
      <w:tr w:rsidR="001A509E" w:rsidRPr="00057099" w14:paraId="19089136" w14:textId="77777777" w:rsidTr="001A509E">
        <w:tc>
          <w:tcPr>
            <w:tcW w:w="2943" w:type="dxa"/>
          </w:tcPr>
          <w:p w14:paraId="4DF40ABD" w14:textId="77777777" w:rsidR="001A509E" w:rsidRPr="00057099" w:rsidRDefault="001A509E" w:rsidP="001A509E">
            <w:pPr>
              <w:spacing w:line="240" w:lineRule="exact"/>
            </w:pPr>
          </w:p>
        </w:tc>
        <w:tc>
          <w:tcPr>
            <w:tcW w:w="851" w:type="dxa"/>
          </w:tcPr>
          <w:p w14:paraId="264CCD61" w14:textId="77777777" w:rsidR="001A509E" w:rsidRPr="00057099" w:rsidRDefault="001A509E" w:rsidP="001A509E">
            <w:pPr>
              <w:spacing w:line="240" w:lineRule="exact"/>
              <w:jc w:val="right"/>
            </w:pPr>
          </w:p>
        </w:tc>
        <w:tc>
          <w:tcPr>
            <w:tcW w:w="283" w:type="dxa"/>
          </w:tcPr>
          <w:p w14:paraId="6B6FB81C" w14:textId="77777777" w:rsidR="001A509E" w:rsidRPr="00057099" w:rsidRDefault="001A509E" w:rsidP="001A509E">
            <w:pPr>
              <w:spacing w:line="240" w:lineRule="exact"/>
              <w:jc w:val="center"/>
            </w:pPr>
          </w:p>
        </w:tc>
        <w:tc>
          <w:tcPr>
            <w:tcW w:w="4536" w:type="dxa"/>
          </w:tcPr>
          <w:p w14:paraId="37F6FB04"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zuigleidingpomp</w:t>
            </w:r>
          </w:p>
        </w:tc>
      </w:tr>
      <w:tr w:rsidR="001A509E" w:rsidRPr="00057099" w14:paraId="2EB61BA9" w14:textId="77777777" w:rsidTr="001A509E">
        <w:tc>
          <w:tcPr>
            <w:tcW w:w="2943" w:type="dxa"/>
          </w:tcPr>
          <w:p w14:paraId="78B78667" w14:textId="77777777" w:rsidR="001A509E" w:rsidRPr="00057099" w:rsidRDefault="001A509E" w:rsidP="001A509E">
            <w:pPr>
              <w:spacing w:line="240" w:lineRule="exact"/>
            </w:pPr>
          </w:p>
        </w:tc>
        <w:tc>
          <w:tcPr>
            <w:tcW w:w="851" w:type="dxa"/>
          </w:tcPr>
          <w:p w14:paraId="33AC09B1" w14:textId="77777777" w:rsidR="001A509E" w:rsidRPr="00057099" w:rsidRDefault="001A509E" w:rsidP="001A509E">
            <w:pPr>
              <w:spacing w:line="240" w:lineRule="exact"/>
              <w:jc w:val="right"/>
            </w:pPr>
          </w:p>
        </w:tc>
        <w:tc>
          <w:tcPr>
            <w:tcW w:w="283" w:type="dxa"/>
          </w:tcPr>
          <w:p w14:paraId="69FC90E8" w14:textId="77777777" w:rsidR="001A509E" w:rsidRPr="00057099" w:rsidRDefault="001A509E" w:rsidP="001A509E">
            <w:pPr>
              <w:spacing w:line="240" w:lineRule="exact"/>
              <w:jc w:val="center"/>
            </w:pPr>
          </w:p>
        </w:tc>
        <w:tc>
          <w:tcPr>
            <w:tcW w:w="4536" w:type="dxa"/>
          </w:tcPr>
          <w:p w14:paraId="19500AAC"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 overloop en aftap</w:t>
            </w:r>
          </w:p>
        </w:tc>
      </w:tr>
    </w:tbl>
    <w:p w14:paraId="66E57775" w14:textId="38420A2F" w:rsidR="001A509E" w:rsidRPr="00057099" w:rsidRDefault="001A509E" w:rsidP="001A509E">
      <w:pPr>
        <w:pStyle w:val="Heading2"/>
      </w:pPr>
      <w:bookmarkStart w:id="270" w:name="_Toc54965604"/>
      <w:r w:rsidRPr="00057099">
        <w:t>Pomp</w:t>
      </w:r>
      <w:bookmarkEnd w:id="270"/>
    </w:p>
    <w:tbl>
      <w:tblPr>
        <w:tblW w:w="0" w:type="auto"/>
        <w:tblLook w:val="01E0" w:firstRow="1" w:lastRow="1" w:firstColumn="1" w:lastColumn="1" w:noHBand="0" w:noVBand="0"/>
      </w:tblPr>
      <w:tblGrid>
        <w:gridCol w:w="2943"/>
        <w:gridCol w:w="851"/>
        <w:gridCol w:w="283"/>
        <w:gridCol w:w="4536"/>
      </w:tblGrid>
      <w:tr w:rsidR="001A509E" w:rsidRPr="00057099" w14:paraId="16486EA3" w14:textId="77777777" w:rsidTr="001A509E">
        <w:tc>
          <w:tcPr>
            <w:tcW w:w="2943" w:type="dxa"/>
          </w:tcPr>
          <w:p w14:paraId="0C24B699" w14:textId="77777777" w:rsidR="001A509E" w:rsidRPr="00057099" w:rsidRDefault="001A509E" w:rsidP="001A509E">
            <w:pPr>
              <w:spacing w:line="240" w:lineRule="exact"/>
            </w:pPr>
            <w:r w:rsidRPr="00057099">
              <w:t>systeem</w:t>
            </w:r>
          </w:p>
        </w:tc>
        <w:tc>
          <w:tcPr>
            <w:tcW w:w="851" w:type="dxa"/>
          </w:tcPr>
          <w:p w14:paraId="777DBF0E" w14:textId="77777777" w:rsidR="001A509E" w:rsidRPr="00057099" w:rsidRDefault="001A509E" w:rsidP="001A509E">
            <w:pPr>
              <w:spacing w:line="240" w:lineRule="exact"/>
              <w:jc w:val="right"/>
            </w:pPr>
          </w:p>
        </w:tc>
        <w:tc>
          <w:tcPr>
            <w:tcW w:w="283" w:type="dxa"/>
          </w:tcPr>
          <w:p w14:paraId="2E17741F" w14:textId="77777777" w:rsidR="001A509E" w:rsidRPr="00057099" w:rsidRDefault="001A509E" w:rsidP="001A509E">
            <w:pPr>
              <w:spacing w:line="240" w:lineRule="exact"/>
              <w:jc w:val="center"/>
            </w:pPr>
            <w:r w:rsidRPr="00057099">
              <w:t>:</w:t>
            </w:r>
          </w:p>
        </w:tc>
        <w:tc>
          <w:tcPr>
            <w:tcW w:w="4536" w:type="dxa"/>
          </w:tcPr>
          <w:p w14:paraId="54CEA2CD" w14:textId="77777777" w:rsidR="001A509E" w:rsidRPr="00057099" w:rsidRDefault="001A509E" w:rsidP="001A509E">
            <w:pPr>
              <w:spacing w:line="240" w:lineRule="exact"/>
            </w:pPr>
            <w:proofErr w:type="spellStart"/>
            <w:r w:rsidRPr="00057099">
              <w:t>meertraps</w:t>
            </w:r>
            <w:proofErr w:type="spellEnd"/>
            <w:r w:rsidRPr="00057099">
              <w:t xml:space="preserve"> centrifugaalpomp</w:t>
            </w:r>
          </w:p>
        </w:tc>
      </w:tr>
      <w:tr w:rsidR="001A509E" w:rsidRPr="00057099" w14:paraId="60B5152A" w14:textId="77777777" w:rsidTr="001A509E">
        <w:tc>
          <w:tcPr>
            <w:tcW w:w="2943" w:type="dxa"/>
          </w:tcPr>
          <w:p w14:paraId="73C926B9" w14:textId="77777777" w:rsidR="001A509E" w:rsidRPr="00057099" w:rsidRDefault="001A509E" w:rsidP="001A509E">
            <w:pPr>
              <w:spacing w:line="240" w:lineRule="exact"/>
            </w:pPr>
            <w:r w:rsidRPr="00057099">
              <w:t>fabrikaat</w:t>
            </w:r>
          </w:p>
        </w:tc>
        <w:tc>
          <w:tcPr>
            <w:tcW w:w="851" w:type="dxa"/>
          </w:tcPr>
          <w:p w14:paraId="06DF7A4D" w14:textId="77777777" w:rsidR="001A509E" w:rsidRPr="00057099" w:rsidRDefault="001A509E" w:rsidP="001A509E">
            <w:pPr>
              <w:spacing w:line="240" w:lineRule="exact"/>
              <w:jc w:val="right"/>
            </w:pPr>
          </w:p>
        </w:tc>
        <w:tc>
          <w:tcPr>
            <w:tcW w:w="283" w:type="dxa"/>
          </w:tcPr>
          <w:p w14:paraId="46638F73" w14:textId="77777777" w:rsidR="001A509E" w:rsidRPr="00057099" w:rsidRDefault="001A509E" w:rsidP="001A509E">
            <w:pPr>
              <w:spacing w:line="240" w:lineRule="exact"/>
              <w:jc w:val="center"/>
            </w:pPr>
            <w:r w:rsidRPr="00057099">
              <w:t>:</w:t>
            </w:r>
          </w:p>
        </w:tc>
        <w:tc>
          <w:tcPr>
            <w:tcW w:w="4536" w:type="dxa"/>
          </w:tcPr>
          <w:p w14:paraId="74830072" w14:textId="43B26EDE" w:rsidR="001A509E" w:rsidRPr="00057099" w:rsidRDefault="001A509E" w:rsidP="001A509E">
            <w:pPr>
              <w:spacing w:line="240" w:lineRule="exact"/>
            </w:pPr>
          </w:p>
        </w:tc>
      </w:tr>
      <w:tr w:rsidR="001A509E" w:rsidRPr="00057099" w14:paraId="04804636" w14:textId="77777777" w:rsidTr="001A509E">
        <w:tc>
          <w:tcPr>
            <w:tcW w:w="2943" w:type="dxa"/>
          </w:tcPr>
          <w:p w14:paraId="1DF9E0EC" w14:textId="77777777" w:rsidR="001A509E" w:rsidRPr="00057099" w:rsidRDefault="001A509E" w:rsidP="001A509E">
            <w:pPr>
              <w:spacing w:line="240" w:lineRule="exact"/>
            </w:pPr>
            <w:r w:rsidRPr="00057099">
              <w:t>type</w:t>
            </w:r>
          </w:p>
        </w:tc>
        <w:tc>
          <w:tcPr>
            <w:tcW w:w="851" w:type="dxa"/>
          </w:tcPr>
          <w:p w14:paraId="16369075" w14:textId="77777777" w:rsidR="001A509E" w:rsidRPr="00057099" w:rsidRDefault="001A509E" w:rsidP="001A509E">
            <w:pPr>
              <w:spacing w:line="240" w:lineRule="exact"/>
              <w:jc w:val="right"/>
            </w:pPr>
          </w:p>
        </w:tc>
        <w:tc>
          <w:tcPr>
            <w:tcW w:w="283" w:type="dxa"/>
          </w:tcPr>
          <w:p w14:paraId="4650A05C" w14:textId="77777777" w:rsidR="001A509E" w:rsidRPr="00057099" w:rsidRDefault="001A509E" w:rsidP="001A509E">
            <w:pPr>
              <w:spacing w:line="240" w:lineRule="exact"/>
              <w:jc w:val="center"/>
            </w:pPr>
            <w:r w:rsidRPr="00057099">
              <w:t>:</w:t>
            </w:r>
          </w:p>
        </w:tc>
        <w:tc>
          <w:tcPr>
            <w:tcW w:w="4536" w:type="dxa"/>
          </w:tcPr>
          <w:p w14:paraId="1E24CAAE" w14:textId="77777777" w:rsidR="001A509E" w:rsidRPr="00057099" w:rsidRDefault="001A509E" w:rsidP="001A509E">
            <w:pPr>
              <w:spacing w:line="240" w:lineRule="exact"/>
            </w:pPr>
          </w:p>
        </w:tc>
      </w:tr>
      <w:tr w:rsidR="001A509E" w:rsidRPr="00057099" w14:paraId="6AE5E777" w14:textId="77777777" w:rsidTr="001A509E">
        <w:tc>
          <w:tcPr>
            <w:tcW w:w="2943" w:type="dxa"/>
          </w:tcPr>
          <w:p w14:paraId="481246A8" w14:textId="77777777" w:rsidR="001A509E" w:rsidRPr="00057099" w:rsidRDefault="001A509E" w:rsidP="001A509E">
            <w:pPr>
              <w:spacing w:line="240" w:lineRule="exact"/>
            </w:pPr>
            <w:r w:rsidRPr="00057099">
              <w:t>materialen</w:t>
            </w:r>
          </w:p>
        </w:tc>
        <w:tc>
          <w:tcPr>
            <w:tcW w:w="851" w:type="dxa"/>
          </w:tcPr>
          <w:p w14:paraId="002D67FD" w14:textId="77777777" w:rsidR="001A509E" w:rsidRPr="00057099" w:rsidRDefault="001A509E" w:rsidP="001A509E">
            <w:pPr>
              <w:spacing w:line="240" w:lineRule="exact"/>
              <w:jc w:val="right"/>
            </w:pPr>
          </w:p>
        </w:tc>
        <w:tc>
          <w:tcPr>
            <w:tcW w:w="283" w:type="dxa"/>
          </w:tcPr>
          <w:p w14:paraId="68FAF6ED" w14:textId="77777777" w:rsidR="001A509E" w:rsidRPr="00057099" w:rsidRDefault="001A509E" w:rsidP="001A509E">
            <w:pPr>
              <w:spacing w:line="240" w:lineRule="exact"/>
              <w:jc w:val="center"/>
            </w:pPr>
          </w:p>
        </w:tc>
        <w:tc>
          <w:tcPr>
            <w:tcW w:w="4536" w:type="dxa"/>
          </w:tcPr>
          <w:p w14:paraId="7EDFCDC4" w14:textId="77777777" w:rsidR="001A509E" w:rsidRPr="00057099" w:rsidRDefault="001A509E" w:rsidP="001A509E">
            <w:pPr>
              <w:spacing w:line="240" w:lineRule="exact"/>
            </w:pPr>
          </w:p>
        </w:tc>
      </w:tr>
      <w:tr w:rsidR="001A509E" w:rsidRPr="00057099" w14:paraId="795885AE" w14:textId="77777777" w:rsidTr="001A509E">
        <w:tc>
          <w:tcPr>
            <w:tcW w:w="2943" w:type="dxa"/>
          </w:tcPr>
          <w:p w14:paraId="10EDA576"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pomphuis </w:t>
            </w:r>
          </w:p>
        </w:tc>
        <w:tc>
          <w:tcPr>
            <w:tcW w:w="851" w:type="dxa"/>
          </w:tcPr>
          <w:p w14:paraId="07F162A2" w14:textId="77777777" w:rsidR="001A509E" w:rsidRPr="00057099" w:rsidRDefault="001A509E" w:rsidP="001A509E">
            <w:pPr>
              <w:spacing w:line="240" w:lineRule="exact"/>
              <w:jc w:val="right"/>
            </w:pPr>
          </w:p>
        </w:tc>
        <w:tc>
          <w:tcPr>
            <w:tcW w:w="283" w:type="dxa"/>
          </w:tcPr>
          <w:p w14:paraId="52618E42" w14:textId="77777777" w:rsidR="001A509E" w:rsidRPr="00057099" w:rsidRDefault="001A509E" w:rsidP="001A509E">
            <w:pPr>
              <w:spacing w:line="240" w:lineRule="exact"/>
              <w:jc w:val="center"/>
            </w:pPr>
            <w:r w:rsidRPr="00057099">
              <w:t>:</w:t>
            </w:r>
          </w:p>
        </w:tc>
        <w:tc>
          <w:tcPr>
            <w:tcW w:w="4536" w:type="dxa"/>
          </w:tcPr>
          <w:p w14:paraId="039B56AB" w14:textId="77777777" w:rsidR="001A509E" w:rsidRPr="00057099" w:rsidRDefault="001A509E" w:rsidP="001A509E">
            <w:pPr>
              <w:spacing w:line="240" w:lineRule="exact"/>
            </w:pPr>
            <w:r w:rsidRPr="00057099">
              <w:t>gietijzer / roestvaststaal</w:t>
            </w:r>
          </w:p>
        </w:tc>
      </w:tr>
      <w:tr w:rsidR="001A509E" w:rsidRPr="00057099" w14:paraId="1A0DDDBB" w14:textId="77777777" w:rsidTr="001A509E">
        <w:tc>
          <w:tcPr>
            <w:tcW w:w="2943" w:type="dxa"/>
          </w:tcPr>
          <w:p w14:paraId="540D60D1"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waaier</w:t>
            </w:r>
          </w:p>
        </w:tc>
        <w:tc>
          <w:tcPr>
            <w:tcW w:w="851" w:type="dxa"/>
          </w:tcPr>
          <w:p w14:paraId="20480E77" w14:textId="77777777" w:rsidR="001A509E" w:rsidRPr="00057099" w:rsidRDefault="001A509E" w:rsidP="001A509E">
            <w:pPr>
              <w:spacing w:line="240" w:lineRule="exact"/>
              <w:jc w:val="right"/>
            </w:pPr>
          </w:p>
        </w:tc>
        <w:tc>
          <w:tcPr>
            <w:tcW w:w="283" w:type="dxa"/>
          </w:tcPr>
          <w:p w14:paraId="075FAB39" w14:textId="77777777" w:rsidR="001A509E" w:rsidRPr="00057099" w:rsidRDefault="001A509E" w:rsidP="001A509E">
            <w:pPr>
              <w:spacing w:line="240" w:lineRule="exact"/>
              <w:jc w:val="center"/>
            </w:pPr>
            <w:r w:rsidRPr="00057099">
              <w:t>:</w:t>
            </w:r>
          </w:p>
        </w:tc>
        <w:tc>
          <w:tcPr>
            <w:tcW w:w="4536" w:type="dxa"/>
          </w:tcPr>
          <w:p w14:paraId="7C3861D3" w14:textId="77777777" w:rsidR="001A509E" w:rsidRPr="00057099" w:rsidRDefault="001A509E" w:rsidP="001A509E">
            <w:pPr>
              <w:spacing w:line="240" w:lineRule="exact"/>
            </w:pPr>
            <w:r w:rsidRPr="00057099">
              <w:t>roestvaststaal/brons</w:t>
            </w:r>
          </w:p>
        </w:tc>
      </w:tr>
      <w:tr w:rsidR="001A509E" w:rsidRPr="00057099" w14:paraId="457BDB69" w14:textId="77777777" w:rsidTr="001A509E">
        <w:tc>
          <w:tcPr>
            <w:tcW w:w="2943" w:type="dxa"/>
          </w:tcPr>
          <w:p w14:paraId="21000F00" w14:textId="77777777" w:rsidR="001A509E" w:rsidRPr="00057099" w:rsidRDefault="001A509E" w:rsidP="001A509E">
            <w:pPr>
              <w:spacing w:line="240" w:lineRule="exact"/>
            </w:pPr>
            <w:r w:rsidRPr="00057099">
              <w:t>uitvoering</w:t>
            </w:r>
          </w:p>
        </w:tc>
        <w:tc>
          <w:tcPr>
            <w:tcW w:w="851" w:type="dxa"/>
          </w:tcPr>
          <w:p w14:paraId="1A4C3218" w14:textId="77777777" w:rsidR="001A509E" w:rsidRPr="00057099" w:rsidRDefault="001A509E" w:rsidP="001A509E">
            <w:pPr>
              <w:spacing w:line="240" w:lineRule="exact"/>
              <w:jc w:val="right"/>
            </w:pPr>
          </w:p>
        </w:tc>
        <w:tc>
          <w:tcPr>
            <w:tcW w:w="283" w:type="dxa"/>
          </w:tcPr>
          <w:p w14:paraId="782A73F2" w14:textId="77777777" w:rsidR="001A509E" w:rsidRPr="00057099" w:rsidRDefault="001A509E" w:rsidP="001A509E">
            <w:pPr>
              <w:spacing w:line="240" w:lineRule="exact"/>
              <w:jc w:val="center"/>
            </w:pPr>
            <w:r w:rsidRPr="00057099">
              <w:t>:</w:t>
            </w:r>
          </w:p>
        </w:tc>
        <w:tc>
          <w:tcPr>
            <w:tcW w:w="4536" w:type="dxa"/>
          </w:tcPr>
          <w:p w14:paraId="0FAEF1B8" w14:textId="77777777" w:rsidR="001A509E" w:rsidRPr="00057099" w:rsidRDefault="001A509E" w:rsidP="001A509E">
            <w:pPr>
              <w:spacing w:line="240" w:lineRule="exact"/>
            </w:pPr>
            <w:r w:rsidRPr="00057099">
              <w:t>standaard leverancier</w:t>
            </w:r>
          </w:p>
        </w:tc>
      </w:tr>
      <w:tr w:rsidR="001A509E" w:rsidRPr="00057099" w14:paraId="1F0F09D1" w14:textId="77777777" w:rsidTr="001A509E">
        <w:tc>
          <w:tcPr>
            <w:tcW w:w="2943" w:type="dxa"/>
          </w:tcPr>
          <w:p w14:paraId="3B9D347F" w14:textId="77777777" w:rsidR="001A509E" w:rsidRPr="00057099" w:rsidRDefault="001A509E" w:rsidP="001A509E">
            <w:pPr>
              <w:spacing w:line="240" w:lineRule="exact"/>
            </w:pPr>
            <w:r w:rsidRPr="00057099">
              <w:t>conservering</w:t>
            </w:r>
          </w:p>
        </w:tc>
        <w:tc>
          <w:tcPr>
            <w:tcW w:w="851" w:type="dxa"/>
          </w:tcPr>
          <w:p w14:paraId="18F3AE73" w14:textId="77777777" w:rsidR="001A509E" w:rsidRPr="00057099" w:rsidRDefault="001A509E" w:rsidP="001A509E">
            <w:pPr>
              <w:spacing w:line="240" w:lineRule="exact"/>
              <w:jc w:val="right"/>
            </w:pPr>
          </w:p>
        </w:tc>
        <w:tc>
          <w:tcPr>
            <w:tcW w:w="283" w:type="dxa"/>
          </w:tcPr>
          <w:p w14:paraId="57784219" w14:textId="77777777" w:rsidR="001A509E" w:rsidRPr="00057099" w:rsidRDefault="001A509E" w:rsidP="001A509E">
            <w:pPr>
              <w:spacing w:line="240" w:lineRule="exact"/>
              <w:jc w:val="center"/>
            </w:pPr>
            <w:r w:rsidRPr="00057099">
              <w:t>:</w:t>
            </w:r>
          </w:p>
        </w:tc>
        <w:tc>
          <w:tcPr>
            <w:tcW w:w="4536" w:type="dxa"/>
          </w:tcPr>
          <w:p w14:paraId="3B8CAE7F" w14:textId="2BD165C6" w:rsidR="001A509E" w:rsidRPr="00057099" w:rsidRDefault="001A509E" w:rsidP="001A509E">
            <w:pPr>
              <w:spacing w:line="240" w:lineRule="exact"/>
            </w:pPr>
            <w:r w:rsidRPr="00057099">
              <w:t xml:space="preserve">standaard leverancier, en in kleur af te schilderen </w:t>
            </w:r>
          </w:p>
        </w:tc>
      </w:tr>
    </w:tbl>
    <w:p w14:paraId="1EF85BF0" w14:textId="77777777" w:rsidR="001A509E" w:rsidRPr="00057099" w:rsidRDefault="001A509E" w:rsidP="001A509E">
      <w:pPr>
        <w:rPr>
          <w:b/>
        </w:rPr>
      </w:pPr>
    </w:p>
    <w:p w14:paraId="38EBC4D4" w14:textId="588D8FC1" w:rsidR="001A509E" w:rsidRPr="00057099" w:rsidRDefault="001A509E" w:rsidP="006028B5">
      <w:pPr>
        <w:pStyle w:val="Heading3"/>
      </w:pPr>
      <w:r w:rsidRPr="00057099">
        <w:t>Aandrijving</w:t>
      </w:r>
    </w:p>
    <w:tbl>
      <w:tblPr>
        <w:tblW w:w="0" w:type="auto"/>
        <w:tblLook w:val="01E0" w:firstRow="1" w:lastRow="1" w:firstColumn="1" w:lastColumn="1" w:noHBand="0" w:noVBand="0"/>
      </w:tblPr>
      <w:tblGrid>
        <w:gridCol w:w="2943"/>
        <w:gridCol w:w="807"/>
        <w:gridCol w:w="327"/>
        <w:gridCol w:w="4536"/>
      </w:tblGrid>
      <w:tr w:rsidR="001A509E" w:rsidRPr="00057099" w14:paraId="2B00A073" w14:textId="77777777" w:rsidTr="001A509E">
        <w:tc>
          <w:tcPr>
            <w:tcW w:w="2943" w:type="dxa"/>
          </w:tcPr>
          <w:p w14:paraId="47EACD29" w14:textId="77777777" w:rsidR="001A509E" w:rsidRPr="00057099" w:rsidRDefault="001A509E" w:rsidP="001A509E">
            <w:pPr>
              <w:spacing w:line="240" w:lineRule="exact"/>
            </w:pPr>
            <w:r w:rsidRPr="00057099">
              <w:t>systeem</w:t>
            </w:r>
          </w:p>
        </w:tc>
        <w:tc>
          <w:tcPr>
            <w:tcW w:w="807" w:type="dxa"/>
          </w:tcPr>
          <w:p w14:paraId="15CD7710" w14:textId="77777777" w:rsidR="001A509E" w:rsidRPr="00057099" w:rsidRDefault="001A509E" w:rsidP="001A509E">
            <w:pPr>
              <w:spacing w:line="240" w:lineRule="exact"/>
              <w:jc w:val="right"/>
            </w:pPr>
          </w:p>
        </w:tc>
        <w:tc>
          <w:tcPr>
            <w:tcW w:w="327" w:type="dxa"/>
          </w:tcPr>
          <w:p w14:paraId="065D5A23" w14:textId="77777777" w:rsidR="001A509E" w:rsidRPr="00057099" w:rsidRDefault="001A509E" w:rsidP="001A509E">
            <w:pPr>
              <w:spacing w:line="240" w:lineRule="exact"/>
            </w:pPr>
            <w:r w:rsidRPr="00057099">
              <w:t>:</w:t>
            </w:r>
          </w:p>
        </w:tc>
        <w:tc>
          <w:tcPr>
            <w:tcW w:w="4536" w:type="dxa"/>
          </w:tcPr>
          <w:p w14:paraId="4657A278" w14:textId="31FA72A5" w:rsidR="001A509E" w:rsidRPr="00057099" w:rsidRDefault="001A509E" w:rsidP="001A509E">
            <w:pPr>
              <w:spacing w:line="240" w:lineRule="exact"/>
            </w:pPr>
            <w:r w:rsidRPr="00057099">
              <w:t>opbouw elektromotor met koppeling</w:t>
            </w:r>
          </w:p>
        </w:tc>
      </w:tr>
      <w:tr w:rsidR="001A509E" w:rsidRPr="00057099" w14:paraId="0A61B47C" w14:textId="77777777" w:rsidTr="001A509E">
        <w:tc>
          <w:tcPr>
            <w:tcW w:w="2943" w:type="dxa"/>
          </w:tcPr>
          <w:p w14:paraId="521820DC" w14:textId="77777777" w:rsidR="001A509E" w:rsidRPr="00057099" w:rsidRDefault="001A509E" w:rsidP="001A509E">
            <w:pPr>
              <w:spacing w:line="240" w:lineRule="exact"/>
            </w:pPr>
            <w:r w:rsidRPr="00057099">
              <w:t>toerental geïnstalleerd</w:t>
            </w:r>
          </w:p>
        </w:tc>
        <w:tc>
          <w:tcPr>
            <w:tcW w:w="807" w:type="dxa"/>
          </w:tcPr>
          <w:p w14:paraId="02B183E6" w14:textId="77777777" w:rsidR="001A509E" w:rsidRPr="00057099" w:rsidRDefault="001A509E" w:rsidP="001A509E">
            <w:pPr>
              <w:spacing w:line="240" w:lineRule="exact"/>
              <w:jc w:val="right"/>
            </w:pPr>
            <w:r w:rsidRPr="00057099">
              <w:t>min.</w:t>
            </w:r>
            <w:r w:rsidRPr="00057099">
              <w:rPr>
                <w:vertAlign w:val="superscript"/>
              </w:rPr>
              <w:noBreakHyphen/>
              <w:t>1</w:t>
            </w:r>
          </w:p>
        </w:tc>
        <w:tc>
          <w:tcPr>
            <w:tcW w:w="327" w:type="dxa"/>
          </w:tcPr>
          <w:p w14:paraId="6F1DB836" w14:textId="77777777" w:rsidR="001A509E" w:rsidRPr="00057099" w:rsidRDefault="001A509E" w:rsidP="001A509E">
            <w:pPr>
              <w:spacing w:line="240" w:lineRule="exact"/>
            </w:pPr>
            <w:r w:rsidRPr="00057099">
              <w:t>:</w:t>
            </w:r>
          </w:p>
        </w:tc>
        <w:tc>
          <w:tcPr>
            <w:tcW w:w="4536" w:type="dxa"/>
          </w:tcPr>
          <w:p w14:paraId="6230EF85" w14:textId="77777777" w:rsidR="001A509E" w:rsidRPr="00057099" w:rsidRDefault="001A509E" w:rsidP="001A509E">
            <w:pPr>
              <w:spacing w:line="240" w:lineRule="exact"/>
            </w:pPr>
            <w:r w:rsidRPr="00057099">
              <w:tab/>
              <w:t>( &lt; 1500 )</w:t>
            </w:r>
          </w:p>
        </w:tc>
      </w:tr>
      <w:tr w:rsidR="001A509E" w:rsidRPr="00057099" w14:paraId="5BDE4F69" w14:textId="77777777" w:rsidTr="001A509E">
        <w:tc>
          <w:tcPr>
            <w:tcW w:w="2943" w:type="dxa"/>
          </w:tcPr>
          <w:p w14:paraId="6155B37D" w14:textId="77777777" w:rsidR="001A509E" w:rsidRPr="00057099" w:rsidRDefault="001A509E" w:rsidP="001A509E">
            <w:pPr>
              <w:spacing w:line="240" w:lineRule="exact"/>
            </w:pPr>
            <w:r w:rsidRPr="00057099">
              <w:t>vermogen</w:t>
            </w:r>
          </w:p>
        </w:tc>
        <w:tc>
          <w:tcPr>
            <w:tcW w:w="807" w:type="dxa"/>
          </w:tcPr>
          <w:p w14:paraId="2FD3B653" w14:textId="77777777" w:rsidR="001A509E" w:rsidRPr="00057099" w:rsidRDefault="001A509E" w:rsidP="001A509E">
            <w:pPr>
              <w:spacing w:line="240" w:lineRule="exact"/>
              <w:jc w:val="right"/>
            </w:pPr>
            <w:r w:rsidRPr="00057099">
              <w:t>kW</w:t>
            </w:r>
          </w:p>
        </w:tc>
        <w:tc>
          <w:tcPr>
            <w:tcW w:w="327" w:type="dxa"/>
          </w:tcPr>
          <w:p w14:paraId="680667EA" w14:textId="77777777" w:rsidR="001A509E" w:rsidRPr="00057099" w:rsidRDefault="001A509E" w:rsidP="001A509E">
            <w:pPr>
              <w:spacing w:line="240" w:lineRule="exact"/>
            </w:pPr>
            <w:r w:rsidRPr="00057099">
              <w:t>:</w:t>
            </w:r>
          </w:p>
        </w:tc>
        <w:tc>
          <w:tcPr>
            <w:tcW w:w="4536" w:type="dxa"/>
          </w:tcPr>
          <w:p w14:paraId="58CD6D13" w14:textId="77777777" w:rsidR="001A509E" w:rsidRPr="00057099" w:rsidRDefault="001A509E" w:rsidP="001A509E">
            <w:pPr>
              <w:spacing w:line="240" w:lineRule="exact"/>
            </w:pPr>
          </w:p>
        </w:tc>
      </w:tr>
      <w:tr w:rsidR="001A509E" w:rsidRPr="00057099" w14:paraId="1B0B3E1A" w14:textId="77777777" w:rsidTr="001A509E">
        <w:tc>
          <w:tcPr>
            <w:tcW w:w="2943" w:type="dxa"/>
          </w:tcPr>
          <w:p w14:paraId="7A99635B" w14:textId="77777777" w:rsidR="001A509E" w:rsidRPr="00057099" w:rsidRDefault="001A509E" w:rsidP="001A509E">
            <w:pPr>
              <w:spacing w:line="240" w:lineRule="exact"/>
            </w:pPr>
            <w:r w:rsidRPr="00057099">
              <w:t>spanning</w:t>
            </w:r>
          </w:p>
        </w:tc>
        <w:tc>
          <w:tcPr>
            <w:tcW w:w="807" w:type="dxa"/>
          </w:tcPr>
          <w:p w14:paraId="69858FB2" w14:textId="77777777" w:rsidR="001A509E" w:rsidRPr="00057099" w:rsidRDefault="001A509E" w:rsidP="001A509E">
            <w:pPr>
              <w:spacing w:line="240" w:lineRule="exact"/>
              <w:jc w:val="right"/>
            </w:pPr>
            <w:r w:rsidRPr="00057099">
              <w:t>V</w:t>
            </w:r>
          </w:p>
        </w:tc>
        <w:tc>
          <w:tcPr>
            <w:tcW w:w="327" w:type="dxa"/>
          </w:tcPr>
          <w:p w14:paraId="43E68066" w14:textId="77777777" w:rsidR="001A509E" w:rsidRPr="00057099" w:rsidRDefault="001A509E" w:rsidP="001A509E">
            <w:pPr>
              <w:spacing w:line="240" w:lineRule="exact"/>
            </w:pPr>
            <w:r w:rsidRPr="00057099">
              <w:t>:</w:t>
            </w:r>
          </w:p>
        </w:tc>
        <w:tc>
          <w:tcPr>
            <w:tcW w:w="4536" w:type="dxa"/>
          </w:tcPr>
          <w:p w14:paraId="7CD88FA2" w14:textId="77777777" w:rsidR="001A509E" w:rsidRPr="00057099" w:rsidRDefault="001A509E" w:rsidP="001A509E">
            <w:pPr>
              <w:spacing w:line="240" w:lineRule="exact"/>
            </w:pPr>
            <w:r w:rsidRPr="00057099">
              <w:t>3x 400, 50 Hz</w:t>
            </w:r>
          </w:p>
        </w:tc>
      </w:tr>
      <w:tr w:rsidR="001A509E" w:rsidRPr="00057099" w14:paraId="7519F048" w14:textId="77777777" w:rsidTr="001A509E">
        <w:tc>
          <w:tcPr>
            <w:tcW w:w="2943" w:type="dxa"/>
          </w:tcPr>
          <w:p w14:paraId="195A35DA" w14:textId="77777777" w:rsidR="001A509E" w:rsidRPr="00057099" w:rsidRDefault="001A509E" w:rsidP="001A509E">
            <w:pPr>
              <w:spacing w:line="240" w:lineRule="exact"/>
            </w:pPr>
            <w:r w:rsidRPr="00057099">
              <w:t>nominaalstroom</w:t>
            </w:r>
          </w:p>
        </w:tc>
        <w:tc>
          <w:tcPr>
            <w:tcW w:w="807" w:type="dxa"/>
          </w:tcPr>
          <w:p w14:paraId="34D0ADD5" w14:textId="77777777" w:rsidR="001A509E" w:rsidRPr="00057099" w:rsidRDefault="001A509E" w:rsidP="001A509E">
            <w:pPr>
              <w:spacing w:line="240" w:lineRule="exact"/>
              <w:jc w:val="right"/>
            </w:pPr>
            <w:r w:rsidRPr="00057099">
              <w:t>A</w:t>
            </w:r>
          </w:p>
        </w:tc>
        <w:tc>
          <w:tcPr>
            <w:tcW w:w="327" w:type="dxa"/>
          </w:tcPr>
          <w:p w14:paraId="44A9A2B7" w14:textId="77777777" w:rsidR="001A509E" w:rsidRPr="00057099" w:rsidRDefault="001A509E" w:rsidP="001A509E">
            <w:pPr>
              <w:spacing w:line="240" w:lineRule="exact"/>
            </w:pPr>
            <w:r w:rsidRPr="00057099">
              <w:t>:</w:t>
            </w:r>
          </w:p>
        </w:tc>
        <w:tc>
          <w:tcPr>
            <w:tcW w:w="4536" w:type="dxa"/>
          </w:tcPr>
          <w:p w14:paraId="3AD41442" w14:textId="77777777" w:rsidR="001A509E" w:rsidRPr="00057099" w:rsidRDefault="001A509E" w:rsidP="001A509E">
            <w:pPr>
              <w:spacing w:line="240" w:lineRule="exact"/>
            </w:pPr>
          </w:p>
        </w:tc>
      </w:tr>
      <w:tr w:rsidR="001A509E" w:rsidRPr="00057099" w14:paraId="6DA06146" w14:textId="77777777" w:rsidTr="001A509E">
        <w:tc>
          <w:tcPr>
            <w:tcW w:w="2943" w:type="dxa"/>
          </w:tcPr>
          <w:p w14:paraId="7F23DEDB" w14:textId="77777777" w:rsidR="001A509E" w:rsidRPr="00057099" w:rsidRDefault="001A509E" w:rsidP="001A509E">
            <w:pPr>
              <w:spacing w:line="240" w:lineRule="exact"/>
            </w:pPr>
            <w:r w:rsidRPr="00057099">
              <w:t>isolatieklasse</w:t>
            </w:r>
          </w:p>
        </w:tc>
        <w:tc>
          <w:tcPr>
            <w:tcW w:w="807" w:type="dxa"/>
          </w:tcPr>
          <w:p w14:paraId="1E297C8F" w14:textId="77777777" w:rsidR="001A509E" w:rsidRPr="00057099" w:rsidRDefault="001A509E" w:rsidP="001A509E">
            <w:pPr>
              <w:spacing w:line="240" w:lineRule="exact"/>
              <w:jc w:val="right"/>
            </w:pPr>
          </w:p>
        </w:tc>
        <w:tc>
          <w:tcPr>
            <w:tcW w:w="327" w:type="dxa"/>
          </w:tcPr>
          <w:p w14:paraId="389C3D4F" w14:textId="77777777" w:rsidR="001A509E" w:rsidRPr="00057099" w:rsidRDefault="001A509E" w:rsidP="001A509E">
            <w:pPr>
              <w:spacing w:line="240" w:lineRule="exact"/>
            </w:pPr>
            <w:r w:rsidRPr="00057099">
              <w:t>:</w:t>
            </w:r>
          </w:p>
        </w:tc>
        <w:tc>
          <w:tcPr>
            <w:tcW w:w="4536" w:type="dxa"/>
          </w:tcPr>
          <w:p w14:paraId="5CE8E4DA" w14:textId="77777777" w:rsidR="001A509E" w:rsidRPr="00057099" w:rsidRDefault="001A509E" w:rsidP="001A509E">
            <w:pPr>
              <w:spacing w:line="240" w:lineRule="exact"/>
            </w:pPr>
            <w:r w:rsidRPr="00057099">
              <w:t>B</w:t>
            </w:r>
          </w:p>
        </w:tc>
      </w:tr>
      <w:tr w:rsidR="001A509E" w:rsidRPr="00057099" w14:paraId="053FBE20" w14:textId="77777777" w:rsidTr="001A509E">
        <w:tc>
          <w:tcPr>
            <w:tcW w:w="2943" w:type="dxa"/>
          </w:tcPr>
          <w:p w14:paraId="3CC0B1B7" w14:textId="77777777" w:rsidR="001A509E" w:rsidRPr="00057099" w:rsidRDefault="001A509E" w:rsidP="001A509E">
            <w:pPr>
              <w:spacing w:line="240" w:lineRule="exact"/>
            </w:pPr>
            <w:r w:rsidRPr="00057099">
              <w:t>beschermingsklasse</w:t>
            </w:r>
          </w:p>
        </w:tc>
        <w:tc>
          <w:tcPr>
            <w:tcW w:w="807" w:type="dxa"/>
          </w:tcPr>
          <w:p w14:paraId="476E99EA" w14:textId="77777777" w:rsidR="001A509E" w:rsidRPr="00057099" w:rsidRDefault="001A509E" w:rsidP="001A509E">
            <w:pPr>
              <w:spacing w:line="240" w:lineRule="exact"/>
              <w:jc w:val="right"/>
            </w:pPr>
          </w:p>
        </w:tc>
        <w:tc>
          <w:tcPr>
            <w:tcW w:w="327" w:type="dxa"/>
          </w:tcPr>
          <w:p w14:paraId="79137714" w14:textId="77777777" w:rsidR="001A509E" w:rsidRPr="00057099" w:rsidRDefault="001A509E" w:rsidP="001A509E">
            <w:pPr>
              <w:spacing w:line="240" w:lineRule="exact"/>
            </w:pPr>
            <w:r w:rsidRPr="00057099">
              <w:t>:</w:t>
            </w:r>
          </w:p>
        </w:tc>
        <w:tc>
          <w:tcPr>
            <w:tcW w:w="4536" w:type="dxa"/>
          </w:tcPr>
          <w:p w14:paraId="7ACC28A2" w14:textId="77777777" w:rsidR="001A509E" w:rsidRPr="00057099" w:rsidRDefault="001A509E" w:rsidP="001A509E">
            <w:pPr>
              <w:spacing w:line="240" w:lineRule="exact"/>
            </w:pPr>
            <w:r w:rsidRPr="00057099">
              <w:t>IP55</w:t>
            </w:r>
          </w:p>
        </w:tc>
      </w:tr>
      <w:tr w:rsidR="001A509E" w:rsidRPr="00057099" w14:paraId="7B5D9359" w14:textId="77777777" w:rsidTr="001A509E">
        <w:tc>
          <w:tcPr>
            <w:tcW w:w="2943" w:type="dxa"/>
          </w:tcPr>
          <w:p w14:paraId="796D7B0F" w14:textId="77777777" w:rsidR="001A509E" w:rsidRPr="00057099" w:rsidRDefault="001A509E" w:rsidP="001A509E">
            <w:pPr>
              <w:spacing w:line="240" w:lineRule="exact"/>
            </w:pPr>
            <w:r w:rsidRPr="00057099">
              <w:t>bedrijfstype</w:t>
            </w:r>
          </w:p>
        </w:tc>
        <w:tc>
          <w:tcPr>
            <w:tcW w:w="807" w:type="dxa"/>
          </w:tcPr>
          <w:p w14:paraId="7816D972" w14:textId="77777777" w:rsidR="001A509E" w:rsidRPr="00057099" w:rsidRDefault="001A509E" w:rsidP="001A509E">
            <w:pPr>
              <w:spacing w:line="240" w:lineRule="exact"/>
              <w:jc w:val="right"/>
            </w:pPr>
          </w:p>
        </w:tc>
        <w:tc>
          <w:tcPr>
            <w:tcW w:w="327" w:type="dxa"/>
          </w:tcPr>
          <w:p w14:paraId="1FA0D2F1" w14:textId="77777777" w:rsidR="001A509E" w:rsidRPr="00057099" w:rsidRDefault="001A509E" w:rsidP="001A509E">
            <w:pPr>
              <w:spacing w:line="240" w:lineRule="exact"/>
            </w:pPr>
            <w:r w:rsidRPr="00057099">
              <w:t>:</w:t>
            </w:r>
          </w:p>
        </w:tc>
        <w:tc>
          <w:tcPr>
            <w:tcW w:w="4536" w:type="dxa"/>
          </w:tcPr>
          <w:p w14:paraId="77C92A02" w14:textId="77777777" w:rsidR="001A509E" w:rsidRPr="00057099" w:rsidRDefault="001A509E" w:rsidP="001A509E">
            <w:pPr>
              <w:spacing w:line="240" w:lineRule="exact"/>
            </w:pPr>
            <w:r w:rsidRPr="00057099">
              <w:t>S1</w:t>
            </w:r>
          </w:p>
        </w:tc>
      </w:tr>
    </w:tbl>
    <w:p w14:paraId="4FEAAAA7" w14:textId="77777777" w:rsidR="001A509E" w:rsidRPr="00057099" w:rsidRDefault="001A509E" w:rsidP="001A509E">
      <w:pPr>
        <w:tabs>
          <w:tab w:val="left" w:pos="567"/>
          <w:tab w:val="right" w:pos="3119"/>
          <w:tab w:val="left" w:pos="3402"/>
          <w:tab w:val="left" w:pos="3686"/>
          <w:tab w:val="left" w:pos="3969"/>
          <w:tab w:val="left" w:pos="4253"/>
          <w:tab w:val="left" w:pos="4536"/>
        </w:tabs>
        <w:spacing w:line="240" w:lineRule="exact"/>
      </w:pPr>
    </w:p>
    <w:p w14:paraId="78A1A31A" w14:textId="49D0C16B" w:rsidR="001A509E" w:rsidRPr="00057099" w:rsidRDefault="001A509E" w:rsidP="001A509E">
      <w:pPr>
        <w:pStyle w:val="Heading2"/>
      </w:pPr>
      <w:bookmarkStart w:id="271" w:name="_Toc54965605"/>
      <w:r w:rsidRPr="00057099">
        <w:t>Schakelkast</w:t>
      </w:r>
      <w:bookmarkEnd w:id="271"/>
    </w:p>
    <w:tbl>
      <w:tblPr>
        <w:tblW w:w="8897" w:type="dxa"/>
        <w:tblLook w:val="01E0" w:firstRow="1" w:lastRow="1" w:firstColumn="1" w:lastColumn="1" w:noHBand="0" w:noVBand="0"/>
      </w:tblPr>
      <w:tblGrid>
        <w:gridCol w:w="2943"/>
        <w:gridCol w:w="805"/>
        <w:gridCol w:w="329"/>
        <w:gridCol w:w="4820"/>
      </w:tblGrid>
      <w:tr w:rsidR="001A509E" w:rsidRPr="00057099" w14:paraId="6CC400E7" w14:textId="77777777" w:rsidTr="001A509E">
        <w:tc>
          <w:tcPr>
            <w:tcW w:w="2943" w:type="dxa"/>
          </w:tcPr>
          <w:p w14:paraId="6BFB25DD" w14:textId="77777777" w:rsidR="001A509E" w:rsidRPr="00057099" w:rsidRDefault="001A509E" w:rsidP="001A509E">
            <w:pPr>
              <w:spacing w:line="240" w:lineRule="exact"/>
            </w:pPr>
            <w:r w:rsidRPr="00057099">
              <w:t>leveringsomvang</w:t>
            </w:r>
          </w:p>
        </w:tc>
        <w:tc>
          <w:tcPr>
            <w:tcW w:w="805" w:type="dxa"/>
          </w:tcPr>
          <w:p w14:paraId="1CE86E39" w14:textId="77777777" w:rsidR="001A509E" w:rsidRPr="00057099" w:rsidRDefault="001A509E" w:rsidP="001A509E">
            <w:pPr>
              <w:spacing w:line="240" w:lineRule="exact"/>
              <w:jc w:val="right"/>
            </w:pPr>
          </w:p>
        </w:tc>
        <w:tc>
          <w:tcPr>
            <w:tcW w:w="329" w:type="dxa"/>
          </w:tcPr>
          <w:p w14:paraId="1BD93995" w14:textId="77777777" w:rsidR="001A509E" w:rsidRPr="00057099" w:rsidRDefault="001A509E" w:rsidP="001A509E">
            <w:pPr>
              <w:spacing w:line="240" w:lineRule="exact"/>
              <w:jc w:val="center"/>
            </w:pPr>
            <w:r w:rsidRPr="00057099">
              <w:t>:</w:t>
            </w:r>
          </w:p>
        </w:tc>
        <w:tc>
          <w:tcPr>
            <w:tcW w:w="4820" w:type="dxa"/>
          </w:tcPr>
          <w:p w14:paraId="7782B76E" w14:textId="77777777" w:rsidR="001A509E" w:rsidRPr="00057099" w:rsidRDefault="001A509E" w:rsidP="001A509E">
            <w:pPr>
              <w:spacing w:line="240" w:lineRule="exact"/>
            </w:pPr>
            <w:r w:rsidRPr="00057099">
              <w:t>de installatie moet compleet worden geleverd met een opgebouwde schakelkast</w:t>
            </w:r>
          </w:p>
        </w:tc>
      </w:tr>
      <w:tr w:rsidR="001A509E" w:rsidRPr="00057099" w14:paraId="6EB1C04B" w14:textId="77777777" w:rsidTr="001A509E">
        <w:tc>
          <w:tcPr>
            <w:tcW w:w="2943" w:type="dxa"/>
          </w:tcPr>
          <w:p w14:paraId="36638731" w14:textId="77777777" w:rsidR="001A509E" w:rsidRPr="00057099" w:rsidRDefault="001A509E" w:rsidP="001A509E">
            <w:pPr>
              <w:spacing w:line="240" w:lineRule="exact"/>
            </w:pPr>
            <w:r w:rsidRPr="00057099">
              <w:t>uitvoering</w:t>
            </w:r>
          </w:p>
        </w:tc>
        <w:tc>
          <w:tcPr>
            <w:tcW w:w="805" w:type="dxa"/>
          </w:tcPr>
          <w:p w14:paraId="23464496" w14:textId="77777777" w:rsidR="001A509E" w:rsidRPr="00057099" w:rsidRDefault="001A509E" w:rsidP="001A509E">
            <w:pPr>
              <w:spacing w:line="240" w:lineRule="exact"/>
              <w:jc w:val="right"/>
            </w:pPr>
          </w:p>
        </w:tc>
        <w:tc>
          <w:tcPr>
            <w:tcW w:w="329" w:type="dxa"/>
          </w:tcPr>
          <w:p w14:paraId="59C1E38A" w14:textId="77777777" w:rsidR="001A509E" w:rsidRPr="00057099" w:rsidRDefault="001A509E" w:rsidP="001A509E">
            <w:pPr>
              <w:spacing w:line="240" w:lineRule="exact"/>
              <w:jc w:val="center"/>
            </w:pPr>
            <w:r w:rsidRPr="00057099">
              <w:t>:</w:t>
            </w:r>
          </w:p>
        </w:tc>
        <w:tc>
          <w:tcPr>
            <w:tcW w:w="4820" w:type="dxa"/>
          </w:tcPr>
          <w:p w14:paraId="7E43160C"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kunststof kast</w:t>
            </w:r>
          </w:p>
        </w:tc>
      </w:tr>
      <w:tr w:rsidR="001A509E" w:rsidRPr="00057099" w14:paraId="78702CD0" w14:textId="77777777" w:rsidTr="001A509E">
        <w:tc>
          <w:tcPr>
            <w:tcW w:w="2943" w:type="dxa"/>
          </w:tcPr>
          <w:p w14:paraId="342AF9DA" w14:textId="77777777" w:rsidR="001A509E" w:rsidRPr="00057099" w:rsidRDefault="001A509E" w:rsidP="001A509E">
            <w:pPr>
              <w:spacing w:line="240" w:lineRule="exact"/>
            </w:pPr>
          </w:p>
        </w:tc>
        <w:tc>
          <w:tcPr>
            <w:tcW w:w="805" w:type="dxa"/>
          </w:tcPr>
          <w:p w14:paraId="6FBFFCBB" w14:textId="77777777" w:rsidR="001A509E" w:rsidRPr="00057099" w:rsidRDefault="001A509E" w:rsidP="001A509E">
            <w:pPr>
              <w:spacing w:line="240" w:lineRule="exact"/>
              <w:jc w:val="right"/>
            </w:pPr>
          </w:p>
        </w:tc>
        <w:tc>
          <w:tcPr>
            <w:tcW w:w="329" w:type="dxa"/>
          </w:tcPr>
          <w:p w14:paraId="334F7849" w14:textId="77777777" w:rsidR="001A509E" w:rsidRPr="00057099" w:rsidRDefault="001A509E" w:rsidP="001A509E">
            <w:pPr>
              <w:spacing w:line="240" w:lineRule="exact"/>
              <w:jc w:val="center"/>
            </w:pPr>
          </w:p>
        </w:tc>
        <w:tc>
          <w:tcPr>
            <w:tcW w:w="4820" w:type="dxa"/>
          </w:tcPr>
          <w:p w14:paraId="0AC66728"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met schakelaars voor automatisch bedrijf;</w:t>
            </w:r>
          </w:p>
        </w:tc>
      </w:tr>
      <w:tr w:rsidR="001A509E" w:rsidRPr="00057099" w14:paraId="1ED835C4" w14:textId="77777777" w:rsidTr="001A509E">
        <w:tc>
          <w:tcPr>
            <w:tcW w:w="2943" w:type="dxa"/>
          </w:tcPr>
          <w:p w14:paraId="02742C1D" w14:textId="77777777" w:rsidR="001A509E" w:rsidRPr="00057099" w:rsidRDefault="001A509E" w:rsidP="001A509E">
            <w:pPr>
              <w:spacing w:line="240" w:lineRule="exact"/>
            </w:pPr>
          </w:p>
        </w:tc>
        <w:tc>
          <w:tcPr>
            <w:tcW w:w="805" w:type="dxa"/>
          </w:tcPr>
          <w:p w14:paraId="3DCD1473" w14:textId="77777777" w:rsidR="001A509E" w:rsidRPr="00057099" w:rsidRDefault="001A509E" w:rsidP="001A509E">
            <w:pPr>
              <w:spacing w:line="240" w:lineRule="exact"/>
              <w:jc w:val="right"/>
            </w:pPr>
          </w:p>
        </w:tc>
        <w:tc>
          <w:tcPr>
            <w:tcW w:w="329" w:type="dxa"/>
          </w:tcPr>
          <w:p w14:paraId="7F96574B" w14:textId="77777777" w:rsidR="001A509E" w:rsidRPr="00057099" w:rsidRDefault="001A509E" w:rsidP="001A509E">
            <w:pPr>
              <w:spacing w:line="240" w:lineRule="exact"/>
              <w:jc w:val="center"/>
            </w:pPr>
          </w:p>
        </w:tc>
        <w:tc>
          <w:tcPr>
            <w:tcW w:w="4820" w:type="dxa"/>
          </w:tcPr>
          <w:p w14:paraId="459FCF15"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bekabeling tussen de onderdelen.</w:t>
            </w:r>
          </w:p>
        </w:tc>
      </w:tr>
      <w:tr w:rsidR="001A509E" w:rsidRPr="00057099" w14:paraId="78D10D94" w14:textId="77777777" w:rsidTr="001A509E">
        <w:tc>
          <w:tcPr>
            <w:tcW w:w="2943" w:type="dxa"/>
          </w:tcPr>
          <w:p w14:paraId="67937193" w14:textId="77777777" w:rsidR="001A509E" w:rsidRPr="00057099" w:rsidRDefault="001A509E" w:rsidP="001A509E">
            <w:pPr>
              <w:spacing w:line="240" w:lineRule="exact"/>
            </w:pPr>
            <w:r w:rsidRPr="00057099">
              <w:t>signalering</w:t>
            </w:r>
          </w:p>
        </w:tc>
        <w:tc>
          <w:tcPr>
            <w:tcW w:w="805" w:type="dxa"/>
          </w:tcPr>
          <w:p w14:paraId="1E78F849" w14:textId="77777777" w:rsidR="001A509E" w:rsidRPr="00057099" w:rsidRDefault="001A509E" w:rsidP="001A509E">
            <w:pPr>
              <w:spacing w:line="240" w:lineRule="exact"/>
              <w:jc w:val="right"/>
            </w:pPr>
          </w:p>
        </w:tc>
        <w:tc>
          <w:tcPr>
            <w:tcW w:w="329" w:type="dxa"/>
          </w:tcPr>
          <w:p w14:paraId="21D9C0DE" w14:textId="77777777" w:rsidR="001A509E" w:rsidRPr="00057099" w:rsidRDefault="001A509E" w:rsidP="001A509E">
            <w:pPr>
              <w:spacing w:line="240" w:lineRule="exact"/>
              <w:jc w:val="center"/>
            </w:pPr>
            <w:r w:rsidRPr="00057099">
              <w:t>:</w:t>
            </w:r>
          </w:p>
        </w:tc>
        <w:tc>
          <w:tcPr>
            <w:tcW w:w="4820" w:type="dxa"/>
          </w:tcPr>
          <w:p w14:paraId="39C8CEE7" w14:textId="77777777" w:rsidR="001A509E" w:rsidRPr="00057099" w:rsidRDefault="001A509E" w:rsidP="001A509E">
            <w:pPr>
              <w:pStyle w:val="Bullet1"/>
              <w:numPr>
                <w:ilvl w:val="0"/>
                <w:numId w:val="0"/>
              </w:numPr>
              <w:rPr>
                <w:color w:val="00577E" w:themeColor="text1"/>
                <w:sz w:val="20"/>
                <w:lang w:val="nl-NL"/>
              </w:rPr>
            </w:pPr>
            <w:r w:rsidRPr="00057099">
              <w:rPr>
                <w:color w:val="00577E" w:themeColor="text1"/>
                <w:sz w:val="20"/>
                <w:lang w:val="nl-NL"/>
              </w:rPr>
              <w:t>op schakelkast front en potentiaal vrij op klemmenstrook:</w:t>
            </w:r>
          </w:p>
          <w:p w14:paraId="67B64DFB"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paraat</w:t>
            </w:r>
          </w:p>
          <w:p w14:paraId="57DA7CC2"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te lage persdruk</w:t>
            </w:r>
          </w:p>
          <w:p w14:paraId="73F111DD"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te hoge persdruk</w:t>
            </w:r>
          </w:p>
          <w:p w14:paraId="02474100"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inbedrijf</w:t>
            </w:r>
          </w:p>
          <w:p w14:paraId="02955E44"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storting </w:t>
            </w:r>
          </w:p>
          <w:p w14:paraId="374E1233"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lastRenderedPageBreak/>
              <w:t>reset</w:t>
            </w:r>
          </w:p>
          <w:p w14:paraId="491D018B"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spanning aanwezig</w:t>
            </w:r>
          </w:p>
        </w:tc>
      </w:tr>
      <w:tr w:rsidR="001A509E" w:rsidRPr="00057099" w14:paraId="298F8848" w14:textId="77777777" w:rsidTr="001A509E">
        <w:tc>
          <w:tcPr>
            <w:tcW w:w="2943" w:type="dxa"/>
          </w:tcPr>
          <w:p w14:paraId="0702F00A" w14:textId="77777777" w:rsidR="001A509E" w:rsidRPr="00057099" w:rsidRDefault="001A509E" w:rsidP="001A509E">
            <w:pPr>
              <w:spacing w:line="240" w:lineRule="exact"/>
            </w:pPr>
            <w:r w:rsidRPr="00057099">
              <w:lastRenderedPageBreak/>
              <w:t>bediening</w:t>
            </w:r>
          </w:p>
        </w:tc>
        <w:tc>
          <w:tcPr>
            <w:tcW w:w="805" w:type="dxa"/>
          </w:tcPr>
          <w:p w14:paraId="16BF5A1F" w14:textId="77777777" w:rsidR="001A509E" w:rsidRPr="00057099" w:rsidRDefault="001A509E" w:rsidP="001A509E">
            <w:pPr>
              <w:spacing w:line="240" w:lineRule="exact"/>
              <w:jc w:val="right"/>
            </w:pPr>
          </w:p>
        </w:tc>
        <w:tc>
          <w:tcPr>
            <w:tcW w:w="329" w:type="dxa"/>
          </w:tcPr>
          <w:p w14:paraId="45F10A5D" w14:textId="77777777" w:rsidR="001A509E" w:rsidRPr="00057099" w:rsidRDefault="001A509E" w:rsidP="001A509E">
            <w:pPr>
              <w:spacing w:line="240" w:lineRule="exact"/>
              <w:jc w:val="center"/>
            </w:pPr>
            <w:r w:rsidRPr="00057099">
              <w:t>:</w:t>
            </w:r>
          </w:p>
        </w:tc>
        <w:tc>
          <w:tcPr>
            <w:tcW w:w="4820" w:type="dxa"/>
          </w:tcPr>
          <w:p w14:paraId="4B2766FA" w14:textId="700CEE0B"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lokaal</w:t>
            </w:r>
          </w:p>
          <w:p w14:paraId="41A672D1"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een vrijgaverelais 230 V, 50 Hz, ten behoeve van bediening vanuit PLC (derden</w:t>
            </w:r>
          </w:p>
        </w:tc>
      </w:tr>
    </w:tbl>
    <w:p w14:paraId="026BE928" w14:textId="77777777" w:rsidR="001A509E" w:rsidRPr="00057099" w:rsidRDefault="001A509E" w:rsidP="001A509E">
      <w:pPr>
        <w:tabs>
          <w:tab w:val="left" w:pos="567"/>
          <w:tab w:val="right" w:pos="3119"/>
          <w:tab w:val="left" w:pos="3402"/>
          <w:tab w:val="left" w:pos="3686"/>
          <w:tab w:val="left" w:pos="3969"/>
          <w:tab w:val="left" w:pos="4253"/>
          <w:tab w:val="left" w:pos="4536"/>
        </w:tabs>
        <w:spacing w:line="240" w:lineRule="exact"/>
      </w:pPr>
    </w:p>
    <w:p w14:paraId="00DC6373" w14:textId="68990BB2" w:rsidR="001A509E" w:rsidRPr="00057099" w:rsidRDefault="001A509E" w:rsidP="001A509E">
      <w:pPr>
        <w:pStyle w:val="Heading2"/>
      </w:pPr>
      <w:bookmarkStart w:id="272" w:name="_Toc54965606"/>
      <w:r w:rsidRPr="00057099">
        <w:t>Leidingwerk en appendages</w:t>
      </w:r>
      <w:bookmarkEnd w:id="272"/>
    </w:p>
    <w:tbl>
      <w:tblPr>
        <w:tblW w:w="8614" w:type="dxa"/>
        <w:tblLook w:val="01E0" w:firstRow="1" w:lastRow="1" w:firstColumn="1" w:lastColumn="1" w:noHBand="0" w:noVBand="0"/>
      </w:tblPr>
      <w:tblGrid>
        <w:gridCol w:w="2945"/>
        <w:gridCol w:w="803"/>
        <w:gridCol w:w="334"/>
        <w:gridCol w:w="4532"/>
      </w:tblGrid>
      <w:tr w:rsidR="001A509E" w:rsidRPr="00057099" w14:paraId="6953139A" w14:textId="77777777" w:rsidTr="001A509E">
        <w:tc>
          <w:tcPr>
            <w:tcW w:w="2945" w:type="dxa"/>
          </w:tcPr>
          <w:p w14:paraId="21DFE3EF" w14:textId="77777777" w:rsidR="001A509E" w:rsidRPr="00057099" w:rsidRDefault="001A509E" w:rsidP="001A509E">
            <w:pPr>
              <w:spacing w:line="240" w:lineRule="exact"/>
            </w:pPr>
            <w:r w:rsidRPr="00057099">
              <w:t>materiaal leidingen:</w:t>
            </w:r>
          </w:p>
        </w:tc>
        <w:tc>
          <w:tcPr>
            <w:tcW w:w="803" w:type="dxa"/>
          </w:tcPr>
          <w:p w14:paraId="2538184B" w14:textId="77777777" w:rsidR="001A509E" w:rsidRPr="00057099" w:rsidRDefault="001A509E" w:rsidP="001A509E">
            <w:pPr>
              <w:spacing w:line="240" w:lineRule="exact"/>
              <w:jc w:val="right"/>
            </w:pPr>
          </w:p>
        </w:tc>
        <w:tc>
          <w:tcPr>
            <w:tcW w:w="334" w:type="dxa"/>
          </w:tcPr>
          <w:p w14:paraId="7408BF16" w14:textId="77777777" w:rsidR="001A509E" w:rsidRPr="00057099" w:rsidRDefault="001A509E" w:rsidP="001A509E">
            <w:pPr>
              <w:spacing w:line="240" w:lineRule="exact"/>
              <w:jc w:val="center"/>
            </w:pPr>
          </w:p>
        </w:tc>
        <w:tc>
          <w:tcPr>
            <w:tcW w:w="4532" w:type="dxa"/>
          </w:tcPr>
          <w:p w14:paraId="0E979C47" w14:textId="77777777" w:rsidR="001A509E" w:rsidRPr="00057099" w:rsidRDefault="001A509E" w:rsidP="001A509E">
            <w:pPr>
              <w:spacing w:line="240" w:lineRule="exact"/>
            </w:pPr>
          </w:p>
        </w:tc>
      </w:tr>
      <w:tr w:rsidR="001A509E" w:rsidRPr="00057099" w14:paraId="3A97B87E" w14:textId="77777777" w:rsidTr="001A509E">
        <w:tc>
          <w:tcPr>
            <w:tcW w:w="2945" w:type="dxa"/>
          </w:tcPr>
          <w:p w14:paraId="3323E38C"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persleidingen</w:t>
            </w:r>
          </w:p>
        </w:tc>
        <w:tc>
          <w:tcPr>
            <w:tcW w:w="803" w:type="dxa"/>
          </w:tcPr>
          <w:p w14:paraId="02DD3B38" w14:textId="77777777" w:rsidR="001A509E" w:rsidRPr="00057099" w:rsidRDefault="001A509E" w:rsidP="001A509E">
            <w:pPr>
              <w:spacing w:line="240" w:lineRule="exact"/>
              <w:jc w:val="right"/>
            </w:pPr>
          </w:p>
        </w:tc>
        <w:tc>
          <w:tcPr>
            <w:tcW w:w="334" w:type="dxa"/>
          </w:tcPr>
          <w:p w14:paraId="7C358026" w14:textId="77777777" w:rsidR="001A509E" w:rsidRPr="00057099" w:rsidRDefault="001A509E" w:rsidP="001A509E">
            <w:pPr>
              <w:spacing w:line="240" w:lineRule="exact"/>
              <w:jc w:val="center"/>
            </w:pPr>
            <w:r w:rsidRPr="00057099">
              <w:t>:</w:t>
            </w:r>
          </w:p>
        </w:tc>
        <w:tc>
          <w:tcPr>
            <w:tcW w:w="4532" w:type="dxa"/>
          </w:tcPr>
          <w:p w14:paraId="2B82237A" w14:textId="77777777" w:rsidR="001A509E" w:rsidRPr="00057099" w:rsidRDefault="001A509E" w:rsidP="001A509E">
            <w:pPr>
              <w:spacing w:line="240" w:lineRule="exact"/>
            </w:pPr>
            <w:r w:rsidRPr="00057099">
              <w:t>koper / rvs AISI 304L</w:t>
            </w:r>
          </w:p>
        </w:tc>
      </w:tr>
      <w:tr w:rsidR="001A509E" w:rsidRPr="00057099" w14:paraId="541E28C1" w14:textId="77777777" w:rsidTr="001A509E">
        <w:tc>
          <w:tcPr>
            <w:tcW w:w="2945" w:type="dxa"/>
          </w:tcPr>
          <w:p w14:paraId="698D83F3"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overloop</w:t>
            </w:r>
            <w:r w:rsidRPr="00057099">
              <w:rPr>
                <w:color w:val="00577E" w:themeColor="text1"/>
                <w:sz w:val="20"/>
                <w:lang w:val="nl-NL"/>
              </w:rPr>
              <w:noBreakHyphen/>
              <w:t xml:space="preserve"> en aftapleiding</w:t>
            </w:r>
          </w:p>
        </w:tc>
        <w:tc>
          <w:tcPr>
            <w:tcW w:w="803" w:type="dxa"/>
          </w:tcPr>
          <w:p w14:paraId="750BFABC" w14:textId="77777777" w:rsidR="001A509E" w:rsidRPr="00057099" w:rsidRDefault="001A509E" w:rsidP="001A509E">
            <w:pPr>
              <w:spacing w:line="240" w:lineRule="exact"/>
              <w:jc w:val="right"/>
            </w:pPr>
          </w:p>
        </w:tc>
        <w:tc>
          <w:tcPr>
            <w:tcW w:w="334" w:type="dxa"/>
          </w:tcPr>
          <w:p w14:paraId="679EE8FE" w14:textId="77777777" w:rsidR="001A509E" w:rsidRPr="00057099" w:rsidRDefault="001A509E" w:rsidP="001A509E">
            <w:pPr>
              <w:spacing w:line="240" w:lineRule="exact"/>
              <w:jc w:val="center"/>
            </w:pPr>
            <w:r w:rsidRPr="00057099">
              <w:t>:</w:t>
            </w:r>
          </w:p>
        </w:tc>
        <w:tc>
          <w:tcPr>
            <w:tcW w:w="4532" w:type="dxa"/>
          </w:tcPr>
          <w:p w14:paraId="565D4B4A" w14:textId="77777777" w:rsidR="001A509E" w:rsidRPr="00057099" w:rsidRDefault="001A509E" w:rsidP="001A509E">
            <w:pPr>
              <w:spacing w:line="240" w:lineRule="exact"/>
            </w:pPr>
            <w:r w:rsidRPr="00057099">
              <w:t>PVC</w:t>
            </w:r>
          </w:p>
        </w:tc>
      </w:tr>
      <w:tr w:rsidR="001A509E" w:rsidRPr="00057099" w14:paraId="03F1B0FB" w14:textId="77777777" w:rsidTr="001A509E">
        <w:tc>
          <w:tcPr>
            <w:tcW w:w="2945" w:type="dxa"/>
          </w:tcPr>
          <w:p w14:paraId="240E49E9" w14:textId="77777777" w:rsidR="001A509E" w:rsidRPr="00057099" w:rsidRDefault="001A509E" w:rsidP="001A509E">
            <w:pPr>
              <w:spacing w:line="240" w:lineRule="exact"/>
            </w:pPr>
            <w:r w:rsidRPr="00057099">
              <w:t>materiaal in te storten delen</w:t>
            </w:r>
          </w:p>
        </w:tc>
        <w:tc>
          <w:tcPr>
            <w:tcW w:w="803" w:type="dxa"/>
          </w:tcPr>
          <w:p w14:paraId="5336224C" w14:textId="77777777" w:rsidR="001A509E" w:rsidRPr="00057099" w:rsidRDefault="001A509E" w:rsidP="001A509E">
            <w:pPr>
              <w:spacing w:line="240" w:lineRule="exact"/>
              <w:jc w:val="right"/>
            </w:pPr>
          </w:p>
        </w:tc>
        <w:tc>
          <w:tcPr>
            <w:tcW w:w="334" w:type="dxa"/>
          </w:tcPr>
          <w:p w14:paraId="5ECE8F5B" w14:textId="77777777" w:rsidR="001A509E" w:rsidRPr="00057099" w:rsidRDefault="001A509E" w:rsidP="001A509E">
            <w:pPr>
              <w:spacing w:line="240" w:lineRule="exact"/>
              <w:jc w:val="center"/>
            </w:pPr>
            <w:r w:rsidRPr="00057099">
              <w:t>:</w:t>
            </w:r>
          </w:p>
        </w:tc>
        <w:tc>
          <w:tcPr>
            <w:tcW w:w="4532" w:type="dxa"/>
          </w:tcPr>
          <w:p w14:paraId="355E766B" w14:textId="77777777" w:rsidR="001A509E" w:rsidRPr="00057099" w:rsidRDefault="001A509E" w:rsidP="001A509E">
            <w:pPr>
              <w:spacing w:line="240" w:lineRule="exact"/>
            </w:pPr>
            <w:r w:rsidRPr="00057099">
              <w:t>PVC (als mantelbuis)</w:t>
            </w:r>
          </w:p>
        </w:tc>
      </w:tr>
      <w:tr w:rsidR="001A509E" w:rsidRPr="00057099" w14:paraId="5B822338" w14:textId="77777777" w:rsidTr="001A509E">
        <w:tc>
          <w:tcPr>
            <w:tcW w:w="2945" w:type="dxa"/>
          </w:tcPr>
          <w:p w14:paraId="6A1F32F2" w14:textId="77777777" w:rsidR="001A509E" w:rsidRPr="00057099" w:rsidRDefault="001A509E" w:rsidP="001A509E">
            <w:pPr>
              <w:spacing w:line="240" w:lineRule="exact"/>
            </w:pPr>
            <w:r w:rsidRPr="00057099">
              <w:t>leveringsomvang</w:t>
            </w:r>
          </w:p>
        </w:tc>
        <w:tc>
          <w:tcPr>
            <w:tcW w:w="803" w:type="dxa"/>
          </w:tcPr>
          <w:p w14:paraId="49F25CBC" w14:textId="77777777" w:rsidR="001A509E" w:rsidRPr="00057099" w:rsidRDefault="001A509E" w:rsidP="001A509E">
            <w:pPr>
              <w:spacing w:line="240" w:lineRule="exact"/>
              <w:jc w:val="right"/>
            </w:pPr>
          </w:p>
        </w:tc>
        <w:tc>
          <w:tcPr>
            <w:tcW w:w="334" w:type="dxa"/>
          </w:tcPr>
          <w:p w14:paraId="71DC6492" w14:textId="77777777" w:rsidR="001A509E" w:rsidRPr="00057099" w:rsidRDefault="001A509E" w:rsidP="001A509E">
            <w:pPr>
              <w:spacing w:line="240" w:lineRule="exact"/>
              <w:jc w:val="center"/>
            </w:pPr>
            <w:r w:rsidRPr="00057099">
              <w:t>:</w:t>
            </w:r>
          </w:p>
        </w:tc>
        <w:tc>
          <w:tcPr>
            <w:tcW w:w="4532" w:type="dxa"/>
          </w:tcPr>
          <w:p w14:paraId="2F0B31CC" w14:textId="77777777" w:rsidR="001A509E" w:rsidRPr="00057099" w:rsidRDefault="001A509E" w:rsidP="001A509E">
            <w:pPr>
              <w:spacing w:line="240" w:lineRule="exact"/>
            </w:pPr>
            <w:r w:rsidRPr="00057099">
              <w:t>zoals aangegeven op de bedrijfsschema's, tekeningen en zoals hierna vermeld</w:t>
            </w:r>
          </w:p>
        </w:tc>
      </w:tr>
    </w:tbl>
    <w:p w14:paraId="2A8DF975" w14:textId="77777777" w:rsidR="001A509E" w:rsidRPr="00057099" w:rsidRDefault="001A509E" w:rsidP="001A509E">
      <w:pPr>
        <w:tabs>
          <w:tab w:val="left" w:pos="567"/>
          <w:tab w:val="right" w:pos="3119"/>
          <w:tab w:val="left" w:pos="3402"/>
          <w:tab w:val="left" w:pos="3686"/>
          <w:tab w:val="left" w:pos="3969"/>
          <w:tab w:val="left" w:pos="4253"/>
          <w:tab w:val="left" w:pos="4536"/>
        </w:tabs>
        <w:spacing w:line="240" w:lineRule="exact"/>
      </w:pPr>
    </w:p>
    <w:p w14:paraId="23A7B660" w14:textId="5262A619" w:rsidR="001A509E" w:rsidRPr="00057099" w:rsidRDefault="001A509E" w:rsidP="006028B5">
      <w:pPr>
        <w:pStyle w:val="Heading3"/>
      </w:pPr>
      <w:r w:rsidRPr="00057099">
        <w:t>Overloopleiding en aftap</w:t>
      </w:r>
    </w:p>
    <w:tbl>
      <w:tblPr>
        <w:tblW w:w="0" w:type="auto"/>
        <w:tblLook w:val="01E0" w:firstRow="1" w:lastRow="1" w:firstColumn="1" w:lastColumn="1" w:noHBand="0" w:noVBand="0"/>
      </w:tblPr>
      <w:tblGrid>
        <w:gridCol w:w="2943"/>
        <w:gridCol w:w="805"/>
        <w:gridCol w:w="317"/>
        <w:gridCol w:w="4548"/>
      </w:tblGrid>
      <w:tr w:rsidR="001A509E" w:rsidRPr="00057099" w14:paraId="56365C87" w14:textId="77777777" w:rsidTr="001A509E">
        <w:tc>
          <w:tcPr>
            <w:tcW w:w="2943" w:type="dxa"/>
          </w:tcPr>
          <w:p w14:paraId="740C558B" w14:textId="77777777" w:rsidR="001A509E" w:rsidRPr="00057099" w:rsidRDefault="001A509E" w:rsidP="001A509E">
            <w:pPr>
              <w:spacing w:line="240" w:lineRule="exact"/>
            </w:pPr>
            <w:r w:rsidRPr="00057099">
              <w:t>tracé</w:t>
            </w:r>
          </w:p>
        </w:tc>
        <w:tc>
          <w:tcPr>
            <w:tcW w:w="805" w:type="dxa"/>
          </w:tcPr>
          <w:p w14:paraId="183A9914" w14:textId="77777777" w:rsidR="001A509E" w:rsidRPr="00057099" w:rsidRDefault="001A509E" w:rsidP="001A509E">
            <w:pPr>
              <w:spacing w:line="240" w:lineRule="exact"/>
            </w:pPr>
          </w:p>
        </w:tc>
        <w:tc>
          <w:tcPr>
            <w:tcW w:w="317" w:type="dxa"/>
          </w:tcPr>
          <w:p w14:paraId="1B0F572E" w14:textId="77777777" w:rsidR="001A509E" w:rsidRPr="00057099" w:rsidRDefault="001A509E" w:rsidP="001A509E">
            <w:pPr>
              <w:spacing w:line="240" w:lineRule="exact"/>
            </w:pPr>
            <w:r w:rsidRPr="00057099">
              <w:t>:</w:t>
            </w:r>
          </w:p>
        </w:tc>
        <w:tc>
          <w:tcPr>
            <w:tcW w:w="4548" w:type="dxa"/>
          </w:tcPr>
          <w:p w14:paraId="36903B0E" w14:textId="386D7AB5" w:rsidR="001A509E" w:rsidRPr="00057099" w:rsidRDefault="001A509E" w:rsidP="001A509E">
            <w:pPr>
              <w:spacing w:line="240" w:lineRule="exact"/>
            </w:pPr>
            <w:r w:rsidRPr="00057099">
              <w:t xml:space="preserve">vanaf de breektank tot </w:t>
            </w:r>
            <w:r w:rsidR="00345BEB" w:rsidRPr="00057099">
              <w:t>de lensgoot</w:t>
            </w:r>
            <w:r w:rsidRPr="00057099">
              <w:t>; de aftapleiding combineren met de overloopleiding</w:t>
            </w:r>
          </w:p>
        </w:tc>
      </w:tr>
      <w:tr w:rsidR="001A509E" w:rsidRPr="00057099" w14:paraId="6B38420A" w14:textId="77777777" w:rsidTr="001A509E">
        <w:tc>
          <w:tcPr>
            <w:tcW w:w="2943" w:type="dxa"/>
          </w:tcPr>
          <w:p w14:paraId="7E889C14" w14:textId="77777777" w:rsidR="001A509E" w:rsidRPr="00057099" w:rsidRDefault="001A509E" w:rsidP="001A509E">
            <w:pPr>
              <w:spacing w:line="240" w:lineRule="exact"/>
            </w:pPr>
            <w:r w:rsidRPr="00057099">
              <w:t>diameter</w:t>
            </w:r>
          </w:p>
        </w:tc>
        <w:tc>
          <w:tcPr>
            <w:tcW w:w="805" w:type="dxa"/>
          </w:tcPr>
          <w:p w14:paraId="59D8A0D4" w14:textId="77777777" w:rsidR="001A509E" w:rsidRPr="00057099" w:rsidRDefault="001A509E" w:rsidP="001A509E">
            <w:pPr>
              <w:spacing w:line="240" w:lineRule="exact"/>
            </w:pPr>
            <w:r w:rsidRPr="00057099">
              <w:t>mm</w:t>
            </w:r>
          </w:p>
        </w:tc>
        <w:tc>
          <w:tcPr>
            <w:tcW w:w="317" w:type="dxa"/>
          </w:tcPr>
          <w:p w14:paraId="669EBEB4" w14:textId="77777777" w:rsidR="001A509E" w:rsidRPr="00057099" w:rsidRDefault="001A509E" w:rsidP="001A509E">
            <w:pPr>
              <w:spacing w:line="240" w:lineRule="exact"/>
            </w:pPr>
            <w:r w:rsidRPr="00057099">
              <w:t>:</w:t>
            </w:r>
          </w:p>
        </w:tc>
        <w:tc>
          <w:tcPr>
            <w:tcW w:w="4548" w:type="dxa"/>
          </w:tcPr>
          <w:p w14:paraId="7306E97C" w14:textId="1B3A35CC"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overloopleiding DN40;</w:t>
            </w:r>
          </w:p>
        </w:tc>
      </w:tr>
      <w:tr w:rsidR="001A509E" w:rsidRPr="00057099" w14:paraId="36293819" w14:textId="77777777" w:rsidTr="001A509E">
        <w:tc>
          <w:tcPr>
            <w:tcW w:w="2943" w:type="dxa"/>
          </w:tcPr>
          <w:p w14:paraId="684A6D8B" w14:textId="77777777" w:rsidR="001A509E" w:rsidRPr="00057099" w:rsidRDefault="001A509E" w:rsidP="001A509E">
            <w:pPr>
              <w:spacing w:line="240" w:lineRule="exact"/>
            </w:pPr>
          </w:p>
        </w:tc>
        <w:tc>
          <w:tcPr>
            <w:tcW w:w="805" w:type="dxa"/>
          </w:tcPr>
          <w:p w14:paraId="0A596DB4" w14:textId="77777777" w:rsidR="001A509E" w:rsidRPr="00057099" w:rsidRDefault="001A509E" w:rsidP="001A509E">
            <w:pPr>
              <w:spacing w:line="240" w:lineRule="exact"/>
            </w:pPr>
          </w:p>
        </w:tc>
        <w:tc>
          <w:tcPr>
            <w:tcW w:w="317" w:type="dxa"/>
          </w:tcPr>
          <w:p w14:paraId="23D23DB4" w14:textId="77777777" w:rsidR="001A509E" w:rsidRPr="00057099" w:rsidRDefault="001A509E" w:rsidP="001A509E">
            <w:pPr>
              <w:spacing w:line="240" w:lineRule="exact"/>
            </w:pPr>
          </w:p>
        </w:tc>
        <w:tc>
          <w:tcPr>
            <w:tcW w:w="4548" w:type="dxa"/>
          </w:tcPr>
          <w:p w14:paraId="5395D56A" w14:textId="232E96EC"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aftapleiding DN40</w:t>
            </w:r>
          </w:p>
        </w:tc>
      </w:tr>
      <w:tr w:rsidR="001A509E" w:rsidRPr="00057099" w14:paraId="3512CA00" w14:textId="77777777" w:rsidTr="001A509E">
        <w:tc>
          <w:tcPr>
            <w:tcW w:w="2943" w:type="dxa"/>
          </w:tcPr>
          <w:p w14:paraId="6659E2D5" w14:textId="77777777" w:rsidR="001A509E" w:rsidRPr="00057099" w:rsidRDefault="001A509E" w:rsidP="001A509E">
            <w:pPr>
              <w:spacing w:line="240" w:lineRule="exact"/>
            </w:pPr>
            <w:r w:rsidRPr="00057099">
              <w:t>appendages</w:t>
            </w:r>
          </w:p>
        </w:tc>
        <w:tc>
          <w:tcPr>
            <w:tcW w:w="805" w:type="dxa"/>
          </w:tcPr>
          <w:p w14:paraId="215FF7B9" w14:textId="77777777" w:rsidR="001A509E" w:rsidRPr="00057099" w:rsidRDefault="001A509E" w:rsidP="001A509E">
            <w:pPr>
              <w:spacing w:line="240" w:lineRule="exact"/>
            </w:pPr>
          </w:p>
        </w:tc>
        <w:tc>
          <w:tcPr>
            <w:tcW w:w="317" w:type="dxa"/>
          </w:tcPr>
          <w:p w14:paraId="79AF2EB9" w14:textId="77777777" w:rsidR="001A509E" w:rsidRPr="00057099" w:rsidRDefault="001A509E" w:rsidP="001A509E">
            <w:pPr>
              <w:spacing w:line="240" w:lineRule="exact"/>
            </w:pPr>
            <w:r w:rsidRPr="00057099">
              <w:t>:</w:t>
            </w:r>
          </w:p>
        </w:tc>
        <w:tc>
          <w:tcPr>
            <w:tcW w:w="4548" w:type="dxa"/>
          </w:tcPr>
          <w:p w14:paraId="50A06A17" w14:textId="4D609DF8" w:rsidR="001A509E" w:rsidRPr="00057099" w:rsidRDefault="001A509E" w:rsidP="001A509E">
            <w:pPr>
              <w:spacing w:line="240" w:lineRule="exact"/>
            </w:pPr>
            <w:r w:rsidRPr="00057099">
              <w:t>in aftapleiding één kogelkraan DN40</w:t>
            </w:r>
          </w:p>
        </w:tc>
      </w:tr>
      <w:tr w:rsidR="001A509E" w:rsidRPr="00057099" w14:paraId="50CEEE88" w14:textId="77777777" w:rsidTr="001A509E">
        <w:tc>
          <w:tcPr>
            <w:tcW w:w="2943" w:type="dxa"/>
          </w:tcPr>
          <w:p w14:paraId="2CDC2D14" w14:textId="77777777" w:rsidR="001A509E" w:rsidRPr="00057099" w:rsidRDefault="001A509E" w:rsidP="001A509E">
            <w:pPr>
              <w:spacing w:line="240" w:lineRule="exact"/>
            </w:pPr>
            <w:r w:rsidRPr="00057099">
              <w:t>diversen</w:t>
            </w:r>
          </w:p>
        </w:tc>
        <w:tc>
          <w:tcPr>
            <w:tcW w:w="805" w:type="dxa"/>
          </w:tcPr>
          <w:p w14:paraId="15BA3242" w14:textId="77777777" w:rsidR="001A509E" w:rsidRPr="00057099" w:rsidRDefault="001A509E" w:rsidP="001A509E">
            <w:pPr>
              <w:spacing w:line="240" w:lineRule="exact"/>
            </w:pPr>
          </w:p>
        </w:tc>
        <w:tc>
          <w:tcPr>
            <w:tcW w:w="317" w:type="dxa"/>
          </w:tcPr>
          <w:p w14:paraId="2326C739" w14:textId="77777777" w:rsidR="001A509E" w:rsidRPr="00057099" w:rsidRDefault="001A509E" w:rsidP="001A509E">
            <w:pPr>
              <w:spacing w:line="240" w:lineRule="exact"/>
            </w:pPr>
            <w:r w:rsidRPr="00057099">
              <w:t>:</w:t>
            </w:r>
          </w:p>
        </w:tc>
        <w:tc>
          <w:tcPr>
            <w:tcW w:w="4548" w:type="dxa"/>
          </w:tcPr>
          <w:p w14:paraId="21B5A6DB" w14:textId="77777777" w:rsidR="001A509E" w:rsidRPr="00057099" w:rsidRDefault="001A509E" w:rsidP="001A509E">
            <w:pPr>
              <w:spacing w:line="240" w:lineRule="exact"/>
            </w:pPr>
            <w:r w:rsidRPr="00057099">
              <w:t>opnemen de benodigde; overgangsstukken, koppelstukken, waterslot, filter en onderbreking met trechter</w:t>
            </w:r>
          </w:p>
        </w:tc>
      </w:tr>
    </w:tbl>
    <w:p w14:paraId="2DA1C27B" w14:textId="77777777" w:rsidR="001A509E" w:rsidRPr="00057099" w:rsidRDefault="001A509E" w:rsidP="001A509E"/>
    <w:p w14:paraId="31AEB1D1" w14:textId="2D8ADF48" w:rsidR="001A509E" w:rsidRPr="00057099" w:rsidRDefault="001A509E" w:rsidP="006028B5">
      <w:pPr>
        <w:pStyle w:val="Heading3"/>
      </w:pPr>
      <w:r w:rsidRPr="00057099">
        <w:t xml:space="preserve">Aanvoerleiding </w:t>
      </w:r>
    </w:p>
    <w:tbl>
      <w:tblPr>
        <w:tblW w:w="0" w:type="auto"/>
        <w:tblLook w:val="01E0" w:firstRow="1" w:lastRow="1" w:firstColumn="1" w:lastColumn="1" w:noHBand="0" w:noVBand="0"/>
      </w:tblPr>
      <w:tblGrid>
        <w:gridCol w:w="2943"/>
        <w:gridCol w:w="805"/>
        <w:gridCol w:w="317"/>
        <w:gridCol w:w="4548"/>
      </w:tblGrid>
      <w:tr w:rsidR="001A509E" w:rsidRPr="00057099" w14:paraId="5F002AEC" w14:textId="77777777" w:rsidTr="001A509E">
        <w:tc>
          <w:tcPr>
            <w:tcW w:w="2943" w:type="dxa"/>
          </w:tcPr>
          <w:p w14:paraId="15E85D32" w14:textId="77777777" w:rsidR="001A509E" w:rsidRPr="00057099" w:rsidRDefault="001A509E" w:rsidP="001A509E">
            <w:pPr>
              <w:spacing w:line="240" w:lineRule="exact"/>
            </w:pPr>
            <w:r w:rsidRPr="00057099">
              <w:t>tracé</w:t>
            </w:r>
          </w:p>
        </w:tc>
        <w:tc>
          <w:tcPr>
            <w:tcW w:w="805" w:type="dxa"/>
          </w:tcPr>
          <w:p w14:paraId="0E4BF878" w14:textId="77777777" w:rsidR="001A509E" w:rsidRPr="00057099" w:rsidRDefault="001A509E" w:rsidP="001A509E">
            <w:pPr>
              <w:spacing w:line="240" w:lineRule="exact"/>
            </w:pPr>
          </w:p>
        </w:tc>
        <w:tc>
          <w:tcPr>
            <w:tcW w:w="317" w:type="dxa"/>
          </w:tcPr>
          <w:p w14:paraId="1387DB01" w14:textId="77777777" w:rsidR="001A509E" w:rsidRPr="00057099" w:rsidRDefault="001A509E" w:rsidP="001A509E">
            <w:pPr>
              <w:spacing w:line="240" w:lineRule="exact"/>
            </w:pPr>
            <w:r w:rsidRPr="00057099">
              <w:t>:</w:t>
            </w:r>
          </w:p>
        </w:tc>
        <w:tc>
          <w:tcPr>
            <w:tcW w:w="4548" w:type="dxa"/>
          </w:tcPr>
          <w:p w14:paraId="5DE96CCF" w14:textId="1C28740C" w:rsidR="001A509E" w:rsidRPr="00057099" w:rsidRDefault="001A509E" w:rsidP="001A509E">
            <w:pPr>
              <w:spacing w:line="240" w:lineRule="exact"/>
            </w:pPr>
            <w:r w:rsidRPr="00057099">
              <w:t xml:space="preserve">vanaf de aansluiting op de terreinleiding </w:t>
            </w:r>
            <w:r w:rsidR="00DD38AE" w:rsidRPr="00057099">
              <w:t>(4</w:t>
            </w:r>
            <w:r w:rsidR="005941E8" w:rsidRPr="00057099">
              <w:t>0</w:t>
            </w:r>
            <w:r w:rsidR="00DD38AE" w:rsidRPr="00057099">
              <w:t xml:space="preserve">) </w:t>
            </w:r>
            <w:r w:rsidRPr="00057099">
              <w:t>tot aan de breektank</w:t>
            </w:r>
          </w:p>
        </w:tc>
      </w:tr>
      <w:tr w:rsidR="001A509E" w:rsidRPr="00057099" w14:paraId="43CBBD6E" w14:textId="77777777" w:rsidTr="001A509E">
        <w:tc>
          <w:tcPr>
            <w:tcW w:w="2943" w:type="dxa"/>
          </w:tcPr>
          <w:p w14:paraId="247B84E4" w14:textId="77777777" w:rsidR="001A509E" w:rsidRPr="00057099" w:rsidRDefault="001A509E" w:rsidP="001A509E">
            <w:pPr>
              <w:spacing w:line="240" w:lineRule="exact"/>
            </w:pPr>
            <w:r w:rsidRPr="00057099">
              <w:t>diameter</w:t>
            </w:r>
          </w:p>
        </w:tc>
        <w:tc>
          <w:tcPr>
            <w:tcW w:w="805" w:type="dxa"/>
          </w:tcPr>
          <w:p w14:paraId="31A5DA8C" w14:textId="77777777" w:rsidR="001A509E" w:rsidRPr="00057099" w:rsidRDefault="001A509E" w:rsidP="001A509E">
            <w:pPr>
              <w:spacing w:line="240" w:lineRule="exact"/>
            </w:pPr>
            <w:r w:rsidRPr="00057099">
              <w:t>mm</w:t>
            </w:r>
          </w:p>
        </w:tc>
        <w:tc>
          <w:tcPr>
            <w:tcW w:w="317" w:type="dxa"/>
          </w:tcPr>
          <w:p w14:paraId="42BDFDC8" w14:textId="77777777" w:rsidR="001A509E" w:rsidRPr="00057099" w:rsidRDefault="001A509E" w:rsidP="001A509E">
            <w:pPr>
              <w:spacing w:line="240" w:lineRule="exact"/>
            </w:pPr>
            <w:r w:rsidRPr="00057099">
              <w:t>:</w:t>
            </w:r>
          </w:p>
        </w:tc>
        <w:tc>
          <w:tcPr>
            <w:tcW w:w="4548" w:type="dxa"/>
          </w:tcPr>
          <w:p w14:paraId="0DBDC218" w14:textId="77777777" w:rsidR="001A509E" w:rsidRPr="00057099" w:rsidRDefault="001A509E" w:rsidP="001A509E">
            <w:pPr>
              <w:spacing w:line="240" w:lineRule="exact"/>
            </w:pPr>
            <w:r w:rsidRPr="00057099">
              <w:t>DN 40</w:t>
            </w:r>
          </w:p>
        </w:tc>
      </w:tr>
      <w:tr w:rsidR="001A509E" w:rsidRPr="00057099" w14:paraId="17D1751D" w14:textId="77777777" w:rsidTr="001A509E">
        <w:tc>
          <w:tcPr>
            <w:tcW w:w="2943" w:type="dxa"/>
          </w:tcPr>
          <w:p w14:paraId="7A2EECF7" w14:textId="77777777" w:rsidR="001A509E" w:rsidRPr="00057099" w:rsidRDefault="001A509E" w:rsidP="001A509E">
            <w:pPr>
              <w:spacing w:line="240" w:lineRule="exact"/>
            </w:pPr>
            <w:r w:rsidRPr="00057099">
              <w:t>appendages</w:t>
            </w:r>
          </w:p>
        </w:tc>
        <w:tc>
          <w:tcPr>
            <w:tcW w:w="805" w:type="dxa"/>
          </w:tcPr>
          <w:p w14:paraId="7545AEEC" w14:textId="77777777" w:rsidR="001A509E" w:rsidRPr="00057099" w:rsidRDefault="001A509E" w:rsidP="001A509E">
            <w:pPr>
              <w:spacing w:line="240" w:lineRule="exact"/>
            </w:pPr>
          </w:p>
        </w:tc>
        <w:tc>
          <w:tcPr>
            <w:tcW w:w="317" w:type="dxa"/>
          </w:tcPr>
          <w:p w14:paraId="0D5482DB" w14:textId="77777777" w:rsidR="001A509E" w:rsidRPr="00057099" w:rsidRDefault="001A509E" w:rsidP="001A509E">
            <w:pPr>
              <w:spacing w:line="240" w:lineRule="exact"/>
            </w:pPr>
            <w:r w:rsidRPr="00057099">
              <w:t>:</w:t>
            </w:r>
          </w:p>
        </w:tc>
        <w:tc>
          <w:tcPr>
            <w:tcW w:w="4548" w:type="dxa"/>
          </w:tcPr>
          <w:p w14:paraId="7E2CCD6B" w14:textId="73A80746" w:rsidR="005941E8" w:rsidRPr="00057099" w:rsidRDefault="001A509E" w:rsidP="001A509E">
            <w:pPr>
              <w:spacing w:line="240" w:lineRule="exact"/>
            </w:pPr>
            <w:r w:rsidRPr="00057099">
              <w:t>- RVS-kogelkraa</w:t>
            </w:r>
            <w:r w:rsidR="005941E8" w:rsidRPr="00057099">
              <w:t>n</w:t>
            </w:r>
          </w:p>
        </w:tc>
      </w:tr>
      <w:tr w:rsidR="001A509E" w:rsidRPr="00057099" w14:paraId="21E7CC85" w14:textId="77777777" w:rsidTr="001A509E">
        <w:tc>
          <w:tcPr>
            <w:tcW w:w="2943" w:type="dxa"/>
          </w:tcPr>
          <w:p w14:paraId="59869B19" w14:textId="77777777" w:rsidR="001A509E" w:rsidRPr="00057099" w:rsidRDefault="001A509E" w:rsidP="001A509E">
            <w:r w:rsidRPr="00057099">
              <w:t>aftakking</w:t>
            </w:r>
          </w:p>
        </w:tc>
        <w:tc>
          <w:tcPr>
            <w:tcW w:w="805" w:type="dxa"/>
          </w:tcPr>
          <w:p w14:paraId="1BF8E573" w14:textId="77777777" w:rsidR="001A509E" w:rsidRPr="00057099" w:rsidRDefault="001A509E" w:rsidP="001A509E"/>
        </w:tc>
        <w:tc>
          <w:tcPr>
            <w:tcW w:w="317" w:type="dxa"/>
          </w:tcPr>
          <w:p w14:paraId="36873EAD" w14:textId="77777777" w:rsidR="001A509E" w:rsidRPr="00057099" w:rsidRDefault="001A509E" w:rsidP="001A509E">
            <w:r w:rsidRPr="00057099">
              <w:t>:</w:t>
            </w:r>
          </w:p>
        </w:tc>
        <w:tc>
          <w:tcPr>
            <w:tcW w:w="4548" w:type="dxa"/>
          </w:tcPr>
          <w:p w14:paraId="7D7C3AC7" w14:textId="77777777" w:rsidR="001A509E" w:rsidRPr="00057099" w:rsidRDefault="001A509E" w:rsidP="001A509E">
            <w:r w:rsidRPr="00057099">
              <w:t>DN15 met RVS-kogelkraan, derden sluiten hierop aan</w:t>
            </w:r>
          </w:p>
        </w:tc>
      </w:tr>
    </w:tbl>
    <w:p w14:paraId="549DD744" w14:textId="77777777" w:rsidR="001A509E" w:rsidRPr="00057099" w:rsidRDefault="001A509E" w:rsidP="001A509E"/>
    <w:p w14:paraId="46583A72" w14:textId="00940E93" w:rsidR="001A509E" w:rsidRPr="00057099" w:rsidRDefault="001A509E" w:rsidP="006028B5">
      <w:pPr>
        <w:pStyle w:val="Heading3"/>
      </w:pPr>
      <w:r w:rsidRPr="00057099">
        <w:t>Zuigleiding</w:t>
      </w:r>
      <w:r w:rsidR="000F6395" w:rsidRPr="00057099">
        <w:t xml:space="preserve"> </w:t>
      </w:r>
      <w:r w:rsidRPr="00057099">
        <w:t xml:space="preserve">pomp </w:t>
      </w:r>
    </w:p>
    <w:tbl>
      <w:tblPr>
        <w:tblW w:w="0" w:type="auto"/>
        <w:tblLook w:val="01E0" w:firstRow="1" w:lastRow="1" w:firstColumn="1" w:lastColumn="1" w:noHBand="0" w:noVBand="0"/>
      </w:tblPr>
      <w:tblGrid>
        <w:gridCol w:w="2943"/>
        <w:gridCol w:w="805"/>
        <w:gridCol w:w="317"/>
        <w:gridCol w:w="4548"/>
      </w:tblGrid>
      <w:tr w:rsidR="001A509E" w:rsidRPr="00057099" w14:paraId="6F75B595" w14:textId="77777777" w:rsidTr="001A509E">
        <w:tc>
          <w:tcPr>
            <w:tcW w:w="2943" w:type="dxa"/>
          </w:tcPr>
          <w:p w14:paraId="41C71316" w14:textId="77777777" w:rsidR="001A509E" w:rsidRPr="00057099" w:rsidRDefault="001A509E" w:rsidP="001A509E">
            <w:pPr>
              <w:spacing w:line="240" w:lineRule="exact"/>
            </w:pPr>
            <w:r w:rsidRPr="00057099">
              <w:t>tracé</w:t>
            </w:r>
          </w:p>
        </w:tc>
        <w:tc>
          <w:tcPr>
            <w:tcW w:w="805" w:type="dxa"/>
          </w:tcPr>
          <w:p w14:paraId="0D340D82" w14:textId="77777777" w:rsidR="001A509E" w:rsidRPr="00057099" w:rsidRDefault="001A509E" w:rsidP="001A509E">
            <w:pPr>
              <w:spacing w:line="240" w:lineRule="exact"/>
            </w:pPr>
          </w:p>
        </w:tc>
        <w:tc>
          <w:tcPr>
            <w:tcW w:w="317" w:type="dxa"/>
          </w:tcPr>
          <w:p w14:paraId="20F6F7E4" w14:textId="77777777" w:rsidR="001A509E" w:rsidRPr="00057099" w:rsidRDefault="001A509E" w:rsidP="001A509E">
            <w:pPr>
              <w:spacing w:line="240" w:lineRule="exact"/>
            </w:pPr>
            <w:r w:rsidRPr="00057099">
              <w:t>:</w:t>
            </w:r>
          </w:p>
        </w:tc>
        <w:tc>
          <w:tcPr>
            <w:tcW w:w="4548" w:type="dxa"/>
          </w:tcPr>
          <w:p w14:paraId="3D909A21" w14:textId="77777777" w:rsidR="001A509E" w:rsidRPr="00057099" w:rsidRDefault="001A509E" w:rsidP="001A509E">
            <w:pPr>
              <w:spacing w:line="240" w:lineRule="exact"/>
            </w:pPr>
            <w:r w:rsidRPr="00057099">
              <w:t>vanaf de breektank tot de pomp</w:t>
            </w:r>
          </w:p>
        </w:tc>
      </w:tr>
      <w:tr w:rsidR="001A509E" w:rsidRPr="00057099" w14:paraId="42EBA2A3" w14:textId="77777777" w:rsidTr="001A509E">
        <w:tc>
          <w:tcPr>
            <w:tcW w:w="2943" w:type="dxa"/>
          </w:tcPr>
          <w:p w14:paraId="11C40DEB" w14:textId="77777777" w:rsidR="001A509E" w:rsidRPr="00057099" w:rsidRDefault="001A509E" w:rsidP="001A509E">
            <w:pPr>
              <w:spacing w:line="240" w:lineRule="exact"/>
            </w:pPr>
            <w:r w:rsidRPr="00057099">
              <w:t>diameter</w:t>
            </w:r>
          </w:p>
        </w:tc>
        <w:tc>
          <w:tcPr>
            <w:tcW w:w="805" w:type="dxa"/>
          </w:tcPr>
          <w:p w14:paraId="29569C5B" w14:textId="77777777" w:rsidR="001A509E" w:rsidRPr="00057099" w:rsidRDefault="001A509E" w:rsidP="001A509E">
            <w:pPr>
              <w:spacing w:line="240" w:lineRule="exact"/>
            </w:pPr>
            <w:r w:rsidRPr="00057099">
              <w:t>mm</w:t>
            </w:r>
          </w:p>
        </w:tc>
        <w:tc>
          <w:tcPr>
            <w:tcW w:w="317" w:type="dxa"/>
          </w:tcPr>
          <w:p w14:paraId="7AB91A6F" w14:textId="77777777" w:rsidR="001A509E" w:rsidRPr="00057099" w:rsidRDefault="001A509E" w:rsidP="001A509E">
            <w:pPr>
              <w:spacing w:line="240" w:lineRule="exact"/>
            </w:pPr>
            <w:r w:rsidRPr="00057099">
              <w:t>:</w:t>
            </w:r>
          </w:p>
        </w:tc>
        <w:tc>
          <w:tcPr>
            <w:tcW w:w="4548" w:type="dxa"/>
          </w:tcPr>
          <w:p w14:paraId="2A380A30" w14:textId="034B8C80" w:rsidR="001A509E" w:rsidRPr="00057099" w:rsidRDefault="001A509E" w:rsidP="001A509E">
            <w:pPr>
              <w:spacing w:line="240" w:lineRule="exact"/>
            </w:pPr>
            <w:r w:rsidRPr="00057099">
              <w:t>DN</w:t>
            </w:r>
            <w:r w:rsidR="005941E8" w:rsidRPr="00057099">
              <w:t>40</w:t>
            </w:r>
            <w:r w:rsidRPr="00057099">
              <w:t>;</w:t>
            </w:r>
          </w:p>
        </w:tc>
      </w:tr>
      <w:tr w:rsidR="001A509E" w:rsidRPr="00057099" w14:paraId="09546706" w14:textId="77777777" w:rsidTr="001A509E">
        <w:tc>
          <w:tcPr>
            <w:tcW w:w="2943" w:type="dxa"/>
          </w:tcPr>
          <w:p w14:paraId="64CB20D4" w14:textId="77777777" w:rsidR="001A509E" w:rsidRPr="00057099" w:rsidRDefault="001A509E" w:rsidP="001A509E">
            <w:pPr>
              <w:spacing w:line="240" w:lineRule="exact"/>
            </w:pPr>
            <w:r w:rsidRPr="00057099">
              <w:t>appendages</w:t>
            </w:r>
          </w:p>
        </w:tc>
        <w:tc>
          <w:tcPr>
            <w:tcW w:w="805" w:type="dxa"/>
          </w:tcPr>
          <w:p w14:paraId="5FB74825" w14:textId="77777777" w:rsidR="001A509E" w:rsidRPr="00057099" w:rsidRDefault="001A509E" w:rsidP="001A509E">
            <w:pPr>
              <w:spacing w:line="240" w:lineRule="exact"/>
            </w:pPr>
          </w:p>
        </w:tc>
        <w:tc>
          <w:tcPr>
            <w:tcW w:w="317" w:type="dxa"/>
          </w:tcPr>
          <w:p w14:paraId="15579932" w14:textId="77777777" w:rsidR="001A509E" w:rsidRPr="00057099" w:rsidRDefault="001A509E" w:rsidP="001A509E">
            <w:pPr>
              <w:spacing w:line="240" w:lineRule="exact"/>
            </w:pPr>
            <w:r w:rsidRPr="00057099">
              <w:t>:</w:t>
            </w:r>
          </w:p>
        </w:tc>
        <w:tc>
          <w:tcPr>
            <w:tcW w:w="4548" w:type="dxa"/>
          </w:tcPr>
          <w:p w14:paraId="5C9CE044" w14:textId="77777777" w:rsidR="001A509E" w:rsidRPr="00057099" w:rsidRDefault="001A509E" w:rsidP="001A509E">
            <w:pPr>
              <w:spacing w:line="240" w:lineRule="exact"/>
            </w:pPr>
            <w:r w:rsidRPr="00057099">
              <w:t>rvs kogelkraan</w:t>
            </w:r>
          </w:p>
        </w:tc>
      </w:tr>
      <w:tr w:rsidR="001A509E" w:rsidRPr="00057099" w14:paraId="697742F4" w14:textId="77777777" w:rsidTr="001A509E">
        <w:tc>
          <w:tcPr>
            <w:tcW w:w="2943" w:type="dxa"/>
          </w:tcPr>
          <w:p w14:paraId="06010E40" w14:textId="77777777" w:rsidR="001A509E" w:rsidRPr="00057099" w:rsidRDefault="001A509E" w:rsidP="001A509E">
            <w:r w:rsidRPr="00057099">
              <w:t>diversen</w:t>
            </w:r>
          </w:p>
        </w:tc>
        <w:tc>
          <w:tcPr>
            <w:tcW w:w="805" w:type="dxa"/>
          </w:tcPr>
          <w:p w14:paraId="718C6226" w14:textId="77777777" w:rsidR="001A509E" w:rsidRPr="00057099" w:rsidRDefault="001A509E" w:rsidP="001A509E"/>
        </w:tc>
        <w:tc>
          <w:tcPr>
            <w:tcW w:w="317" w:type="dxa"/>
          </w:tcPr>
          <w:p w14:paraId="319E2EC9" w14:textId="77777777" w:rsidR="001A509E" w:rsidRPr="00057099" w:rsidRDefault="001A509E" w:rsidP="001A509E">
            <w:r w:rsidRPr="00057099">
              <w:t>:</w:t>
            </w:r>
          </w:p>
        </w:tc>
        <w:tc>
          <w:tcPr>
            <w:tcW w:w="4548" w:type="dxa"/>
          </w:tcPr>
          <w:p w14:paraId="1C75ACEA" w14:textId="54A2C2F2" w:rsidR="001A509E" w:rsidRPr="00057099" w:rsidRDefault="001A509E" w:rsidP="001A509E">
            <w:r w:rsidRPr="00057099">
              <w:t>eventueel voetklep</w:t>
            </w:r>
          </w:p>
        </w:tc>
      </w:tr>
    </w:tbl>
    <w:p w14:paraId="1F508274" w14:textId="77777777" w:rsidR="001A509E" w:rsidRPr="00057099" w:rsidRDefault="001A509E" w:rsidP="001A509E">
      <w:pPr>
        <w:tabs>
          <w:tab w:val="left" w:pos="567"/>
          <w:tab w:val="right" w:pos="3119"/>
          <w:tab w:val="left" w:pos="3402"/>
          <w:tab w:val="left" w:pos="3686"/>
          <w:tab w:val="left" w:pos="3969"/>
          <w:tab w:val="left" w:pos="4253"/>
          <w:tab w:val="left" w:pos="4536"/>
        </w:tabs>
      </w:pPr>
    </w:p>
    <w:p w14:paraId="6EA9609F" w14:textId="643BA7E4" w:rsidR="001A509E" w:rsidRPr="00057099" w:rsidRDefault="001A509E" w:rsidP="006028B5">
      <w:pPr>
        <w:pStyle w:val="Heading3"/>
      </w:pPr>
      <w:r w:rsidRPr="00057099">
        <w:t>Persleiding</w:t>
      </w:r>
      <w:r w:rsidR="000F6395" w:rsidRPr="00057099">
        <w:t xml:space="preserve"> </w:t>
      </w:r>
      <w:r w:rsidRPr="00057099">
        <w:t xml:space="preserve">pomp </w:t>
      </w:r>
    </w:p>
    <w:tbl>
      <w:tblPr>
        <w:tblW w:w="8613" w:type="dxa"/>
        <w:tblLayout w:type="fixed"/>
        <w:tblLook w:val="01E0" w:firstRow="1" w:lastRow="1" w:firstColumn="1" w:lastColumn="1" w:noHBand="0" w:noVBand="0"/>
      </w:tblPr>
      <w:tblGrid>
        <w:gridCol w:w="2943"/>
        <w:gridCol w:w="805"/>
        <w:gridCol w:w="329"/>
        <w:gridCol w:w="4536"/>
      </w:tblGrid>
      <w:tr w:rsidR="001A509E" w:rsidRPr="00057099" w14:paraId="0639A002" w14:textId="77777777" w:rsidTr="001A509E">
        <w:tc>
          <w:tcPr>
            <w:tcW w:w="2943" w:type="dxa"/>
          </w:tcPr>
          <w:p w14:paraId="72ECB4B6" w14:textId="77777777" w:rsidR="001A509E" w:rsidRPr="00057099" w:rsidRDefault="001A509E" w:rsidP="001A509E">
            <w:pPr>
              <w:spacing w:line="240" w:lineRule="exact"/>
            </w:pPr>
            <w:r w:rsidRPr="00057099">
              <w:t>tracé</w:t>
            </w:r>
          </w:p>
        </w:tc>
        <w:tc>
          <w:tcPr>
            <w:tcW w:w="805" w:type="dxa"/>
          </w:tcPr>
          <w:p w14:paraId="7DDD9B2E" w14:textId="77777777" w:rsidR="001A509E" w:rsidRPr="00057099" w:rsidRDefault="001A509E" w:rsidP="001A509E">
            <w:pPr>
              <w:spacing w:line="240" w:lineRule="exact"/>
            </w:pPr>
          </w:p>
        </w:tc>
        <w:tc>
          <w:tcPr>
            <w:tcW w:w="329" w:type="dxa"/>
          </w:tcPr>
          <w:p w14:paraId="399737A9" w14:textId="77777777" w:rsidR="001A509E" w:rsidRPr="00057099" w:rsidRDefault="001A509E" w:rsidP="001A509E">
            <w:pPr>
              <w:spacing w:line="240" w:lineRule="exact"/>
            </w:pPr>
            <w:r w:rsidRPr="00057099">
              <w:t>:</w:t>
            </w:r>
          </w:p>
        </w:tc>
        <w:tc>
          <w:tcPr>
            <w:tcW w:w="4536" w:type="dxa"/>
          </w:tcPr>
          <w:p w14:paraId="793F2349" w14:textId="23DD3B8F" w:rsidR="001A509E" w:rsidRPr="00057099" w:rsidRDefault="001A509E" w:rsidP="001A509E">
            <w:pPr>
              <w:spacing w:line="240" w:lineRule="exact"/>
            </w:pPr>
            <w:r w:rsidRPr="00057099">
              <w:t>vanaf de pomp tot en met de proceswater verbruikers</w:t>
            </w:r>
          </w:p>
        </w:tc>
      </w:tr>
      <w:tr w:rsidR="001A509E" w:rsidRPr="00057099" w14:paraId="2C0DFFB2" w14:textId="77777777" w:rsidTr="001A509E">
        <w:tc>
          <w:tcPr>
            <w:tcW w:w="2943" w:type="dxa"/>
          </w:tcPr>
          <w:p w14:paraId="6BBC2332" w14:textId="77777777" w:rsidR="001A509E" w:rsidRPr="00057099" w:rsidRDefault="001A509E" w:rsidP="001A509E">
            <w:pPr>
              <w:spacing w:line="240" w:lineRule="exact"/>
            </w:pPr>
            <w:r w:rsidRPr="00057099">
              <w:t>diameter</w:t>
            </w:r>
          </w:p>
        </w:tc>
        <w:tc>
          <w:tcPr>
            <w:tcW w:w="805" w:type="dxa"/>
          </w:tcPr>
          <w:p w14:paraId="2B9F3764" w14:textId="77777777" w:rsidR="001A509E" w:rsidRPr="00057099" w:rsidRDefault="001A509E" w:rsidP="001A509E">
            <w:pPr>
              <w:spacing w:line="240" w:lineRule="exact"/>
            </w:pPr>
            <w:r w:rsidRPr="00057099">
              <w:t>mm</w:t>
            </w:r>
          </w:p>
        </w:tc>
        <w:tc>
          <w:tcPr>
            <w:tcW w:w="329" w:type="dxa"/>
          </w:tcPr>
          <w:p w14:paraId="161CC57B" w14:textId="77777777" w:rsidR="001A509E" w:rsidRPr="00057099" w:rsidRDefault="001A509E" w:rsidP="001A509E">
            <w:pPr>
              <w:spacing w:line="240" w:lineRule="exact"/>
            </w:pPr>
            <w:r w:rsidRPr="00057099">
              <w:t>:</w:t>
            </w:r>
          </w:p>
        </w:tc>
        <w:tc>
          <w:tcPr>
            <w:tcW w:w="4536" w:type="dxa"/>
          </w:tcPr>
          <w:p w14:paraId="68D0C477" w14:textId="072CFFC6" w:rsidR="001A509E" w:rsidRPr="00057099" w:rsidRDefault="001A509E" w:rsidP="001A509E">
            <w:pPr>
              <w:spacing w:line="240" w:lineRule="exact"/>
            </w:pPr>
            <w:r w:rsidRPr="00057099">
              <w:t>DN</w:t>
            </w:r>
            <w:r w:rsidR="003E0969" w:rsidRPr="00057099">
              <w:t xml:space="preserve"> </w:t>
            </w:r>
            <w:r w:rsidR="00345BEB" w:rsidRPr="00057099">
              <w:t>40</w:t>
            </w:r>
            <w:r w:rsidRPr="00057099">
              <w:t>;</w:t>
            </w:r>
          </w:p>
        </w:tc>
      </w:tr>
      <w:tr w:rsidR="001A509E" w:rsidRPr="00057099" w14:paraId="49D1FABF" w14:textId="77777777" w:rsidTr="001A509E">
        <w:tc>
          <w:tcPr>
            <w:tcW w:w="2943" w:type="dxa"/>
          </w:tcPr>
          <w:p w14:paraId="301709CF" w14:textId="77777777" w:rsidR="001A509E" w:rsidRPr="00057099" w:rsidRDefault="001A509E" w:rsidP="001A509E">
            <w:pPr>
              <w:spacing w:line="240" w:lineRule="exact"/>
            </w:pPr>
            <w:r w:rsidRPr="00057099">
              <w:t>appendages</w:t>
            </w:r>
          </w:p>
        </w:tc>
        <w:tc>
          <w:tcPr>
            <w:tcW w:w="805" w:type="dxa"/>
          </w:tcPr>
          <w:p w14:paraId="7EE0223D" w14:textId="77777777" w:rsidR="001A509E" w:rsidRPr="00057099" w:rsidRDefault="001A509E" w:rsidP="001A509E">
            <w:pPr>
              <w:spacing w:line="240" w:lineRule="exact"/>
            </w:pPr>
          </w:p>
        </w:tc>
        <w:tc>
          <w:tcPr>
            <w:tcW w:w="329" w:type="dxa"/>
          </w:tcPr>
          <w:p w14:paraId="778E6868" w14:textId="77777777" w:rsidR="001A509E" w:rsidRPr="00057099" w:rsidRDefault="001A509E" w:rsidP="001A509E">
            <w:pPr>
              <w:spacing w:line="240" w:lineRule="exact"/>
            </w:pPr>
            <w:r w:rsidRPr="00057099">
              <w:t>:</w:t>
            </w:r>
          </w:p>
        </w:tc>
        <w:tc>
          <w:tcPr>
            <w:tcW w:w="4536" w:type="dxa"/>
          </w:tcPr>
          <w:p w14:paraId="2D484D80" w14:textId="77777777" w:rsidR="001A509E" w:rsidRPr="00057099" w:rsidRDefault="001A509E" w:rsidP="001A509E">
            <w:pPr>
              <w:spacing w:line="240" w:lineRule="exact"/>
            </w:pPr>
            <w:r w:rsidRPr="00057099">
              <w:t>rubber compensator autostabiel</w:t>
            </w:r>
          </w:p>
        </w:tc>
      </w:tr>
      <w:tr w:rsidR="001A509E" w:rsidRPr="00057099" w14:paraId="0ABE16C9" w14:textId="77777777" w:rsidTr="001A509E">
        <w:tc>
          <w:tcPr>
            <w:tcW w:w="2943" w:type="dxa"/>
          </w:tcPr>
          <w:p w14:paraId="178D43A9" w14:textId="77777777" w:rsidR="001A509E" w:rsidRPr="00057099" w:rsidRDefault="001A509E" w:rsidP="001A509E">
            <w:pPr>
              <w:spacing w:line="240" w:lineRule="exact"/>
            </w:pPr>
          </w:p>
        </w:tc>
        <w:tc>
          <w:tcPr>
            <w:tcW w:w="805" w:type="dxa"/>
          </w:tcPr>
          <w:p w14:paraId="21696ECE" w14:textId="77777777" w:rsidR="001A509E" w:rsidRPr="00057099" w:rsidRDefault="001A509E" w:rsidP="001A509E">
            <w:pPr>
              <w:spacing w:line="240" w:lineRule="exact"/>
            </w:pPr>
          </w:p>
        </w:tc>
        <w:tc>
          <w:tcPr>
            <w:tcW w:w="329" w:type="dxa"/>
          </w:tcPr>
          <w:p w14:paraId="64CCA874" w14:textId="77777777" w:rsidR="001A509E" w:rsidRPr="00057099" w:rsidRDefault="001A509E" w:rsidP="001A509E">
            <w:pPr>
              <w:spacing w:line="240" w:lineRule="exact"/>
            </w:pPr>
          </w:p>
        </w:tc>
        <w:tc>
          <w:tcPr>
            <w:tcW w:w="4536" w:type="dxa"/>
          </w:tcPr>
          <w:p w14:paraId="1A675F42" w14:textId="77777777" w:rsidR="001A509E" w:rsidRPr="00057099" w:rsidRDefault="001A509E" w:rsidP="001A509E">
            <w:pPr>
              <w:spacing w:line="240" w:lineRule="exact"/>
            </w:pPr>
            <w:r w:rsidRPr="00057099">
              <w:t>terugslagklep</w:t>
            </w:r>
          </w:p>
        </w:tc>
      </w:tr>
      <w:tr w:rsidR="001A509E" w:rsidRPr="00057099" w14:paraId="7E0CD3FA" w14:textId="77777777" w:rsidTr="001A509E">
        <w:tc>
          <w:tcPr>
            <w:tcW w:w="2943" w:type="dxa"/>
          </w:tcPr>
          <w:p w14:paraId="397CCC26" w14:textId="77777777" w:rsidR="001A509E" w:rsidRPr="00057099" w:rsidRDefault="001A509E" w:rsidP="001A509E">
            <w:pPr>
              <w:spacing w:line="240" w:lineRule="exact"/>
            </w:pPr>
          </w:p>
        </w:tc>
        <w:tc>
          <w:tcPr>
            <w:tcW w:w="805" w:type="dxa"/>
          </w:tcPr>
          <w:p w14:paraId="03B0B150" w14:textId="77777777" w:rsidR="001A509E" w:rsidRPr="00057099" w:rsidRDefault="001A509E" w:rsidP="001A509E">
            <w:pPr>
              <w:spacing w:line="240" w:lineRule="exact"/>
            </w:pPr>
          </w:p>
        </w:tc>
        <w:tc>
          <w:tcPr>
            <w:tcW w:w="329" w:type="dxa"/>
          </w:tcPr>
          <w:p w14:paraId="2C8F05EF" w14:textId="77777777" w:rsidR="001A509E" w:rsidRPr="00057099" w:rsidRDefault="001A509E" w:rsidP="001A509E">
            <w:pPr>
              <w:spacing w:line="240" w:lineRule="exact"/>
            </w:pPr>
          </w:p>
        </w:tc>
        <w:tc>
          <w:tcPr>
            <w:tcW w:w="4536" w:type="dxa"/>
          </w:tcPr>
          <w:p w14:paraId="05E35A53" w14:textId="77777777" w:rsidR="001A509E" w:rsidRPr="00057099" w:rsidRDefault="001A509E" w:rsidP="001A509E">
            <w:pPr>
              <w:spacing w:line="240" w:lineRule="exact"/>
            </w:pPr>
            <w:r w:rsidRPr="00057099">
              <w:t>kogelkraan</w:t>
            </w:r>
          </w:p>
        </w:tc>
      </w:tr>
      <w:tr w:rsidR="001A509E" w:rsidRPr="00057099" w14:paraId="57C4371D" w14:textId="77777777" w:rsidTr="001A509E">
        <w:tc>
          <w:tcPr>
            <w:tcW w:w="2943" w:type="dxa"/>
          </w:tcPr>
          <w:p w14:paraId="4D2D1601" w14:textId="77777777" w:rsidR="001A509E" w:rsidRPr="00057099" w:rsidRDefault="001A509E" w:rsidP="001A509E">
            <w:pPr>
              <w:spacing w:line="240" w:lineRule="exact"/>
            </w:pPr>
          </w:p>
        </w:tc>
        <w:tc>
          <w:tcPr>
            <w:tcW w:w="805" w:type="dxa"/>
          </w:tcPr>
          <w:p w14:paraId="55B20BB0" w14:textId="77777777" w:rsidR="001A509E" w:rsidRPr="00057099" w:rsidRDefault="001A509E" w:rsidP="001A509E">
            <w:pPr>
              <w:spacing w:line="240" w:lineRule="exact"/>
            </w:pPr>
          </w:p>
        </w:tc>
        <w:tc>
          <w:tcPr>
            <w:tcW w:w="329" w:type="dxa"/>
          </w:tcPr>
          <w:p w14:paraId="2A774B49" w14:textId="77777777" w:rsidR="001A509E" w:rsidRPr="00057099" w:rsidRDefault="001A509E" w:rsidP="001A509E">
            <w:pPr>
              <w:spacing w:line="240" w:lineRule="exact"/>
            </w:pPr>
          </w:p>
        </w:tc>
        <w:tc>
          <w:tcPr>
            <w:tcW w:w="4536" w:type="dxa"/>
          </w:tcPr>
          <w:p w14:paraId="3D8FFC06" w14:textId="77777777" w:rsidR="001A509E" w:rsidRPr="00057099" w:rsidRDefault="001A509E" w:rsidP="001A509E">
            <w:pPr>
              <w:spacing w:line="240" w:lineRule="exact"/>
            </w:pPr>
            <w:r w:rsidRPr="00057099">
              <w:t>manometer</w:t>
            </w:r>
          </w:p>
        </w:tc>
      </w:tr>
      <w:tr w:rsidR="001A509E" w:rsidRPr="00057099" w14:paraId="4EDD16BC" w14:textId="77777777" w:rsidTr="001A509E">
        <w:tc>
          <w:tcPr>
            <w:tcW w:w="2943" w:type="dxa"/>
          </w:tcPr>
          <w:p w14:paraId="1D833193" w14:textId="77777777" w:rsidR="001A509E" w:rsidRPr="00057099" w:rsidRDefault="001A509E" w:rsidP="001A509E">
            <w:pPr>
              <w:spacing w:line="240" w:lineRule="exact"/>
            </w:pPr>
          </w:p>
        </w:tc>
        <w:tc>
          <w:tcPr>
            <w:tcW w:w="805" w:type="dxa"/>
          </w:tcPr>
          <w:p w14:paraId="4D11864E" w14:textId="77777777" w:rsidR="001A509E" w:rsidRPr="00057099" w:rsidRDefault="001A509E" w:rsidP="001A509E">
            <w:pPr>
              <w:spacing w:line="240" w:lineRule="exact"/>
            </w:pPr>
          </w:p>
        </w:tc>
        <w:tc>
          <w:tcPr>
            <w:tcW w:w="329" w:type="dxa"/>
          </w:tcPr>
          <w:p w14:paraId="345A3721" w14:textId="77777777" w:rsidR="001A509E" w:rsidRPr="00057099" w:rsidRDefault="001A509E" w:rsidP="001A509E">
            <w:pPr>
              <w:spacing w:line="240" w:lineRule="exact"/>
            </w:pPr>
          </w:p>
        </w:tc>
        <w:tc>
          <w:tcPr>
            <w:tcW w:w="4536" w:type="dxa"/>
          </w:tcPr>
          <w:p w14:paraId="0401A9D6" w14:textId="77777777" w:rsidR="001A509E" w:rsidRPr="00057099" w:rsidRDefault="001A509E" w:rsidP="001A509E">
            <w:pPr>
              <w:spacing w:line="240" w:lineRule="exact"/>
            </w:pPr>
            <w:r w:rsidRPr="00057099">
              <w:t>aftap kogelkraan</w:t>
            </w:r>
          </w:p>
        </w:tc>
      </w:tr>
      <w:tr w:rsidR="001A509E" w:rsidRPr="00057099" w14:paraId="6D865E35" w14:textId="77777777" w:rsidTr="001A509E">
        <w:tc>
          <w:tcPr>
            <w:tcW w:w="2943" w:type="dxa"/>
          </w:tcPr>
          <w:p w14:paraId="1FBE7F8F" w14:textId="77777777" w:rsidR="001A509E" w:rsidRPr="00057099" w:rsidRDefault="001A509E" w:rsidP="001A509E">
            <w:r w:rsidRPr="00057099">
              <w:t>nevenlevering</w:t>
            </w:r>
          </w:p>
        </w:tc>
        <w:tc>
          <w:tcPr>
            <w:tcW w:w="805" w:type="dxa"/>
          </w:tcPr>
          <w:p w14:paraId="6A304BFE" w14:textId="77777777" w:rsidR="001A509E" w:rsidRPr="00057099" w:rsidRDefault="001A509E" w:rsidP="001A509E"/>
        </w:tc>
        <w:tc>
          <w:tcPr>
            <w:tcW w:w="329" w:type="dxa"/>
          </w:tcPr>
          <w:p w14:paraId="59E02E35" w14:textId="77777777" w:rsidR="001A509E" w:rsidRPr="00057099" w:rsidRDefault="001A509E" w:rsidP="001A509E">
            <w:r w:rsidRPr="00057099">
              <w:t>:</w:t>
            </w:r>
          </w:p>
        </w:tc>
        <w:tc>
          <w:tcPr>
            <w:tcW w:w="4536" w:type="dxa"/>
          </w:tcPr>
          <w:p w14:paraId="0859866B" w14:textId="4EE1542E" w:rsidR="001A509E" w:rsidRPr="00057099" w:rsidRDefault="001A509E" w:rsidP="001A509E">
            <w:r w:rsidRPr="00057099">
              <w:t xml:space="preserve">drukvat </w:t>
            </w:r>
            <w:r w:rsidR="00EA5374" w:rsidRPr="00057099">
              <w:t>ca.</w:t>
            </w:r>
            <w:r w:rsidRPr="00057099">
              <w:t xml:space="preserve"> 30 liter</w:t>
            </w:r>
          </w:p>
        </w:tc>
      </w:tr>
      <w:tr w:rsidR="001A509E" w:rsidRPr="00057099" w14:paraId="09AD6E8F" w14:textId="77777777" w:rsidTr="001A509E">
        <w:tc>
          <w:tcPr>
            <w:tcW w:w="2943" w:type="dxa"/>
          </w:tcPr>
          <w:p w14:paraId="56D8FEF4" w14:textId="77777777" w:rsidR="001A509E" w:rsidRPr="00057099" w:rsidRDefault="001A509E" w:rsidP="001A509E"/>
        </w:tc>
        <w:tc>
          <w:tcPr>
            <w:tcW w:w="805" w:type="dxa"/>
          </w:tcPr>
          <w:p w14:paraId="5DB9BF77" w14:textId="77777777" w:rsidR="001A509E" w:rsidRPr="00057099" w:rsidRDefault="001A509E" w:rsidP="001A509E"/>
        </w:tc>
        <w:tc>
          <w:tcPr>
            <w:tcW w:w="329" w:type="dxa"/>
          </w:tcPr>
          <w:p w14:paraId="39F3167E" w14:textId="77777777" w:rsidR="001A509E" w:rsidRPr="00057099" w:rsidRDefault="001A509E" w:rsidP="001A509E"/>
        </w:tc>
        <w:tc>
          <w:tcPr>
            <w:tcW w:w="4536" w:type="dxa"/>
          </w:tcPr>
          <w:p w14:paraId="3DB2A695" w14:textId="77777777" w:rsidR="001A509E" w:rsidRPr="00057099" w:rsidRDefault="001A509E" w:rsidP="001A509E">
            <w:r w:rsidRPr="00057099">
              <w:t>elektronische drukopnemers</w:t>
            </w:r>
          </w:p>
        </w:tc>
      </w:tr>
      <w:tr w:rsidR="001A509E" w:rsidRPr="00057099" w14:paraId="49EB4D4F" w14:textId="77777777" w:rsidTr="001A509E">
        <w:tc>
          <w:tcPr>
            <w:tcW w:w="2943" w:type="dxa"/>
          </w:tcPr>
          <w:p w14:paraId="0AD347E5" w14:textId="77777777" w:rsidR="001A509E" w:rsidRPr="00057099" w:rsidRDefault="001A509E" w:rsidP="001A509E">
            <w:r w:rsidRPr="00057099">
              <w:t>proceswaterverbruikers</w:t>
            </w:r>
          </w:p>
        </w:tc>
        <w:tc>
          <w:tcPr>
            <w:tcW w:w="805" w:type="dxa"/>
          </w:tcPr>
          <w:p w14:paraId="6679D762" w14:textId="77777777" w:rsidR="001A509E" w:rsidRPr="00057099" w:rsidRDefault="001A509E" w:rsidP="001A509E"/>
        </w:tc>
        <w:tc>
          <w:tcPr>
            <w:tcW w:w="329" w:type="dxa"/>
          </w:tcPr>
          <w:p w14:paraId="6B48B778" w14:textId="77777777" w:rsidR="001A509E" w:rsidRPr="00057099" w:rsidRDefault="001A509E" w:rsidP="001A509E">
            <w:r w:rsidRPr="00057099">
              <w:t>:</w:t>
            </w:r>
          </w:p>
        </w:tc>
        <w:tc>
          <w:tcPr>
            <w:tcW w:w="4536" w:type="dxa"/>
          </w:tcPr>
          <w:p w14:paraId="5FB373DF" w14:textId="70B13F5D" w:rsidR="001A509E" w:rsidRPr="00057099" w:rsidRDefault="001A509E" w:rsidP="001A509E">
            <w:r w:rsidRPr="00057099">
              <w:t xml:space="preserve">- </w:t>
            </w:r>
            <w:r w:rsidR="00345BEB" w:rsidRPr="00057099">
              <w:t>hydranten (</w:t>
            </w:r>
            <w:r w:rsidR="00321EC9" w:rsidRPr="00057099">
              <w:t>6</w:t>
            </w:r>
            <w:r w:rsidR="00345BEB" w:rsidRPr="00057099">
              <w:t xml:space="preserve"> stuks</w:t>
            </w:r>
            <w:r w:rsidR="00321EC9" w:rsidRPr="00057099">
              <w:t xml:space="preserve"> bestaand en 2 stuks nieuw</w:t>
            </w:r>
            <w:r w:rsidR="00345BEB" w:rsidRPr="00057099">
              <w:t>)</w:t>
            </w:r>
            <w:r w:rsidR="005308B2" w:rsidRPr="00057099">
              <w:t xml:space="preserve"> </w:t>
            </w:r>
          </w:p>
          <w:p w14:paraId="6A1232EC" w14:textId="2227E106" w:rsidR="001A509E" w:rsidRPr="00057099" w:rsidRDefault="001A509E" w:rsidP="001A509E">
            <w:r w:rsidRPr="00057099">
              <w:t xml:space="preserve">- </w:t>
            </w:r>
            <w:r w:rsidR="00345BEB" w:rsidRPr="00057099">
              <w:t>uitstortgootsteen pompenkelder</w:t>
            </w:r>
            <w:r w:rsidR="005308B2" w:rsidRPr="00057099">
              <w:t xml:space="preserve"> </w:t>
            </w:r>
          </w:p>
          <w:p w14:paraId="79061253" w14:textId="0B845969" w:rsidR="00345BEB" w:rsidRPr="00057099" w:rsidRDefault="00345BEB" w:rsidP="001A509E">
            <w:r w:rsidRPr="00057099">
              <w:t xml:space="preserve">- </w:t>
            </w:r>
            <w:proofErr w:type="spellStart"/>
            <w:r w:rsidR="005941E8" w:rsidRPr="00057099">
              <w:t>werk</w:t>
            </w:r>
            <w:r w:rsidRPr="00057099">
              <w:t>slanghapsel</w:t>
            </w:r>
            <w:proofErr w:type="spellEnd"/>
            <w:r w:rsidRPr="00057099">
              <w:t xml:space="preserve"> pompenkelder</w:t>
            </w:r>
          </w:p>
          <w:p w14:paraId="447711EC" w14:textId="1BD13ABE" w:rsidR="00345BEB" w:rsidRPr="00057099" w:rsidRDefault="00345BEB" w:rsidP="001A509E">
            <w:r w:rsidRPr="00057099">
              <w:t xml:space="preserve">- uitstortgootsteen </w:t>
            </w:r>
            <w:r w:rsidR="005308B2" w:rsidRPr="00057099">
              <w:t xml:space="preserve">pompenruimte </w:t>
            </w:r>
            <w:r w:rsidRPr="00057099">
              <w:t>ontvangwerk</w:t>
            </w:r>
          </w:p>
          <w:p w14:paraId="027126D4" w14:textId="28E7A00D" w:rsidR="00345BEB" w:rsidRPr="00057099" w:rsidRDefault="00345BEB" w:rsidP="001A509E">
            <w:r w:rsidRPr="00057099">
              <w:t xml:space="preserve">- </w:t>
            </w:r>
            <w:r w:rsidR="005941E8" w:rsidRPr="00057099">
              <w:t>werk</w:t>
            </w:r>
            <w:r w:rsidRPr="00057099">
              <w:t xml:space="preserve">slanghaspel </w:t>
            </w:r>
            <w:r w:rsidR="005308B2" w:rsidRPr="00057099">
              <w:t xml:space="preserve">pompenruimte </w:t>
            </w:r>
            <w:r w:rsidRPr="00057099">
              <w:t>ontvangwerk</w:t>
            </w:r>
          </w:p>
        </w:tc>
      </w:tr>
      <w:tr w:rsidR="000F6395" w:rsidRPr="00057099" w14:paraId="0049C0B0" w14:textId="77777777" w:rsidTr="001A509E">
        <w:tc>
          <w:tcPr>
            <w:tcW w:w="2943" w:type="dxa"/>
          </w:tcPr>
          <w:p w14:paraId="493D7B33" w14:textId="7A507CF3" w:rsidR="000F6395" w:rsidRPr="00057099" w:rsidRDefault="000F6395" w:rsidP="001A509E">
            <w:r w:rsidRPr="00057099">
              <w:t>Overige</w:t>
            </w:r>
          </w:p>
        </w:tc>
        <w:tc>
          <w:tcPr>
            <w:tcW w:w="805" w:type="dxa"/>
          </w:tcPr>
          <w:p w14:paraId="56AC341C" w14:textId="77777777" w:rsidR="000F6395" w:rsidRPr="00057099" w:rsidRDefault="000F6395" w:rsidP="001A509E"/>
        </w:tc>
        <w:tc>
          <w:tcPr>
            <w:tcW w:w="329" w:type="dxa"/>
          </w:tcPr>
          <w:p w14:paraId="2757F52F" w14:textId="77777777" w:rsidR="000F6395" w:rsidRPr="00057099" w:rsidRDefault="000F6395" w:rsidP="001A509E"/>
        </w:tc>
        <w:tc>
          <w:tcPr>
            <w:tcW w:w="4536" w:type="dxa"/>
          </w:tcPr>
          <w:p w14:paraId="7465CBD6" w14:textId="421A4B7D" w:rsidR="000F6395" w:rsidRPr="00057099" w:rsidRDefault="000F6395" w:rsidP="001A509E">
            <w:r w:rsidRPr="00057099">
              <w:t xml:space="preserve">Kranen en uitstortgootsteen zijn omschreven </w:t>
            </w:r>
            <w:proofErr w:type="gramStart"/>
            <w:r w:rsidRPr="00057099">
              <w:t xml:space="preserve">in </w:t>
            </w:r>
            <w:r w:rsidR="005308B2" w:rsidRPr="00057099">
              <w:t xml:space="preserve"> </w:t>
            </w:r>
            <w:r w:rsidR="005308B2" w:rsidRPr="00057099">
              <w:rPr>
                <w:szCs w:val="18"/>
              </w:rPr>
              <w:t>3.1</w:t>
            </w:r>
            <w:proofErr w:type="gramEnd"/>
            <w:r w:rsidR="005308B2" w:rsidRPr="00057099">
              <w:rPr>
                <w:szCs w:val="18"/>
              </w:rPr>
              <w:t xml:space="preserve"> Technische werken Civiel Bouwkundig</w:t>
            </w:r>
          </w:p>
        </w:tc>
      </w:tr>
    </w:tbl>
    <w:p w14:paraId="45D4AF5B" w14:textId="77777777" w:rsidR="00345BEB" w:rsidRPr="00057099" w:rsidRDefault="00345BEB" w:rsidP="001A509E">
      <w:pPr>
        <w:tabs>
          <w:tab w:val="left" w:pos="567"/>
          <w:tab w:val="right" w:pos="3119"/>
          <w:tab w:val="left" w:pos="3402"/>
          <w:tab w:val="left" w:pos="3686"/>
          <w:tab w:val="left" w:pos="3969"/>
          <w:tab w:val="left" w:pos="4253"/>
          <w:tab w:val="left" w:pos="4536"/>
        </w:tabs>
        <w:ind w:left="3969" w:hanging="3969"/>
      </w:pPr>
    </w:p>
    <w:p w14:paraId="0F8CB94E" w14:textId="5D5CEC51" w:rsidR="00345BEB" w:rsidRPr="00057099" w:rsidRDefault="00345BEB" w:rsidP="00345BEB">
      <w:pPr>
        <w:pStyle w:val="Heading4"/>
      </w:pPr>
      <w:r w:rsidRPr="00057099">
        <w:t>Werkslanghaspel</w:t>
      </w:r>
    </w:p>
    <w:tbl>
      <w:tblPr>
        <w:tblW w:w="0" w:type="auto"/>
        <w:tblLook w:val="01E0" w:firstRow="1" w:lastRow="1" w:firstColumn="1" w:lastColumn="1" w:noHBand="0" w:noVBand="0"/>
      </w:tblPr>
      <w:tblGrid>
        <w:gridCol w:w="2943"/>
        <w:gridCol w:w="805"/>
        <w:gridCol w:w="317"/>
        <w:gridCol w:w="4548"/>
      </w:tblGrid>
      <w:tr w:rsidR="00345BEB" w:rsidRPr="00057099" w14:paraId="32172F86" w14:textId="77777777" w:rsidTr="00BD41B6">
        <w:tc>
          <w:tcPr>
            <w:tcW w:w="2943" w:type="dxa"/>
          </w:tcPr>
          <w:p w14:paraId="6E05F109" w14:textId="223EDA52" w:rsidR="00345BEB" w:rsidRPr="00057099" w:rsidRDefault="00345BEB" w:rsidP="00BD41B6">
            <w:pPr>
              <w:spacing w:line="240" w:lineRule="exact"/>
            </w:pPr>
            <w:r w:rsidRPr="00057099">
              <w:t>systeem</w:t>
            </w:r>
          </w:p>
        </w:tc>
        <w:tc>
          <w:tcPr>
            <w:tcW w:w="805" w:type="dxa"/>
          </w:tcPr>
          <w:p w14:paraId="74FCE964" w14:textId="77777777" w:rsidR="00345BEB" w:rsidRPr="00057099" w:rsidRDefault="00345BEB" w:rsidP="00BD41B6">
            <w:pPr>
              <w:spacing w:line="240" w:lineRule="exact"/>
            </w:pPr>
          </w:p>
        </w:tc>
        <w:tc>
          <w:tcPr>
            <w:tcW w:w="317" w:type="dxa"/>
          </w:tcPr>
          <w:p w14:paraId="25929CBD" w14:textId="77777777" w:rsidR="00345BEB" w:rsidRPr="00057099" w:rsidRDefault="00345BEB" w:rsidP="00BD41B6">
            <w:pPr>
              <w:spacing w:line="240" w:lineRule="exact"/>
            </w:pPr>
            <w:r w:rsidRPr="00057099">
              <w:t>:</w:t>
            </w:r>
          </w:p>
        </w:tc>
        <w:tc>
          <w:tcPr>
            <w:tcW w:w="4548" w:type="dxa"/>
          </w:tcPr>
          <w:p w14:paraId="0493B86F" w14:textId="0AA63861" w:rsidR="00345BEB" w:rsidRPr="00057099" w:rsidRDefault="00345BEB" w:rsidP="00BD41B6">
            <w:pPr>
              <w:spacing w:line="240" w:lineRule="exact"/>
            </w:pPr>
            <w:r w:rsidRPr="00057099">
              <w:t>Werkslanghaspel (RAL6010 groen)</w:t>
            </w:r>
          </w:p>
        </w:tc>
      </w:tr>
      <w:tr w:rsidR="00345BEB" w:rsidRPr="00057099" w14:paraId="76C080BF" w14:textId="77777777" w:rsidTr="00BD41B6">
        <w:tc>
          <w:tcPr>
            <w:tcW w:w="2943" w:type="dxa"/>
          </w:tcPr>
          <w:p w14:paraId="234878CF" w14:textId="5B7AFE7B" w:rsidR="00345BEB" w:rsidRPr="00057099" w:rsidRDefault="00345BEB" w:rsidP="00BD41B6">
            <w:pPr>
              <w:spacing w:line="240" w:lineRule="exact"/>
            </w:pPr>
            <w:r w:rsidRPr="00057099">
              <w:t>Aantal</w:t>
            </w:r>
          </w:p>
        </w:tc>
        <w:tc>
          <w:tcPr>
            <w:tcW w:w="805" w:type="dxa"/>
          </w:tcPr>
          <w:p w14:paraId="2E4F601D" w14:textId="5AAA7AED" w:rsidR="00345BEB" w:rsidRPr="00057099" w:rsidRDefault="00345BEB" w:rsidP="00BD41B6">
            <w:pPr>
              <w:spacing w:line="240" w:lineRule="exact"/>
            </w:pPr>
            <w:r w:rsidRPr="00057099">
              <w:t>stuks</w:t>
            </w:r>
          </w:p>
        </w:tc>
        <w:tc>
          <w:tcPr>
            <w:tcW w:w="317" w:type="dxa"/>
          </w:tcPr>
          <w:p w14:paraId="3626F3E1" w14:textId="1881945F" w:rsidR="00345BEB" w:rsidRPr="00057099" w:rsidRDefault="00345BEB" w:rsidP="00BD41B6">
            <w:pPr>
              <w:spacing w:line="240" w:lineRule="exact"/>
            </w:pPr>
            <w:r w:rsidRPr="00057099">
              <w:t>:</w:t>
            </w:r>
          </w:p>
        </w:tc>
        <w:tc>
          <w:tcPr>
            <w:tcW w:w="4548" w:type="dxa"/>
          </w:tcPr>
          <w:p w14:paraId="0F66D330" w14:textId="3E25B244" w:rsidR="00345BEB" w:rsidRPr="00057099" w:rsidRDefault="00345BEB" w:rsidP="00BD41B6">
            <w:pPr>
              <w:spacing w:line="240" w:lineRule="exact"/>
            </w:pPr>
            <w:r w:rsidRPr="00057099">
              <w:t>2</w:t>
            </w:r>
          </w:p>
        </w:tc>
      </w:tr>
      <w:tr w:rsidR="00345BEB" w:rsidRPr="00057099" w14:paraId="71F9EAA3" w14:textId="77777777" w:rsidTr="00BD41B6">
        <w:tc>
          <w:tcPr>
            <w:tcW w:w="2943" w:type="dxa"/>
          </w:tcPr>
          <w:p w14:paraId="3E87002C" w14:textId="558A6538" w:rsidR="00345BEB" w:rsidRPr="00057099" w:rsidRDefault="00345BEB" w:rsidP="00BD41B6">
            <w:pPr>
              <w:spacing w:line="240" w:lineRule="exact"/>
            </w:pPr>
            <w:r w:rsidRPr="00057099">
              <w:t>fabrikaat</w:t>
            </w:r>
          </w:p>
        </w:tc>
        <w:tc>
          <w:tcPr>
            <w:tcW w:w="805" w:type="dxa"/>
          </w:tcPr>
          <w:p w14:paraId="5C1E5F51" w14:textId="1DCBA760" w:rsidR="00345BEB" w:rsidRPr="00057099" w:rsidRDefault="00345BEB" w:rsidP="00BD41B6">
            <w:pPr>
              <w:spacing w:line="240" w:lineRule="exact"/>
            </w:pPr>
          </w:p>
        </w:tc>
        <w:tc>
          <w:tcPr>
            <w:tcW w:w="317" w:type="dxa"/>
          </w:tcPr>
          <w:p w14:paraId="143B7D45" w14:textId="77777777" w:rsidR="00345BEB" w:rsidRPr="00057099" w:rsidRDefault="00345BEB" w:rsidP="00BD41B6">
            <w:pPr>
              <w:spacing w:line="240" w:lineRule="exact"/>
            </w:pPr>
            <w:r w:rsidRPr="00057099">
              <w:t>:</w:t>
            </w:r>
          </w:p>
        </w:tc>
        <w:tc>
          <w:tcPr>
            <w:tcW w:w="4548" w:type="dxa"/>
          </w:tcPr>
          <w:p w14:paraId="4941878C" w14:textId="09E44C2B" w:rsidR="00345BEB" w:rsidRPr="00057099" w:rsidRDefault="00345BEB" w:rsidP="00BD41B6">
            <w:pPr>
              <w:spacing w:line="240" w:lineRule="exact"/>
            </w:pPr>
          </w:p>
        </w:tc>
      </w:tr>
      <w:tr w:rsidR="00345BEB" w:rsidRPr="00057099" w14:paraId="2AF3AA23" w14:textId="77777777" w:rsidTr="00BD41B6">
        <w:tc>
          <w:tcPr>
            <w:tcW w:w="2943" w:type="dxa"/>
          </w:tcPr>
          <w:p w14:paraId="1BAB54D2" w14:textId="2B01814E" w:rsidR="00345BEB" w:rsidRPr="00057099" w:rsidRDefault="00345BEB" w:rsidP="00BD41B6">
            <w:pPr>
              <w:spacing w:line="240" w:lineRule="exact"/>
            </w:pPr>
            <w:r w:rsidRPr="00057099">
              <w:t>type</w:t>
            </w:r>
          </w:p>
        </w:tc>
        <w:tc>
          <w:tcPr>
            <w:tcW w:w="805" w:type="dxa"/>
          </w:tcPr>
          <w:p w14:paraId="16E1BB75" w14:textId="77777777" w:rsidR="00345BEB" w:rsidRPr="00057099" w:rsidRDefault="00345BEB" w:rsidP="00BD41B6">
            <w:pPr>
              <w:spacing w:line="240" w:lineRule="exact"/>
            </w:pPr>
          </w:p>
        </w:tc>
        <w:tc>
          <w:tcPr>
            <w:tcW w:w="317" w:type="dxa"/>
          </w:tcPr>
          <w:p w14:paraId="6CE12FB3" w14:textId="77777777" w:rsidR="00345BEB" w:rsidRPr="00057099" w:rsidRDefault="00345BEB" w:rsidP="00BD41B6">
            <w:pPr>
              <w:spacing w:line="240" w:lineRule="exact"/>
            </w:pPr>
            <w:r w:rsidRPr="00057099">
              <w:t>:</w:t>
            </w:r>
          </w:p>
        </w:tc>
        <w:tc>
          <w:tcPr>
            <w:tcW w:w="4548" w:type="dxa"/>
          </w:tcPr>
          <w:p w14:paraId="15EFC8B6" w14:textId="4B6EBE4F" w:rsidR="00345BEB" w:rsidRPr="00057099" w:rsidRDefault="00345BEB" w:rsidP="00BD41B6">
            <w:pPr>
              <w:spacing w:line="240" w:lineRule="exact"/>
            </w:pPr>
          </w:p>
        </w:tc>
      </w:tr>
      <w:tr w:rsidR="00345BEB" w:rsidRPr="00057099" w14:paraId="366DFA0F" w14:textId="77777777" w:rsidTr="00BD41B6">
        <w:tc>
          <w:tcPr>
            <w:tcW w:w="2943" w:type="dxa"/>
          </w:tcPr>
          <w:p w14:paraId="60D2C725" w14:textId="43D6AD85" w:rsidR="00345BEB" w:rsidRPr="00057099" w:rsidRDefault="00345BEB" w:rsidP="00BD41B6">
            <w:r w:rsidRPr="00057099">
              <w:t>aansluitingen</w:t>
            </w:r>
          </w:p>
        </w:tc>
        <w:tc>
          <w:tcPr>
            <w:tcW w:w="805" w:type="dxa"/>
          </w:tcPr>
          <w:p w14:paraId="112ECCC2" w14:textId="77777777" w:rsidR="00345BEB" w:rsidRPr="00057099" w:rsidRDefault="00345BEB" w:rsidP="00BD41B6"/>
        </w:tc>
        <w:tc>
          <w:tcPr>
            <w:tcW w:w="317" w:type="dxa"/>
          </w:tcPr>
          <w:p w14:paraId="4B71DAAF" w14:textId="77777777" w:rsidR="00345BEB" w:rsidRPr="00057099" w:rsidRDefault="00345BEB" w:rsidP="00BD41B6">
            <w:r w:rsidRPr="00057099">
              <w:t>:</w:t>
            </w:r>
          </w:p>
        </w:tc>
        <w:tc>
          <w:tcPr>
            <w:tcW w:w="4548" w:type="dxa"/>
          </w:tcPr>
          <w:p w14:paraId="69DF4BDB" w14:textId="6CEB8DA3" w:rsidR="00345BEB" w:rsidRPr="00057099" w:rsidRDefault="00345BEB" w:rsidP="00BD41B6">
            <w:r w:rsidRPr="00057099">
              <w:t xml:space="preserve">20 </w:t>
            </w:r>
            <w:proofErr w:type="spellStart"/>
            <w:r w:rsidRPr="00057099">
              <w:t>mtr</w:t>
            </w:r>
            <w:proofErr w:type="spellEnd"/>
            <w:r w:rsidRPr="00057099">
              <w:t xml:space="preserve"> slang 20 mm met spuitmond en afsluiter</w:t>
            </w:r>
          </w:p>
        </w:tc>
      </w:tr>
    </w:tbl>
    <w:p w14:paraId="73328C05" w14:textId="52682987" w:rsidR="001A509E" w:rsidRPr="00057099" w:rsidRDefault="001A509E" w:rsidP="001A509E">
      <w:pPr>
        <w:pStyle w:val="Heading2"/>
      </w:pPr>
      <w:bookmarkStart w:id="273" w:name="_Toc54965607"/>
      <w:r w:rsidRPr="00057099">
        <w:t>Inbedrijfstellen en desinfecteren</w:t>
      </w:r>
      <w:bookmarkEnd w:id="273"/>
      <w:r w:rsidRPr="00057099">
        <w:t xml:space="preserve"> </w:t>
      </w:r>
    </w:p>
    <w:p w14:paraId="753288AF" w14:textId="77777777" w:rsidR="001A509E" w:rsidRPr="00057099" w:rsidRDefault="001A509E" w:rsidP="001A509E">
      <w:pPr>
        <w:tabs>
          <w:tab w:val="left" w:pos="567"/>
          <w:tab w:val="right" w:pos="3119"/>
          <w:tab w:val="left" w:pos="3402"/>
          <w:tab w:val="left" w:pos="3686"/>
          <w:tab w:val="left" w:pos="3969"/>
          <w:tab w:val="left" w:pos="4253"/>
          <w:tab w:val="left" w:pos="4536"/>
        </w:tabs>
      </w:pPr>
      <w:r w:rsidRPr="00057099">
        <w:t xml:space="preserve">Voorafgaand aan de inbedrijfstelling van de gehele gebroken drinkwaterinstallatie dient deze installatie gespoeld en gedesinfecteerd te worden, overeenkomstig de eisen van het </w:t>
      </w:r>
      <w:proofErr w:type="spellStart"/>
      <w:r w:rsidRPr="00057099">
        <w:t>drinkwaterleverend</w:t>
      </w:r>
      <w:proofErr w:type="spellEnd"/>
      <w:r w:rsidRPr="00057099">
        <w:t xml:space="preserve"> bedrijf. De kosten voor de benodigde chemicaliën behoren tot de verplichting.</w:t>
      </w:r>
    </w:p>
    <w:p w14:paraId="2EB29EEE" w14:textId="77777777" w:rsidR="001A509E" w:rsidRPr="00057099" w:rsidRDefault="001A509E" w:rsidP="001A509E"/>
    <w:p w14:paraId="1587E5F5" w14:textId="1C265B97" w:rsidR="001A509E" w:rsidRPr="00057099" w:rsidRDefault="001A509E" w:rsidP="001A509E">
      <w:pPr>
        <w:pStyle w:val="Heading2"/>
      </w:pPr>
      <w:bookmarkStart w:id="274" w:name="_Toc54965608"/>
      <w:r w:rsidRPr="00057099">
        <w:t>Nevenbestanddelen</w:t>
      </w:r>
      <w:bookmarkEnd w:id="274"/>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4A17AF8C" w14:textId="77777777" w:rsidTr="00D62E73">
        <w:trPr>
          <w:cantSplit/>
        </w:trPr>
        <w:tc>
          <w:tcPr>
            <w:tcW w:w="3227" w:type="dxa"/>
          </w:tcPr>
          <w:p w14:paraId="5F965978" w14:textId="77777777" w:rsidR="004D7395" w:rsidRPr="00057099" w:rsidRDefault="004D7395" w:rsidP="00D62E73">
            <w:r w:rsidRPr="00057099">
              <w:t>Materiaal verbindingsmiddelen</w:t>
            </w:r>
          </w:p>
        </w:tc>
        <w:tc>
          <w:tcPr>
            <w:tcW w:w="567" w:type="dxa"/>
          </w:tcPr>
          <w:p w14:paraId="25F344F6" w14:textId="77777777" w:rsidR="004D7395" w:rsidRPr="00057099" w:rsidRDefault="004D7395" w:rsidP="00D62E73">
            <w:pPr>
              <w:spacing w:line="240" w:lineRule="exact"/>
              <w:jc w:val="right"/>
            </w:pPr>
          </w:p>
        </w:tc>
        <w:tc>
          <w:tcPr>
            <w:tcW w:w="284" w:type="dxa"/>
          </w:tcPr>
          <w:p w14:paraId="00A94838" w14:textId="77777777" w:rsidR="004D7395" w:rsidRPr="00057099" w:rsidRDefault="004D7395" w:rsidP="00D62E73">
            <w:pPr>
              <w:spacing w:line="240" w:lineRule="exact"/>
            </w:pPr>
            <w:r w:rsidRPr="00057099">
              <w:t>:</w:t>
            </w:r>
          </w:p>
        </w:tc>
        <w:tc>
          <w:tcPr>
            <w:tcW w:w="4990" w:type="dxa"/>
          </w:tcPr>
          <w:p w14:paraId="79443E51" w14:textId="1C0F187C" w:rsidR="004D7395" w:rsidRPr="00057099" w:rsidRDefault="004D7395" w:rsidP="00D62E73">
            <w:pPr>
              <w:spacing w:line="240" w:lineRule="exact"/>
            </w:pPr>
            <w:r w:rsidRPr="00057099">
              <w:t>volgens Bundel AV 2018 WT, hoofdstuk 2</w:t>
            </w:r>
          </w:p>
        </w:tc>
      </w:tr>
      <w:tr w:rsidR="004D7395" w:rsidRPr="00057099" w14:paraId="1785F4C4" w14:textId="77777777" w:rsidTr="00D62E73">
        <w:trPr>
          <w:cantSplit/>
        </w:trPr>
        <w:tc>
          <w:tcPr>
            <w:tcW w:w="3227" w:type="dxa"/>
          </w:tcPr>
          <w:p w14:paraId="09B6787C" w14:textId="77777777" w:rsidR="004D7395" w:rsidRPr="00057099" w:rsidRDefault="004D7395" w:rsidP="00D62E73">
            <w:pPr>
              <w:spacing w:line="240" w:lineRule="exact"/>
            </w:pPr>
            <w:r w:rsidRPr="00057099">
              <w:t>Materiaal ondersteuningsconstructies</w:t>
            </w:r>
          </w:p>
        </w:tc>
        <w:tc>
          <w:tcPr>
            <w:tcW w:w="567" w:type="dxa"/>
          </w:tcPr>
          <w:p w14:paraId="3838F2BB" w14:textId="77777777" w:rsidR="004D7395" w:rsidRPr="00057099" w:rsidRDefault="004D7395" w:rsidP="00D62E73">
            <w:pPr>
              <w:spacing w:line="240" w:lineRule="exact"/>
              <w:jc w:val="right"/>
            </w:pPr>
          </w:p>
        </w:tc>
        <w:tc>
          <w:tcPr>
            <w:tcW w:w="284" w:type="dxa"/>
          </w:tcPr>
          <w:p w14:paraId="7BC4C6EC" w14:textId="77777777" w:rsidR="004D7395" w:rsidRPr="00057099" w:rsidRDefault="004D7395" w:rsidP="00D62E73">
            <w:pPr>
              <w:spacing w:line="240" w:lineRule="exact"/>
            </w:pPr>
            <w:r w:rsidRPr="00057099">
              <w:t>:</w:t>
            </w:r>
          </w:p>
        </w:tc>
        <w:tc>
          <w:tcPr>
            <w:tcW w:w="4990" w:type="dxa"/>
          </w:tcPr>
          <w:p w14:paraId="47104784" w14:textId="77777777" w:rsidR="004D7395" w:rsidRPr="00057099" w:rsidRDefault="004D7395" w:rsidP="00D62E73">
            <w:pPr>
              <w:spacing w:line="240" w:lineRule="exact"/>
            </w:pPr>
            <w:r w:rsidRPr="00057099">
              <w:t>roestvaststaal AISI 304, thermisch verzinkt staal</w:t>
            </w:r>
          </w:p>
          <w:p w14:paraId="56946F7D" w14:textId="77777777" w:rsidR="004D7395" w:rsidRPr="00057099" w:rsidRDefault="004D7395" w:rsidP="00D62E73">
            <w:pPr>
              <w:spacing w:line="240" w:lineRule="exact"/>
            </w:pPr>
          </w:p>
        </w:tc>
      </w:tr>
    </w:tbl>
    <w:p w14:paraId="06945DCA" w14:textId="04DECF20" w:rsidR="004D7395" w:rsidRPr="00057099" w:rsidRDefault="004D7395" w:rsidP="004D7395">
      <w:pPr>
        <w:pStyle w:val="BodyText"/>
      </w:pPr>
    </w:p>
    <w:p w14:paraId="55D9C933" w14:textId="10326509" w:rsidR="001A509E" w:rsidRPr="00057099" w:rsidRDefault="001A509E" w:rsidP="001A509E">
      <w:pPr>
        <w:pStyle w:val="Heading2"/>
      </w:pPr>
      <w:bookmarkStart w:id="275" w:name="_Toc54965609"/>
      <w:r w:rsidRPr="00057099">
        <w:t>Conservering</w:t>
      </w:r>
      <w:bookmarkEnd w:id="275"/>
    </w:p>
    <w:p w14:paraId="1F0882FE" w14:textId="77777777" w:rsidR="001A509E" w:rsidRPr="00057099" w:rsidRDefault="001A509E" w:rsidP="001A509E">
      <w:r w:rsidRPr="00057099">
        <w:t>Alle genoemde stalen onderdelen conserveren zoals genoemd in de voorschriften.</w:t>
      </w:r>
    </w:p>
    <w:p w14:paraId="2E42063A" w14:textId="785AC589" w:rsidR="001A509E" w:rsidRPr="00057099" w:rsidRDefault="001A509E" w:rsidP="001A509E">
      <w:pPr>
        <w:pStyle w:val="Heading2"/>
      </w:pPr>
      <w:bookmarkStart w:id="276" w:name="_Toc54965610"/>
      <w:r w:rsidRPr="00057099">
        <w:t>Keuringen en beproevingen</w:t>
      </w:r>
      <w:bookmarkEnd w:id="276"/>
    </w:p>
    <w:p w14:paraId="35F5AB6C" w14:textId="77777777" w:rsidR="001A509E" w:rsidRPr="00057099" w:rsidRDefault="001A509E" w:rsidP="001A509E">
      <w:r w:rsidRPr="00057099">
        <w:t>Naast de algemeen gebruikelijke keuringen en beproevingen, zoals genoemd in de technische werkbeschrijving W/E-algemeen, dienen voor dit onderdeel door de aannemer de volgende beproevingen worden uitgevoerd:</w:t>
      </w:r>
    </w:p>
    <w:p w14:paraId="2CBE2B99" w14:textId="77777777" w:rsidR="001A509E" w:rsidRPr="00057099" w:rsidRDefault="001A509E" w:rsidP="001A509E"/>
    <w:p w14:paraId="169B4C80" w14:textId="77777777" w:rsidR="001A509E" w:rsidRPr="00057099" w:rsidRDefault="001A509E" w:rsidP="001A509E">
      <w:r w:rsidRPr="00057099">
        <w:t>Voor de verzending naar de bouwplaats (FAT):</w:t>
      </w:r>
    </w:p>
    <w:p w14:paraId="5ED27BA7"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geen</w:t>
      </w:r>
    </w:p>
    <w:p w14:paraId="4BDE9580" w14:textId="77777777" w:rsidR="001A509E" w:rsidRPr="00057099" w:rsidRDefault="001A509E" w:rsidP="001A509E"/>
    <w:p w14:paraId="351A358E" w14:textId="77777777" w:rsidR="001A509E" w:rsidRPr="00057099" w:rsidRDefault="001A509E" w:rsidP="001A509E">
      <w:r w:rsidRPr="00057099">
        <w:t>Na de montage ten behoeve van de oplevering (SAT):</w:t>
      </w:r>
    </w:p>
    <w:p w14:paraId="49854B32" w14:textId="77777777" w:rsidR="001A509E" w:rsidRPr="00057099" w:rsidRDefault="001A509E"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testen schakelkast </w:t>
      </w:r>
    </w:p>
    <w:p w14:paraId="19A2A95D" w14:textId="2B6D66D1" w:rsidR="001A509E" w:rsidRPr="00057099" w:rsidRDefault="003C4D05" w:rsidP="001A509E">
      <w:pPr>
        <w:pStyle w:val="Bullet1"/>
        <w:tabs>
          <w:tab w:val="clear" w:pos="1135"/>
          <w:tab w:val="num" w:pos="284"/>
        </w:tabs>
        <w:ind w:left="284"/>
        <w:rPr>
          <w:color w:val="00577E" w:themeColor="text1"/>
          <w:sz w:val="20"/>
          <w:lang w:val="nl-NL"/>
        </w:rPr>
      </w:pPr>
      <w:r w:rsidRPr="00057099">
        <w:rPr>
          <w:color w:val="00577E" w:themeColor="text1"/>
          <w:sz w:val="20"/>
          <w:lang w:val="nl-NL"/>
        </w:rPr>
        <w:t>s</w:t>
      </w:r>
      <w:r w:rsidR="001A509E" w:rsidRPr="00057099">
        <w:rPr>
          <w:color w:val="00577E" w:themeColor="text1"/>
          <w:sz w:val="20"/>
          <w:lang w:val="nl-NL"/>
        </w:rPr>
        <w:t>terkte- en dichtheidstest leidingwerk</w:t>
      </w:r>
    </w:p>
    <w:p w14:paraId="381B30DF" w14:textId="0C964802" w:rsidR="000F6395" w:rsidRPr="00057099" w:rsidRDefault="000F6395">
      <w:r w:rsidRPr="00057099">
        <w:br w:type="page"/>
      </w:r>
    </w:p>
    <w:p w14:paraId="477C0F82" w14:textId="43464467" w:rsidR="00772D8A" w:rsidRPr="00057099" w:rsidRDefault="00772D8A" w:rsidP="00772D8A">
      <w:pPr>
        <w:pStyle w:val="Heading1"/>
      </w:pPr>
      <w:bookmarkStart w:id="277" w:name="_Toc54965611"/>
      <w:r w:rsidRPr="00057099">
        <w:lastRenderedPageBreak/>
        <w:t>Bedrijfswatervoorziening</w:t>
      </w:r>
      <w:bookmarkEnd w:id="277"/>
    </w:p>
    <w:p w14:paraId="7D6BBACD" w14:textId="1B84DEF9" w:rsidR="00772D8A" w:rsidRPr="00057099" w:rsidRDefault="00772D8A" w:rsidP="00772D8A">
      <w:r w:rsidRPr="00057099">
        <w:t xml:space="preserve">Nieuw gerealiseerd </w:t>
      </w:r>
      <w:r w:rsidR="004E3C0F" w:rsidRPr="00057099">
        <w:t xml:space="preserve">dient te </w:t>
      </w:r>
      <w:r w:rsidRPr="00057099">
        <w:t>worden een bedrijfswatervoorziening. Effluent wordt in de bedrijfswatervoorziening behandeld en als bedrijfswater getransporteerd naar de verbruikers</w:t>
      </w:r>
    </w:p>
    <w:p w14:paraId="28EA3CBD" w14:textId="77777777" w:rsidR="00772D8A" w:rsidRPr="00057099" w:rsidRDefault="00772D8A" w:rsidP="00772D8A"/>
    <w:p w14:paraId="6236B681" w14:textId="4268542E" w:rsidR="00772D8A" w:rsidRPr="00057099" w:rsidRDefault="00772D8A" w:rsidP="00772D8A">
      <w:pPr>
        <w:pStyle w:val="Heading2"/>
      </w:pPr>
      <w:bookmarkStart w:id="278" w:name="_Toc54965612"/>
      <w:r w:rsidRPr="00057099">
        <w:t>Leveringsomvang</w:t>
      </w:r>
      <w:bookmarkEnd w:id="278"/>
    </w:p>
    <w:p w14:paraId="68045DEF" w14:textId="77777777" w:rsidR="00772D8A" w:rsidRPr="00057099" w:rsidRDefault="00772D8A" w:rsidP="00772D8A">
      <w:r w:rsidRPr="00057099">
        <w:t>De leveringsomvang bestaat uit:</w:t>
      </w:r>
    </w:p>
    <w:p w14:paraId="0BB4D8AC" w14:textId="58F3EE5C" w:rsidR="00772D8A" w:rsidRPr="00057099" w:rsidRDefault="00772D8A" w:rsidP="000F6395">
      <w:pPr>
        <w:pStyle w:val="Bullet1"/>
        <w:tabs>
          <w:tab w:val="clear" w:pos="1135"/>
          <w:tab w:val="num" w:pos="568"/>
        </w:tabs>
        <w:ind w:left="568"/>
        <w:rPr>
          <w:color w:val="00577E" w:themeColor="text1"/>
          <w:sz w:val="20"/>
          <w:lang w:val="nl-NL"/>
        </w:rPr>
      </w:pPr>
      <w:r w:rsidRPr="00057099">
        <w:rPr>
          <w:color w:val="00577E" w:themeColor="text1"/>
          <w:sz w:val="20"/>
          <w:lang w:val="nl-NL"/>
        </w:rPr>
        <w:t>voorfliter;</w:t>
      </w:r>
    </w:p>
    <w:p w14:paraId="33E903DE" w14:textId="61342D45" w:rsidR="00772D8A" w:rsidRPr="00057099" w:rsidRDefault="0093592E"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pompen</w:t>
      </w:r>
      <w:r w:rsidR="00772D8A" w:rsidRPr="00057099">
        <w:rPr>
          <w:color w:val="00577E" w:themeColor="text1"/>
          <w:sz w:val="20"/>
          <w:lang w:val="nl-NL"/>
        </w:rPr>
        <w:t>;</w:t>
      </w:r>
    </w:p>
    <w:p w14:paraId="0D463D22" w14:textId="29B9A8B4" w:rsidR="00772D8A" w:rsidRPr="00057099" w:rsidRDefault="0093592E"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automatisch fijnfilter</w:t>
      </w:r>
      <w:r w:rsidR="00772D8A" w:rsidRPr="00057099">
        <w:rPr>
          <w:color w:val="00577E" w:themeColor="text1"/>
          <w:sz w:val="20"/>
          <w:lang w:val="nl-NL"/>
        </w:rPr>
        <w:t xml:space="preserve">; </w:t>
      </w:r>
    </w:p>
    <w:p w14:paraId="5AA400E4"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leidingwerk met appendages;</w:t>
      </w:r>
    </w:p>
    <w:p w14:paraId="60C305DD"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sproeiers;</w:t>
      </w:r>
    </w:p>
    <w:p w14:paraId="34C4E3BA"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nevenbestanddelen.</w:t>
      </w:r>
    </w:p>
    <w:p w14:paraId="00611464" w14:textId="77777777" w:rsidR="00772D8A" w:rsidRPr="00057099" w:rsidRDefault="00772D8A" w:rsidP="00772D8A"/>
    <w:p w14:paraId="2757EE30" w14:textId="40E23DC4" w:rsidR="00772D8A" w:rsidRPr="00057099" w:rsidRDefault="00772D8A" w:rsidP="00772D8A">
      <w:pPr>
        <w:pStyle w:val="Heading2"/>
      </w:pPr>
      <w:bookmarkStart w:id="279" w:name="_Toc54965613"/>
      <w:r w:rsidRPr="00057099">
        <w:t>Algemeen</w:t>
      </w:r>
      <w:bookmarkEnd w:id="27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04AB5399" w14:textId="77777777" w:rsidTr="00BD41B6">
        <w:tc>
          <w:tcPr>
            <w:tcW w:w="2948" w:type="dxa"/>
          </w:tcPr>
          <w:p w14:paraId="73596135" w14:textId="77777777" w:rsidR="00772D8A" w:rsidRPr="00057099" w:rsidRDefault="00772D8A" w:rsidP="00BD41B6">
            <w:r w:rsidRPr="00057099">
              <w:t>P&amp;ID-nummer</w:t>
            </w:r>
          </w:p>
        </w:tc>
        <w:tc>
          <w:tcPr>
            <w:tcW w:w="851" w:type="dxa"/>
          </w:tcPr>
          <w:p w14:paraId="46F31834" w14:textId="77777777" w:rsidR="00772D8A" w:rsidRPr="00057099" w:rsidRDefault="00772D8A" w:rsidP="00BD41B6">
            <w:pPr>
              <w:jc w:val="right"/>
            </w:pPr>
          </w:p>
        </w:tc>
        <w:tc>
          <w:tcPr>
            <w:tcW w:w="284" w:type="dxa"/>
          </w:tcPr>
          <w:p w14:paraId="76F456BB" w14:textId="77777777" w:rsidR="00772D8A" w:rsidRPr="00057099" w:rsidRDefault="00772D8A" w:rsidP="00BD41B6">
            <w:r w:rsidRPr="00057099">
              <w:t>:</w:t>
            </w:r>
          </w:p>
        </w:tc>
        <w:tc>
          <w:tcPr>
            <w:tcW w:w="4536" w:type="dxa"/>
          </w:tcPr>
          <w:p w14:paraId="16B04DF4" w14:textId="28C078FF" w:rsidR="00772D8A" w:rsidRPr="00057099" w:rsidRDefault="004E3C0F" w:rsidP="00BD41B6">
            <w:r w:rsidRPr="00057099">
              <w:t>NW 3E—791</w:t>
            </w:r>
          </w:p>
        </w:tc>
      </w:tr>
      <w:tr w:rsidR="00772D8A" w:rsidRPr="00057099" w14:paraId="70FFF9B5" w14:textId="77777777" w:rsidTr="00BD41B6">
        <w:tc>
          <w:tcPr>
            <w:tcW w:w="2948" w:type="dxa"/>
          </w:tcPr>
          <w:p w14:paraId="3BB2D2C6" w14:textId="77777777" w:rsidR="00772D8A" w:rsidRPr="00057099" w:rsidRDefault="00772D8A" w:rsidP="00BD41B6">
            <w:r w:rsidRPr="00057099">
              <w:t>positienummers</w:t>
            </w:r>
          </w:p>
        </w:tc>
        <w:tc>
          <w:tcPr>
            <w:tcW w:w="851" w:type="dxa"/>
          </w:tcPr>
          <w:p w14:paraId="564CC6A0" w14:textId="77777777" w:rsidR="00772D8A" w:rsidRPr="00057099" w:rsidRDefault="00772D8A" w:rsidP="00BD41B6">
            <w:pPr>
              <w:jc w:val="right"/>
            </w:pPr>
          </w:p>
        </w:tc>
        <w:tc>
          <w:tcPr>
            <w:tcW w:w="284" w:type="dxa"/>
          </w:tcPr>
          <w:p w14:paraId="5A6CDA04" w14:textId="77777777" w:rsidR="00772D8A" w:rsidRPr="00057099" w:rsidRDefault="00772D8A" w:rsidP="00BD41B6">
            <w:r w:rsidRPr="00057099">
              <w:t>:</w:t>
            </w:r>
          </w:p>
        </w:tc>
        <w:tc>
          <w:tcPr>
            <w:tcW w:w="4536" w:type="dxa"/>
          </w:tcPr>
          <w:p w14:paraId="1CF4A8E4" w14:textId="50F2C7B5" w:rsidR="00772D8A" w:rsidRPr="00057099" w:rsidRDefault="00772D8A" w:rsidP="00BD41B6">
            <w:r w:rsidRPr="00057099">
              <w:t>P</w:t>
            </w:r>
            <w:r w:rsidR="004E3C0F" w:rsidRPr="00057099">
              <w:t>_9150 / P_9160 / P_9170</w:t>
            </w:r>
          </w:p>
        </w:tc>
      </w:tr>
      <w:tr w:rsidR="00772D8A" w:rsidRPr="00057099" w14:paraId="012B7431" w14:textId="77777777" w:rsidTr="00BD41B6">
        <w:tc>
          <w:tcPr>
            <w:tcW w:w="2948" w:type="dxa"/>
          </w:tcPr>
          <w:p w14:paraId="271B8E84" w14:textId="77777777" w:rsidR="00772D8A" w:rsidRPr="00057099" w:rsidRDefault="00772D8A" w:rsidP="00BD41B6">
            <w:r w:rsidRPr="00057099">
              <w:t>aantal</w:t>
            </w:r>
          </w:p>
        </w:tc>
        <w:tc>
          <w:tcPr>
            <w:tcW w:w="851" w:type="dxa"/>
          </w:tcPr>
          <w:p w14:paraId="673717DF" w14:textId="77777777" w:rsidR="00772D8A" w:rsidRPr="00057099" w:rsidRDefault="00772D8A" w:rsidP="00BD41B6">
            <w:pPr>
              <w:jc w:val="right"/>
            </w:pPr>
          </w:p>
        </w:tc>
        <w:tc>
          <w:tcPr>
            <w:tcW w:w="284" w:type="dxa"/>
          </w:tcPr>
          <w:p w14:paraId="479BAF83" w14:textId="77777777" w:rsidR="00772D8A" w:rsidRPr="00057099" w:rsidRDefault="00772D8A" w:rsidP="00BD41B6">
            <w:r w:rsidRPr="00057099">
              <w:t>:</w:t>
            </w:r>
          </w:p>
        </w:tc>
        <w:tc>
          <w:tcPr>
            <w:tcW w:w="4536" w:type="dxa"/>
          </w:tcPr>
          <w:p w14:paraId="3AA904D7" w14:textId="7405E292" w:rsidR="00772D8A" w:rsidRPr="00057099" w:rsidRDefault="004E3C0F" w:rsidP="00BD41B6">
            <w:r w:rsidRPr="00057099">
              <w:t>3</w:t>
            </w:r>
          </w:p>
        </w:tc>
      </w:tr>
      <w:tr w:rsidR="00772D8A" w:rsidRPr="00057099" w14:paraId="35335040" w14:textId="77777777" w:rsidTr="00BD41B6">
        <w:tc>
          <w:tcPr>
            <w:tcW w:w="2948" w:type="dxa"/>
          </w:tcPr>
          <w:p w14:paraId="7B15253C" w14:textId="77777777" w:rsidR="00772D8A" w:rsidRPr="00057099" w:rsidRDefault="00772D8A" w:rsidP="00BD41B6">
            <w:r w:rsidRPr="00057099">
              <w:t>opstelling</w:t>
            </w:r>
          </w:p>
        </w:tc>
        <w:tc>
          <w:tcPr>
            <w:tcW w:w="851" w:type="dxa"/>
          </w:tcPr>
          <w:p w14:paraId="754259CB" w14:textId="77777777" w:rsidR="00772D8A" w:rsidRPr="00057099" w:rsidRDefault="00772D8A" w:rsidP="00BD41B6">
            <w:pPr>
              <w:jc w:val="right"/>
            </w:pPr>
          </w:p>
        </w:tc>
        <w:tc>
          <w:tcPr>
            <w:tcW w:w="284" w:type="dxa"/>
          </w:tcPr>
          <w:p w14:paraId="0D7BB4D0" w14:textId="77777777" w:rsidR="00772D8A" w:rsidRPr="00057099" w:rsidRDefault="00772D8A" w:rsidP="00BD41B6">
            <w:r w:rsidRPr="00057099">
              <w:t>:</w:t>
            </w:r>
          </w:p>
        </w:tc>
        <w:tc>
          <w:tcPr>
            <w:tcW w:w="4536" w:type="dxa"/>
          </w:tcPr>
          <w:p w14:paraId="5DD450F9" w14:textId="1561F037" w:rsidR="00772D8A" w:rsidRPr="00057099" w:rsidRDefault="00772D8A" w:rsidP="00BD41B6">
            <w:r w:rsidRPr="00057099">
              <w:t xml:space="preserve">in </w:t>
            </w:r>
            <w:r w:rsidR="004E3C0F" w:rsidRPr="00057099">
              <w:t>de pompen</w:t>
            </w:r>
            <w:r w:rsidR="00291AD3" w:rsidRPr="00057099">
              <w:t>ruimte</w:t>
            </w:r>
            <w:r w:rsidR="004E3C0F" w:rsidRPr="00057099">
              <w:t xml:space="preserve"> van het ontvangwerk</w:t>
            </w:r>
          </w:p>
        </w:tc>
      </w:tr>
      <w:tr w:rsidR="00772D8A" w:rsidRPr="00057099" w14:paraId="054B50F4" w14:textId="77777777" w:rsidTr="00BD41B6">
        <w:tc>
          <w:tcPr>
            <w:tcW w:w="2948" w:type="dxa"/>
          </w:tcPr>
          <w:p w14:paraId="0C9A8164" w14:textId="77777777" w:rsidR="00772D8A" w:rsidRPr="00057099" w:rsidRDefault="00772D8A" w:rsidP="00BD41B6">
            <w:r w:rsidRPr="00057099">
              <w:t>doel</w:t>
            </w:r>
          </w:p>
        </w:tc>
        <w:tc>
          <w:tcPr>
            <w:tcW w:w="851" w:type="dxa"/>
          </w:tcPr>
          <w:p w14:paraId="1E62A083" w14:textId="77777777" w:rsidR="00772D8A" w:rsidRPr="00057099" w:rsidRDefault="00772D8A" w:rsidP="00BD41B6">
            <w:pPr>
              <w:jc w:val="right"/>
            </w:pPr>
          </w:p>
        </w:tc>
        <w:tc>
          <w:tcPr>
            <w:tcW w:w="284" w:type="dxa"/>
          </w:tcPr>
          <w:p w14:paraId="48B48A7F" w14:textId="77777777" w:rsidR="00772D8A" w:rsidRPr="00057099" w:rsidRDefault="00772D8A" w:rsidP="00BD41B6">
            <w:r w:rsidRPr="00057099">
              <w:t>:</w:t>
            </w:r>
          </w:p>
        </w:tc>
        <w:tc>
          <w:tcPr>
            <w:tcW w:w="4536" w:type="dxa"/>
          </w:tcPr>
          <w:p w14:paraId="5131F9DC" w14:textId="77777777" w:rsidR="00772D8A" w:rsidRPr="00057099" w:rsidRDefault="00772D8A" w:rsidP="00BD41B6">
            <w:r w:rsidRPr="00057099">
              <w:t>het conditioneren van effluent tot bedrijfswater en het transporteren van bedrijfswater naar de verbruikers</w:t>
            </w:r>
          </w:p>
        </w:tc>
      </w:tr>
      <w:tr w:rsidR="00772D8A" w:rsidRPr="00057099" w14:paraId="1DE136E3" w14:textId="77777777" w:rsidTr="00BD41B6">
        <w:tc>
          <w:tcPr>
            <w:tcW w:w="2948" w:type="dxa"/>
          </w:tcPr>
          <w:p w14:paraId="356D66ED" w14:textId="77777777" w:rsidR="00772D8A" w:rsidRPr="00057099" w:rsidRDefault="00772D8A" w:rsidP="00BD41B6">
            <w:r w:rsidRPr="00057099">
              <w:t>type</w:t>
            </w:r>
          </w:p>
        </w:tc>
        <w:tc>
          <w:tcPr>
            <w:tcW w:w="851" w:type="dxa"/>
          </w:tcPr>
          <w:p w14:paraId="4112541C" w14:textId="77777777" w:rsidR="00772D8A" w:rsidRPr="00057099" w:rsidRDefault="00772D8A" w:rsidP="00BD41B6">
            <w:pPr>
              <w:jc w:val="right"/>
            </w:pPr>
          </w:p>
        </w:tc>
        <w:tc>
          <w:tcPr>
            <w:tcW w:w="284" w:type="dxa"/>
          </w:tcPr>
          <w:p w14:paraId="773190FB" w14:textId="77777777" w:rsidR="00772D8A" w:rsidRPr="00057099" w:rsidRDefault="00772D8A" w:rsidP="00BD41B6">
            <w:r w:rsidRPr="00057099">
              <w:t>:</w:t>
            </w:r>
          </w:p>
        </w:tc>
        <w:tc>
          <w:tcPr>
            <w:tcW w:w="4536" w:type="dxa"/>
          </w:tcPr>
          <w:p w14:paraId="4393F315" w14:textId="1F3382EF" w:rsidR="00772D8A" w:rsidRPr="00057099" w:rsidRDefault="00772D8A" w:rsidP="00BD41B6">
            <w:r w:rsidRPr="00057099">
              <w:t xml:space="preserve">vol </w:t>
            </w:r>
            <w:r w:rsidR="00AC692F" w:rsidRPr="00057099">
              <w:t>automatisch</w:t>
            </w:r>
            <w:r w:rsidRPr="00057099">
              <w:t xml:space="preserve"> werkende installatie</w:t>
            </w:r>
          </w:p>
        </w:tc>
      </w:tr>
      <w:tr w:rsidR="00772D8A" w:rsidRPr="00057099" w14:paraId="0123F5A3" w14:textId="77777777" w:rsidTr="00BD41B6">
        <w:tc>
          <w:tcPr>
            <w:tcW w:w="2948" w:type="dxa"/>
          </w:tcPr>
          <w:p w14:paraId="6403562A" w14:textId="77777777" w:rsidR="00772D8A" w:rsidRPr="00057099" w:rsidRDefault="00772D8A" w:rsidP="00BD41B6">
            <w:r w:rsidRPr="00057099">
              <w:t>mediumtype</w:t>
            </w:r>
          </w:p>
        </w:tc>
        <w:tc>
          <w:tcPr>
            <w:tcW w:w="851" w:type="dxa"/>
          </w:tcPr>
          <w:p w14:paraId="6F0D6FD5" w14:textId="77777777" w:rsidR="00772D8A" w:rsidRPr="00057099" w:rsidRDefault="00772D8A" w:rsidP="00BD41B6">
            <w:pPr>
              <w:jc w:val="right"/>
            </w:pPr>
          </w:p>
        </w:tc>
        <w:tc>
          <w:tcPr>
            <w:tcW w:w="284" w:type="dxa"/>
          </w:tcPr>
          <w:p w14:paraId="718831C4" w14:textId="77777777" w:rsidR="00772D8A" w:rsidRPr="00057099" w:rsidRDefault="00772D8A" w:rsidP="00BD41B6">
            <w:r w:rsidRPr="00057099">
              <w:t>:</w:t>
            </w:r>
          </w:p>
        </w:tc>
        <w:tc>
          <w:tcPr>
            <w:tcW w:w="4536" w:type="dxa"/>
          </w:tcPr>
          <w:p w14:paraId="10EA21EB" w14:textId="3B24E35B" w:rsidR="00772D8A" w:rsidRPr="00057099" w:rsidRDefault="00772D8A" w:rsidP="00772D8A">
            <w:pPr>
              <w:pStyle w:val="Bullet1"/>
              <w:tabs>
                <w:tab w:val="clear" w:pos="1135"/>
                <w:tab w:val="num" w:pos="284"/>
              </w:tabs>
              <w:ind w:left="284"/>
              <w:rPr>
                <w:color w:val="00577E" w:themeColor="text1"/>
                <w:sz w:val="20"/>
                <w:lang w:val="nl-NL"/>
              </w:rPr>
            </w:pPr>
            <w:r w:rsidRPr="00057099">
              <w:rPr>
                <w:color w:val="00577E" w:themeColor="text1"/>
                <w:sz w:val="20"/>
                <w:lang w:val="nl-NL"/>
              </w:rPr>
              <w:t>effluent uit de nabezinktank</w:t>
            </w:r>
            <w:r w:rsidR="00AC692F" w:rsidRPr="00057099">
              <w:rPr>
                <w:color w:val="00577E" w:themeColor="text1"/>
                <w:sz w:val="20"/>
                <w:lang w:val="nl-NL"/>
              </w:rPr>
              <w:t xml:space="preserve"> 1 en 2</w:t>
            </w:r>
          </w:p>
        </w:tc>
      </w:tr>
      <w:tr w:rsidR="00772D8A" w:rsidRPr="00057099" w14:paraId="4620AF6D" w14:textId="77777777" w:rsidTr="00BD41B6">
        <w:tc>
          <w:tcPr>
            <w:tcW w:w="2948" w:type="dxa"/>
          </w:tcPr>
          <w:p w14:paraId="5B9329B5" w14:textId="77777777" w:rsidR="00772D8A" w:rsidRPr="00057099" w:rsidRDefault="00772D8A" w:rsidP="00BD41B6">
            <w:r w:rsidRPr="00057099">
              <w:t>verbruikers</w:t>
            </w:r>
          </w:p>
        </w:tc>
        <w:tc>
          <w:tcPr>
            <w:tcW w:w="851" w:type="dxa"/>
          </w:tcPr>
          <w:p w14:paraId="37B3E723" w14:textId="77777777" w:rsidR="00772D8A" w:rsidRPr="00057099" w:rsidRDefault="00772D8A" w:rsidP="00BD41B6">
            <w:pPr>
              <w:jc w:val="right"/>
            </w:pPr>
          </w:p>
        </w:tc>
        <w:tc>
          <w:tcPr>
            <w:tcW w:w="284" w:type="dxa"/>
          </w:tcPr>
          <w:p w14:paraId="0BB6FB9D" w14:textId="77777777" w:rsidR="00772D8A" w:rsidRPr="00057099" w:rsidRDefault="00772D8A" w:rsidP="00BD41B6">
            <w:r w:rsidRPr="00057099">
              <w:t>:</w:t>
            </w:r>
          </w:p>
        </w:tc>
        <w:tc>
          <w:tcPr>
            <w:tcW w:w="4536" w:type="dxa"/>
          </w:tcPr>
          <w:p w14:paraId="69F054F4" w14:textId="3A5A2CE3" w:rsidR="00772D8A" w:rsidRPr="00057099" w:rsidRDefault="00AC692F" w:rsidP="00772D8A">
            <w:pPr>
              <w:pStyle w:val="Bullet1"/>
              <w:tabs>
                <w:tab w:val="clear" w:pos="1135"/>
                <w:tab w:val="num" w:pos="284"/>
              </w:tabs>
              <w:ind w:left="284"/>
              <w:rPr>
                <w:color w:val="00577E" w:themeColor="text1"/>
                <w:sz w:val="20"/>
                <w:lang w:val="nl-NL"/>
              </w:rPr>
            </w:pPr>
            <w:r w:rsidRPr="00057099">
              <w:rPr>
                <w:color w:val="00577E" w:themeColor="text1"/>
                <w:sz w:val="20"/>
                <w:lang w:val="nl-NL"/>
              </w:rPr>
              <w:t>roostergoedinstallatie</w:t>
            </w:r>
          </w:p>
          <w:p w14:paraId="1A92D363" w14:textId="0AF900F5" w:rsidR="00772D8A" w:rsidRPr="00057099" w:rsidRDefault="00AC692F" w:rsidP="00772D8A">
            <w:pPr>
              <w:pStyle w:val="Bullet1"/>
              <w:tabs>
                <w:tab w:val="clear" w:pos="1135"/>
                <w:tab w:val="num" w:pos="284"/>
              </w:tabs>
              <w:ind w:left="284"/>
              <w:rPr>
                <w:color w:val="00577E" w:themeColor="text1"/>
                <w:sz w:val="20"/>
                <w:lang w:val="nl-NL"/>
              </w:rPr>
            </w:pPr>
            <w:r w:rsidRPr="00057099">
              <w:rPr>
                <w:color w:val="00577E" w:themeColor="text1"/>
                <w:sz w:val="20"/>
                <w:lang w:val="nl-NL"/>
              </w:rPr>
              <w:t>lavafilter</w:t>
            </w:r>
            <w:r w:rsidR="00772D8A" w:rsidRPr="00057099">
              <w:rPr>
                <w:color w:val="00577E" w:themeColor="text1"/>
                <w:sz w:val="20"/>
                <w:lang w:val="nl-NL"/>
              </w:rPr>
              <w:t xml:space="preserve"> </w:t>
            </w:r>
          </w:p>
          <w:p w14:paraId="272EB69F" w14:textId="743ED338" w:rsidR="00772D8A" w:rsidRPr="00057099" w:rsidRDefault="00772D8A" w:rsidP="00AC692F">
            <w:pPr>
              <w:pStyle w:val="Bullet1"/>
              <w:tabs>
                <w:tab w:val="clear" w:pos="1135"/>
                <w:tab w:val="num" w:pos="284"/>
              </w:tabs>
              <w:ind w:left="284"/>
              <w:rPr>
                <w:color w:val="00577E" w:themeColor="text1"/>
                <w:sz w:val="20"/>
                <w:lang w:val="nl-NL"/>
              </w:rPr>
            </w:pPr>
            <w:r w:rsidRPr="00057099">
              <w:rPr>
                <w:color w:val="00577E" w:themeColor="text1"/>
                <w:sz w:val="20"/>
                <w:lang w:val="nl-NL"/>
              </w:rPr>
              <w:t>drijflaagbestrijdingsinstallatie</w:t>
            </w:r>
            <w:r w:rsidR="00AC692F" w:rsidRPr="00057099">
              <w:rPr>
                <w:color w:val="00577E" w:themeColor="text1"/>
                <w:sz w:val="20"/>
                <w:lang w:val="nl-NL"/>
              </w:rPr>
              <w:t xml:space="preserve"> beluchtingstank</w:t>
            </w:r>
          </w:p>
        </w:tc>
      </w:tr>
      <w:tr w:rsidR="00772D8A" w:rsidRPr="00057099" w14:paraId="66482069" w14:textId="77777777" w:rsidTr="00BD41B6">
        <w:tc>
          <w:tcPr>
            <w:tcW w:w="2948" w:type="dxa"/>
          </w:tcPr>
          <w:p w14:paraId="6EF6D53E" w14:textId="596F5C95" w:rsidR="00772D8A" w:rsidRPr="00057099" w:rsidRDefault="00772D8A" w:rsidP="00BD41B6">
            <w:r w:rsidRPr="00057099">
              <w:t xml:space="preserve">geluidbronsterkte </w:t>
            </w:r>
            <w:proofErr w:type="spellStart"/>
            <w:r w:rsidRPr="00057099">
              <w:t>Lwr</w:t>
            </w:r>
            <w:proofErr w:type="spellEnd"/>
            <w:r w:rsidRPr="00057099">
              <w:t xml:space="preserve"> van </w:t>
            </w:r>
            <w:r w:rsidR="00670859" w:rsidRPr="00057099">
              <w:t>installatie</w:t>
            </w:r>
          </w:p>
          <w:p w14:paraId="0E5F93E7" w14:textId="77777777" w:rsidR="00772D8A" w:rsidRPr="00057099" w:rsidRDefault="00772D8A" w:rsidP="00BD41B6"/>
        </w:tc>
        <w:tc>
          <w:tcPr>
            <w:tcW w:w="851" w:type="dxa"/>
          </w:tcPr>
          <w:p w14:paraId="03B9B972" w14:textId="77777777" w:rsidR="00772D8A" w:rsidRPr="00057099" w:rsidRDefault="00772D8A" w:rsidP="00BD41B6">
            <w:pPr>
              <w:spacing w:line="240" w:lineRule="exact"/>
              <w:jc w:val="right"/>
            </w:pPr>
            <w:r w:rsidRPr="00057099">
              <w:t>dB(A)</w:t>
            </w:r>
          </w:p>
        </w:tc>
        <w:tc>
          <w:tcPr>
            <w:tcW w:w="284" w:type="dxa"/>
          </w:tcPr>
          <w:p w14:paraId="070C0A8E" w14:textId="77777777" w:rsidR="00772D8A" w:rsidRPr="00057099" w:rsidRDefault="00772D8A" w:rsidP="00BD41B6">
            <w:pPr>
              <w:spacing w:line="240" w:lineRule="exact"/>
            </w:pPr>
            <w:r w:rsidRPr="00057099">
              <w:t>:</w:t>
            </w:r>
          </w:p>
        </w:tc>
        <w:tc>
          <w:tcPr>
            <w:tcW w:w="4536" w:type="dxa"/>
          </w:tcPr>
          <w:p w14:paraId="73FDAFA4" w14:textId="77777777" w:rsidR="00772D8A" w:rsidRPr="00057099" w:rsidRDefault="00772D8A" w:rsidP="00BD41B6">
            <w:pPr>
              <w:spacing w:line="240" w:lineRule="exact"/>
            </w:pPr>
            <w:r w:rsidRPr="00057099">
              <w:t>&lt; 70 in afgemonteerde situatie, gemeten en berekend volgens de handleiding “Meten en rekenen industrielawaai” van 1999.</w:t>
            </w:r>
          </w:p>
        </w:tc>
      </w:tr>
    </w:tbl>
    <w:p w14:paraId="78104378" w14:textId="77777777" w:rsidR="00772D8A" w:rsidRPr="00057099" w:rsidRDefault="00772D8A" w:rsidP="00772D8A"/>
    <w:p w14:paraId="1690339F" w14:textId="26488AB8" w:rsidR="00772D8A" w:rsidRPr="00057099" w:rsidRDefault="00772D8A" w:rsidP="00772D8A">
      <w:pPr>
        <w:pStyle w:val="Heading2"/>
      </w:pPr>
      <w:bookmarkStart w:id="280" w:name="_Toc54965614"/>
      <w:r w:rsidRPr="00057099">
        <w:t>Bedrijfswaterpompen</w:t>
      </w:r>
      <w:bookmarkEnd w:id="280"/>
    </w:p>
    <w:p w14:paraId="351929AA" w14:textId="092DDE59" w:rsidR="00772D8A" w:rsidRPr="00057099" w:rsidRDefault="00772D8A" w:rsidP="006028B5">
      <w:pPr>
        <w:pStyle w:val="Heading3"/>
      </w:pPr>
      <w:r w:rsidRPr="00057099">
        <w:t>Algemeen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18B256FB" w14:textId="77777777" w:rsidTr="00BD41B6">
        <w:tc>
          <w:tcPr>
            <w:tcW w:w="2948" w:type="dxa"/>
          </w:tcPr>
          <w:p w14:paraId="21601C80" w14:textId="77777777" w:rsidR="00772D8A" w:rsidRPr="00057099" w:rsidRDefault="00772D8A" w:rsidP="00BD41B6">
            <w:r w:rsidRPr="00057099">
              <w:t>positienummer</w:t>
            </w:r>
          </w:p>
        </w:tc>
        <w:tc>
          <w:tcPr>
            <w:tcW w:w="851" w:type="dxa"/>
          </w:tcPr>
          <w:p w14:paraId="7F3227BF" w14:textId="77777777" w:rsidR="00772D8A" w:rsidRPr="00057099" w:rsidRDefault="00772D8A" w:rsidP="00BD41B6">
            <w:pPr>
              <w:jc w:val="right"/>
            </w:pPr>
          </w:p>
        </w:tc>
        <w:tc>
          <w:tcPr>
            <w:tcW w:w="284" w:type="dxa"/>
          </w:tcPr>
          <w:p w14:paraId="422BD501" w14:textId="77777777" w:rsidR="00772D8A" w:rsidRPr="00057099" w:rsidRDefault="00772D8A" w:rsidP="00BD41B6">
            <w:r w:rsidRPr="00057099">
              <w:t>:</w:t>
            </w:r>
          </w:p>
        </w:tc>
        <w:tc>
          <w:tcPr>
            <w:tcW w:w="4536" w:type="dxa"/>
          </w:tcPr>
          <w:p w14:paraId="269762B4" w14:textId="4BA14433" w:rsidR="00772D8A" w:rsidRPr="00057099" w:rsidRDefault="00AC692F" w:rsidP="00BD41B6">
            <w:r w:rsidRPr="00057099">
              <w:t>P-9150 / P-9160</w:t>
            </w:r>
            <w:r w:rsidR="00DD7EE7" w:rsidRPr="00057099">
              <w:t xml:space="preserve"> </w:t>
            </w:r>
          </w:p>
        </w:tc>
      </w:tr>
      <w:tr w:rsidR="00772D8A" w:rsidRPr="00057099" w14:paraId="7D38C969" w14:textId="77777777" w:rsidTr="00BD41B6">
        <w:tc>
          <w:tcPr>
            <w:tcW w:w="2948" w:type="dxa"/>
          </w:tcPr>
          <w:p w14:paraId="0CBF8885" w14:textId="77777777" w:rsidR="00772D8A" w:rsidRPr="00057099" w:rsidRDefault="00772D8A" w:rsidP="00BD41B6">
            <w:r w:rsidRPr="00057099">
              <w:t>aantal</w:t>
            </w:r>
          </w:p>
        </w:tc>
        <w:tc>
          <w:tcPr>
            <w:tcW w:w="851" w:type="dxa"/>
          </w:tcPr>
          <w:p w14:paraId="2AE505AC" w14:textId="77777777" w:rsidR="00772D8A" w:rsidRPr="00057099" w:rsidRDefault="00772D8A" w:rsidP="00BD41B6">
            <w:pPr>
              <w:jc w:val="right"/>
            </w:pPr>
          </w:p>
        </w:tc>
        <w:tc>
          <w:tcPr>
            <w:tcW w:w="284" w:type="dxa"/>
          </w:tcPr>
          <w:p w14:paraId="2F176988" w14:textId="77777777" w:rsidR="00772D8A" w:rsidRPr="00057099" w:rsidRDefault="00772D8A" w:rsidP="00BD41B6">
            <w:r w:rsidRPr="00057099">
              <w:t>:</w:t>
            </w:r>
          </w:p>
        </w:tc>
        <w:tc>
          <w:tcPr>
            <w:tcW w:w="4536" w:type="dxa"/>
          </w:tcPr>
          <w:p w14:paraId="30385C46" w14:textId="4AE2D155" w:rsidR="00772D8A" w:rsidRPr="00057099" w:rsidRDefault="00AC692F" w:rsidP="00BD41B6">
            <w:r w:rsidRPr="00057099">
              <w:t>2</w:t>
            </w:r>
          </w:p>
        </w:tc>
      </w:tr>
      <w:tr w:rsidR="00772D8A" w:rsidRPr="00057099" w14:paraId="68FC95F3" w14:textId="77777777" w:rsidTr="00BD41B6">
        <w:tc>
          <w:tcPr>
            <w:tcW w:w="2948" w:type="dxa"/>
          </w:tcPr>
          <w:p w14:paraId="0693B523" w14:textId="77777777" w:rsidR="00772D8A" w:rsidRPr="00057099" w:rsidRDefault="00772D8A" w:rsidP="00BD41B6">
            <w:r w:rsidRPr="00057099">
              <w:t>opstelling</w:t>
            </w:r>
          </w:p>
        </w:tc>
        <w:tc>
          <w:tcPr>
            <w:tcW w:w="851" w:type="dxa"/>
          </w:tcPr>
          <w:p w14:paraId="6B98BA15" w14:textId="77777777" w:rsidR="00772D8A" w:rsidRPr="00057099" w:rsidRDefault="00772D8A" w:rsidP="00BD41B6">
            <w:pPr>
              <w:jc w:val="right"/>
            </w:pPr>
          </w:p>
        </w:tc>
        <w:tc>
          <w:tcPr>
            <w:tcW w:w="284" w:type="dxa"/>
          </w:tcPr>
          <w:p w14:paraId="5D27A493" w14:textId="77777777" w:rsidR="00772D8A" w:rsidRPr="00057099" w:rsidRDefault="00772D8A" w:rsidP="00BD41B6">
            <w:r w:rsidRPr="00057099">
              <w:t>:</w:t>
            </w:r>
          </w:p>
        </w:tc>
        <w:tc>
          <w:tcPr>
            <w:tcW w:w="4536" w:type="dxa"/>
          </w:tcPr>
          <w:p w14:paraId="54E17970" w14:textId="50799520" w:rsidR="00772D8A" w:rsidRPr="00057099" w:rsidRDefault="00AC692F" w:rsidP="00BD41B6">
            <w:r w:rsidRPr="00057099">
              <w:t>In pompen</w:t>
            </w:r>
            <w:r w:rsidR="00291AD3" w:rsidRPr="00057099">
              <w:t>ruimte</w:t>
            </w:r>
            <w:r w:rsidRPr="00057099">
              <w:t xml:space="preserve"> ontvangwerk</w:t>
            </w:r>
          </w:p>
        </w:tc>
      </w:tr>
      <w:tr w:rsidR="00772D8A" w:rsidRPr="00057099" w14:paraId="62D9E3F3" w14:textId="77777777" w:rsidTr="00BD41B6">
        <w:tc>
          <w:tcPr>
            <w:tcW w:w="2948" w:type="dxa"/>
          </w:tcPr>
          <w:p w14:paraId="3D118A6E" w14:textId="77777777" w:rsidR="00772D8A" w:rsidRPr="00057099" w:rsidRDefault="00772D8A" w:rsidP="00BD41B6">
            <w:r w:rsidRPr="00057099">
              <w:t>doel</w:t>
            </w:r>
          </w:p>
        </w:tc>
        <w:tc>
          <w:tcPr>
            <w:tcW w:w="851" w:type="dxa"/>
          </w:tcPr>
          <w:p w14:paraId="64F8812A" w14:textId="77777777" w:rsidR="00772D8A" w:rsidRPr="00057099" w:rsidRDefault="00772D8A" w:rsidP="00BD41B6">
            <w:pPr>
              <w:jc w:val="right"/>
            </w:pPr>
          </w:p>
        </w:tc>
        <w:tc>
          <w:tcPr>
            <w:tcW w:w="284" w:type="dxa"/>
          </w:tcPr>
          <w:p w14:paraId="2C8014FB" w14:textId="77777777" w:rsidR="00772D8A" w:rsidRPr="00057099" w:rsidRDefault="00772D8A" w:rsidP="00BD41B6">
            <w:r w:rsidRPr="00057099">
              <w:t>:</w:t>
            </w:r>
          </w:p>
        </w:tc>
        <w:tc>
          <w:tcPr>
            <w:tcW w:w="4536" w:type="dxa"/>
          </w:tcPr>
          <w:p w14:paraId="48B1AA2A" w14:textId="3FD4DB79" w:rsidR="00772D8A" w:rsidRPr="00057099" w:rsidRDefault="00772D8A" w:rsidP="00BD41B6">
            <w:r w:rsidRPr="00057099">
              <w:t xml:space="preserve">het verpompen van het medium </w:t>
            </w:r>
            <w:r w:rsidR="00AC692F" w:rsidRPr="00057099">
              <w:t>naar de sproeiers van de roostergoedinstallatie en het lavafilter</w:t>
            </w:r>
          </w:p>
        </w:tc>
      </w:tr>
      <w:tr w:rsidR="00772D8A" w:rsidRPr="00057099" w14:paraId="72044913" w14:textId="77777777" w:rsidTr="00BD41B6">
        <w:tc>
          <w:tcPr>
            <w:tcW w:w="2948" w:type="dxa"/>
          </w:tcPr>
          <w:p w14:paraId="5C0AC12F" w14:textId="77777777" w:rsidR="00772D8A" w:rsidRPr="00057099" w:rsidRDefault="00772D8A" w:rsidP="00BD41B6">
            <w:r w:rsidRPr="00057099">
              <w:t>medium</w:t>
            </w:r>
          </w:p>
        </w:tc>
        <w:tc>
          <w:tcPr>
            <w:tcW w:w="851" w:type="dxa"/>
          </w:tcPr>
          <w:p w14:paraId="23A21519" w14:textId="77777777" w:rsidR="00772D8A" w:rsidRPr="00057099" w:rsidRDefault="00772D8A" w:rsidP="00BD41B6">
            <w:pPr>
              <w:jc w:val="right"/>
            </w:pPr>
          </w:p>
        </w:tc>
        <w:tc>
          <w:tcPr>
            <w:tcW w:w="284" w:type="dxa"/>
          </w:tcPr>
          <w:p w14:paraId="1C101E93" w14:textId="77777777" w:rsidR="00772D8A" w:rsidRPr="00057099" w:rsidRDefault="00772D8A" w:rsidP="00BD41B6">
            <w:r w:rsidRPr="00057099">
              <w:t>:</w:t>
            </w:r>
          </w:p>
        </w:tc>
        <w:tc>
          <w:tcPr>
            <w:tcW w:w="4536" w:type="dxa"/>
          </w:tcPr>
          <w:p w14:paraId="3171B39D" w14:textId="06F5F373" w:rsidR="00772D8A" w:rsidRPr="00057099" w:rsidRDefault="00AC692F" w:rsidP="00BD41B6">
            <w:proofErr w:type="spellStart"/>
            <w:r w:rsidRPr="00057099">
              <w:t>voorgefilterd</w:t>
            </w:r>
            <w:proofErr w:type="spellEnd"/>
            <w:r w:rsidRPr="00057099">
              <w:t xml:space="preserve"> </w:t>
            </w:r>
            <w:r w:rsidR="00772D8A" w:rsidRPr="00057099">
              <w:t xml:space="preserve">effluent </w:t>
            </w:r>
          </w:p>
        </w:tc>
      </w:tr>
      <w:tr w:rsidR="00772D8A" w:rsidRPr="00057099" w14:paraId="691D44C6" w14:textId="77777777" w:rsidTr="00BD41B6">
        <w:tc>
          <w:tcPr>
            <w:tcW w:w="2948" w:type="dxa"/>
          </w:tcPr>
          <w:p w14:paraId="29746334" w14:textId="77777777" w:rsidR="00772D8A" w:rsidRPr="00057099" w:rsidRDefault="00772D8A" w:rsidP="00BD41B6">
            <w:r w:rsidRPr="00057099">
              <w:t>leveringsomvang</w:t>
            </w:r>
          </w:p>
        </w:tc>
        <w:tc>
          <w:tcPr>
            <w:tcW w:w="851" w:type="dxa"/>
          </w:tcPr>
          <w:p w14:paraId="710E7AC2" w14:textId="77777777" w:rsidR="00772D8A" w:rsidRPr="00057099" w:rsidRDefault="00772D8A" w:rsidP="00BD41B6">
            <w:pPr>
              <w:jc w:val="right"/>
            </w:pPr>
          </w:p>
        </w:tc>
        <w:tc>
          <w:tcPr>
            <w:tcW w:w="284" w:type="dxa"/>
          </w:tcPr>
          <w:p w14:paraId="53885F82" w14:textId="77777777" w:rsidR="00772D8A" w:rsidRPr="00057099" w:rsidRDefault="00772D8A" w:rsidP="00BD41B6">
            <w:r w:rsidRPr="00057099">
              <w:t>:</w:t>
            </w:r>
          </w:p>
        </w:tc>
        <w:tc>
          <w:tcPr>
            <w:tcW w:w="4536" w:type="dxa"/>
          </w:tcPr>
          <w:p w14:paraId="31C4E1F5"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pomp</w:t>
            </w:r>
          </w:p>
        </w:tc>
      </w:tr>
      <w:tr w:rsidR="00772D8A" w:rsidRPr="00057099" w14:paraId="3B22064C" w14:textId="77777777" w:rsidTr="00BD41B6">
        <w:tc>
          <w:tcPr>
            <w:tcW w:w="2948" w:type="dxa"/>
          </w:tcPr>
          <w:p w14:paraId="22E458CB" w14:textId="77777777" w:rsidR="00772D8A" w:rsidRPr="00057099" w:rsidRDefault="00772D8A" w:rsidP="00BD41B6"/>
        </w:tc>
        <w:tc>
          <w:tcPr>
            <w:tcW w:w="851" w:type="dxa"/>
          </w:tcPr>
          <w:p w14:paraId="2D2F16B3" w14:textId="77777777" w:rsidR="00772D8A" w:rsidRPr="00057099" w:rsidRDefault="00772D8A" w:rsidP="00BD41B6">
            <w:pPr>
              <w:jc w:val="right"/>
            </w:pPr>
          </w:p>
        </w:tc>
        <w:tc>
          <w:tcPr>
            <w:tcW w:w="284" w:type="dxa"/>
          </w:tcPr>
          <w:p w14:paraId="0286984A" w14:textId="77777777" w:rsidR="00772D8A" w:rsidRPr="00057099" w:rsidRDefault="00772D8A" w:rsidP="00BD41B6"/>
        </w:tc>
        <w:tc>
          <w:tcPr>
            <w:tcW w:w="4536" w:type="dxa"/>
          </w:tcPr>
          <w:p w14:paraId="008CF866"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aandrijving</w:t>
            </w:r>
          </w:p>
        </w:tc>
      </w:tr>
    </w:tbl>
    <w:p w14:paraId="235866A6" w14:textId="77777777" w:rsidR="00772D8A" w:rsidRPr="00057099" w:rsidRDefault="00772D8A" w:rsidP="00772D8A"/>
    <w:p w14:paraId="1166BB42" w14:textId="293F7F5A" w:rsidR="00772D8A" w:rsidRPr="00057099" w:rsidRDefault="00DD7EE7" w:rsidP="006028B5">
      <w:pPr>
        <w:pStyle w:val="Heading3"/>
      </w:pPr>
      <w:r w:rsidRPr="00057099">
        <w:lastRenderedPageBreak/>
        <w:t>Ontwerp</w:t>
      </w:r>
      <w:r w:rsidR="00772D8A" w:rsidRPr="00057099">
        <w:t>gegevens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1323AF2D" w14:textId="77777777" w:rsidTr="00BD41B6">
        <w:tc>
          <w:tcPr>
            <w:tcW w:w="2948" w:type="dxa"/>
          </w:tcPr>
          <w:p w14:paraId="6366D7AF" w14:textId="21571C36" w:rsidR="00772D8A" w:rsidRPr="00057099" w:rsidRDefault="00772D8A" w:rsidP="00BD41B6">
            <w:r w:rsidRPr="00057099">
              <w:t xml:space="preserve">capaciteit </w:t>
            </w:r>
            <w:r w:rsidR="001569D5" w:rsidRPr="00057099">
              <w:t>(per pomp)</w:t>
            </w:r>
          </w:p>
        </w:tc>
        <w:tc>
          <w:tcPr>
            <w:tcW w:w="851" w:type="dxa"/>
          </w:tcPr>
          <w:p w14:paraId="7B6D4A5C" w14:textId="22E0D9D6" w:rsidR="00772D8A" w:rsidRPr="00057099" w:rsidRDefault="001569D5" w:rsidP="00BD41B6">
            <w:pPr>
              <w:jc w:val="right"/>
            </w:pPr>
            <w:r w:rsidRPr="00057099">
              <w:t>m</w:t>
            </w:r>
            <w:r w:rsidRPr="00057099">
              <w:rPr>
                <w:vertAlign w:val="superscript"/>
              </w:rPr>
              <w:t>3</w:t>
            </w:r>
            <w:r w:rsidRPr="00057099">
              <w:t>/h</w:t>
            </w:r>
          </w:p>
        </w:tc>
        <w:tc>
          <w:tcPr>
            <w:tcW w:w="284" w:type="dxa"/>
          </w:tcPr>
          <w:p w14:paraId="2ACA99F1" w14:textId="77777777" w:rsidR="00772D8A" w:rsidRPr="00057099" w:rsidRDefault="00772D8A" w:rsidP="00BD41B6"/>
        </w:tc>
        <w:tc>
          <w:tcPr>
            <w:tcW w:w="4536" w:type="dxa"/>
          </w:tcPr>
          <w:p w14:paraId="39808965" w14:textId="7C14991E" w:rsidR="00772D8A" w:rsidRPr="00057099" w:rsidRDefault="0093592E" w:rsidP="00BD41B6">
            <w:r w:rsidRPr="00057099">
              <w:t xml:space="preserve">10 - </w:t>
            </w:r>
            <w:r w:rsidR="001569D5" w:rsidRPr="00057099">
              <w:t>25</w:t>
            </w:r>
          </w:p>
        </w:tc>
      </w:tr>
      <w:tr w:rsidR="00772D8A" w:rsidRPr="00057099" w14:paraId="30E2715B" w14:textId="77777777" w:rsidTr="00BD41B6">
        <w:tc>
          <w:tcPr>
            <w:tcW w:w="2948" w:type="dxa"/>
          </w:tcPr>
          <w:p w14:paraId="33F0449A" w14:textId="564868D8" w:rsidR="00772D8A" w:rsidRPr="00057099" w:rsidRDefault="00772D8A" w:rsidP="00BD41B6">
            <w:r w:rsidRPr="00057099">
              <w:t>manometrische opvoe</w:t>
            </w:r>
            <w:r w:rsidR="00DD7EE7" w:rsidRPr="00057099">
              <w:t>r</w:t>
            </w:r>
            <w:r w:rsidRPr="00057099">
              <w:t>druk</w:t>
            </w:r>
          </w:p>
        </w:tc>
        <w:tc>
          <w:tcPr>
            <w:tcW w:w="851" w:type="dxa"/>
          </w:tcPr>
          <w:p w14:paraId="238497BF" w14:textId="77777777" w:rsidR="00772D8A" w:rsidRPr="00057099" w:rsidRDefault="00772D8A" w:rsidP="00BD41B6">
            <w:pPr>
              <w:jc w:val="right"/>
            </w:pPr>
            <w:r w:rsidRPr="00057099">
              <w:t>kPa</w:t>
            </w:r>
          </w:p>
        </w:tc>
        <w:tc>
          <w:tcPr>
            <w:tcW w:w="284" w:type="dxa"/>
          </w:tcPr>
          <w:p w14:paraId="30BE3F06" w14:textId="77777777" w:rsidR="00772D8A" w:rsidRPr="00057099" w:rsidRDefault="00772D8A" w:rsidP="00BD41B6">
            <w:r w:rsidRPr="00057099">
              <w:t>:</w:t>
            </w:r>
          </w:p>
        </w:tc>
        <w:tc>
          <w:tcPr>
            <w:tcW w:w="4536" w:type="dxa"/>
          </w:tcPr>
          <w:p w14:paraId="0D848B58" w14:textId="027F4FB6" w:rsidR="00772D8A" w:rsidRPr="00057099" w:rsidRDefault="00AC692F" w:rsidP="00BD41B6">
            <w:r w:rsidRPr="00057099">
              <w:t xml:space="preserve">650 </w:t>
            </w:r>
          </w:p>
        </w:tc>
      </w:tr>
    </w:tbl>
    <w:tbl>
      <w:tblPr>
        <w:tblW w:w="8613" w:type="dxa"/>
        <w:tblLayout w:type="fixed"/>
        <w:tblLook w:val="01E0" w:firstRow="1" w:lastRow="1" w:firstColumn="1" w:lastColumn="1" w:noHBand="0" w:noVBand="0"/>
      </w:tblPr>
      <w:tblGrid>
        <w:gridCol w:w="2948"/>
        <w:gridCol w:w="851"/>
        <w:gridCol w:w="284"/>
        <w:gridCol w:w="4530"/>
      </w:tblGrid>
      <w:tr w:rsidR="00DD7EE7" w:rsidRPr="00057099" w14:paraId="680427FF" w14:textId="77777777" w:rsidTr="00DD7EE7">
        <w:trPr>
          <w:cantSplit/>
        </w:trPr>
        <w:tc>
          <w:tcPr>
            <w:tcW w:w="2948" w:type="dxa"/>
          </w:tcPr>
          <w:p w14:paraId="2DC8D585" w14:textId="203FB22C" w:rsidR="00DD7EE7" w:rsidRPr="00057099" w:rsidRDefault="00DD7EE7" w:rsidP="002771B1">
            <w:r w:rsidRPr="00057099">
              <w:t xml:space="preserve">geluidbronsterkte </w:t>
            </w:r>
            <w:proofErr w:type="spellStart"/>
            <w:r w:rsidRPr="00057099">
              <w:t>Lwr</w:t>
            </w:r>
            <w:proofErr w:type="spellEnd"/>
            <w:r w:rsidRPr="00057099">
              <w:t xml:space="preserve"> van </w:t>
            </w:r>
            <w:r w:rsidR="00670859" w:rsidRPr="00057099">
              <w:t>installatie</w:t>
            </w:r>
          </w:p>
          <w:p w14:paraId="0CB41634" w14:textId="77777777" w:rsidR="00DD7EE7" w:rsidRPr="00057099" w:rsidRDefault="00DD7EE7" w:rsidP="002771B1">
            <w:pPr>
              <w:spacing w:line="240" w:lineRule="exact"/>
            </w:pPr>
          </w:p>
        </w:tc>
        <w:tc>
          <w:tcPr>
            <w:tcW w:w="851" w:type="dxa"/>
          </w:tcPr>
          <w:p w14:paraId="73C475EB" w14:textId="77777777" w:rsidR="00DD7EE7" w:rsidRPr="00057099" w:rsidRDefault="00DD7EE7" w:rsidP="002771B1">
            <w:pPr>
              <w:spacing w:line="240" w:lineRule="exact"/>
              <w:jc w:val="right"/>
            </w:pPr>
            <w:r w:rsidRPr="00057099">
              <w:t>dB(A)</w:t>
            </w:r>
          </w:p>
        </w:tc>
        <w:tc>
          <w:tcPr>
            <w:tcW w:w="284" w:type="dxa"/>
          </w:tcPr>
          <w:p w14:paraId="52ECBEF1" w14:textId="77777777" w:rsidR="00DD7EE7" w:rsidRPr="00057099" w:rsidRDefault="00DD7EE7" w:rsidP="002771B1">
            <w:pPr>
              <w:spacing w:line="240" w:lineRule="exact"/>
            </w:pPr>
            <w:r w:rsidRPr="00057099">
              <w:t>:</w:t>
            </w:r>
          </w:p>
        </w:tc>
        <w:tc>
          <w:tcPr>
            <w:tcW w:w="4530" w:type="dxa"/>
          </w:tcPr>
          <w:p w14:paraId="5F660614" w14:textId="77777777" w:rsidR="00DD7EE7" w:rsidRPr="00057099" w:rsidRDefault="00DD7EE7" w:rsidP="002771B1">
            <w:pPr>
              <w:spacing w:line="240" w:lineRule="exact"/>
            </w:pPr>
            <w:r w:rsidRPr="00057099">
              <w:t>&lt; 55, in afgemonteerde situatie, gemeten en berekend volgens de handleiding “Meten en rekenen industrielawaai” van 1999.</w:t>
            </w:r>
          </w:p>
        </w:tc>
      </w:tr>
    </w:tbl>
    <w:p w14:paraId="0C46A432" w14:textId="77777777" w:rsidR="00772D8A" w:rsidRPr="00057099" w:rsidRDefault="00772D8A" w:rsidP="00772D8A"/>
    <w:p w14:paraId="0D15BA55" w14:textId="3F5C35DA" w:rsidR="00772D8A" w:rsidRPr="00057099" w:rsidRDefault="00772D8A" w:rsidP="006028B5">
      <w:pPr>
        <w:pStyle w:val="Heading3"/>
      </w:pPr>
      <w:r w:rsidRPr="00057099">
        <w:t>Pomp</w:t>
      </w:r>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DD7EE7" w:rsidRPr="00057099" w14:paraId="2A3E0ADD" w14:textId="77777777" w:rsidTr="002771B1">
        <w:trPr>
          <w:cantSplit/>
        </w:trPr>
        <w:tc>
          <w:tcPr>
            <w:tcW w:w="2948" w:type="dxa"/>
          </w:tcPr>
          <w:p w14:paraId="1418615D" w14:textId="77777777" w:rsidR="00DD7EE7" w:rsidRPr="00057099" w:rsidRDefault="00DD7EE7" w:rsidP="002771B1">
            <w:r w:rsidRPr="00057099">
              <w:t>Systeem</w:t>
            </w:r>
          </w:p>
        </w:tc>
        <w:tc>
          <w:tcPr>
            <w:tcW w:w="851" w:type="dxa"/>
          </w:tcPr>
          <w:p w14:paraId="065BFA1D" w14:textId="77777777" w:rsidR="00DD7EE7" w:rsidRPr="00057099" w:rsidRDefault="00DD7EE7" w:rsidP="002771B1">
            <w:pPr>
              <w:jc w:val="right"/>
            </w:pPr>
          </w:p>
        </w:tc>
        <w:tc>
          <w:tcPr>
            <w:tcW w:w="284" w:type="dxa"/>
          </w:tcPr>
          <w:p w14:paraId="1196EF66" w14:textId="77777777" w:rsidR="00DD7EE7" w:rsidRPr="00057099" w:rsidRDefault="00DD7EE7" w:rsidP="002771B1">
            <w:r w:rsidRPr="00057099">
              <w:t>:</w:t>
            </w:r>
          </w:p>
        </w:tc>
        <w:tc>
          <w:tcPr>
            <w:tcW w:w="4536" w:type="dxa"/>
          </w:tcPr>
          <w:p w14:paraId="666ACCC2" w14:textId="77777777" w:rsidR="00DD7EE7" w:rsidRPr="00057099" w:rsidRDefault="00DD7EE7" w:rsidP="002771B1">
            <w:r w:rsidRPr="00057099">
              <w:t>centrifugaalpomp</w:t>
            </w:r>
          </w:p>
        </w:tc>
      </w:tr>
      <w:tr w:rsidR="00DD7EE7" w:rsidRPr="00057099" w14:paraId="5C8806CF" w14:textId="77777777" w:rsidTr="002771B1">
        <w:trPr>
          <w:cantSplit/>
        </w:trPr>
        <w:tc>
          <w:tcPr>
            <w:tcW w:w="2948" w:type="dxa"/>
          </w:tcPr>
          <w:p w14:paraId="293398B4" w14:textId="77777777" w:rsidR="00DD7EE7" w:rsidRPr="00057099" w:rsidRDefault="00DD7EE7" w:rsidP="002771B1">
            <w:r w:rsidRPr="00057099">
              <w:t>Fabricaat</w:t>
            </w:r>
          </w:p>
        </w:tc>
        <w:tc>
          <w:tcPr>
            <w:tcW w:w="851" w:type="dxa"/>
          </w:tcPr>
          <w:p w14:paraId="3B75F1C1" w14:textId="77777777" w:rsidR="00DD7EE7" w:rsidRPr="00057099" w:rsidRDefault="00DD7EE7" w:rsidP="002771B1">
            <w:pPr>
              <w:jc w:val="right"/>
            </w:pPr>
          </w:p>
        </w:tc>
        <w:tc>
          <w:tcPr>
            <w:tcW w:w="284" w:type="dxa"/>
          </w:tcPr>
          <w:p w14:paraId="36C85414" w14:textId="77777777" w:rsidR="00DD7EE7" w:rsidRPr="00057099" w:rsidRDefault="00DD7EE7" w:rsidP="002771B1">
            <w:r w:rsidRPr="00057099">
              <w:t>:</w:t>
            </w:r>
          </w:p>
        </w:tc>
        <w:tc>
          <w:tcPr>
            <w:tcW w:w="4536" w:type="dxa"/>
          </w:tcPr>
          <w:p w14:paraId="3E4E4A5F" w14:textId="50637AA8" w:rsidR="00DD7EE7" w:rsidRPr="00057099" w:rsidRDefault="004831A8" w:rsidP="002771B1">
            <w:r w:rsidRPr="00057099">
              <w:t>KSB</w:t>
            </w:r>
            <w:r w:rsidR="00DD7EE7" w:rsidRPr="00057099">
              <w:t xml:space="preserve"> of gelijkwaardig</w:t>
            </w:r>
          </w:p>
        </w:tc>
      </w:tr>
      <w:tr w:rsidR="00DD7EE7" w:rsidRPr="00057099" w14:paraId="1DE36945" w14:textId="77777777" w:rsidTr="002771B1">
        <w:trPr>
          <w:cantSplit/>
        </w:trPr>
        <w:tc>
          <w:tcPr>
            <w:tcW w:w="2948" w:type="dxa"/>
          </w:tcPr>
          <w:p w14:paraId="697A2D68" w14:textId="77777777" w:rsidR="00DD7EE7" w:rsidRPr="00057099" w:rsidRDefault="00DD7EE7" w:rsidP="002771B1">
            <w:r w:rsidRPr="00057099">
              <w:t>Type</w:t>
            </w:r>
          </w:p>
        </w:tc>
        <w:tc>
          <w:tcPr>
            <w:tcW w:w="851" w:type="dxa"/>
          </w:tcPr>
          <w:p w14:paraId="0F2CD270" w14:textId="77777777" w:rsidR="00DD7EE7" w:rsidRPr="00057099" w:rsidRDefault="00DD7EE7" w:rsidP="002771B1">
            <w:pPr>
              <w:jc w:val="right"/>
            </w:pPr>
          </w:p>
        </w:tc>
        <w:tc>
          <w:tcPr>
            <w:tcW w:w="284" w:type="dxa"/>
          </w:tcPr>
          <w:p w14:paraId="4591DC7E" w14:textId="77777777" w:rsidR="00DD7EE7" w:rsidRPr="00057099" w:rsidRDefault="00DD7EE7" w:rsidP="002771B1">
            <w:r w:rsidRPr="00057099">
              <w:t>:</w:t>
            </w:r>
          </w:p>
        </w:tc>
        <w:tc>
          <w:tcPr>
            <w:tcW w:w="4536" w:type="dxa"/>
          </w:tcPr>
          <w:p w14:paraId="07C4A465" w14:textId="77777777" w:rsidR="00DD7EE7" w:rsidRPr="00057099" w:rsidRDefault="00DD7EE7" w:rsidP="002771B1"/>
        </w:tc>
      </w:tr>
      <w:tr w:rsidR="00DD7EE7" w:rsidRPr="00057099" w14:paraId="3A4BB003" w14:textId="77777777" w:rsidTr="002771B1">
        <w:trPr>
          <w:cantSplit/>
        </w:trPr>
        <w:tc>
          <w:tcPr>
            <w:tcW w:w="2948" w:type="dxa"/>
          </w:tcPr>
          <w:p w14:paraId="384A46D8" w14:textId="77777777" w:rsidR="00DD7EE7" w:rsidRPr="00057099" w:rsidRDefault="00DD7EE7" w:rsidP="002771B1">
            <w:r w:rsidRPr="00057099">
              <w:t>opstellingswijze</w:t>
            </w:r>
          </w:p>
        </w:tc>
        <w:tc>
          <w:tcPr>
            <w:tcW w:w="851" w:type="dxa"/>
          </w:tcPr>
          <w:p w14:paraId="148CB0F3" w14:textId="77777777" w:rsidR="00DD7EE7" w:rsidRPr="00057099" w:rsidRDefault="00DD7EE7" w:rsidP="002771B1">
            <w:pPr>
              <w:jc w:val="right"/>
            </w:pPr>
          </w:p>
        </w:tc>
        <w:tc>
          <w:tcPr>
            <w:tcW w:w="284" w:type="dxa"/>
          </w:tcPr>
          <w:p w14:paraId="746D2401" w14:textId="77777777" w:rsidR="00DD7EE7" w:rsidRPr="00057099" w:rsidRDefault="00DD7EE7" w:rsidP="002771B1">
            <w:r w:rsidRPr="00057099">
              <w:t>:</w:t>
            </w:r>
          </w:p>
        </w:tc>
        <w:tc>
          <w:tcPr>
            <w:tcW w:w="4536" w:type="dxa"/>
          </w:tcPr>
          <w:p w14:paraId="1A0B3061" w14:textId="77777777" w:rsidR="00DD7EE7" w:rsidRPr="00057099" w:rsidRDefault="00DD7EE7" w:rsidP="002771B1">
            <w:r w:rsidRPr="00057099">
              <w:t>horizontaal op stalen frame</w:t>
            </w:r>
          </w:p>
        </w:tc>
      </w:tr>
      <w:tr w:rsidR="00DD7EE7" w:rsidRPr="00057099" w14:paraId="3536BE4F" w14:textId="77777777" w:rsidTr="002771B1">
        <w:trPr>
          <w:cantSplit/>
        </w:trPr>
        <w:tc>
          <w:tcPr>
            <w:tcW w:w="2948" w:type="dxa"/>
          </w:tcPr>
          <w:p w14:paraId="04AC3477" w14:textId="77777777" w:rsidR="00DD7EE7" w:rsidRPr="00057099" w:rsidRDefault="00DD7EE7" w:rsidP="002771B1">
            <w:r w:rsidRPr="00057099">
              <w:t>waaiertype</w:t>
            </w:r>
          </w:p>
        </w:tc>
        <w:tc>
          <w:tcPr>
            <w:tcW w:w="851" w:type="dxa"/>
          </w:tcPr>
          <w:p w14:paraId="5D6576BF" w14:textId="77777777" w:rsidR="00DD7EE7" w:rsidRPr="00057099" w:rsidRDefault="00DD7EE7" w:rsidP="002771B1">
            <w:pPr>
              <w:jc w:val="right"/>
            </w:pPr>
          </w:p>
        </w:tc>
        <w:tc>
          <w:tcPr>
            <w:tcW w:w="284" w:type="dxa"/>
          </w:tcPr>
          <w:p w14:paraId="18895C19" w14:textId="77777777" w:rsidR="00DD7EE7" w:rsidRPr="00057099" w:rsidRDefault="00DD7EE7" w:rsidP="002771B1">
            <w:r w:rsidRPr="00057099">
              <w:t>:</w:t>
            </w:r>
          </w:p>
        </w:tc>
        <w:tc>
          <w:tcPr>
            <w:tcW w:w="4536" w:type="dxa"/>
          </w:tcPr>
          <w:p w14:paraId="689EF555" w14:textId="77777777" w:rsidR="00DD7EE7" w:rsidRPr="00057099" w:rsidRDefault="00DD7EE7" w:rsidP="002771B1">
            <w:pPr>
              <w:overflowPunct w:val="0"/>
              <w:autoSpaceDE w:val="0"/>
              <w:autoSpaceDN w:val="0"/>
              <w:adjustRightInd w:val="0"/>
              <w:spacing w:line="264" w:lineRule="exact"/>
              <w:textAlignment w:val="baseline"/>
            </w:pPr>
            <w:r w:rsidRPr="00057099">
              <w:t>schroefcentrifugaal</w:t>
            </w:r>
          </w:p>
        </w:tc>
      </w:tr>
      <w:tr w:rsidR="00DD7EE7" w:rsidRPr="00057099" w14:paraId="351A232B" w14:textId="77777777" w:rsidTr="002771B1">
        <w:trPr>
          <w:cantSplit/>
        </w:trPr>
        <w:tc>
          <w:tcPr>
            <w:tcW w:w="2948" w:type="dxa"/>
          </w:tcPr>
          <w:p w14:paraId="102F9CEA" w14:textId="77777777" w:rsidR="00DD7EE7" w:rsidRPr="00057099" w:rsidRDefault="00DD7EE7" w:rsidP="002771B1">
            <w:r w:rsidRPr="00057099">
              <w:t>waaierdiameter</w:t>
            </w:r>
          </w:p>
        </w:tc>
        <w:tc>
          <w:tcPr>
            <w:tcW w:w="851" w:type="dxa"/>
          </w:tcPr>
          <w:p w14:paraId="0DA38A0A" w14:textId="77777777" w:rsidR="00DD7EE7" w:rsidRPr="00057099" w:rsidRDefault="00DD7EE7" w:rsidP="002771B1">
            <w:pPr>
              <w:jc w:val="right"/>
            </w:pPr>
            <w:r w:rsidRPr="00057099">
              <w:t>mm</w:t>
            </w:r>
          </w:p>
        </w:tc>
        <w:tc>
          <w:tcPr>
            <w:tcW w:w="284" w:type="dxa"/>
          </w:tcPr>
          <w:p w14:paraId="55F34A9E" w14:textId="77777777" w:rsidR="00DD7EE7" w:rsidRPr="00057099" w:rsidRDefault="00DD7EE7" w:rsidP="002771B1">
            <w:r w:rsidRPr="00057099">
              <w:t>:</w:t>
            </w:r>
          </w:p>
        </w:tc>
        <w:tc>
          <w:tcPr>
            <w:tcW w:w="4536" w:type="dxa"/>
          </w:tcPr>
          <w:p w14:paraId="718276F2" w14:textId="77777777" w:rsidR="00DD7EE7" w:rsidRPr="00057099" w:rsidRDefault="00DD7EE7" w:rsidP="002771B1">
            <w:pPr>
              <w:tabs>
                <w:tab w:val="left" w:pos="567"/>
              </w:tabs>
            </w:pPr>
          </w:p>
        </w:tc>
      </w:tr>
      <w:tr w:rsidR="00DD7EE7" w:rsidRPr="00057099" w14:paraId="023812FE" w14:textId="77777777" w:rsidTr="002771B1">
        <w:trPr>
          <w:cantSplit/>
        </w:trPr>
        <w:tc>
          <w:tcPr>
            <w:tcW w:w="2948" w:type="dxa"/>
          </w:tcPr>
          <w:p w14:paraId="46C3E8D6" w14:textId="77777777" w:rsidR="00DD7EE7" w:rsidRPr="00057099" w:rsidRDefault="00DD7EE7" w:rsidP="002771B1">
            <w:r w:rsidRPr="00057099">
              <w:t>kogeldoorlaat</w:t>
            </w:r>
          </w:p>
        </w:tc>
        <w:tc>
          <w:tcPr>
            <w:tcW w:w="851" w:type="dxa"/>
          </w:tcPr>
          <w:p w14:paraId="64C826C4" w14:textId="77777777" w:rsidR="00DD7EE7" w:rsidRPr="00057099" w:rsidRDefault="00DD7EE7" w:rsidP="002771B1">
            <w:pPr>
              <w:jc w:val="right"/>
            </w:pPr>
            <w:r w:rsidRPr="00057099">
              <w:t>mm</w:t>
            </w:r>
          </w:p>
        </w:tc>
        <w:tc>
          <w:tcPr>
            <w:tcW w:w="284" w:type="dxa"/>
          </w:tcPr>
          <w:p w14:paraId="6D8422EA" w14:textId="77777777" w:rsidR="00DD7EE7" w:rsidRPr="00057099" w:rsidRDefault="00DD7EE7" w:rsidP="002771B1">
            <w:r w:rsidRPr="00057099">
              <w:t>:</w:t>
            </w:r>
          </w:p>
        </w:tc>
        <w:tc>
          <w:tcPr>
            <w:tcW w:w="4536" w:type="dxa"/>
          </w:tcPr>
          <w:p w14:paraId="013C5290" w14:textId="1BA35876" w:rsidR="00DD7EE7" w:rsidRPr="00057099" w:rsidRDefault="00DD7EE7" w:rsidP="002771B1">
            <w:pPr>
              <w:tabs>
                <w:tab w:val="left" w:pos="567"/>
              </w:tabs>
            </w:pPr>
          </w:p>
        </w:tc>
      </w:tr>
      <w:tr w:rsidR="00DD7EE7" w:rsidRPr="00057099" w14:paraId="32F94327" w14:textId="77777777" w:rsidTr="002771B1">
        <w:trPr>
          <w:cantSplit/>
        </w:trPr>
        <w:tc>
          <w:tcPr>
            <w:tcW w:w="2948" w:type="dxa"/>
          </w:tcPr>
          <w:p w14:paraId="3C3D41FD" w14:textId="77777777" w:rsidR="00DD7EE7" w:rsidRPr="00057099" w:rsidRDefault="00DD7EE7" w:rsidP="002771B1">
            <w:r w:rsidRPr="00057099">
              <w:t xml:space="preserve">rendement </w:t>
            </w:r>
            <w:proofErr w:type="spellStart"/>
            <w:r w:rsidRPr="00057099">
              <w:t>ontwerpunt</w:t>
            </w:r>
            <w:proofErr w:type="spellEnd"/>
          </w:p>
        </w:tc>
        <w:tc>
          <w:tcPr>
            <w:tcW w:w="851" w:type="dxa"/>
          </w:tcPr>
          <w:p w14:paraId="1519503A" w14:textId="77777777" w:rsidR="00DD7EE7" w:rsidRPr="00057099" w:rsidRDefault="00DD7EE7" w:rsidP="002771B1">
            <w:pPr>
              <w:jc w:val="right"/>
            </w:pPr>
          </w:p>
        </w:tc>
        <w:tc>
          <w:tcPr>
            <w:tcW w:w="284" w:type="dxa"/>
          </w:tcPr>
          <w:p w14:paraId="07278CFA" w14:textId="77777777" w:rsidR="00DD7EE7" w:rsidRPr="00057099" w:rsidRDefault="00DD7EE7" w:rsidP="002771B1">
            <w:r w:rsidRPr="00057099">
              <w:t>:</w:t>
            </w:r>
          </w:p>
        </w:tc>
        <w:tc>
          <w:tcPr>
            <w:tcW w:w="4536" w:type="dxa"/>
          </w:tcPr>
          <w:p w14:paraId="13580660" w14:textId="77777777" w:rsidR="00DD7EE7" w:rsidRPr="00057099" w:rsidRDefault="00DD7EE7" w:rsidP="002771B1">
            <w:pPr>
              <w:tabs>
                <w:tab w:val="left" w:pos="567"/>
              </w:tabs>
            </w:pPr>
            <w:r w:rsidRPr="00057099">
              <w:t xml:space="preserve">     (grafiek bijvoegen)</w:t>
            </w:r>
          </w:p>
        </w:tc>
      </w:tr>
      <w:tr w:rsidR="00DD7EE7" w:rsidRPr="00057099" w14:paraId="651A25E5" w14:textId="77777777" w:rsidTr="002771B1">
        <w:trPr>
          <w:cantSplit/>
        </w:trPr>
        <w:tc>
          <w:tcPr>
            <w:tcW w:w="2948" w:type="dxa"/>
          </w:tcPr>
          <w:p w14:paraId="1F920470" w14:textId="77777777" w:rsidR="00DD7EE7" w:rsidRPr="00057099" w:rsidRDefault="00DD7EE7" w:rsidP="002771B1">
            <w:r w:rsidRPr="00057099">
              <w:t>lagersmering</w:t>
            </w:r>
          </w:p>
        </w:tc>
        <w:tc>
          <w:tcPr>
            <w:tcW w:w="851" w:type="dxa"/>
          </w:tcPr>
          <w:p w14:paraId="3FC10B4A" w14:textId="77777777" w:rsidR="00DD7EE7" w:rsidRPr="00057099" w:rsidRDefault="00DD7EE7" w:rsidP="002771B1">
            <w:pPr>
              <w:jc w:val="right"/>
            </w:pPr>
          </w:p>
        </w:tc>
        <w:tc>
          <w:tcPr>
            <w:tcW w:w="284" w:type="dxa"/>
          </w:tcPr>
          <w:p w14:paraId="6BDADE1D" w14:textId="77777777" w:rsidR="00DD7EE7" w:rsidRPr="00057099" w:rsidRDefault="00DD7EE7" w:rsidP="002771B1">
            <w:r w:rsidRPr="00057099">
              <w:t>:</w:t>
            </w:r>
          </w:p>
        </w:tc>
        <w:tc>
          <w:tcPr>
            <w:tcW w:w="4536" w:type="dxa"/>
          </w:tcPr>
          <w:p w14:paraId="4687DC45" w14:textId="77777777" w:rsidR="00DD7EE7" w:rsidRPr="00057099" w:rsidRDefault="00DD7EE7" w:rsidP="002771B1">
            <w:pPr>
              <w:tabs>
                <w:tab w:val="left" w:pos="567"/>
              </w:tabs>
            </w:pPr>
          </w:p>
        </w:tc>
      </w:tr>
      <w:tr w:rsidR="00DD7EE7" w:rsidRPr="00057099" w14:paraId="216274A3" w14:textId="77777777" w:rsidTr="002771B1">
        <w:trPr>
          <w:cantSplit/>
        </w:trPr>
        <w:tc>
          <w:tcPr>
            <w:tcW w:w="2948" w:type="dxa"/>
          </w:tcPr>
          <w:p w14:paraId="372CB26F" w14:textId="77777777" w:rsidR="00DD7EE7" w:rsidRPr="00057099" w:rsidRDefault="00DD7EE7" w:rsidP="002771B1">
            <w:r w:rsidRPr="00057099">
              <w:t>L</w:t>
            </w:r>
            <w:r w:rsidRPr="00057099">
              <w:rPr>
                <w:vertAlign w:val="subscript"/>
              </w:rPr>
              <w:t>10h</w:t>
            </w:r>
            <w:r w:rsidRPr="00057099">
              <w:t xml:space="preserve"> levensduur lagers</w:t>
            </w:r>
          </w:p>
        </w:tc>
        <w:tc>
          <w:tcPr>
            <w:tcW w:w="851" w:type="dxa"/>
          </w:tcPr>
          <w:p w14:paraId="48C629E9" w14:textId="77777777" w:rsidR="00DD7EE7" w:rsidRPr="00057099" w:rsidRDefault="00DD7EE7" w:rsidP="002771B1">
            <w:pPr>
              <w:jc w:val="right"/>
            </w:pPr>
            <w:r w:rsidRPr="00057099">
              <w:t>h</w:t>
            </w:r>
          </w:p>
        </w:tc>
        <w:tc>
          <w:tcPr>
            <w:tcW w:w="284" w:type="dxa"/>
          </w:tcPr>
          <w:p w14:paraId="7542A476" w14:textId="77777777" w:rsidR="00DD7EE7" w:rsidRPr="00057099" w:rsidRDefault="00DD7EE7" w:rsidP="002771B1">
            <w:r w:rsidRPr="00057099">
              <w:t>:</w:t>
            </w:r>
          </w:p>
        </w:tc>
        <w:tc>
          <w:tcPr>
            <w:tcW w:w="4536" w:type="dxa"/>
          </w:tcPr>
          <w:p w14:paraId="18AC3463" w14:textId="77777777" w:rsidR="00DD7EE7" w:rsidRPr="00057099" w:rsidRDefault="00DD7EE7" w:rsidP="002771B1">
            <w:pPr>
              <w:tabs>
                <w:tab w:val="left" w:pos="567"/>
              </w:tabs>
            </w:pPr>
            <w:r w:rsidRPr="00057099">
              <w:t>50.000</w:t>
            </w:r>
          </w:p>
        </w:tc>
      </w:tr>
      <w:tr w:rsidR="00DD7EE7" w:rsidRPr="00057099" w14:paraId="480159A3" w14:textId="77777777" w:rsidTr="002771B1">
        <w:trPr>
          <w:cantSplit/>
        </w:trPr>
        <w:tc>
          <w:tcPr>
            <w:tcW w:w="2948" w:type="dxa"/>
          </w:tcPr>
          <w:p w14:paraId="59214D4E" w14:textId="77777777" w:rsidR="00DD7EE7" w:rsidRPr="00057099" w:rsidRDefault="00DD7EE7" w:rsidP="002771B1">
            <w:r w:rsidRPr="00057099">
              <w:t>Asafdichting</w:t>
            </w:r>
          </w:p>
        </w:tc>
        <w:tc>
          <w:tcPr>
            <w:tcW w:w="851" w:type="dxa"/>
          </w:tcPr>
          <w:p w14:paraId="6D9F9D19" w14:textId="77777777" w:rsidR="00DD7EE7" w:rsidRPr="00057099" w:rsidRDefault="00DD7EE7" w:rsidP="002771B1">
            <w:pPr>
              <w:jc w:val="right"/>
            </w:pPr>
          </w:p>
        </w:tc>
        <w:tc>
          <w:tcPr>
            <w:tcW w:w="284" w:type="dxa"/>
          </w:tcPr>
          <w:p w14:paraId="1F5ABA46" w14:textId="77777777" w:rsidR="00DD7EE7" w:rsidRPr="00057099" w:rsidRDefault="00DD7EE7" w:rsidP="002771B1">
            <w:r w:rsidRPr="00057099">
              <w:t>:</w:t>
            </w:r>
          </w:p>
        </w:tc>
        <w:tc>
          <w:tcPr>
            <w:tcW w:w="4536" w:type="dxa"/>
          </w:tcPr>
          <w:p w14:paraId="76A8E25F" w14:textId="539DC75F" w:rsidR="00DD7EE7" w:rsidRPr="00057099" w:rsidRDefault="00DD7EE7" w:rsidP="002771B1">
            <w:r w:rsidRPr="00057099">
              <w:t>mechanical seal</w:t>
            </w:r>
          </w:p>
        </w:tc>
      </w:tr>
      <w:tr w:rsidR="00DD7EE7" w:rsidRPr="00057099" w14:paraId="5B0F342A" w14:textId="77777777" w:rsidTr="002771B1">
        <w:trPr>
          <w:cantSplit/>
        </w:trPr>
        <w:tc>
          <w:tcPr>
            <w:tcW w:w="2948" w:type="dxa"/>
          </w:tcPr>
          <w:p w14:paraId="76D89741" w14:textId="77777777" w:rsidR="00DD7EE7" w:rsidRPr="00057099" w:rsidRDefault="00DD7EE7" w:rsidP="002771B1">
            <w:r w:rsidRPr="00057099">
              <w:t>flensaansluitingen:</w:t>
            </w:r>
          </w:p>
        </w:tc>
        <w:tc>
          <w:tcPr>
            <w:tcW w:w="851" w:type="dxa"/>
          </w:tcPr>
          <w:p w14:paraId="6E2F9F08" w14:textId="77777777" w:rsidR="00DD7EE7" w:rsidRPr="00057099" w:rsidRDefault="00DD7EE7" w:rsidP="002771B1">
            <w:pPr>
              <w:jc w:val="right"/>
            </w:pPr>
          </w:p>
        </w:tc>
        <w:tc>
          <w:tcPr>
            <w:tcW w:w="284" w:type="dxa"/>
          </w:tcPr>
          <w:p w14:paraId="33F4F104" w14:textId="77777777" w:rsidR="00DD7EE7" w:rsidRPr="00057099" w:rsidRDefault="00DD7EE7" w:rsidP="002771B1"/>
        </w:tc>
        <w:tc>
          <w:tcPr>
            <w:tcW w:w="4536" w:type="dxa"/>
          </w:tcPr>
          <w:p w14:paraId="56CEEAB6" w14:textId="77777777" w:rsidR="00DD7EE7" w:rsidRPr="00057099" w:rsidRDefault="00DD7EE7" w:rsidP="002771B1"/>
        </w:tc>
      </w:tr>
      <w:tr w:rsidR="00DD7EE7" w:rsidRPr="00057099" w14:paraId="49E5D316" w14:textId="77777777" w:rsidTr="002771B1">
        <w:trPr>
          <w:cantSplit/>
        </w:trPr>
        <w:tc>
          <w:tcPr>
            <w:tcW w:w="2948" w:type="dxa"/>
          </w:tcPr>
          <w:p w14:paraId="7151063F" w14:textId="77777777" w:rsidR="00DD7EE7" w:rsidRPr="00057099" w:rsidRDefault="00DD7EE7"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zuigzijde</w:t>
            </w:r>
          </w:p>
        </w:tc>
        <w:tc>
          <w:tcPr>
            <w:tcW w:w="851" w:type="dxa"/>
          </w:tcPr>
          <w:p w14:paraId="4C699AAB" w14:textId="77777777" w:rsidR="00DD7EE7" w:rsidRPr="00057099" w:rsidRDefault="00DD7EE7" w:rsidP="002771B1">
            <w:pPr>
              <w:jc w:val="right"/>
            </w:pPr>
          </w:p>
        </w:tc>
        <w:tc>
          <w:tcPr>
            <w:tcW w:w="284" w:type="dxa"/>
          </w:tcPr>
          <w:p w14:paraId="0A5F6EA9" w14:textId="77777777" w:rsidR="00DD7EE7" w:rsidRPr="00057099" w:rsidRDefault="00DD7EE7" w:rsidP="002771B1">
            <w:r w:rsidRPr="00057099">
              <w:t>:</w:t>
            </w:r>
          </w:p>
        </w:tc>
        <w:tc>
          <w:tcPr>
            <w:tcW w:w="4536" w:type="dxa"/>
          </w:tcPr>
          <w:p w14:paraId="0A250963" w14:textId="54D4DC25" w:rsidR="00DD7EE7" w:rsidRPr="00057099" w:rsidRDefault="00DD7EE7" w:rsidP="002771B1">
            <w:r w:rsidRPr="00057099">
              <w:t xml:space="preserve">DN </w:t>
            </w:r>
            <w:r w:rsidR="004831A8" w:rsidRPr="00057099">
              <w:t>65</w:t>
            </w:r>
          </w:p>
        </w:tc>
      </w:tr>
      <w:tr w:rsidR="00DD7EE7" w:rsidRPr="00057099" w14:paraId="154F0390" w14:textId="77777777" w:rsidTr="002771B1">
        <w:trPr>
          <w:cantSplit/>
        </w:trPr>
        <w:tc>
          <w:tcPr>
            <w:tcW w:w="2948" w:type="dxa"/>
          </w:tcPr>
          <w:p w14:paraId="10DFCEB5" w14:textId="77777777" w:rsidR="00DD7EE7" w:rsidRPr="00057099" w:rsidRDefault="00DD7EE7"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perszijde</w:t>
            </w:r>
          </w:p>
        </w:tc>
        <w:tc>
          <w:tcPr>
            <w:tcW w:w="851" w:type="dxa"/>
          </w:tcPr>
          <w:p w14:paraId="7509B5D1" w14:textId="77777777" w:rsidR="00DD7EE7" w:rsidRPr="00057099" w:rsidRDefault="00DD7EE7" w:rsidP="002771B1">
            <w:pPr>
              <w:jc w:val="right"/>
            </w:pPr>
          </w:p>
        </w:tc>
        <w:tc>
          <w:tcPr>
            <w:tcW w:w="284" w:type="dxa"/>
          </w:tcPr>
          <w:p w14:paraId="1090F862" w14:textId="77777777" w:rsidR="00DD7EE7" w:rsidRPr="00057099" w:rsidRDefault="00DD7EE7" w:rsidP="002771B1">
            <w:r w:rsidRPr="00057099">
              <w:t>:</w:t>
            </w:r>
          </w:p>
        </w:tc>
        <w:tc>
          <w:tcPr>
            <w:tcW w:w="4536" w:type="dxa"/>
          </w:tcPr>
          <w:p w14:paraId="249578FB" w14:textId="3F1D516D" w:rsidR="00DD7EE7" w:rsidRPr="00057099" w:rsidRDefault="00DD7EE7" w:rsidP="002771B1">
            <w:r w:rsidRPr="00057099">
              <w:t xml:space="preserve">DN </w:t>
            </w:r>
            <w:r w:rsidR="004831A8" w:rsidRPr="00057099">
              <w:t>40</w:t>
            </w:r>
          </w:p>
        </w:tc>
      </w:tr>
      <w:tr w:rsidR="00DD7EE7" w:rsidRPr="00057099" w14:paraId="1D8B48E0" w14:textId="77777777" w:rsidTr="002771B1">
        <w:trPr>
          <w:cantSplit/>
        </w:trPr>
        <w:tc>
          <w:tcPr>
            <w:tcW w:w="2948" w:type="dxa"/>
          </w:tcPr>
          <w:p w14:paraId="13485EA4" w14:textId="77777777" w:rsidR="00DD7EE7" w:rsidRPr="00057099" w:rsidRDefault="00DD7EE7" w:rsidP="002771B1">
            <w:r w:rsidRPr="00057099">
              <w:t>materialen:</w:t>
            </w:r>
          </w:p>
        </w:tc>
        <w:tc>
          <w:tcPr>
            <w:tcW w:w="851" w:type="dxa"/>
          </w:tcPr>
          <w:p w14:paraId="5A637D50" w14:textId="77777777" w:rsidR="00DD7EE7" w:rsidRPr="00057099" w:rsidRDefault="00DD7EE7" w:rsidP="002771B1">
            <w:pPr>
              <w:jc w:val="right"/>
            </w:pPr>
          </w:p>
        </w:tc>
        <w:tc>
          <w:tcPr>
            <w:tcW w:w="284" w:type="dxa"/>
          </w:tcPr>
          <w:p w14:paraId="35CB47B2" w14:textId="77777777" w:rsidR="00DD7EE7" w:rsidRPr="00057099" w:rsidRDefault="00DD7EE7" w:rsidP="002771B1"/>
        </w:tc>
        <w:tc>
          <w:tcPr>
            <w:tcW w:w="4536" w:type="dxa"/>
          </w:tcPr>
          <w:p w14:paraId="528A4524" w14:textId="77777777" w:rsidR="00DD7EE7" w:rsidRPr="00057099" w:rsidRDefault="00DD7EE7" w:rsidP="002771B1"/>
        </w:tc>
      </w:tr>
      <w:tr w:rsidR="00DD7EE7" w:rsidRPr="00057099" w14:paraId="6D32F46E" w14:textId="77777777" w:rsidTr="002771B1">
        <w:trPr>
          <w:cantSplit/>
        </w:trPr>
        <w:tc>
          <w:tcPr>
            <w:tcW w:w="2948" w:type="dxa"/>
          </w:tcPr>
          <w:p w14:paraId="03778834" w14:textId="77777777" w:rsidR="00DD7EE7" w:rsidRPr="00057099" w:rsidRDefault="00DD7EE7"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pomphuis en deksel</w:t>
            </w:r>
          </w:p>
        </w:tc>
        <w:tc>
          <w:tcPr>
            <w:tcW w:w="851" w:type="dxa"/>
          </w:tcPr>
          <w:p w14:paraId="1BB0E9AA" w14:textId="77777777" w:rsidR="00DD7EE7" w:rsidRPr="00057099" w:rsidRDefault="00DD7EE7" w:rsidP="002771B1">
            <w:pPr>
              <w:jc w:val="right"/>
            </w:pPr>
          </w:p>
        </w:tc>
        <w:tc>
          <w:tcPr>
            <w:tcW w:w="284" w:type="dxa"/>
          </w:tcPr>
          <w:p w14:paraId="6D00F021" w14:textId="77777777" w:rsidR="00DD7EE7" w:rsidRPr="00057099" w:rsidRDefault="00DD7EE7" w:rsidP="002771B1">
            <w:r w:rsidRPr="00057099">
              <w:t>:</w:t>
            </w:r>
          </w:p>
        </w:tc>
        <w:tc>
          <w:tcPr>
            <w:tcW w:w="4536" w:type="dxa"/>
          </w:tcPr>
          <w:p w14:paraId="580905DE" w14:textId="77777777" w:rsidR="00DD7EE7" w:rsidRPr="00057099" w:rsidRDefault="00DD7EE7" w:rsidP="002771B1">
            <w:r w:rsidRPr="00057099">
              <w:rPr>
                <w:szCs w:val="18"/>
              </w:rPr>
              <w:t>nodulair gietijzer</w:t>
            </w:r>
          </w:p>
        </w:tc>
      </w:tr>
      <w:tr w:rsidR="00DD7EE7" w:rsidRPr="00057099" w14:paraId="0BB6B78E" w14:textId="77777777" w:rsidTr="002771B1">
        <w:trPr>
          <w:cantSplit/>
        </w:trPr>
        <w:tc>
          <w:tcPr>
            <w:tcW w:w="2948" w:type="dxa"/>
          </w:tcPr>
          <w:p w14:paraId="56D8178C" w14:textId="77777777" w:rsidR="00DD7EE7" w:rsidRPr="00057099" w:rsidRDefault="00DD7EE7"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waaier</w:t>
            </w:r>
          </w:p>
        </w:tc>
        <w:tc>
          <w:tcPr>
            <w:tcW w:w="851" w:type="dxa"/>
          </w:tcPr>
          <w:p w14:paraId="3B0C2BCE" w14:textId="77777777" w:rsidR="00DD7EE7" w:rsidRPr="00057099" w:rsidRDefault="00DD7EE7" w:rsidP="002771B1">
            <w:pPr>
              <w:jc w:val="right"/>
            </w:pPr>
          </w:p>
        </w:tc>
        <w:tc>
          <w:tcPr>
            <w:tcW w:w="284" w:type="dxa"/>
          </w:tcPr>
          <w:p w14:paraId="5CF93E6C" w14:textId="77777777" w:rsidR="00DD7EE7" w:rsidRPr="00057099" w:rsidRDefault="00DD7EE7" w:rsidP="002771B1">
            <w:r w:rsidRPr="00057099">
              <w:t>:</w:t>
            </w:r>
          </w:p>
        </w:tc>
        <w:tc>
          <w:tcPr>
            <w:tcW w:w="4536" w:type="dxa"/>
          </w:tcPr>
          <w:p w14:paraId="60DCA51A" w14:textId="029CC77D" w:rsidR="00DD7EE7" w:rsidRPr="00057099" w:rsidRDefault="004831A8" w:rsidP="002771B1">
            <w:r w:rsidRPr="00057099">
              <w:rPr>
                <w:szCs w:val="18"/>
              </w:rPr>
              <w:t>nodulair gietijzer</w:t>
            </w:r>
          </w:p>
        </w:tc>
      </w:tr>
      <w:tr w:rsidR="00DD7EE7" w:rsidRPr="00057099" w14:paraId="5ED2F738" w14:textId="77777777" w:rsidTr="002771B1">
        <w:trPr>
          <w:cantSplit/>
        </w:trPr>
        <w:tc>
          <w:tcPr>
            <w:tcW w:w="2948" w:type="dxa"/>
          </w:tcPr>
          <w:p w14:paraId="2B47FEC4" w14:textId="77777777" w:rsidR="00DD7EE7" w:rsidRPr="00057099" w:rsidRDefault="00DD7EE7"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pompzijde</w:t>
            </w:r>
          </w:p>
        </w:tc>
        <w:tc>
          <w:tcPr>
            <w:tcW w:w="851" w:type="dxa"/>
          </w:tcPr>
          <w:p w14:paraId="04055EAD" w14:textId="77777777" w:rsidR="00DD7EE7" w:rsidRPr="00057099" w:rsidRDefault="00DD7EE7" w:rsidP="002771B1">
            <w:pPr>
              <w:jc w:val="right"/>
            </w:pPr>
          </w:p>
        </w:tc>
        <w:tc>
          <w:tcPr>
            <w:tcW w:w="284" w:type="dxa"/>
          </w:tcPr>
          <w:p w14:paraId="5D0DD289" w14:textId="77777777" w:rsidR="00DD7EE7" w:rsidRPr="00057099" w:rsidRDefault="00DD7EE7" w:rsidP="002771B1">
            <w:r w:rsidRPr="00057099">
              <w:t>:</w:t>
            </w:r>
          </w:p>
        </w:tc>
        <w:tc>
          <w:tcPr>
            <w:tcW w:w="4536" w:type="dxa"/>
          </w:tcPr>
          <w:p w14:paraId="7652BABE" w14:textId="66F673DC" w:rsidR="00DD7EE7" w:rsidRPr="00057099" w:rsidRDefault="00DD7EE7" w:rsidP="002771B1"/>
        </w:tc>
      </w:tr>
      <w:tr w:rsidR="00DD7EE7" w:rsidRPr="00057099" w14:paraId="7BC029AD" w14:textId="77777777" w:rsidTr="002771B1">
        <w:trPr>
          <w:cantSplit/>
        </w:trPr>
        <w:tc>
          <w:tcPr>
            <w:tcW w:w="2948" w:type="dxa"/>
          </w:tcPr>
          <w:p w14:paraId="5E630445" w14:textId="77777777" w:rsidR="00DD7EE7" w:rsidRPr="00057099" w:rsidRDefault="00DD7EE7"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motorzijde</w:t>
            </w:r>
          </w:p>
        </w:tc>
        <w:tc>
          <w:tcPr>
            <w:tcW w:w="851" w:type="dxa"/>
          </w:tcPr>
          <w:p w14:paraId="17A7BE9C" w14:textId="77777777" w:rsidR="00DD7EE7" w:rsidRPr="00057099" w:rsidRDefault="00DD7EE7" w:rsidP="002771B1">
            <w:pPr>
              <w:jc w:val="right"/>
            </w:pPr>
          </w:p>
        </w:tc>
        <w:tc>
          <w:tcPr>
            <w:tcW w:w="284" w:type="dxa"/>
          </w:tcPr>
          <w:p w14:paraId="19481D99" w14:textId="77777777" w:rsidR="00DD7EE7" w:rsidRPr="00057099" w:rsidRDefault="00DD7EE7" w:rsidP="002771B1">
            <w:r w:rsidRPr="00057099">
              <w:t>:</w:t>
            </w:r>
          </w:p>
        </w:tc>
        <w:tc>
          <w:tcPr>
            <w:tcW w:w="4536" w:type="dxa"/>
          </w:tcPr>
          <w:p w14:paraId="7EA42F86" w14:textId="17C7A26E" w:rsidR="00DD7EE7" w:rsidRPr="00057099" w:rsidRDefault="00DD7EE7" w:rsidP="002771B1"/>
        </w:tc>
      </w:tr>
      <w:tr w:rsidR="00DD7EE7" w:rsidRPr="00057099" w14:paraId="5CAA468E" w14:textId="77777777" w:rsidTr="002771B1">
        <w:trPr>
          <w:cantSplit/>
        </w:trPr>
        <w:tc>
          <w:tcPr>
            <w:tcW w:w="2948" w:type="dxa"/>
          </w:tcPr>
          <w:p w14:paraId="160BD7BF" w14:textId="77777777" w:rsidR="00DD7EE7" w:rsidRPr="00057099" w:rsidRDefault="00DD7EE7"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fundatieframe</w:t>
            </w:r>
          </w:p>
        </w:tc>
        <w:tc>
          <w:tcPr>
            <w:tcW w:w="851" w:type="dxa"/>
          </w:tcPr>
          <w:p w14:paraId="5F6084A4" w14:textId="77777777" w:rsidR="00DD7EE7" w:rsidRPr="00057099" w:rsidRDefault="00DD7EE7" w:rsidP="002771B1">
            <w:pPr>
              <w:jc w:val="right"/>
            </w:pPr>
          </w:p>
        </w:tc>
        <w:tc>
          <w:tcPr>
            <w:tcW w:w="284" w:type="dxa"/>
          </w:tcPr>
          <w:p w14:paraId="14CD61A5" w14:textId="77777777" w:rsidR="00DD7EE7" w:rsidRPr="00057099" w:rsidRDefault="00DD7EE7" w:rsidP="002771B1">
            <w:r w:rsidRPr="00057099">
              <w:t>:</w:t>
            </w:r>
          </w:p>
        </w:tc>
        <w:tc>
          <w:tcPr>
            <w:tcW w:w="4536" w:type="dxa"/>
          </w:tcPr>
          <w:p w14:paraId="2627B728" w14:textId="77777777" w:rsidR="00DD7EE7" w:rsidRPr="00057099" w:rsidRDefault="00DD7EE7" w:rsidP="002771B1">
            <w:r w:rsidRPr="00057099">
              <w:t>thermisch verzinkt staal en geconserveerd</w:t>
            </w:r>
          </w:p>
        </w:tc>
      </w:tr>
      <w:tr w:rsidR="00DD7EE7" w:rsidRPr="00057099" w14:paraId="298836F4" w14:textId="77777777" w:rsidTr="002771B1">
        <w:trPr>
          <w:cantSplit/>
        </w:trPr>
        <w:tc>
          <w:tcPr>
            <w:tcW w:w="2948" w:type="dxa"/>
          </w:tcPr>
          <w:p w14:paraId="0B61AB4D" w14:textId="77777777" w:rsidR="00DD7EE7" w:rsidRPr="00057099" w:rsidRDefault="00DD7EE7" w:rsidP="002771B1">
            <w:r w:rsidRPr="00057099">
              <w:t>nevenbestanddelen</w:t>
            </w:r>
          </w:p>
        </w:tc>
        <w:tc>
          <w:tcPr>
            <w:tcW w:w="851" w:type="dxa"/>
          </w:tcPr>
          <w:p w14:paraId="3CF56A29" w14:textId="77777777" w:rsidR="00DD7EE7" w:rsidRPr="00057099" w:rsidRDefault="00DD7EE7" w:rsidP="002771B1">
            <w:pPr>
              <w:jc w:val="right"/>
            </w:pPr>
          </w:p>
        </w:tc>
        <w:tc>
          <w:tcPr>
            <w:tcW w:w="284" w:type="dxa"/>
          </w:tcPr>
          <w:p w14:paraId="2DF681C9" w14:textId="77777777" w:rsidR="00DD7EE7" w:rsidRPr="00057099" w:rsidRDefault="00DD7EE7" w:rsidP="002771B1">
            <w:r w:rsidRPr="00057099">
              <w:t>:</w:t>
            </w:r>
          </w:p>
        </w:tc>
        <w:tc>
          <w:tcPr>
            <w:tcW w:w="4536" w:type="dxa"/>
          </w:tcPr>
          <w:p w14:paraId="64DDBC28" w14:textId="77777777" w:rsidR="00DD7EE7" w:rsidRPr="00057099" w:rsidRDefault="00DD7EE7" w:rsidP="002771B1">
            <w:pPr>
              <w:pStyle w:val="Bullet1"/>
              <w:numPr>
                <w:ilvl w:val="0"/>
                <w:numId w:val="0"/>
              </w:numPr>
              <w:rPr>
                <w:lang w:val="nl-NL"/>
              </w:rPr>
            </w:pPr>
            <w:r w:rsidRPr="00057099">
              <w:rPr>
                <w:rFonts w:eastAsiaTheme="minorEastAsia" w:cstheme="minorBidi"/>
                <w:noProof w:val="0"/>
                <w:color w:val="00577E" w:themeColor="text1"/>
                <w:sz w:val="20"/>
                <w:lang w:val="nl-NL" w:eastAsia="en-GB"/>
              </w:rPr>
              <w:t>fundatieframe</w:t>
            </w:r>
          </w:p>
        </w:tc>
      </w:tr>
    </w:tbl>
    <w:p w14:paraId="4F8ACF66" w14:textId="1B4368C7" w:rsidR="00DD7EE7" w:rsidRPr="00057099" w:rsidRDefault="00DD7EE7" w:rsidP="00DD7EE7">
      <w:pPr>
        <w:pStyle w:val="BodyText"/>
      </w:pPr>
    </w:p>
    <w:p w14:paraId="04176347" w14:textId="10484B20" w:rsidR="00DD7EE7" w:rsidRPr="00057099" w:rsidRDefault="00DD7EE7" w:rsidP="00DD7EE7">
      <w:pPr>
        <w:pStyle w:val="BodyText"/>
      </w:pPr>
    </w:p>
    <w:p w14:paraId="4076C42C" w14:textId="77777777" w:rsidR="00DD7EE7" w:rsidRPr="00057099" w:rsidRDefault="00DD7EE7" w:rsidP="00DD7EE7">
      <w:pPr>
        <w:pStyle w:val="BodyText"/>
      </w:pPr>
    </w:p>
    <w:p w14:paraId="395AD776" w14:textId="77777777" w:rsidR="00772D8A" w:rsidRPr="00057099" w:rsidRDefault="00772D8A" w:rsidP="00772D8A"/>
    <w:p w14:paraId="6D08916C" w14:textId="1E5E6F32" w:rsidR="00772D8A" w:rsidRPr="00057099" w:rsidRDefault="00772D8A" w:rsidP="006028B5">
      <w:pPr>
        <w:pStyle w:val="Heading3"/>
      </w:pPr>
      <w:r w:rsidRPr="00057099">
        <w:t>Koppeling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5401B4D8" w14:textId="77777777" w:rsidTr="00BD41B6">
        <w:tc>
          <w:tcPr>
            <w:tcW w:w="2948" w:type="dxa"/>
          </w:tcPr>
          <w:p w14:paraId="7CBFC7FA" w14:textId="77777777" w:rsidR="00772D8A" w:rsidRPr="00057099" w:rsidRDefault="00772D8A" w:rsidP="00BD41B6">
            <w:r w:rsidRPr="00057099">
              <w:t>systeem</w:t>
            </w:r>
          </w:p>
        </w:tc>
        <w:tc>
          <w:tcPr>
            <w:tcW w:w="851" w:type="dxa"/>
          </w:tcPr>
          <w:p w14:paraId="6467C9D0" w14:textId="77777777" w:rsidR="00772D8A" w:rsidRPr="00057099" w:rsidRDefault="00772D8A" w:rsidP="00BD41B6">
            <w:pPr>
              <w:jc w:val="right"/>
            </w:pPr>
          </w:p>
        </w:tc>
        <w:tc>
          <w:tcPr>
            <w:tcW w:w="284" w:type="dxa"/>
          </w:tcPr>
          <w:p w14:paraId="7CB62479" w14:textId="77777777" w:rsidR="00772D8A" w:rsidRPr="00057099" w:rsidRDefault="00772D8A" w:rsidP="00BD41B6">
            <w:r w:rsidRPr="00057099">
              <w:t>:</w:t>
            </w:r>
          </w:p>
        </w:tc>
        <w:tc>
          <w:tcPr>
            <w:tcW w:w="4536" w:type="dxa"/>
          </w:tcPr>
          <w:p w14:paraId="72A23615" w14:textId="77777777" w:rsidR="00772D8A" w:rsidRPr="00057099" w:rsidRDefault="00772D8A" w:rsidP="00BD41B6">
            <w:r w:rsidRPr="00057099">
              <w:t>flexibele koppeling</w:t>
            </w:r>
          </w:p>
        </w:tc>
      </w:tr>
      <w:tr w:rsidR="00772D8A" w:rsidRPr="00057099" w14:paraId="15513F48" w14:textId="77777777" w:rsidTr="00BD41B6">
        <w:tc>
          <w:tcPr>
            <w:tcW w:w="2948" w:type="dxa"/>
          </w:tcPr>
          <w:p w14:paraId="6083ADFD" w14:textId="77777777" w:rsidR="00772D8A" w:rsidRPr="00057099" w:rsidRDefault="00772D8A" w:rsidP="00BD41B6">
            <w:r w:rsidRPr="00057099">
              <w:t>fabrikaat/type</w:t>
            </w:r>
          </w:p>
        </w:tc>
        <w:tc>
          <w:tcPr>
            <w:tcW w:w="851" w:type="dxa"/>
          </w:tcPr>
          <w:p w14:paraId="36B6B5DA" w14:textId="77777777" w:rsidR="00772D8A" w:rsidRPr="00057099" w:rsidRDefault="00772D8A" w:rsidP="00BD41B6">
            <w:pPr>
              <w:jc w:val="right"/>
            </w:pPr>
          </w:p>
        </w:tc>
        <w:tc>
          <w:tcPr>
            <w:tcW w:w="284" w:type="dxa"/>
          </w:tcPr>
          <w:p w14:paraId="1A6B381A" w14:textId="77777777" w:rsidR="00772D8A" w:rsidRPr="00057099" w:rsidRDefault="00772D8A" w:rsidP="00BD41B6">
            <w:r w:rsidRPr="00057099">
              <w:t>:</w:t>
            </w:r>
          </w:p>
        </w:tc>
        <w:tc>
          <w:tcPr>
            <w:tcW w:w="4536" w:type="dxa"/>
          </w:tcPr>
          <w:p w14:paraId="1E53F100" w14:textId="77777777" w:rsidR="00772D8A" w:rsidRPr="00057099" w:rsidRDefault="00772D8A" w:rsidP="00BD41B6"/>
        </w:tc>
      </w:tr>
      <w:tr w:rsidR="00772D8A" w:rsidRPr="00057099" w14:paraId="0B760F73" w14:textId="77777777" w:rsidTr="00BD41B6">
        <w:tc>
          <w:tcPr>
            <w:tcW w:w="2948" w:type="dxa"/>
          </w:tcPr>
          <w:p w14:paraId="68F55C0F" w14:textId="77777777" w:rsidR="00772D8A" w:rsidRPr="00057099" w:rsidRDefault="00772D8A" w:rsidP="00BD41B6">
            <w:r w:rsidRPr="00057099">
              <w:t>uitvoering</w:t>
            </w:r>
          </w:p>
        </w:tc>
        <w:tc>
          <w:tcPr>
            <w:tcW w:w="851" w:type="dxa"/>
          </w:tcPr>
          <w:p w14:paraId="27D9A06A" w14:textId="77777777" w:rsidR="00772D8A" w:rsidRPr="00057099" w:rsidRDefault="00772D8A" w:rsidP="00BD41B6">
            <w:pPr>
              <w:jc w:val="right"/>
            </w:pPr>
          </w:p>
        </w:tc>
        <w:tc>
          <w:tcPr>
            <w:tcW w:w="284" w:type="dxa"/>
          </w:tcPr>
          <w:p w14:paraId="62EBCABD" w14:textId="77777777" w:rsidR="00772D8A" w:rsidRPr="00057099" w:rsidRDefault="00772D8A" w:rsidP="00BD41B6">
            <w:r w:rsidRPr="00057099">
              <w:t>:</w:t>
            </w:r>
          </w:p>
        </w:tc>
        <w:tc>
          <w:tcPr>
            <w:tcW w:w="4536" w:type="dxa"/>
          </w:tcPr>
          <w:p w14:paraId="0ACD9266" w14:textId="77777777" w:rsidR="00772D8A" w:rsidRPr="00057099" w:rsidRDefault="00772D8A" w:rsidP="00BD41B6">
            <w:r w:rsidRPr="00057099">
              <w:t>vervanging van slijtende delen dient mogelijk te zijn zonder demontage van motor en/of pomp</w:t>
            </w:r>
          </w:p>
        </w:tc>
      </w:tr>
    </w:tbl>
    <w:p w14:paraId="4B3B71B0" w14:textId="77777777" w:rsidR="00772D8A" w:rsidRPr="00057099" w:rsidRDefault="00772D8A" w:rsidP="00772D8A"/>
    <w:p w14:paraId="42854EA5" w14:textId="62538B9E" w:rsidR="00772D8A" w:rsidRPr="00057099" w:rsidRDefault="00772D8A" w:rsidP="006028B5">
      <w:pPr>
        <w:pStyle w:val="Heading3"/>
      </w:pPr>
      <w:r w:rsidRPr="00057099">
        <w:t>Aandrijving</w:t>
      </w:r>
    </w:p>
    <w:tbl>
      <w:tblPr>
        <w:tblW w:w="8613" w:type="dxa"/>
        <w:tblLayout w:type="fixed"/>
        <w:tblLook w:val="01E0" w:firstRow="1" w:lastRow="1" w:firstColumn="1" w:lastColumn="1" w:noHBand="0" w:noVBand="0"/>
      </w:tblPr>
      <w:tblGrid>
        <w:gridCol w:w="2948"/>
        <w:gridCol w:w="851"/>
        <w:gridCol w:w="284"/>
        <w:gridCol w:w="4530"/>
      </w:tblGrid>
      <w:tr w:rsidR="00D945C5" w:rsidRPr="00057099" w14:paraId="5837EBDC" w14:textId="77777777" w:rsidTr="002771B1">
        <w:tc>
          <w:tcPr>
            <w:tcW w:w="2948" w:type="dxa"/>
          </w:tcPr>
          <w:p w14:paraId="74ADEFB0" w14:textId="77777777" w:rsidR="00D945C5" w:rsidRPr="00057099" w:rsidRDefault="00D945C5" w:rsidP="002771B1">
            <w:pPr>
              <w:spacing w:line="240" w:lineRule="exact"/>
            </w:pPr>
            <w:r w:rsidRPr="00057099">
              <w:t>systeem</w:t>
            </w:r>
          </w:p>
        </w:tc>
        <w:tc>
          <w:tcPr>
            <w:tcW w:w="851" w:type="dxa"/>
          </w:tcPr>
          <w:p w14:paraId="4FD137DC" w14:textId="77777777" w:rsidR="00D945C5" w:rsidRPr="00057099" w:rsidRDefault="00D945C5" w:rsidP="002771B1">
            <w:pPr>
              <w:spacing w:line="240" w:lineRule="exact"/>
              <w:jc w:val="right"/>
            </w:pPr>
          </w:p>
        </w:tc>
        <w:tc>
          <w:tcPr>
            <w:tcW w:w="284" w:type="dxa"/>
          </w:tcPr>
          <w:p w14:paraId="2858D5C1" w14:textId="77777777" w:rsidR="00D945C5" w:rsidRPr="00057099" w:rsidRDefault="00D945C5" w:rsidP="002771B1">
            <w:pPr>
              <w:spacing w:line="240" w:lineRule="exact"/>
            </w:pPr>
            <w:r w:rsidRPr="00057099">
              <w:t>:</w:t>
            </w:r>
          </w:p>
        </w:tc>
        <w:tc>
          <w:tcPr>
            <w:tcW w:w="4530" w:type="dxa"/>
          </w:tcPr>
          <w:p w14:paraId="730D16FD" w14:textId="793EADFE" w:rsidR="00D945C5" w:rsidRPr="00057099" w:rsidRDefault="00D945C5" w:rsidP="002771B1">
            <w:pPr>
              <w:spacing w:line="240" w:lineRule="exact"/>
            </w:pPr>
            <w:r w:rsidRPr="00057099">
              <w:t>elektromotor</w:t>
            </w:r>
          </w:p>
        </w:tc>
      </w:tr>
      <w:tr w:rsidR="00D945C5" w:rsidRPr="00057099" w14:paraId="5DEE65E2" w14:textId="77777777" w:rsidTr="002771B1">
        <w:tc>
          <w:tcPr>
            <w:tcW w:w="2948" w:type="dxa"/>
          </w:tcPr>
          <w:p w14:paraId="74602BD0" w14:textId="77777777" w:rsidR="00D945C5" w:rsidRPr="00057099" w:rsidRDefault="00D945C5" w:rsidP="002771B1">
            <w:pPr>
              <w:spacing w:line="240" w:lineRule="exact"/>
            </w:pPr>
            <w:r w:rsidRPr="00057099">
              <w:t>bouwwijze</w:t>
            </w:r>
          </w:p>
        </w:tc>
        <w:tc>
          <w:tcPr>
            <w:tcW w:w="851" w:type="dxa"/>
          </w:tcPr>
          <w:p w14:paraId="287DC30D" w14:textId="77777777" w:rsidR="00D945C5" w:rsidRPr="00057099" w:rsidRDefault="00D945C5" w:rsidP="002771B1">
            <w:pPr>
              <w:spacing w:line="240" w:lineRule="exact"/>
              <w:jc w:val="right"/>
            </w:pPr>
          </w:p>
        </w:tc>
        <w:tc>
          <w:tcPr>
            <w:tcW w:w="284" w:type="dxa"/>
          </w:tcPr>
          <w:p w14:paraId="7BB08031" w14:textId="77777777" w:rsidR="00D945C5" w:rsidRPr="00057099" w:rsidRDefault="00D945C5" w:rsidP="002771B1">
            <w:pPr>
              <w:spacing w:line="240" w:lineRule="exact"/>
            </w:pPr>
            <w:r w:rsidRPr="00057099">
              <w:t>:</w:t>
            </w:r>
          </w:p>
        </w:tc>
        <w:tc>
          <w:tcPr>
            <w:tcW w:w="4530" w:type="dxa"/>
          </w:tcPr>
          <w:p w14:paraId="3D32DA07" w14:textId="77777777" w:rsidR="00D945C5" w:rsidRPr="00057099" w:rsidRDefault="00D945C5" w:rsidP="002771B1">
            <w:pPr>
              <w:pStyle w:val="Bullet1"/>
              <w:tabs>
                <w:tab w:val="clear" w:pos="1135"/>
                <w:tab w:val="num" w:pos="284"/>
              </w:tabs>
              <w:ind w:left="284"/>
              <w:rPr>
                <w:color w:val="00577E" w:themeColor="text1"/>
                <w:sz w:val="20"/>
                <w:lang w:val="nl-NL"/>
              </w:rPr>
            </w:pPr>
            <w:r w:rsidRPr="00057099">
              <w:rPr>
                <w:color w:val="00577E" w:themeColor="text1"/>
                <w:sz w:val="20"/>
                <w:lang w:val="nl-NL"/>
              </w:rPr>
              <w:t>compact</w:t>
            </w:r>
          </w:p>
          <w:p w14:paraId="62E30CB1" w14:textId="74A5ECD8" w:rsidR="00D945C5" w:rsidRPr="00057099" w:rsidRDefault="00D945C5" w:rsidP="002771B1">
            <w:pPr>
              <w:pStyle w:val="Bullet1"/>
              <w:tabs>
                <w:tab w:val="clear" w:pos="1135"/>
                <w:tab w:val="num" w:pos="284"/>
              </w:tabs>
              <w:ind w:left="284"/>
              <w:rPr>
                <w:color w:val="00577E" w:themeColor="text1"/>
                <w:sz w:val="20"/>
                <w:lang w:val="nl-NL"/>
              </w:rPr>
            </w:pPr>
            <w:r w:rsidRPr="00057099">
              <w:rPr>
                <w:color w:val="00577E" w:themeColor="text1"/>
                <w:sz w:val="20"/>
                <w:lang w:val="nl-NL"/>
              </w:rPr>
              <w:t>met flexibele koppeling</w:t>
            </w:r>
          </w:p>
          <w:p w14:paraId="3B6ACD73" w14:textId="77777777" w:rsidR="00D945C5" w:rsidRPr="00057099" w:rsidRDefault="00D945C5" w:rsidP="002771B1">
            <w:pPr>
              <w:pStyle w:val="Bullet1"/>
              <w:tabs>
                <w:tab w:val="clear" w:pos="1135"/>
                <w:tab w:val="num" w:pos="284"/>
              </w:tabs>
              <w:ind w:left="284"/>
              <w:rPr>
                <w:color w:val="00577E" w:themeColor="text1"/>
                <w:sz w:val="20"/>
                <w:lang w:val="nl-NL"/>
              </w:rPr>
            </w:pPr>
            <w:r w:rsidRPr="00057099">
              <w:rPr>
                <w:color w:val="00577E" w:themeColor="text1"/>
                <w:sz w:val="20"/>
                <w:lang w:val="nl-NL"/>
              </w:rPr>
              <w:t>samengebouw op een subframe van elektromotor, koppeling ,lagerhuis met pompas en waaier</w:t>
            </w:r>
          </w:p>
          <w:p w14:paraId="0B5884E1" w14:textId="77777777" w:rsidR="00D945C5" w:rsidRPr="00057099" w:rsidRDefault="00D945C5" w:rsidP="002771B1">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het subframe is verschuifbaar op het fundatieframe </w:t>
            </w:r>
          </w:p>
        </w:tc>
      </w:tr>
      <w:tr w:rsidR="00D945C5" w:rsidRPr="00057099" w14:paraId="3AE5C199" w14:textId="77777777" w:rsidTr="002771B1">
        <w:tc>
          <w:tcPr>
            <w:tcW w:w="2948" w:type="dxa"/>
          </w:tcPr>
          <w:p w14:paraId="1DC76725" w14:textId="77777777" w:rsidR="00D945C5" w:rsidRPr="00057099" w:rsidRDefault="00D945C5" w:rsidP="002771B1">
            <w:pPr>
              <w:spacing w:line="240" w:lineRule="exact"/>
            </w:pPr>
            <w:r w:rsidRPr="00057099">
              <w:t>fabrikaat</w:t>
            </w:r>
          </w:p>
        </w:tc>
        <w:tc>
          <w:tcPr>
            <w:tcW w:w="851" w:type="dxa"/>
          </w:tcPr>
          <w:p w14:paraId="05CCBA55" w14:textId="77777777" w:rsidR="00D945C5" w:rsidRPr="00057099" w:rsidRDefault="00D945C5" w:rsidP="002771B1">
            <w:pPr>
              <w:spacing w:line="240" w:lineRule="exact"/>
              <w:jc w:val="right"/>
            </w:pPr>
          </w:p>
        </w:tc>
        <w:tc>
          <w:tcPr>
            <w:tcW w:w="284" w:type="dxa"/>
          </w:tcPr>
          <w:p w14:paraId="1A14F1B9" w14:textId="77777777" w:rsidR="00D945C5" w:rsidRPr="00057099" w:rsidRDefault="00D945C5" w:rsidP="002771B1">
            <w:pPr>
              <w:spacing w:line="240" w:lineRule="exact"/>
            </w:pPr>
            <w:r w:rsidRPr="00057099">
              <w:t>:</w:t>
            </w:r>
          </w:p>
        </w:tc>
        <w:tc>
          <w:tcPr>
            <w:tcW w:w="4530" w:type="dxa"/>
          </w:tcPr>
          <w:p w14:paraId="308A0B71" w14:textId="77777777" w:rsidR="00D945C5" w:rsidRPr="00057099" w:rsidRDefault="00D945C5" w:rsidP="002771B1">
            <w:pPr>
              <w:spacing w:line="240" w:lineRule="exact"/>
            </w:pPr>
          </w:p>
        </w:tc>
      </w:tr>
      <w:tr w:rsidR="00D945C5" w:rsidRPr="00057099" w14:paraId="224B7EF2" w14:textId="77777777" w:rsidTr="002771B1">
        <w:tc>
          <w:tcPr>
            <w:tcW w:w="2948" w:type="dxa"/>
          </w:tcPr>
          <w:p w14:paraId="1B40D25E" w14:textId="77777777" w:rsidR="00D945C5" w:rsidRPr="00057099" w:rsidRDefault="00D945C5" w:rsidP="002771B1">
            <w:pPr>
              <w:spacing w:line="240" w:lineRule="exact"/>
            </w:pPr>
            <w:r w:rsidRPr="00057099">
              <w:t>type</w:t>
            </w:r>
          </w:p>
        </w:tc>
        <w:tc>
          <w:tcPr>
            <w:tcW w:w="851" w:type="dxa"/>
          </w:tcPr>
          <w:p w14:paraId="20D31413" w14:textId="77777777" w:rsidR="00D945C5" w:rsidRPr="00057099" w:rsidRDefault="00D945C5" w:rsidP="002771B1">
            <w:pPr>
              <w:spacing w:line="240" w:lineRule="exact"/>
              <w:jc w:val="right"/>
            </w:pPr>
          </w:p>
        </w:tc>
        <w:tc>
          <w:tcPr>
            <w:tcW w:w="284" w:type="dxa"/>
          </w:tcPr>
          <w:p w14:paraId="5CB5F205" w14:textId="77777777" w:rsidR="00D945C5" w:rsidRPr="00057099" w:rsidRDefault="00D945C5" w:rsidP="002771B1">
            <w:pPr>
              <w:spacing w:line="240" w:lineRule="exact"/>
            </w:pPr>
            <w:r w:rsidRPr="00057099">
              <w:t>:</w:t>
            </w:r>
          </w:p>
        </w:tc>
        <w:tc>
          <w:tcPr>
            <w:tcW w:w="4530" w:type="dxa"/>
          </w:tcPr>
          <w:p w14:paraId="4B1290D8" w14:textId="77777777" w:rsidR="00D945C5" w:rsidRPr="00057099" w:rsidRDefault="00D945C5" w:rsidP="002771B1">
            <w:pPr>
              <w:spacing w:line="240" w:lineRule="exact"/>
            </w:pPr>
          </w:p>
        </w:tc>
      </w:tr>
      <w:tr w:rsidR="00D945C5" w:rsidRPr="00057099" w14:paraId="70295EC7" w14:textId="77777777" w:rsidTr="002771B1">
        <w:tc>
          <w:tcPr>
            <w:tcW w:w="2948" w:type="dxa"/>
          </w:tcPr>
          <w:p w14:paraId="4551C089" w14:textId="77777777" w:rsidR="00D945C5" w:rsidRPr="00057099" w:rsidRDefault="00D945C5" w:rsidP="002771B1">
            <w:pPr>
              <w:spacing w:line="240" w:lineRule="exact"/>
            </w:pPr>
            <w:r w:rsidRPr="00057099">
              <w:lastRenderedPageBreak/>
              <w:t>regeling toerental</w:t>
            </w:r>
          </w:p>
        </w:tc>
        <w:tc>
          <w:tcPr>
            <w:tcW w:w="851" w:type="dxa"/>
          </w:tcPr>
          <w:p w14:paraId="6C543191" w14:textId="77777777" w:rsidR="00D945C5" w:rsidRPr="00057099" w:rsidRDefault="00D945C5" w:rsidP="002771B1">
            <w:pPr>
              <w:spacing w:line="240" w:lineRule="exact"/>
              <w:jc w:val="right"/>
            </w:pPr>
          </w:p>
        </w:tc>
        <w:tc>
          <w:tcPr>
            <w:tcW w:w="284" w:type="dxa"/>
          </w:tcPr>
          <w:p w14:paraId="74FE73CB" w14:textId="77777777" w:rsidR="00D945C5" w:rsidRPr="00057099" w:rsidRDefault="00D945C5" w:rsidP="002771B1">
            <w:pPr>
              <w:spacing w:line="240" w:lineRule="exact"/>
            </w:pPr>
            <w:r w:rsidRPr="00057099">
              <w:t>:</w:t>
            </w:r>
          </w:p>
        </w:tc>
        <w:tc>
          <w:tcPr>
            <w:tcW w:w="4530" w:type="dxa"/>
          </w:tcPr>
          <w:p w14:paraId="60AD3725" w14:textId="77777777" w:rsidR="00D945C5" w:rsidRPr="00057099" w:rsidRDefault="00D945C5" w:rsidP="002771B1">
            <w:pPr>
              <w:spacing w:line="240" w:lineRule="exact"/>
            </w:pPr>
            <w:r w:rsidRPr="00057099">
              <w:t>met frequentie omvormer</w:t>
            </w:r>
          </w:p>
        </w:tc>
      </w:tr>
      <w:tr w:rsidR="00D945C5" w:rsidRPr="00057099" w14:paraId="1C30C7D5" w14:textId="77777777" w:rsidTr="002771B1">
        <w:tc>
          <w:tcPr>
            <w:tcW w:w="2948" w:type="dxa"/>
          </w:tcPr>
          <w:p w14:paraId="7E25FE69" w14:textId="77777777" w:rsidR="00D945C5" w:rsidRPr="00057099" w:rsidRDefault="00D945C5" w:rsidP="002771B1">
            <w:pPr>
              <w:spacing w:line="240" w:lineRule="exact"/>
            </w:pPr>
            <w:r w:rsidRPr="00057099">
              <w:t>toerental motor</w:t>
            </w:r>
          </w:p>
        </w:tc>
        <w:tc>
          <w:tcPr>
            <w:tcW w:w="851" w:type="dxa"/>
          </w:tcPr>
          <w:p w14:paraId="129E07BF" w14:textId="77777777" w:rsidR="00D945C5" w:rsidRPr="00057099" w:rsidRDefault="00D945C5" w:rsidP="002771B1">
            <w:pPr>
              <w:spacing w:line="240" w:lineRule="exact"/>
              <w:jc w:val="right"/>
            </w:pPr>
            <w:r w:rsidRPr="00057099">
              <w:t>min.</w:t>
            </w:r>
            <w:r w:rsidRPr="00057099">
              <w:rPr>
                <w:vertAlign w:val="superscript"/>
              </w:rPr>
              <w:noBreakHyphen/>
              <w:t>1</w:t>
            </w:r>
          </w:p>
        </w:tc>
        <w:tc>
          <w:tcPr>
            <w:tcW w:w="284" w:type="dxa"/>
          </w:tcPr>
          <w:p w14:paraId="539BD8C4" w14:textId="77777777" w:rsidR="00D945C5" w:rsidRPr="00057099" w:rsidRDefault="00D945C5" w:rsidP="002771B1">
            <w:pPr>
              <w:spacing w:line="240" w:lineRule="exact"/>
            </w:pPr>
            <w:r w:rsidRPr="00057099">
              <w:t>:</w:t>
            </w:r>
          </w:p>
        </w:tc>
        <w:tc>
          <w:tcPr>
            <w:tcW w:w="4530" w:type="dxa"/>
          </w:tcPr>
          <w:p w14:paraId="1CD7C1C1" w14:textId="77777777" w:rsidR="00D945C5" w:rsidRPr="00057099" w:rsidRDefault="00D945C5" w:rsidP="002771B1">
            <w:pPr>
              <w:spacing w:line="240" w:lineRule="exact"/>
            </w:pPr>
            <w:r w:rsidRPr="00057099">
              <w:tab/>
            </w:r>
            <w:r w:rsidRPr="00057099">
              <w:tab/>
              <w:t>(</w:t>
            </w:r>
            <w:r w:rsidRPr="00057099">
              <w:rPr>
                <w:rFonts w:cs="Arial"/>
              </w:rPr>
              <w:t>≤ 1500)</w:t>
            </w:r>
          </w:p>
        </w:tc>
      </w:tr>
      <w:tr w:rsidR="00D945C5" w:rsidRPr="00057099" w14:paraId="3286A4C4" w14:textId="77777777" w:rsidTr="002771B1">
        <w:tc>
          <w:tcPr>
            <w:tcW w:w="2948" w:type="dxa"/>
          </w:tcPr>
          <w:p w14:paraId="166EEB22" w14:textId="77777777" w:rsidR="00D945C5" w:rsidRPr="00057099" w:rsidRDefault="00D945C5" w:rsidP="002771B1">
            <w:pPr>
              <w:spacing w:line="240" w:lineRule="exact"/>
            </w:pPr>
            <w:r w:rsidRPr="00057099">
              <w:t>geïnstalleerd vermogen</w:t>
            </w:r>
          </w:p>
        </w:tc>
        <w:tc>
          <w:tcPr>
            <w:tcW w:w="851" w:type="dxa"/>
          </w:tcPr>
          <w:p w14:paraId="383F2608" w14:textId="77777777" w:rsidR="00D945C5" w:rsidRPr="00057099" w:rsidRDefault="00D945C5" w:rsidP="002771B1">
            <w:pPr>
              <w:spacing w:line="240" w:lineRule="exact"/>
              <w:jc w:val="right"/>
            </w:pPr>
            <w:r w:rsidRPr="00057099">
              <w:t>kW</w:t>
            </w:r>
          </w:p>
        </w:tc>
        <w:tc>
          <w:tcPr>
            <w:tcW w:w="284" w:type="dxa"/>
          </w:tcPr>
          <w:p w14:paraId="69A2E0F6" w14:textId="77777777" w:rsidR="00D945C5" w:rsidRPr="00057099" w:rsidRDefault="00D945C5" w:rsidP="002771B1">
            <w:pPr>
              <w:spacing w:line="240" w:lineRule="exact"/>
            </w:pPr>
            <w:r w:rsidRPr="00057099">
              <w:t>:</w:t>
            </w:r>
          </w:p>
        </w:tc>
        <w:tc>
          <w:tcPr>
            <w:tcW w:w="4530" w:type="dxa"/>
          </w:tcPr>
          <w:p w14:paraId="289D3854" w14:textId="77777777" w:rsidR="00D945C5" w:rsidRPr="00057099" w:rsidRDefault="00D945C5" w:rsidP="002771B1">
            <w:pPr>
              <w:spacing w:line="240" w:lineRule="exact"/>
            </w:pPr>
            <w:r w:rsidRPr="00057099">
              <w:t>ca. 11</w:t>
            </w:r>
          </w:p>
        </w:tc>
      </w:tr>
      <w:tr w:rsidR="00D945C5" w:rsidRPr="00057099" w14:paraId="6EEEF478" w14:textId="77777777" w:rsidTr="002771B1">
        <w:tc>
          <w:tcPr>
            <w:tcW w:w="2948" w:type="dxa"/>
          </w:tcPr>
          <w:p w14:paraId="726BBA28" w14:textId="77777777" w:rsidR="00D945C5" w:rsidRPr="00057099" w:rsidRDefault="00D945C5" w:rsidP="002771B1">
            <w:pPr>
              <w:spacing w:line="240" w:lineRule="exact"/>
            </w:pPr>
            <w:r w:rsidRPr="00057099">
              <w:t>spanning</w:t>
            </w:r>
          </w:p>
        </w:tc>
        <w:tc>
          <w:tcPr>
            <w:tcW w:w="851" w:type="dxa"/>
          </w:tcPr>
          <w:p w14:paraId="29D19142" w14:textId="77777777" w:rsidR="00D945C5" w:rsidRPr="00057099" w:rsidRDefault="00D945C5" w:rsidP="002771B1">
            <w:pPr>
              <w:spacing w:line="240" w:lineRule="exact"/>
              <w:jc w:val="right"/>
            </w:pPr>
            <w:r w:rsidRPr="00057099">
              <w:t>V</w:t>
            </w:r>
          </w:p>
        </w:tc>
        <w:tc>
          <w:tcPr>
            <w:tcW w:w="284" w:type="dxa"/>
          </w:tcPr>
          <w:p w14:paraId="67BE6D36" w14:textId="77777777" w:rsidR="00D945C5" w:rsidRPr="00057099" w:rsidRDefault="00D945C5" w:rsidP="002771B1">
            <w:pPr>
              <w:spacing w:line="240" w:lineRule="exact"/>
            </w:pPr>
            <w:r w:rsidRPr="00057099">
              <w:t>:</w:t>
            </w:r>
          </w:p>
        </w:tc>
        <w:tc>
          <w:tcPr>
            <w:tcW w:w="4530" w:type="dxa"/>
          </w:tcPr>
          <w:p w14:paraId="0F70A176" w14:textId="77777777" w:rsidR="00D945C5" w:rsidRPr="00057099" w:rsidRDefault="00D945C5" w:rsidP="002771B1">
            <w:pPr>
              <w:spacing w:line="240" w:lineRule="exact"/>
            </w:pPr>
          </w:p>
        </w:tc>
      </w:tr>
      <w:tr w:rsidR="00D945C5" w:rsidRPr="00057099" w14:paraId="62FB0D2A" w14:textId="77777777" w:rsidTr="002771B1">
        <w:tc>
          <w:tcPr>
            <w:tcW w:w="2948" w:type="dxa"/>
          </w:tcPr>
          <w:p w14:paraId="6025A02B" w14:textId="77777777" w:rsidR="00D945C5" w:rsidRPr="00057099" w:rsidRDefault="00D945C5" w:rsidP="002771B1">
            <w:pPr>
              <w:spacing w:line="240" w:lineRule="exact"/>
            </w:pPr>
            <w:r w:rsidRPr="00057099">
              <w:t>nominaalstroom</w:t>
            </w:r>
          </w:p>
        </w:tc>
        <w:tc>
          <w:tcPr>
            <w:tcW w:w="851" w:type="dxa"/>
          </w:tcPr>
          <w:p w14:paraId="1E7E8623" w14:textId="77777777" w:rsidR="00D945C5" w:rsidRPr="00057099" w:rsidRDefault="00D945C5" w:rsidP="002771B1">
            <w:pPr>
              <w:spacing w:line="240" w:lineRule="exact"/>
              <w:jc w:val="right"/>
            </w:pPr>
            <w:r w:rsidRPr="00057099">
              <w:t>A</w:t>
            </w:r>
          </w:p>
        </w:tc>
        <w:tc>
          <w:tcPr>
            <w:tcW w:w="284" w:type="dxa"/>
          </w:tcPr>
          <w:p w14:paraId="76ECB17F" w14:textId="77777777" w:rsidR="00D945C5" w:rsidRPr="00057099" w:rsidRDefault="00D945C5" w:rsidP="002771B1">
            <w:pPr>
              <w:spacing w:line="240" w:lineRule="exact"/>
            </w:pPr>
            <w:r w:rsidRPr="00057099">
              <w:t>:</w:t>
            </w:r>
          </w:p>
        </w:tc>
        <w:tc>
          <w:tcPr>
            <w:tcW w:w="4530" w:type="dxa"/>
          </w:tcPr>
          <w:p w14:paraId="71624B98" w14:textId="77777777" w:rsidR="00D945C5" w:rsidRPr="00057099" w:rsidRDefault="00D945C5" w:rsidP="002771B1">
            <w:pPr>
              <w:spacing w:line="240" w:lineRule="exact"/>
            </w:pPr>
            <w:r w:rsidRPr="00057099">
              <w:t>3x 400, 50 Hz</w:t>
            </w:r>
          </w:p>
        </w:tc>
      </w:tr>
      <w:tr w:rsidR="00D945C5" w:rsidRPr="00057099" w14:paraId="1C7493F1" w14:textId="77777777" w:rsidTr="002771B1">
        <w:tc>
          <w:tcPr>
            <w:tcW w:w="2948" w:type="dxa"/>
          </w:tcPr>
          <w:p w14:paraId="5434E357" w14:textId="77777777" w:rsidR="00D945C5" w:rsidRPr="00057099" w:rsidRDefault="00D945C5" w:rsidP="002771B1">
            <w:pPr>
              <w:spacing w:line="240" w:lineRule="exact"/>
            </w:pPr>
            <w:r w:rsidRPr="00057099">
              <w:t>wijze van aanlopen</w:t>
            </w:r>
          </w:p>
        </w:tc>
        <w:tc>
          <w:tcPr>
            <w:tcW w:w="851" w:type="dxa"/>
          </w:tcPr>
          <w:p w14:paraId="0C026DB4" w14:textId="77777777" w:rsidR="00D945C5" w:rsidRPr="00057099" w:rsidRDefault="00D945C5" w:rsidP="002771B1">
            <w:pPr>
              <w:spacing w:line="240" w:lineRule="exact"/>
              <w:jc w:val="right"/>
            </w:pPr>
          </w:p>
        </w:tc>
        <w:tc>
          <w:tcPr>
            <w:tcW w:w="284" w:type="dxa"/>
          </w:tcPr>
          <w:p w14:paraId="543757D9" w14:textId="77777777" w:rsidR="00D945C5" w:rsidRPr="00057099" w:rsidRDefault="00D945C5" w:rsidP="002771B1">
            <w:pPr>
              <w:spacing w:line="240" w:lineRule="exact"/>
            </w:pPr>
            <w:r w:rsidRPr="00057099">
              <w:t>:</w:t>
            </w:r>
          </w:p>
        </w:tc>
        <w:tc>
          <w:tcPr>
            <w:tcW w:w="4530" w:type="dxa"/>
          </w:tcPr>
          <w:p w14:paraId="6A320848" w14:textId="77777777" w:rsidR="00D945C5" w:rsidRPr="00057099" w:rsidRDefault="00D945C5" w:rsidP="002771B1">
            <w:pPr>
              <w:spacing w:line="240" w:lineRule="exact"/>
            </w:pPr>
            <w:r w:rsidRPr="00057099">
              <w:t>FO</w:t>
            </w:r>
          </w:p>
        </w:tc>
      </w:tr>
      <w:tr w:rsidR="00D945C5" w:rsidRPr="00057099" w14:paraId="2CBA882A" w14:textId="77777777" w:rsidTr="002771B1">
        <w:tc>
          <w:tcPr>
            <w:tcW w:w="2948" w:type="dxa"/>
          </w:tcPr>
          <w:p w14:paraId="3F5C399A" w14:textId="77777777" w:rsidR="00D945C5" w:rsidRPr="00057099" w:rsidRDefault="00D945C5" w:rsidP="002771B1">
            <w:pPr>
              <w:spacing w:line="240" w:lineRule="exact"/>
            </w:pPr>
            <w:r w:rsidRPr="00057099">
              <w:t>isolatieklasse</w:t>
            </w:r>
          </w:p>
        </w:tc>
        <w:tc>
          <w:tcPr>
            <w:tcW w:w="851" w:type="dxa"/>
          </w:tcPr>
          <w:p w14:paraId="501A9380" w14:textId="77777777" w:rsidR="00D945C5" w:rsidRPr="00057099" w:rsidRDefault="00D945C5" w:rsidP="002771B1">
            <w:pPr>
              <w:spacing w:line="240" w:lineRule="exact"/>
              <w:jc w:val="right"/>
            </w:pPr>
          </w:p>
        </w:tc>
        <w:tc>
          <w:tcPr>
            <w:tcW w:w="284" w:type="dxa"/>
          </w:tcPr>
          <w:p w14:paraId="26996513" w14:textId="77777777" w:rsidR="00D945C5" w:rsidRPr="00057099" w:rsidRDefault="00D945C5" w:rsidP="002771B1">
            <w:pPr>
              <w:spacing w:line="240" w:lineRule="exact"/>
            </w:pPr>
            <w:r w:rsidRPr="00057099">
              <w:t>:</w:t>
            </w:r>
          </w:p>
        </w:tc>
        <w:tc>
          <w:tcPr>
            <w:tcW w:w="4530" w:type="dxa"/>
          </w:tcPr>
          <w:p w14:paraId="65C75FFE" w14:textId="77777777" w:rsidR="00D945C5" w:rsidRPr="00057099" w:rsidRDefault="00D945C5" w:rsidP="002771B1">
            <w:pPr>
              <w:spacing w:line="240" w:lineRule="exact"/>
            </w:pPr>
            <w:r w:rsidRPr="00057099">
              <w:t>F</w:t>
            </w:r>
          </w:p>
        </w:tc>
      </w:tr>
      <w:tr w:rsidR="00D945C5" w:rsidRPr="00057099" w14:paraId="4CFE9E14" w14:textId="77777777" w:rsidTr="002771B1">
        <w:tc>
          <w:tcPr>
            <w:tcW w:w="2948" w:type="dxa"/>
          </w:tcPr>
          <w:p w14:paraId="0B067486" w14:textId="77777777" w:rsidR="00D945C5" w:rsidRPr="00057099" w:rsidRDefault="00D945C5" w:rsidP="002771B1">
            <w:pPr>
              <w:spacing w:line="240" w:lineRule="exact"/>
            </w:pPr>
            <w:r w:rsidRPr="00057099">
              <w:t>beschermingsklasse</w:t>
            </w:r>
          </w:p>
        </w:tc>
        <w:tc>
          <w:tcPr>
            <w:tcW w:w="851" w:type="dxa"/>
          </w:tcPr>
          <w:p w14:paraId="11B0F42D" w14:textId="77777777" w:rsidR="00D945C5" w:rsidRPr="00057099" w:rsidRDefault="00D945C5" w:rsidP="002771B1">
            <w:pPr>
              <w:spacing w:line="240" w:lineRule="exact"/>
              <w:jc w:val="right"/>
            </w:pPr>
          </w:p>
        </w:tc>
        <w:tc>
          <w:tcPr>
            <w:tcW w:w="284" w:type="dxa"/>
          </w:tcPr>
          <w:p w14:paraId="4C941E5D" w14:textId="77777777" w:rsidR="00D945C5" w:rsidRPr="00057099" w:rsidRDefault="00D945C5" w:rsidP="002771B1">
            <w:pPr>
              <w:spacing w:line="240" w:lineRule="exact"/>
            </w:pPr>
            <w:r w:rsidRPr="00057099">
              <w:t>:</w:t>
            </w:r>
          </w:p>
        </w:tc>
        <w:tc>
          <w:tcPr>
            <w:tcW w:w="4530" w:type="dxa"/>
          </w:tcPr>
          <w:p w14:paraId="695DC294" w14:textId="77777777" w:rsidR="00D945C5" w:rsidRPr="00057099" w:rsidRDefault="00D945C5" w:rsidP="002771B1">
            <w:pPr>
              <w:spacing w:line="240" w:lineRule="exact"/>
            </w:pPr>
            <w:r w:rsidRPr="00057099">
              <w:t>IP55</w:t>
            </w:r>
          </w:p>
        </w:tc>
      </w:tr>
      <w:tr w:rsidR="00D945C5" w:rsidRPr="00057099" w14:paraId="764D15F2" w14:textId="77777777" w:rsidTr="002771B1">
        <w:tc>
          <w:tcPr>
            <w:tcW w:w="2948" w:type="dxa"/>
          </w:tcPr>
          <w:p w14:paraId="5F0337D6" w14:textId="77777777" w:rsidR="00D945C5" w:rsidRPr="00057099" w:rsidRDefault="00D945C5" w:rsidP="002771B1">
            <w:pPr>
              <w:spacing w:line="240" w:lineRule="exact"/>
            </w:pPr>
            <w:r w:rsidRPr="00057099">
              <w:t>bedrijfstype</w:t>
            </w:r>
          </w:p>
        </w:tc>
        <w:tc>
          <w:tcPr>
            <w:tcW w:w="851" w:type="dxa"/>
          </w:tcPr>
          <w:p w14:paraId="1981ED07" w14:textId="77777777" w:rsidR="00D945C5" w:rsidRPr="00057099" w:rsidRDefault="00D945C5" w:rsidP="002771B1">
            <w:pPr>
              <w:spacing w:line="240" w:lineRule="exact"/>
              <w:jc w:val="right"/>
            </w:pPr>
          </w:p>
        </w:tc>
        <w:tc>
          <w:tcPr>
            <w:tcW w:w="284" w:type="dxa"/>
          </w:tcPr>
          <w:p w14:paraId="286EE8AE" w14:textId="77777777" w:rsidR="00D945C5" w:rsidRPr="00057099" w:rsidRDefault="00D945C5" w:rsidP="002771B1">
            <w:pPr>
              <w:spacing w:line="240" w:lineRule="exact"/>
            </w:pPr>
            <w:r w:rsidRPr="00057099">
              <w:t>:</w:t>
            </w:r>
          </w:p>
        </w:tc>
        <w:tc>
          <w:tcPr>
            <w:tcW w:w="4530" w:type="dxa"/>
          </w:tcPr>
          <w:p w14:paraId="41E12B76" w14:textId="77777777" w:rsidR="00D945C5" w:rsidRPr="00057099" w:rsidRDefault="00D945C5" w:rsidP="002771B1">
            <w:pPr>
              <w:spacing w:line="240" w:lineRule="exact"/>
            </w:pPr>
            <w:r w:rsidRPr="00057099">
              <w:t>S1</w:t>
            </w:r>
          </w:p>
        </w:tc>
      </w:tr>
      <w:tr w:rsidR="00D945C5" w:rsidRPr="00057099" w14:paraId="7A9902F2" w14:textId="77777777" w:rsidTr="002771B1">
        <w:tc>
          <w:tcPr>
            <w:tcW w:w="2948" w:type="dxa"/>
          </w:tcPr>
          <w:p w14:paraId="064FDB14" w14:textId="77777777" w:rsidR="00D945C5" w:rsidRPr="00057099" w:rsidRDefault="00D945C5" w:rsidP="002771B1">
            <w:pPr>
              <w:spacing w:line="240" w:lineRule="exact"/>
            </w:pPr>
            <w:r w:rsidRPr="00057099">
              <w:t>type smering</w:t>
            </w:r>
          </w:p>
        </w:tc>
        <w:tc>
          <w:tcPr>
            <w:tcW w:w="851" w:type="dxa"/>
          </w:tcPr>
          <w:p w14:paraId="409452FA" w14:textId="77777777" w:rsidR="00D945C5" w:rsidRPr="00057099" w:rsidRDefault="00D945C5" w:rsidP="002771B1">
            <w:pPr>
              <w:spacing w:line="240" w:lineRule="exact"/>
              <w:jc w:val="right"/>
            </w:pPr>
          </w:p>
        </w:tc>
        <w:tc>
          <w:tcPr>
            <w:tcW w:w="284" w:type="dxa"/>
          </w:tcPr>
          <w:p w14:paraId="154009F4" w14:textId="77777777" w:rsidR="00D945C5" w:rsidRPr="00057099" w:rsidRDefault="00D945C5" w:rsidP="002771B1">
            <w:pPr>
              <w:spacing w:line="240" w:lineRule="exact"/>
            </w:pPr>
            <w:r w:rsidRPr="00057099">
              <w:t>:</w:t>
            </w:r>
          </w:p>
        </w:tc>
        <w:tc>
          <w:tcPr>
            <w:tcW w:w="4530" w:type="dxa"/>
          </w:tcPr>
          <w:p w14:paraId="54CA93E8" w14:textId="77777777" w:rsidR="00D945C5" w:rsidRPr="00057099" w:rsidRDefault="00D945C5" w:rsidP="002771B1">
            <w:pPr>
              <w:spacing w:line="240" w:lineRule="exact"/>
            </w:pPr>
          </w:p>
        </w:tc>
      </w:tr>
      <w:tr w:rsidR="00D945C5" w:rsidRPr="00057099" w14:paraId="6691329E" w14:textId="77777777" w:rsidTr="002771B1">
        <w:tc>
          <w:tcPr>
            <w:tcW w:w="2948" w:type="dxa"/>
          </w:tcPr>
          <w:p w14:paraId="5B12EBAF" w14:textId="77777777" w:rsidR="00D945C5" w:rsidRPr="00057099" w:rsidRDefault="00D945C5" w:rsidP="002771B1">
            <w:pPr>
              <w:spacing w:line="240" w:lineRule="exact"/>
            </w:pPr>
            <w:r w:rsidRPr="00057099">
              <w:t>L</w:t>
            </w:r>
            <w:r w:rsidRPr="00057099">
              <w:rPr>
                <w:vertAlign w:val="subscript"/>
              </w:rPr>
              <w:t>10h</w:t>
            </w:r>
            <w:r w:rsidRPr="00057099">
              <w:t xml:space="preserve"> levensduur lagers</w:t>
            </w:r>
          </w:p>
        </w:tc>
        <w:tc>
          <w:tcPr>
            <w:tcW w:w="851" w:type="dxa"/>
          </w:tcPr>
          <w:p w14:paraId="7FE87675" w14:textId="77777777" w:rsidR="00D945C5" w:rsidRPr="00057099" w:rsidRDefault="00D945C5" w:rsidP="002771B1">
            <w:pPr>
              <w:spacing w:line="240" w:lineRule="exact"/>
              <w:jc w:val="right"/>
            </w:pPr>
            <w:r w:rsidRPr="00057099">
              <w:t>h</w:t>
            </w:r>
          </w:p>
        </w:tc>
        <w:tc>
          <w:tcPr>
            <w:tcW w:w="284" w:type="dxa"/>
          </w:tcPr>
          <w:p w14:paraId="14155733" w14:textId="77777777" w:rsidR="00D945C5" w:rsidRPr="00057099" w:rsidRDefault="00D945C5" w:rsidP="002771B1">
            <w:pPr>
              <w:spacing w:line="240" w:lineRule="exact"/>
            </w:pPr>
            <w:r w:rsidRPr="00057099">
              <w:t>:</w:t>
            </w:r>
          </w:p>
        </w:tc>
        <w:tc>
          <w:tcPr>
            <w:tcW w:w="4530" w:type="dxa"/>
          </w:tcPr>
          <w:p w14:paraId="11BEFA33" w14:textId="77777777" w:rsidR="00D945C5" w:rsidRPr="00057099" w:rsidRDefault="00D945C5" w:rsidP="002771B1">
            <w:pPr>
              <w:spacing w:line="240" w:lineRule="exact"/>
            </w:pPr>
            <w:r w:rsidRPr="00057099">
              <w:t>50.000</w:t>
            </w:r>
          </w:p>
        </w:tc>
      </w:tr>
      <w:tr w:rsidR="00D945C5" w:rsidRPr="00057099" w14:paraId="4039820B" w14:textId="77777777" w:rsidTr="002771B1">
        <w:tc>
          <w:tcPr>
            <w:tcW w:w="2948" w:type="dxa"/>
          </w:tcPr>
          <w:p w14:paraId="6B4FCB29" w14:textId="77777777" w:rsidR="00D945C5" w:rsidRPr="00057099" w:rsidRDefault="00D945C5" w:rsidP="002771B1">
            <w:pPr>
              <w:spacing w:line="240" w:lineRule="exact"/>
            </w:pPr>
            <w:r w:rsidRPr="00057099">
              <w:t>beveiligingen</w:t>
            </w:r>
          </w:p>
        </w:tc>
        <w:tc>
          <w:tcPr>
            <w:tcW w:w="851" w:type="dxa"/>
          </w:tcPr>
          <w:p w14:paraId="6F31D615" w14:textId="77777777" w:rsidR="00D945C5" w:rsidRPr="00057099" w:rsidRDefault="00D945C5" w:rsidP="002771B1">
            <w:pPr>
              <w:spacing w:line="240" w:lineRule="exact"/>
              <w:jc w:val="right"/>
            </w:pPr>
          </w:p>
        </w:tc>
        <w:tc>
          <w:tcPr>
            <w:tcW w:w="284" w:type="dxa"/>
          </w:tcPr>
          <w:p w14:paraId="65EEDCF0" w14:textId="77777777" w:rsidR="00D945C5" w:rsidRPr="00057099" w:rsidRDefault="00D945C5" w:rsidP="002771B1">
            <w:pPr>
              <w:spacing w:line="240" w:lineRule="exact"/>
            </w:pPr>
            <w:r w:rsidRPr="00057099">
              <w:t>:</w:t>
            </w:r>
          </w:p>
        </w:tc>
        <w:tc>
          <w:tcPr>
            <w:tcW w:w="4530" w:type="dxa"/>
          </w:tcPr>
          <w:p w14:paraId="179EC007" w14:textId="77777777" w:rsidR="00D945C5" w:rsidRPr="00057099" w:rsidRDefault="00D945C5" w:rsidP="002771B1">
            <w:pPr>
              <w:spacing w:line="240" w:lineRule="exact"/>
            </w:pPr>
            <w:r w:rsidRPr="00057099">
              <w:t xml:space="preserve">motor voorzien van thermische beveiliging, zie instrumentatielijst. </w:t>
            </w:r>
            <w:proofErr w:type="gramStart"/>
            <w:r w:rsidRPr="00057099">
              <w:t>Indien</w:t>
            </w:r>
            <w:proofErr w:type="gramEnd"/>
            <w:r w:rsidRPr="00057099">
              <w:t xml:space="preserve"> het een thermistor betreft, relais bijleveren.</w:t>
            </w:r>
          </w:p>
        </w:tc>
      </w:tr>
    </w:tbl>
    <w:p w14:paraId="3A201B4B" w14:textId="641E5EB9" w:rsidR="00D945C5" w:rsidRPr="00057099" w:rsidRDefault="00D945C5" w:rsidP="00D945C5">
      <w:pPr>
        <w:pStyle w:val="BodyText"/>
      </w:pPr>
    </w:p>
    <w:p w14:paraId="794D01B9" w14:textId="5CDDF76A" w:rsidR="000205A8" w:rsidRPr="00057099" w:rsidRDefault="000205A8" w:rsidP="000205A8">
      <w:pPr>
        <w:pStyle w:val="Heading2"/>
      </w:pPr>
      <w:bookmarkStart w:id="281" w:name="_Toc54965615"/>
      <w:r w:rsidRPr="00057099">
        <w:t>Sproeipomp beluchtingstank</w:t>
      </w:r>
      <w:bookmarkEnd w:id="281"/>
    </w:p>
    <w:p w14:paraId="1A480CD2" w14:textId="77777777" w:rsidR="000205A8" w:rsidRPr="00057099" w:rsidRDefault="000205A8" w:rsidP="000205A8">
      <w:pPr>
        <w:pStyle w:val="Heading3"/>
      </w:pPr>
      <w:r w:rsidRPr="00057099">
        <w:t>Algemeen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0205A8" w:rsidRPr="00057099" w14:paraId="5A6B338E" w14:textId="77777777" w:rsidTr="002771B1">
        <w:tc>
          <w:tcPr>
            <w:tcW w:w="2948" w:type="dxa"/>
          </w:tcPr>
          <w:p w14:paraId="59209C72" w14:textId="77777777" w:rsidR="000205A8" w:rsidRPr="00057099" w:rsidRDefault="000205A8" w:rsidP="002771B1">
            <w:r w:rsidRPr="00057099">
              <w:t>positienummer</w:t>
            </w:r>
          </w:p>
        </w:tc>
        <w:tc>
          <w:tcPr>
            <w:tcW w:w="851" w:type="dxa"/>
          </w:tcPr>
          <w:p w14:paraId="531E982E" w14:textId="77777777" w:rsidR="000205A8" w:rsidRPr="00057099" w:rsidRDefault="000205A8" w:rsidP="002771B1">
            <w:pPr>
              <w:jc w:val="right"/>
            </w:pPr>
          </w:p>
        </w:tc>
        <w:tc>
          <w:tcPr>
            <w:tcW w:w="284" w:type="dxa"/>
          </w:tcPr>
          <w:p w14:paraId="57C10396" w14:textId="77777777" w:rsidR="000205A8" w:rsidRPr="00057099" w:rsidRDefault="000205A8" w:rsidP="002771B1">
            <w:r w:rsidRPr="00057099">
              <w:t>:</w:t>
            </w:r>
          </w:p>
        </w:tc>
        <w:tc>
          <w:tcPr>
            <w:tcW w:w="4536" w:type="dxa"/>
          </w:tcPr>
          <w:p w14:paraId="22B37A65" w14:textId="044D91EB" w:rsidR="000205A8" w:rsidRPr="00057099" w:rsidRDefault="000205A8" w:rsidP="002771B1">
            <w:r w:rsidRPr="00057099">
              <w:t xml:space="preserve">P-9170 </w:t>
            </w:r>
          </w:p>
        </w:tc>
      </w:tr>
      <w:tr w:rsidR="000205A8" w:rsidRPr="00057099" w14:paraId="79017297" w14:textId="77777777" w:rsidTr="002771B1">
        <w:tc>
          <w:tcPr>
            <w:tcW w:w="2948" w:type="dxa"/>
          </w:tcPr>
          <w:p w14:paraId="5DA5B7A2" w14:textId="77777777" w:rsidR="000205A8" w:rsidRPr="00057099" w:rsidRDefault="000205A8" w:rsidP="002771B1">
            <w:r w:rsidRPr="00057099">
              <w:t>aantal</w:t>
            </w:r>
          </w:p>
        </w:tc>
        <w:tc>
          <w:tcPr>
            <w:tcW w:w="851" w:type="dxa"/>
          </w:tcPr>
          <w:p w14:paraId="3982B504" w14:textId="77777777" w:rsidR="000205A8" w:rsidRPr="00057099" w:rsidRDefault="000205A8" w:rsidP="002771B1">
            <w:pPr>
              <w:jc w:val="right"/>
            </w:pPr>
          </w:p>
        </w:tc>
        <w:tc>
          <w:tcPr>
            <w:tcW w:w="284" w:type="dxa"/>
          </w:tcPr>
          <w:p w14:paraId="66673B42" w14:textId="77777777" w:rsidR="000205A8" w:rsidRPr="00057099" w:rsidRDefault="000205A8" w:rsidP="002771B1">
            <w:r w:rsidRPr="00057099">
              <w:t>:</w:t>
            </w:r>
          </w:p>
        </w:tc>
        <w:tc>
          <w:tcPr>
            <w:tcW w:w="4536" w:type="dxa"/>
          </w:tcPr>
          <w:p w14:paraId="215946E5" w14:textId="6E47BA5A" w:rsidR="000205A8" w:rsidRPr="00057099" w:rsidRDefault="000205A8" w:rsidP="002771B1">
            <w:r w:rsidRPr="00057099">
              <w:t>1</w:t>
            </w:r>
          </w:p>
        </w:tc>
      </w:tr>
      <w:tr w:rsidR="000205A8" w:rsidRPr="00057099" w14:paraId="0A08BE9D" w14:textId="77777777" w:rsidTr="002771B1">
        <w:tc>
          <w:tcPr>
            <w:tcW w:w="2948" w:type="dxa"/>
          </w:tcPr>
          <w:p w14:paraId="4795FBEC" w14:textId="77777777" w:rsidR="000205A8" w:rsidRPr="00057099" w:rsidRDefault="000205A8" w:rsidP="002771B1">
            <w:r w:rsidRPr="00057099">
              <w:t>opstelling</w:t>
            </w:r>
          </w:p>
        </w:tc>
        <w:tc>
          <w:tcPr>
            <w:tcW w:w="851" w:type="dxa"/>
          </w:tcPr>
          <w:p w14:paraId="5FEE6A51" w14:textId="77777777" w:rsidR="000205A8" w:rsidRPr="00057099" w:rsidRDefault="000205A8" w:rsidP="002771B1">
            <w:pPr>
              <w:jc w:val="right"/>
            </w:pPr>
          </w:p>
        </w:tc>
        <w:tc>
          <w:tcPr>
            <w:tcW w:w="284" w:type="dxa"/>
          </w:tcPr>
          <w:p w14:paraId="5871A09B" w14:textId="77777777" w:rsidR="000205A8" w:rsidRPr="00057099" w:rsidRDefault="000205A8" w:rsidP="002771B1">
            <w:r w:rsidRPr="00057099">
              <w:t>:</w:t>
            </w:r>
          </w:p>
        </w:tc>
        <w:tc>
          <w:tcPr>
            <w:tcW w:w="4536" w:type="dxa"/>
          </w:tcPr>
          <w:p w14:paraId="1A2B4BD4" w14:textId="77777777" w:rsidR="000205A8" w:rsidRPr="00057099" w:rsidRDefault="000205A8" w:rsidP="002771B1">
            <w:r w:rsidRPr="00057099">
              <w:t>In pompenruimte ontvangwerk</w:t>
            </w:r>
          </w:p>
        </w:tc>
      </w:tr>
      <w:tr w:rsidR="000205A8" w:rsidRPr="00057099" w14:paraId="21C810A3" w14:textId="77777777" w:rsidTr="002771B1">
        <w:tc>
          <w:tcPr>
            <w:tcW w:w="2948" w:type="dxa"/>
          </w:tcPr>
          <w:p w14:paraId="0C85422A" w14:textId="77777777" w:rsidR="000205A8" w:rsidRPr="00057099" w:rsidRDefault="000205A8" w:rsidP="002771B1">
            <w:r w:rsidRPr="00057099">
              <w:t>doel</w:t>
            </w:r>
          </w:p>
        </w:tc>
        <w:tc>
          <w:tcPr>
            <w:tcW w:w="851" w:type="dxa"/>
          </w:tcPr>
          <w:p w14:paraId="6F47F06A" w14:textId="77777777" w:rsidR="000205A8" w:rsidRPr="00057099" w:rsidRDefault="000205A8" w:rsidP="002771B1">
            <w:pPr>
              <w:jc w:val="right"/>
            </w:pPr>
          </w:p>
        </w:tc>
        <w:tc>
          <w:tcPr>
            <w:tcW w:w="284" w:type="dxa"/>
          </w:tcPr>
          <w:p w14:paraId="35DF0453" w14:textId="77777777" w:rsidR="000205A8" w:rsidRPr="00057099" w:rsidRDefault="000205A8" w:rsidP="002771B1">
            <w:r w:rsidRPr="00057099">
              <w:t>:</w:t>
            </w:r>
          </w:p>
        </w:tc>
        <w:tc>
          <w:tcPr>
            <w:tcW w:w="4536" w:type="dxa"/>
          </w:tcPr>
          <w:p w14:paraId="47B5BAB2" w14:textId="46C3295C" w:rsidR="000205A8" w:rsidRPr="00057099" w:rsidRDefault="000205A8" w:rsidP="002771B1">
            <w:r w:rsidRPr="00057099">
              <w:t>het verpompen van het medium naar de sproei installatie van de beluchtingstank</w:t>
            </w:r>
          </w:p>
        </w:tc>
      </w:tr>
      <w:tr w:rsidR="000205A8" w:rsidRPr="00057099" w14:paraId="4C55EF41" w14:textId="77777777" w:rsidTr="002771B1">
        <w:tc>
          <w:tcPr>
            <w:tcW w:w="2948" w:type="dxa"/>
          </w:tcPr>
          <w:p w14:paraId="13330C1E" w14:textId="77777777" w:rsidR="000205A8" w:rsidRPr="00057099" w:rsidRDefault="000205A8" w:rsidP="002771B1">
            <w:r w:rsidRPr="00057099">
              <w:t>medium</w:t>
            </w:r>
          </w:p>
        </w:tc>
        <w:tc>
          <w:tcPr>
            <w:tcW w:w="851" w:type="dxa"/>
          </w:tcPr>
          <w:p w14:paraId="286498A4" w14:textId="77777777" w:rsidR="000205A8" w:rsidRPr="00057099" w:rsidRDefault="000205A8" w:rsidP="002771B1">
            <w:pPr>
              <w:jc w:val="right"/>
            </w:pPr>
          </w:p>
        </w:tc>
        <w:tc>
          <w:tcPr>
            <w:tcW w:w="284" w:type="dxa"/>
          </w:tcPr>
          <w:p w14:paraId="364098D5" w14:textId="77777777" w:rsidR="000205A8" w:rsidRPr="00057099" w:rsidRDefault="000205A8" w:rsidP="002771B1">
            <w:r w:rsidRPr="00057099">
              <w:t>:</w:t>
            </w:r>
          </w:p>
        </w:tc>
        <w:tc>
          <w:tcPr>
            <w:tcW w:w="4536" w:type="dxa"/>
          </w:tcPr>
          <w:p w14:paraId="6733E145" w14:textId="77777777" w:rsidR="000205A8" w:rsidRPr="00057099" w:rsidRDefault="000205A8" w:rsidP="002771B1">
            <w:proofErr w:type="spellStart"/>
            <w:r w:rsidRPr="00057099">
              <w:t>voorgefilterd</w:t>
            </w:r>
            <w:proofErr w:type="spellEnd"/>
            <w:r w:rsidRPr="00057099">
              <w:t xml:space="preserve"> effluent </w:t>
            </w:r>
          </w:p>
        </w:tc>
      </w:tr>
      <w:tr w:rsidR="000205A8" w:rsidRPr="00057099" w14:paraId="568608D8" w14:textId="77777777" w:rsidTr="002771B1">
        <w:tc>
          <w:tcPr>
            <w:tcW w:w="2948" w:type="dxa"/>
          </w:tcPr>
          <w:p w14:paraId="17C86CA1" w14:textId="77777777" w:rsidR="000205A8" w:rsidRPr="00057099" w:rsidRDefault="000205A8" w:rsidP="002771B1">
            <w:r w:rsidRPr="00057099">
              <w:t>leveringsomvang</w:t>
            </w:r>
          </w:p>
        </w:tc>
        <w:tc>
          <w:tcPr>
            <w:tcW w:w="851" w:type="dxa"/>
          </w:tcPr>
          <w:p w14:paraId="7EFC120F" w14:textId="77777777" w:rsidR="000205A8" w:rsidRPr="00057099" w:rsidRDefault="000205A8" w:rsidP="002771B1">
            <w:pPr>
              <w:jc w:val="right"/>
            </w:pPr>
          </w:p>
        </w:tc>
        <w:tc>
          <w:tcPr>
            <w:tcW w:w="284" w:type="dxa"/>
          </w:tcPr>
          <w:p w14:paraId="274DC4C8" w14:textId="77777777" w:rsidR="000205A8" w:rsidRPr="00057099" w:rsidRDefault="000205A8" w:rsidP="002771B1">
            <w:r w:rsidRPr="00057099">
              <w:t>:</w:t>
            </w:r>
          </w:p>
        </w:tc>
        <w:tc>
          <w:tcPr>
            <w:tcW w:w="4536" w:type="dxa"/>
          </w:tcPr>
          <w:p w14:paraId="6D8305E5" w14:textId="77777777" w:rsidR="000205A8" w:rsidRPr="00057099" w:rsidRDefault="000205A8" w:rsidP="002771B1">
            <w:pPr>
              <w:pStyle w:val="Bullet1"/>
              <w:tabs>
                <w:tab w:val="clear" w:pos="1135"/>
                <w:tab w:val="num" w:pos="568"/>
              </w:tabs>
              <w:ind w:left="568"/>
              <w:rPr>
                <w:color w:val="00577E" w:themeColor="text1"/>
                <w:sz w:val="20"/>
                <w:lang w:val="nl-NL"/>
              </w:rPr>
            </w:pPr>
            <w:r w:rsidRPr="00057099">
              <w:rPr>
                <w:color w:val="00577E" w:themeColor="text1"/>
                <w:sz w:val="20"/>
                <w:lang w:val="nl-NL"/>
              </w:rPr>
              <w:t>pomp</w:t>
            </w:r>
          </w:p>
        </w:tc>
      </w:tr>
      <w:tr w:rsidR="000205A8" w:rsidRPr="00057099" w14:paraId="78095BEE" w14:textId="77777777" w:rsidTr="002771B1">
        <w:tc>
          <w:tcPr>
            <w:tcW w:w="2948" w:type="dxa"/>
          </w:tcPr>
          <w:p w14:paraId="6F0E1A9C" w14:textId="77777777" w:rsidR="000205A8" w:rsidRPr="00057099" w:rsidRDefault="000205A8" w:rsidP="002771B1"/>
        </w:tc>
        <w:tc>
          <w:tcPr>
            <w:tcW w:w="851" w:type="dxa"/>
          </w:tcPr>
          <w:p w14:paraId="0B1FD234" w14:textId="77777777" w:rsidR="000205A8" w:rsidRPr="00057099" w:rsidRDefault="000205A8" w:rsidP="002771B1">
            <w:pPr>
              <w:jc w:val="right"/>
            </w:pPr>
          </w:p>
        </w:tc>
        <w:tc>
          <w:tcPr>
            <w:tcW w:w="284" w:type="dxa"/>
          </w:tcPr>
          <w:p w14:paraId="5ECFCE5C" w14:textId="77777777" w:rsidR="000205A8" w:rsidRPr="00057099" w:rsidRDefault="000205A8" w:rsidP="002771B1"/>
        </w:tc>
        <w:tc>
          <w:tcPr>
            <w:tcW w:w="4536" w:type="dxa"/>
          </w:tcPr>
          <w:p w14:paraId="652C8579" w14:textId="77777777" w:rsidR="000205A8" w:rsidRPr="00057099" w:rsidRDefault="000205A8" w:rsidP="002771B1">
            <w:pPr>
              <w:pStyle w:val="Bullet1"/>
              <w:tabs>
                <w:tab w:val="clear" w:pos="1135"/>
                <w:tab w:val="num" w:pos="568"/>
              </w:tabs>
              <w:ind w:left="568"/>
              <w:rPr>
                <w:color w:val="00577E" w:themeColor="text1"/>
                <w:sz w:val="20"/>
                <w:lang w:val="nl-NL"/>
              </w:rPr>
            </w:pPr>
            <w:r w:rsidRPr="00057099">
              <w:rPr>
                <w:color w:val="00577E" w:themeColor="text1"/>
                <w:sz w:val="20"/>
                <w:lang w:val="nl-NL"/>
              </w:rPr>
              <w:t>aandrijving</w:t>
            </w:r>
          </w:p>
        </w:tc>
      </w:tr>
    </w:tbl>
    <w:p w14:paraId="1A18A5A9" w14:textId="77777777" w:rsidR="000205A8" w:rsidRPr="00057099" w:rsidRDefault="000205A8" w:rsidP="000205A8"/>
    <w:p w14:paraId="3E9802F6" w14:textId="77777777" w:rsidR="000205A8" w:rsidRPr="00057099" w:rsidRDefault="000205A8" w:rsidP="000205A8">
      <w:pPr>
        <w:pStyle w:val="Heading3"/>
      </w:pPr>
      <w:r w:rsidRPr="00057099">
        <w:t>Ontwerpgegevens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0205A8" w:rsidRPr="00057099" w14:paraId="5DC4E0AE" w14:textId="77777777" w:rsidTr="002771B1">
        <w:tc>
          <w:tcPr>
            <w:tcW w:w="2948" w:type="dxa"/>
          </w:tcPr>
          <w:p w14:paraId="68B6648B" w14:textId="77777777" w:rsidR="000205A8" w:rsidRPr="00057099" w:rsidRDefault="000205A8" w:rsidP="002771B1">
            <w:r w:rsidRPr="00057099">
              <w:t>capaciteit (per pomp)</w:t>
            </w:r>
          </w:p>
        </w:tc>
        <w:tc>
          <w:tcPr>
            <w:tcW w:w="851" w:type="dxa"/>
          </w:tcPr>
          <w:p w14:paraId="383C05C8" w14:textId="77777777" w:rsidR="000205A8" w:rsidRPr="00057099" w:rsidRDefault="000205A8" w:rsidP="002771B1">
            <w:pPr>
              <w:jc w:val="right"/>
            </w:pPr>
            <w:r w:rsidRPr="00057099">
              <w:t>m</w:t>
            </w:r>
            <w:r w:rsidRPr="00057099">
              <w:rPr>
                <w:vertAlign w:val="superscript"/>
              </w:rPr>
              <w:t>3</w:t>
            </w:r>
            <w:r w:rsidRPr="00057099">
              <w:t>/h</w:t>
            </w:r>
          </w:p>
        </w:tc>
        <w:tc>
          <w:tcPr>
            <w:tcW w:w="284" w:type="dxa"/>
          </w:tcPr>
          <w:p w14:paraId="71B6A8F6" w14:textId="77777777" w:rsidR="000205A8" w:rsidRPr="00057099" w:rsidRDefault="000205A8" w:rsidP="002771B1"/>
        </w:tc>
        <w:tc>
          <w:tcPr>
            <w:tcW w:w="4536" w:type="dxa"/>
          </w:tcPr>
          <w:p w14:paraId="077CE75F" w14:textId="77777777" w:rsidR="000205A8" w:rsidRPr="00057099" w:rsidRDefault="000205A8" w:rsidP="002771B1">
            <w:r w:rsidRPr="00057099">
              <w:t>25</w:t>
            </w:r>
          </w:p>
        </w:tc>
      </w:tr>
      <w:tr w:rsidR="000205A8" w:rsidRPr="00057099" w14:paraId="50BE5A1E" w14:textId="77777777" w:rsidTr="002771B1">
        <w:tc>
          <w:tcPr>
            <w:tcW w:w="2948" w:type="dxa"/>
          </w:tcPr>
          <w:p w14:paraId="64EC63C0" w14:textId="77777777" w:rsidR="000205A8" w:rsidRPr="00057099" w:rsidRDefault="000205A8" w:rsidP="002771B1">
            <w:r w:rsidRPr="00057099">
              <w:t>manometrische opvoerdruk</w:t>
            </w:r>
          </w:p>
        </w:tc>
        <w:tc>
          <w:tcPr>
            <w:tcW w:w="851" w:type="dxa"/>
          </w:tcPr>
          <w:p w14:paraId="5BBBB635" w14:textId="77777777" w:rsidR="000205A8" w:rsidRPr="00057099" w:rsidRDefault="000205A8" w:rsidP="002771B1">
            <w:pPr>
              <w:jc w:val="right"/>
            </w:pPr>
            <w:r w:rsidRPr="00057099">
              <w:t>kPa</w:t>
            </w:r>
          </w:p>
        </w:tc>
        <w:tc>
          <w:tcPr>
            <w:tcW w:w="284" w:type="dxa"/>
          </w:tcPr>
          <w:p w14:paraId="4B49F9F4" w14:textId="77777777" w:rsidR="000205A8" w:rsidRPr="00057099" w:rsidRDefault="000205A8" w:rsidP="002771B1">
            <w:r w:rsidRPr="00057099">
              <w:t>:</w:t>
            </w:r>
          </w:p>
        </w:tc>
        <w:tc>
          <w:tcPr>
            <w:tcW w:w="4536" w:type="dxa"/>
          </w:tcPr>
          <w:p w14:paraId="7006D24A" w14:textId="248197FD" w:rsidR="000205A8" w:rsidRPr="00057099" w:rsidRDefault="000205A8" w:rsidP="002771B1">
            <w:r w:rsidRPr="00057099">
              <w:t xml:space="preserve">350 </w:t>
            </w:r>
          </w:p>
        </w:tc>
      </w:tr>
    </w:tbl>
    <w:tbl>
      <w:tblPr>
        <w:tblW w:w="8613" w:type="dxa"/>
        <w:tblLayout w:type="fixed"/>
        <w:tblLook w:val="01E0" w:firstRow="1" w:lastRow="1" w:firstColumn="1" w:lastColumn="1" w:noHBand="0" w:noVBand="0"/>
      </w:tblPr>
      <w:tblGrid>
        <w:gridCol w:w="2948"/>
        <w:gridCol w:w="851"/>
        <w:gridCol w:w="284"/>
        <w:gridCol w:w="4530"/>
      </w:tblGrid>
      <w:tr w:rsidR="000205A8" w:rsidRPr="00057099" w14:paraId="0FFD1AD9" w14:textId="77777777" w:rsidTr="002771B1">
        <w:trPr>
          <w:cantSplit/>
        </w:trPr>
        <w:tc>
          <w:tcPr>
            <w:tcW w:w="2948" w:type="dxa"/>
          </w:tcPr>
          <w:p w14:paraId="319406D8" w14:textId="46A306FE" w:rsidR="000205A8" w:rsidRPr="00057099" w:rsidRDefault="000205A8" w:rsidP="002771B1">
            <w:r w:rsidRPr="00057099">
              <w:t xml:space="preserve">geluidbronsterkte </w:t>
            </w:r>
            <w:proofErr w:type="spellStart"/>
            <w:r w:rsidRPr="00057099">
              <w:t>Lwr</w:t>
            </w:r>
            <w:proofErr w:type="spellEnd"/>
            <w:r w:rsidRPr="00057099">
              <w:t xml:space="preserve"> van </w:t>
            </w:r>
            <w:r w:rsidR="00670859" w:rsidRPr="00057099">
              <w:t>installatie</w:t>
            </w:r>
          </w:p>
          <w:p w14:paraId="16D74D0F" w14:textId="77777777" w:rsidR="000205A8" w:rsidRPr="00057099" w:rsidRDefault="000205A8" w:rsidP="002771B1">
            <w:pPr>
              <w:spacing w:line="240" w:lineRule="exact"/>
            </w:pPr>
          </w:p>
        </w:tc>
        <w:tc>
          <w:tcPr>
            <w:tcW w:w="851" w:type="dxa"/>
          </w:tcPr>
          <w:p w14:paraId="5CB401F4" w14:textId="77777777" w:rsidR="000205A8" w:rsidRPr="00057099" w:rsidRDefault="000205A8" w:rsidP="002771B1">
            <w:pPr>
              <w:spacing w:line="240" w:lineRule="exact"/>
              <w:jc w:val="right"/>
            </w:pPr>
            <w:r w:rsidRPr="00057099">
              <w:t>dB(A)</w:t>
            </w:r>
          </w:p>
        </w:tc>
        <w:tc>
          <w:tcPr>
            <w:tcW w:w="284" w:type="dxa"/>
          </w:tcPr>
          <w:p w14:paraId="00BBCEC0" w14:textId="77777777" w:rsidR="000205A8" w:rsidRPr="00057099" w:rsidRDefault="000205A8" w:rsidP="002771B1">
            <w:pPr>
              <w:spacing w:line="240" w:lineRule="exact"/>
            </w:pPr>
            <w:r w:rsidRPr="00057099">
              <w:t>:</w:t>
            </w:r>
          </w:p>
        </w:tc>
        <w:tc>
          <w:tcPr>
            <w:tcW w:w="4530" w:type="dxa"/>
          </w:tcPr>
          <w:p w14:paraId="3FF75ED0" w14:textId="77777777" w:rsidR="000205A8" w:rsidRPr="00057099" w:rsidRDefault="000205A8" w:rsidP="002771B1">
            <w:pPr>
              <w:spacing w:line="240" w:lineRule="exact"/>
            </w:pPr>
            <w:r w:rsidRPr="00057099">
              <w:t>&lt; 55, in afgemonteerde situatie, gemeten en berekend volgens de handleiding “Meten en rekenen industrielawaai” van 1999.</w:t>
            </w:r>
          </w:p>
        </w:tc>
      </w:tr>
    </w:tbl>
    <w:p w14:paraId="188C9C35" w14:textId="77777777" w:rsidR="000205A8" w:rsidRPr="00057099" w:rsidRDefault="000205A8" w:rsidP="000205A8"/>
    <w:p w14:paraId="65516B11" w14:textId="77777777" w:rsidR="000205A8" w:rsidRPr="00057099" w:rsidRDefault="000205A8" w:rsidP="000205A8">
      <w:pPr>
        <w:pStyle w:val="Heading3"/>
      </w:pPr>
      <w:r w:rsidRPr="00057099">
        <w:t>Pomp</w:t>
      </w:r>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0205A8" w:rsidRPr="00057099" w14:paraId="61C9BBC9" w14:textId="77777777" w:rsidTr="002771B1">
        <w:trPr>
          <w:cantSplit/>
        </w:trPr>
        <w:tc>
          <w:tcPr>
            <w:tcW w:w="2948" w:type="dxa"/>
          </w:tcPr>
          <w:p w14:paraId="7F854A25" w14:textId="77777777" w:rsidR="000205A8" w:rsidRPr="00057099" w:rsidRDefault="000205A8" w:rsidP="002771B1">
            <w:r w:rsidRPr="00057099">
              <w:t>Systeem</w:t>
            </w:r>
          </w:p>
        </w:tc>
        <w:tc>
          <w:tcPr>
            <w:tcW w:w="851" w:type="dxa"/>
          </w:tcPr>
          <w:p w14:paraId="377A633B" w14:textId="77777777" w:rsidR="000205A8" w:rsidRPr="00057099" w:rsidRDefault="000205A8" w:rsidP="002771B1">
            <w:pPr>
              <w:jc w:val="right"/>
            </w:pPr>
          </w:p>
        </w:tc>
        <w:tc>
          <w:tcPr>
            <w:tcW w:w="284" w:type="dxa"/>
          </w:tcPr>
          <w:p w14:paraId="6D3D9696" w14:textId="77777777" w:rsidR="000205A8" w:rsidRPr="00057099" w:rsidRDefault="000205A8" w:rsidP="002771B1">
            <w:r w:rsidRPr="00057099">
              <w:t>:</w:t>
            </w:r>
          </w:p>
        </w:tc>
        <w:tc>
          <w:tcPr>
            <w:tcW w:w="4536" w:type="dxa"/>
          </w:tcPr>
          <w:p w14:paraId="6EC6F59F" w14:textId="77777777" w:rsidR="000205A8" w:rsidRPr="00057099" w:rsidRDefault="000205A8" w:rsidP="002771B1">
            <w:r w:rsidRPr="00057099">
              <w:t>centrifugaalpomp</w:t>
            </w:r>
          </w:p>
        </w:tc>
      </w:tr>
      <w:tr w:rsidR="000205A8" w:rsidRPr="00057099" w14:paraId="14E6887B" w14:textId="77777777" w:rsidTr="002771B1">
        <w:trPr>
          <w:cantSplit/>
        </w:trPr>
        <w:tc>
          <w:tcPr>
            <w:tcW w:w="2948" w:type="dxa"/>
          </w:tcPr>
          <w:p w14:paraId="133604EF" w14:textId="77777777" w:rsidR="000205A8" w:rsidRPr="00057099" w:rsidRDefault="000205A8" w:rsidP="002771B1">
            <w:r w:rsidRPr="00057099">
              <w:t>Fabricaat</w:t>
            </w:r>
          </w:p>
        </w:tc>
        <w:tc>
          <w:tcPr>
            <w:tcW w:w="851" w:type="dxa"/>
          </w:tcPr>
          <w:p w14:paraId="1A68026B" w14:textId="77777777" w:rsidR="000205A8" w:rsidRPr="00057099" w:rsidRDefault="000205A8" w:rsidP="002771B1">
            <w:pPr>
              <w:jc w:val="right"/>
            </w:pPr>
          </w:p>
        </w:tc>
        <w:tc>
          <w:tcPr>
            <w:tcW w:w="284" w:type="dxa"/>
          </w:tcPr>
          <w:p w14:paraId="23318230" w14:textId="77777777" w:rsidR="000205A8" w:rsidRPr="00057099" w:rsidRDefault="000205A8" w:rsidP="002771B1">
            <w:r w:rsidRPr="00057099">
              <w:t>:</w:t>
            </w:r>
          </w:p>
        </w:tc>
        <w:tc>
          <w:tcPr>
            <w:tcW w:w="4536" w:type="dxa"/>
          </w:tcPr>
          <w:p w14:paraId="3D5C3192" w14:textId="77777777" w:rsidR="000205A8" w:rsidRPr="00057099" w:rsidRDefault="000205A8" w:rsidP="002771B1">
            <w:r w:rsidRPr="00057099">
              <w:t>KSB of gelijkwaardig</w:t>
            </w:r>
          </w:p>
        </w:tc>
      </w:tr>
      <w:tr w:rsidR="000205A8" w:rsidRPr="00057099" w14:paraId="2FF77D73" w14:textId="77777777" w:rsidTr="002771B1">
        <w:trPr>
          <w:cantSplit/>
        </w:trPr>
        <w:tc>
          <w:tcPr>
            <w:tcW w:w="2948" w:type="dxa"/>
          </w:tcPr>
          <w:p w14:paraId="6B0E9360" w14:textId="77777777" w:rsidR="000205A8" w:rsidRPr="00057099" w:rsidRDefault="000205A8" w:rsidP="002771B1">
            <w:r w:rsidRPr="00057099">
              <w:t>Type</w:t>
            </w:r>
          </w:p>
        </w:tc>
        <w:tc>
          <w:tcPr>
            <w:tcW w:w="851" w:type="dxa"/>
          </w:tcPr>
          <w:p w14:paraId="2938A8A9" w14:textId="77777777" w:rsidR="000205A8" w:rsidRPr="00057099" w:rsidRDefault="000205A8" w:rsidP="002771B1">
            <w:pPr>
              <w:jc w:val="right"/>
            </w:pPr>
          </w:p>
        </w:tc>
        <w:tc>
          <w:tcPr>
            <w:tcW w:w="284" w:type="dxa"/>
          </w:tcPr>
          <w:p w14:paraId="7DAB2CB0" w14:textId="77777777" w:rsidR="000205A8" w:rsidRPr="00057099" w:rsidRDefault="000205A8" w:rsidP="002771B1">
            <w:r w:rsidRPr="00057099">
              <w:t>:</w:t>
            </w:r>
          </w:p>
        </w:tc>
        <w:tc>
          <w:tcPr>
            <w:tcW w:w="4536" w:type="dxa"/>
          </w:tcPr>
          <w:p w14:paraId="2ADE5F37" w14:textId="77777777" w:rsidR="000205A8" w:rsidRPr="00057099" w:rsidRDefault="000205A8" w:rsidP="002771B1"/>
        </w:tc>
      </w:tr>
      <w:tr w:rsidR="000205A8" w:rsidRPr="00057099" w14:paraId="4B6E0E18" w14:textId="77777777" w:rsidTr="002771B1">
        <w:trPr>
          <w:cantSplit/>
        </w:trPr>
        <w:tc>
          <w:tcPr>
            <w:tcW w:w="2948" w:type="dxa"/>
          </w:tcPr>
          <w:p w14:paraId="44946EA8" w14:textId="77777777" w:rsidR="000205A8" w:rsidRPr="00057099" w:rsidRDefault="000205A8" w:rsidP="002771B1">
            <w:r w:rsidRPr="00057099">
              <w:t>opstellingswijze</w:t>
            </w:r>
          </w:p>
        </w:tc>
        <w:tc>
          <w:tcPr>
            <w:tcW w:w="851" w:type="dxa"/>
          </w:tcPr>
          <w:p w14:paraId="0D66009F" w14:textId="77777777" w:rsidR="000205A8" w:rsidRPr="00057099" w:rsidRDefault="000205A8" w:rsidP="002771B1">
            <w:pPr>
              <w:jc w:val="right"/>
            </w:pPr>
          </w:p>
        </w:tc>
        <w:tc>
          <w:tcPr>
            <w:tcW w:w="284" w:type="dxa"/>
          </w:tcPr>
          <w:p w14:paraId="1D328238" w14:textId="77777777" w:rsidR="000205A8" w:rsidRPr="00057099" w:rsidRDefault="000205A8" w:rsidP="002771B1">
            <w:r w:rsidRPr="00057099">
              <w:t>:</w:t>
            </w:r>
          </w:p>
        </w:tc>
        <w:tc>
          <w:tcPr>
            <w:tcW w:w="4536" w:type="dxa"/>
          </w:tcPr>
          <w:p w14:paraId="35BA697F" w14:textId="77777777" w:rsidR="000205A8" w:rsidRPr="00057099" w:rsidRDefault="000205A8" w:rsidP="002771B1">
            <w:r w:rsidRPr="00057099">
              <w:t>horizontaal op stalen frame</w:t>
            </w:r>
          </w:p>
        </w:tc>
      </w:tr>
      <w:tr w:rsidR="000205A8" w:rsidRPr="00057099" w14:paraId="1536D6B7" w14:textId="77777777" w:rsidTr="002771B1">
        <w:trPr>
          <w:cantSplit/>
        </w:trPr>
        <w:tc>
          <w:tcPr>
            <w:tcW w:w="2948" w:type="dxa"/>
          </w:tcPr>
          <w:p w14:paraId="581F8A34" w14:textId="77777777" w:rsidR="000205A8" w:rsidRPr="00057099" w:rsidRDefault="000205A8" w:rsidP="002771B1">
            <w:r w:rsidRPr="00057099">
              <w:t>waaiertype</w:t>
            </w:r>
          </w:p>
        </w:tc>
        <w:tc>
          <w:tcPr>
            <w:tcW w:w="851" w:type="dxa"/>
          </w:tcPr>
          <w:p w14:paraId="4D05E4C7" w14:textId="77777777" w:rsidR="000205A8" w:rsidRPr="00057099" w:rsidRDefault="000205A8" w:rsidP="002771B1">
            <w:pPr>
              <w:jc w:val="right"/>
            </w:pPr>
          </w:p>
        </w:tc>
        <w:tc>
          <w:tcPr>
            <w:tcW w:w="284" w:type="dxa"/>
          </w:tcPr>
          <w:p w14:paraId="762671BE" w14:textId="77777777" w:rsidR="000205A8" w:rsidRPr="00057099" w:rsidRDefault="000205A8" w:rsidP="002771B1">
            <w:r w:rsidRPr="00057099">
              <w:t>:</w:t>
            </w:r>
          </w:p>
        </w:tc>
        <w:tc>
          <w:tcPr>
            <w:tcW w:w="4536" w:type="dxa"/>
          </w:tcPr>
          <w:p w14:paraId="3BE682DB" w14:textId="77777777" w:rsidR="000205A8" w:rsidRPr="00057099" w:rsidRDefault="000205A8" w:rsidP="002771B1">
            <w:pPr>
              <w:overflowPunct w:val="0"/>
              <w:autoSpaceDE w:val="0"/>
              <w:autoSpaceDN w:val="0"/>
              <w:adjustRightInd w:val="0"/>
              <w:spacing w:line="264" w:lineRule="exact"/>
              <w:textAlignment w:val="baseline"/>
            </w:pPr>
            <w:r w:rsidRPr="00057099">
              <w:t>schroefcentrifugaal</w:t>
            </w:r>
          </w:p>
        </w:tc>
      </w:tr>
      <w:tr w:rsidR="000205A8" w:rsidRPr="00057099" w14:paraId="22F46CAA" w14:textId="77777777" w:rsidTr="002771B1">
        <w:trPr>
          <w:cantSplit/>
        </w:trPr>
        <w:tc>
          <w:tcPr>
            <w:tcW w:w="2948" w:type="dxa"/>
          </w:tcPr>
          <w:p w14:paraId="73D7E512" w14:textId="77777777" w:rsidR="000205A8" w:rsidRPr="00057099" w:rsidRDefault="000205A8" w:rsidP="002771B1">
            <w:r w:rsidRPr="00057099">
              <w:t>waaierdiameter</w:t>
            </w:r>
          </w:p>
        </w:tc>
        <w:tc>
          <w:tcPr>
            <w:tcW w:w="851" w:type="dxa"/>
          </w:tcPr>
          <w:p w14:paraId="3C7BE564" w14:textId="77777777" w:rsidR="000205A8" w:rsidRPr="00057099" w:rsidRDefault="000205A8" w:rsidP="002771B1">
            <w:pPr>
              <w:jc w:val="right"/>
            </w:pPr>
            <w:r w:rsidRPr="00057099">
              <w:t>mm</w:t>
            </w:r>
          </w:p>
        </w:tc>
        <w:tc>
          <w:tcPr>
            <w:tcW w:w="284" w:type="dxa"/>
          </w:tcPr>
          <w:p w14:paraId="781BFEEC" w14:textId="77777777" w:rsidR="000205A8" w:rsidRPr="00057099" w:rsidRDefault="000205A8" w:rsidP="002771B1">
            <w:r w:rsidRPr="00057099">
              <w:t>:</w:t>
            </w:r>
          </w:p>
        </w:tc>
        <w:tc>
          <w:tcPr>
            <w:tcW w:w="4536" w:type="dxa"/>
          </w:tcPr>
          <w:p w14:paraId="650F9C84" w14:textId="77777777" w:rsidR="000205A8" w:rsidRPr="00057099" w:rsidRDefault="000205A8" w:rsidP="002771B1">
            <w:pPr>
              <w:tabs>
                <w:tab w:val="left" w:pos="567"/>
              </w:tabs>
            </w:pPr>
          </w:p>
        </w:tc>
      </w:tr>
      <w:tr w:rsidR="000205A8" w:rsidRPr="00057099" w14:paraId="1236BB65" w14:textId="77777777" w:rsidTr="002771B1">
        <w:trPr>
          <w:cantSplit/>
        </w:trPr>
        <w:tc>
          <w:tcPr>
            <w:tcW w:w="2948" w:type="dxa"/>
          </w:tcPr>
          <w:p w14:paraId="15F98123" w14:textId="77777777" w:rsidR="000205A8" w:rsidRPr="00057099" w:rsidRDefault="000205A8" w:rsidP="002771B1">
            <w:r w:rsidRPr="00057099">
              <w:t>kogeldoorlaat</w:t>
            </w:r>
          </w:p>
        </w:tc>
        <w:tc>
          <w:tcPr>
            <w:tcW w:w="851" w:type="dxa"/>
          </w:tcPr>
          <w:p w14:paraId="1FDBEB37" w14:textId="77777777" w:rsidR="000205A8" w:rsidRPr="00057099" w:rsidRDefault="000205A8" w:rsidP="002771B1">
            <w:pPr>
              <w:jc w:val="right"/>
            </w:pPr>
            <w:r w:rsidRPr="00057099">
              <w:t>mm</w:t>
            </w:r>
          </w:p>
        </w:tc>
        <w:tc>
          <w:tcPr>
            <w:tcW w:w="284" w:type="dxa"/>
          </w:tcPr>
          <w:p w14:paraId="52DB6C1B" w14:textId="77777777" w:rsidR="000205A8" w:rsidRPr="00057099" w:rsidRDefault="000205A8" w:rsidP="002771B1">
            <w:r w:rsidRPr="00057099">
              <w:t>:</w:t>
            </w:r>
          </w:p>
        </w:tc>
        <w:tc>
          <w:tcPr>
            <w:tcW w:w="4536" w:type="dxa"/>
          </w:tcPr>
          <w:p w14:paraId="46CF1A74" w14:textId="77777777" w:rsidR="000205A8" w:rsidRPr="00057099" w:rsidRDefault="000205A8" w:rsidP="002771B1">
            <w:pPr>
              <w:tabs>
                <w:tab w:val="left" w:pos="567"/>
              </w:tabs>
            </w:pPr>
          </w:p>
        </w:tc>
      </w:tr>
      <w:tr w:rsidR="000205A8" w:rsidRPr="00057099" w14:paraId="7CDA22A0" w14:textId="77777777" w:rsidTr="002771B1">
        <w:trPr>
          <w:cantSplit/>
        </w:trPr>
        <w:tc>
          <w:tcPr>
            <w:tcW w:w="2948" w:type="dxa"/>
          </w:tcPr>
          <w:p w14:paraId="58BFD0B4" w14:textId="77777777" w:rsidR="000205A8" w:rsidRPr="00057099" w:rsidRDefault="000205A8" w:rsidP="002771B1">
            <w:r w:rsidRPr="00057099">
              <w:t xml:space="preserve">rendement </w:t>
            </w:r>
            <w:proofErr w:type="spellStart"/>
            <w:r w:rsidRPr="00057099">
              <w:t>ontwerpunt</w:t>
            </w:r>
            <w:proofErr w:type="spellEnd"/>
          </w:p>
        </w:tc>
        <w:tc>
          <w:tcPr>
            <w:tcW w:w="851" w:type="dxa"/>
          </w:tcPr>
          <w:p w14:paraId="51B68060" w14:textId="77777777" w:rsidR="000205A8" w:rsidRPr="00057099" w:rsidRDefault="000205A8" w:rsidP="002771B1">
            <w:pPr>
              <w:jc w:val="right"/>
            </w:pPr>
          </w:p>
        </w:tc>
        <w:tc>
          <w:tcPr>
            <w:tcW w:w="284" w:type="dxa"/>
          </w:tcPr>
          <w:p w14:paraId="6167CDCC" w14:textId="77777777" w:rsidR="000205A8" w:rsidRPr="00057099" w:rsidRDefault="000205A8" w:rsidP="002771B1">
            <w:r w:rsidRPr="00057099">
              <w:t>:</w:t>
            </w:r>
          </w:p>
        </w:tc>
        <w:tc>
          <w:tcPr>
            <w:tcW w:w="4536" w:type="dxa"/>
          </w:tcPr>
          <w:p w14:paraId="664EECAA" w14:textId="77777777" w:rsidR="000205A8" w:rsidRPr="00057099" w:rsidRDefault="000205A8" w:rsidP="002771B1">
            <w:pPr>
              <w:tabs>
                <w:tab w:val="left" w:pos="567"/>
              </w:tabs>
            </w:pPr>
            <w:r w:rsidRPr="00057099">
              <w:t xml:space="preserve">     (grafiek bijvoegen)</w:t>
            </w:r>
          </w:p>
        </w:tc>
      </w:tr>
      <w:tr w:rsidR="000205A8" w:rsidRPr="00057099" w14:paraId="5F2523F5" w14:textId="77777777" w:rsidTr="002771B1">
        <w:trPr>
          <w:cantSplit/>
        </w:trPr>
        <w:tc>
          <w:tcPr>
            <w:tcW w:w="2948" w:type="dxa"/>
          </w:tcPr>
          <w:p w14:paraId="576F5167" w14:textId="77777777" w:rsidR="000205A8" w:rsidRPr="00057099" w:rsidRDefault="000205A8" w:rsidP="002771B1">
            <w:r w:rsidRPr="00057099">
              <w:t>lagersmering</w:t>
            </w:r>
          </w:p>
        </w:tc>
        <w:tc>
          <w:tcPr>
            <w:tcW w:w="851" w:type="dxa"/>
          </w:tcPr>
          <w:p w14:paraId="6492D13B" w14:textId="77777777" w:rsidR="000205A8" w:rsidRPr="00057099" w:rsidRDefault="000205A8" w:rsidP="002771B1">
            <w:pPr>
              <w:jc w:val="right"/>
            </w:pPr>
          </w:p>
        </w:tc>
        <w:tc>
          <w:tcPr>
            <w:tcW w:w="284" w:type="dxa"/>
          </w:tcPr>
          <w:p w14:paraId="6F71A517" w14:textId="77777777" w:rsidR="000205A8" w:rsidRPr="00057099" w:rsidRDefault="000205A8" w:rsidP="002771B1">
            <w:r w:rsidRPr="00057099">
              <w:t>:</w:t>
            </w:r>
          </w:p>
        </w:tc>
        <w:tc>
          <w:tcPr>
            <w:tcW w:w="4536" w:type="dxa"/>
          </w:tcPr>
          <w:p w14:paraId="75D74954" w14:textId="77777777" w:rsidR="000205A8" w:rsidRPr="00057099" w:rsidRDefault="000205A8" w:rsidP="002771B1">
            <w:pPr>
              <w:tabs>
                <w:tab w:val="left" w:pos="567"/>
              </w:tabs>
            </w:pPr>
          </w:p>
        </w:tc>
      </w:tr>
      <w:tr w:rsidR="000205A8" w:rsidRPr="00057099" w14:paraId="64B3556D" w14:textId="77777777" w:rsidTr="002771B1">
        <w:trPr>
          <w:cantSplit/>
        </w:trPr>
        <w:tc>
          <w:tcPr>
            <w:tcW w:w="2948" w:type="dxa"/>
          </w:tcPr>
          <w:p w14:paraId="2EE1655E" w14:textId="77777777" w:rsidR="000205A8" w:rsidRPr="00057099" w:rsidRDefault="000205A8" w:rsidP="002771B1">
            <w:r w:rsidRPr="00057099">
              <w:t>L</w:t>
            </w:r>
            <w:r w:rsidRPr="00057099">
              <w:rPr>
                <w:vertAlign w:val="subscript"/>
              </w:rPr>
              <w:t>10h</w:t>
            </w:r>
            <w:r w:rsidRPr="00057099">
              <w:t xml:space="preserve"> levensduur lagers</w:t>
            </w:r>
          </w:p>
        </w:tc>
        <w:tc>
          <w:tcPr>
            <w:tcW w:w="851" w:type="dxa"/>
          </w:tcPr>
          <w:p w14:paraId="17FA8830" w14:textId="77777777" w:rsidR="000205A8" w:rsidRPr="00057099" w:rsidRDefault="000205A8" w:rsidP="002771B1">
            <w:pPr>
              <w:jc w:val="right"/>
            </w:pPr>
            <w:r w:rsidRPr="00057099">
              <w:t>h</w:t>
            </w:r>
          </w:p>
        </w:tc>
        <w:tc>
          <w:tcPr>
            <w:tcW w:w="284" w:type="dxa"/>
          </w:tcPr>
          <w:p w14:paraId="01476665" w14:textId="77777777" w:rsidR="000205A8" w:rsidRPr="00057099" w:rsidRDefault="000205A8" w:rsidP="002771B1">
            <w:r w:rsidRPr="00057099">
              <w:t>:</w:t>
            </w:r>
          </w:p>
        </w:tc>
        <w:tc>
          <w:tcPr>
            <w:tcW w:w="4536" w:type="dxa"/>
          </w:tcPr>
          <w:p w14:paraId="2B2FD2B6" w14:textId="77777777" w:rsidR="000205A8" w:rsidRPr="00057099" w:rsidRDefault="000205A8" w:rsidP="002771B1">
            <w:pPr>
              <w:tabs>
                <w:tab w:val="left" w:pos="567"/>
              </w:tabs>
            </w:pPr>
            <w:r w:rsidRPr="00057099">
              <w:t>50.000</w:t>
            </w:r>
          </w:p>
        </w:tc>
      </w:tr>
      <w:tr w:rsidR="000205A8" w:rsidRPr="00057099" w14:paraId="4D22577F" w14:textId="77777777" w:rsidTr="002771B1">
        <w:trPr>
          <w:cantSplit/>
        </w:trPr>
        <w:tc>
          <w:tcPr>
            <w:tcW w:w="2948" w:type="dxa"/>
          </w:tcPr>
          <w:p w14:paraId="4EE11C9D" w14:textId="77777777" w:rsidR="000205A8" w:rsidRPr="00057099" w:rsidRDefault="000205A8" w:rsidP="002771B1">
            <w:r w:rsidRPr="00057099">
              <w:t>Asafdichting</w:t>
            </w:r>
          </w:p>
        </w:tc>
        <w:tc>
          <w:tcPr>
            <w:tcW w:w="851" w:type="dxa"/>
          </w:tcPr>
          <w:p w14:paraId="2D13854F" w14:textId="77777777" w:rsidR="000205A8" w:rsidRPr="00057099" w:rsidRDefault="000205A8" w:rsidP="002771B1">
            <w:pPr>
              <w:jc w:val="right"/>
            </w:pPr>
          </w:p>
        </w:tc>
        <w:tc>
          <w:tcPr>
            <w:tcW w:w="284" w:type="dxa"/>
          </w:tcPr>
          <w:p w14:paraId="60EDEC1B" w14:textId="77777777" w:rsidR="000205A8" w:rsidRPr="00057099" w:rsidRDefault="000205A8" w:rsidP="002771B1">
            <w:r w:rsidRPr="00057099">
              <w:t>:</w:t>
            </w:r>
          </w:p>
        </w:tc>
        <w:tc>
          <w:tcPr>
            <w:tcW w:w="4536" w:type="dxa"/>
          </w:tcPr>
          <w:p w14:paraId="2287C1CB" w14:textId="77777777" w:rsidR="000205A8" w:rsidRPr="00057099" w:rsidRDefault="000205A8" w:rsidP="002771B1">
            <w:r w:rsidRPr="00057099">
              <w:t>mechanical seal</w:t>
            </w:r>
          </w:p>
        </w:tc>
      </w:tr>
      <w:tr w:rsidR="000205A8" w:rsidRPr="00057099" w14:paraId="436CB3B8" w14:textId="77777777" w:rsidTr="002771B1">
        <w:trPr>
          <w:cantSplit/>
        </w:trPr>
        <w:tc>
          <w:tcPr>
            <w:tcW w:w="2948" w:type="dxa"/>
          </w:tcPr>
          <w:p w14:paraId="3983794E" w14:textId="77777777" w:rsidR="000205A8" w:rsidRPr="00057099" w:rsidRDefault="000205A8" w:rsidP="002771B1">
            <w:r w:rsidRPr="00057099">
              <w:t>flensaansluitingen:</w:t>
            </w:r>
          </w:p>
        </w:tc>
        <w:tc>
          <w:tcPr>
            <w:tcW w:w="851" w:type="dxa"/>
          </w:tcPr>
          <w:p w14:paraId="03D17AD5" w14:textId="77777777" w:rsidR="000205A8" w:rsidRPr="00057099" w:rsidRDefault="000205A8" w:rsidP="002771B1">
            <w:pPr>
              <w:jc w:val="right"/>
            </w:pPr>
          </w:p>
        </w:tc>
        <w:tc>
          <w:tcPr>
            <w:tcW w:w="284" w:type="dxa"/>
          </w:tcPr>
          <w:p w14:paraId="1661FA86" w14:textId="77777777" w:rsidR="000205A8" w:rsidRPr="00057099" w:rsidRDefault="000205A8" w:rsidP="002771B1"/>
        </w:tc>
        <w:tc>
          <w:tcPr>
            <w:tcW w:w="4536" w:type="dxa"/>
          </w:tcPr>
          <w:p w14:paraId="47D4A28C" w14:textId="77777777" w:rsidR="000205A8" w:rsidRPr="00057099" w:rsidRDefault="000205A8" w:rsidP="002771B1"/>
        </w:tc>
      </w:tr>
      <w:tr w:rsidR="000205A8" w:rsidRPr="00057099" w14:paraId="3CB2A774" w14:textId="77777777" w:rsidTr="002771B1">
        <w:trPr>
          <w:cantSplit/>
        </w:trPr>
        <w:tc>
          <w:tcPr>
            <w:tcW w:w="2948" w:type="dxa"/>
          </w:tcPr>
          <w:p w14:paraId="3C377209" w14:textId="77777777" w:rsidR="000205A8" w:rsidRPr="00057099" w:rsidRDefault="000205A8"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lastRenderedPageBreak/>
              <w:t>zuigzijde</w:t>
            </w:r>
          </w:p>
        </w:tc>
        <w:tc>
          <w:tcPr>
            <w:tcW w:w="851" w:type="dxa"/>
          </w:tcPr>
          <w:p w14:paraId="361E9518" w14:textId="77777777" w:rsidR="000205A8" w:rsidRPr="00057099" w:rsidRDefault="000205A8" w:rsidP="002771B1">
            <w:pPr>
              <w:jc w:val="right"/>
            </w:pPr>
          </w:p>
        </w:tc>
        <w:tc>
          <w:tcPr>
            <w:tcW w:w="284" w:type="dxa"/>
          </w:tcPr>
          <w:p w14:paraId="4E4A7AAE" w14:textId="77777777" w:rsidR="000205A8" w:rsidRPr="00057099" w:rsidRDefault="000205A8" w:rsidP="002771B1">
            <w:r w:rsidRPr="00057099">
              <w:t>:</w:t>
            </w:r>
          </w:p>
        </w:tc>
        <w:tc>
          <w:tcPr>
            <w:tcW w:w="4536" w:type="dxa"/>
          </w:tcPr>
          <w:p w14:paraId="1A51518F" w14:textId="77777777" w:rsidR="000205A8" w:rsidRPr="00057099" w:rsidRDefault="000205A8" w:rsidP="002771B1">
            <w:r w:rsidRPr="00057099">
              <w:t>DN 65</w:t>
            </w:r>
          </w:p>
        </w:tc>
      </w:tr>
      <w:tr w:rsidR="000205A8" w:rsidRPr="00057099" w14:paraId="1FC326AB" w14:textId="77777777" w:rsidTr="002771B1">
        <w:trPr>
          <w:cantSplit/>
        </w:trPr>
        <w:tc>
          <w:tcPr>
            <w:tcW w:w="2948" w:type="dxa"/>
          </w:tcPr>
          <w:p w14:paraId="2CCED213" w14:textId="77777777" w:rsidR="000205A8" w:rsidRPr="00057099" w:rsidRDefault="000205A8"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perszijde</w:t>
            </w:r>
          </w:p>
        </w:tc>
        <w:tc>
          <w:tcPr>
            <w:tcW w:w="851" w:type="dxa"/>
          </w:tcPr>
          <w:p w14:paraId="155E00F1" w14:textId="77777777" w:rsidR="000205A8" w:rsidRPr="00057099" w:rsidRDefault="000205A8" w:rsidP="002771B1">
            <w:pPr>
              <w:jc w:val="right"/>
            </w:pPr>
          </w:p>
        </w:tc>
        <w:tc>
          <w:tcPr>
            <w:tcW w:w="284" w:type="dxa"/>
          </w:tcPr>
          <w:p w14:paraId="5256CF74" w14:textId="77777777" w:rsidR="000205A8" w:rsidRPr="00057099" w:rsidRDefault="000205A8" w:rsidP="002771B1">
            <w:r w:rsidRPr="00057099">
              <w:t>:</w:t>
            </w:r>
          </w:p>
        </w:tc>
        <w:tc>
          <w:tcPr>
            <w:tcW w:w="4536" w:type="dxa"/>
          </w:tcPr>
          <w:p w14:paraId="67616DEE" w14:textId="77777777" w:rsidR="000205A8" w:rsidRPr="00057099" w:rsidRDefault="000205A8" w:rsidP="002771B1">
            <w:r w:rsidRPr="00057099">
              <w:t>DN 40</w:t>
            </w:r>
          </w:p>
        </w:tc>
      </w:tr>
      <w:tr w:rsidR="000205A8" w:rsidRPr="00057099" w14:paraId="5FC74C98" w14:textId="77777777" w:rsidTr="002771B1">
        <w:trPr>
          <w:cantSplit/>
        </w:trPr>
        <w:tc>
          <w:tcPr>
            <w:tcW w:w="2948" w:type="dxa"/>
          </w:tcPr>
          <w:p w14:paraId="1CAF347B" w14:textId="77777777" w:rsidR="000205A8" w:rsidRPr="00057099" w:rsidRDefault="000205A8" w:rsidP="002771B1">
            <w:r w:rsidRPr="00057099">
              <w:t>materialen:</w:t>
            </w:r>
          </w:p>
        </w:tc>
        <w:tc>
          <w:tcPr>
            <w:tcW w:w="851" w:type="dxa"/>
          </w:tcPr>
          <w:p w14:paraId="087D1BAB" w14:textId="77777777" w:rsidR="000205A8" w:rsidRPr="00057099" w:rsidRDefault="000205A8" w:rsidP="002771B1">
            <w:pPr>
              <w:jc w:val="right"/>
            </w:pPr>
          </w:p>
        </w:tc>
        <w:tc>
          <w:tcPr>
            <w:tcW w:w="284" w:type="dxa"/>
          </w:tcPr>
          <w:p w14:paraId="429B1F73" w14:textId="77777777" w:rsidR="000205A8" w:rsidRPr="00057099" w:rsidRDefault="000205A8" w:rsidP="002771B1"/>
        </w:tc>
        <w:tc>
          <w:tcPr>
            <w:tcW w:w="4536" w:type="dxa"/>
          </w:tcPr>
          <w:p w14:paraId="54125EAF" w14:textId="77777777" w:rsidR="000205A8" w:rsidRPr="00057099" w:rsidRDefault="000205A8" w:rsidP="002771B1"/>
        </w:tc>
      </w:tr>
      <w:tr w:rsidR="000205A8" w:rsidRPr="00057099" w14:paraId="1B8B4614" w14:textId="77777777" w:rsidTr="002771B1">
        <w:trPr>
          <w:cantSplit/>
        </w:trPr>
        <w:tc>
          <w:tcPr>
            <w:tcW w:w="2948" w:type="dxa"/>
          </w:tcPr>
          <w:p w14:paraId="7BD24812" w14:textId="77777777" w:rsidR="000205A8" w:rsidRPr="00057099" w:rsidRDefault="000205A8"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pomphuis en deksel</w:t>
            </w:r>
          </w:p>
        </w:tc>
        <w:tc>
          <w:tcPr>
            <w:tcW w:w="851" w:type="dxa"/>
          </w:tcPr>
          <w:p w14:paraId="4D23C71C" w14:textId="77777777" w:rsidR="000205A8" w:rsidRPr="00057099" w:rsidRDefault="000205A8" w:rsidP="002771B1">
            <w:pPr>
              <w:jc w:val="right"/>
            </w:pPr>
          </w:p>
        </w:tc>
        <w:tc>
          <w:tcPr>
            <w:tcW w:w="284" w:type="dxa"/>
          </w:tcPr>
          <w:p w14:paraId="709A5EA7" w14:textId="77777777" w:rsidR="000205A8" w:rsidRPr="00057099" w:rsidRDefault="000205A8" w:rsidP="002771B1">
            <w:r w:rsidRPr="00057099">
              <w:t>:</w:t>
            </w:r>
          </w:p>
        </w:tc>
        <w:tc>
          <w:tcPr>
            <w:tcW w:w="4536" w:type="dxa"/>
          </w:tcPr>
          <w:p w14:paraId="6D2E1291" w14:textId="77777777" w:rsidR="000205A8" w:rsidRPr="00057099" w:rsidRDefault="000205A8" w:rsidP="002771B1">
            <w:r w:rsidRPr="00057099">
              <w:rPr>
                <w:szCs w:val="18"/>
              </w:rPr>
              <w:t>nodulair gietijzer</w:t>
            </w:r>
          </w:p>
        </w:tc>
      </w:tr>
      <w:tr w:rsidR="000205A8" w:rsidRPr="00057099" w14:paraId="22D5DB0D" w14:textId="77777777" w:rsidTr="002771B1">
        <w:trPr>
          <w:cantSplit/>
        </w:trPr>
        <w:tc>
          <w:tcPr>
            <w:tcW w:w="2948" w:type="dxa"/>
          </w:tcPr>
          <w:p w14:paraId="490C3B6A" w14:textId="77777777" w:rsidR="000205A8" w:rsidRPr="00057099" w:rsidRDefault="000205A8"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waaier</w:t>
            </w:r>
          </w:p>
        </w:tc>
        <w:tc>
          <w:tcPr>
            <w:tcW w:w="851" w:type="dxa"/>
          </w:tcPr>
          <w:p w14:paraId="75503CA7" w14:textId="77777777" w:rsidR="000205A8" w:rsidRPr="00057099" w:rsidRDefault="000205A8" w:rsidP="002771B1">
            <w:pPr>
              <w:jc w:val="right"/>
            </w:pPr>
          </w:p>
        </w:tc>
        <w:tc>
          <w:tcPr>
            <w:tcW w:w="284" w:type="dxa"/>
          </w:tcPr>
          <w:p w14:paraId="2233C922" w14:textId="77777777" w:rsidR="000205A8" w:rsidRPr="00057099" w:rsidRDefault="000205A8" w:rsidP="002771B1">
            <w:r w:rsidRPr="00057099">
              <w:t>:</w:t>
            </w:r>
          </w:p>
        </w:tc>
        <w:tc>
          <w:tcPr>
            <w:tcW w:w="4536" w:type="dxa"/>
          </w:tcPr>
          <w:p w14:paraId="37B7D792" w14:textId="77777777" w:rsidR="000205A8" w:rsidRPr="00057099" w:rsidRDefault="000205A8" w:rsidP="002771B1">
            <w:r w:rsidRPr="00057099">
              <w:rPr>
                <w:szCs w:val="18"/>
              </w:rPr>
              <w:t>nodulair gietijzer</w:t>
            </w:r>
          </w:p>
        </w:tc>
      </w:tr>
      <w:tr w:rsidR="000205A8" w:rsidRPr="00057099" w14:paraId="2B9A0711" w14:textId="77777777" w:rsidTr="002771B1">
        <w:trPr>
          <w:cantSplit/>
        </w:trPr>
        <w:tc>
          <w:tcPr>
            <w:tcW w:w="2948" w:type="dxa"/>
          </w:tcPr>
          <w:p w14:paraId="0141417E" w14:textId="77777777" w:rsidR="000205A8" w:rsidRPr="00057099" w:rsidRDefault="000205A8"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pompzijde</w:t>
            </w:r>
          </w:p>
        </w:tc>
        <w:tc>
          <w:tcPr>
            <w:tcW w:w="851" w:type="dxa"/>
          </w:tcPr>
          <w:p w14:paraId="3F7A21FD" w14:textId="77777777" w:rsidR="000205A8" w:rsidRPr="00057099" w:rsidRDefault="000205A8" w:rsidP="002771B1">
            <w:pPr>
              <w:jc w:val="right"/>
            </w:pPr>
          </w:p>
        </w:tc>
        <w:tc>
          <w:tcPr>
            <w:tcW w:w="284" w:type="dxa"/>
          </w:tcPr>
          <w:p w14:paraId="4B76CEFD" w14:textId="77777777" w:rsidR="000205A8" w:rsidRPr="00057099" w:rsidRDefault="000205A8" w:rsidP="002771B1">
            <w:r w:rsidRPr="00057099">
              <w:t>:</w:t>
            </w:r>
          </w:p>
        </w:tc>
        <w:tc>
          <w:tcPr>
            <w:tcW w:w="4536" w:type="dxa"/>
          </w:tcPr>
          <w:p w14:paraId="27EF8A51" w14:textId="77777777" w:rsidR="000205A8" w:rsidRPr="00057099" w:rsidRDefault="000205A8" w:rsidP="002771B1"/>
        </w:tc>
      </w:tr>
      <w:tr w:rsidR="000205A8" w:rsidRPr="00057099" w14:paraId="15326C2E" w14:textId="77777777" w:rsidTr="002771B1">
        <w:trPr>
          <w:cantSplit/>
        </w:trPr>
        <w:tc>
          <w:tcPr>
            <w:tcW w:w="2948" w:type="dxa"/>
          </w:tcPr>
          <w:p w14:paraId="4F0DCF26" w14:textId="77777777" w:rsidR="000205A8" w:rsidRPr="00057099" w:rsidRDefault="000205A8"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motorzijde</w:t>
            </w:r>
          </w:p>
        </w:tc>
        <w:tc>
          <w:tcPr>
            <w:tcW w:w="851" w:type="dxa"/>
          </w:tcPr>
          <w:p w14:paraId="5FD0B294" w14:textId="77777777" w:rsidR="000205A8" w:rsidRPr="00057099" w:rsidRDefault="000205A8" w:rsidP="002771B1">
            <w:pPr>
              <w:jc w:val="right"/>
            </w:pPr>
          </w:p>
        </w:tc>
        <w:tc>
          <w:tcPr>
            <w:tcW w:w="284" w:type="dxa"/>
          </w:tcPr>
          <w:p w14:paraId="645FC66F" w14:textId="77777777" w:rsidR="000205A8" w:rsidRPr="00057099" w:rsidRDefault="000205A8" w:rsidP="002771B1">
            <w:r w:rsidRPr="00057099">
              <w:t>:</w:t>
            </w:r>
          </w:p>
        </w:tc>
        <w:tc>
          <w:tcPr>
            <w:tcW w:w="4536" w:type="dxa"/>
          </w:tcPr>
          <w:p w14:paraId="494C7507" w14:textId="77777777" w:rsidR="000205A8" w:rsidRPr="00057099" w:rsidRDefault="000205A8" w:rsidP="002771B1"/>
        </w:tc>
      </w:tr>
      <w:tr w:rsidR="000205A8" w:rsidRPr="00057099" w14:paraId="411E5CBE" w14:textId="77777777" w:rsidTr="002771B1">
        <w:trPr>
          <w:cantSplit/>
        </w:trPr>
        <w:tc>
          <w:tcPr>
            <w:tcW w:w="2948" w:type="dxa"/>
          </w:tcPr>
          <w:p w14:paraId="4A6CE3FF" w14:textId="77777777" w:rsidR="000205A8" w:rsidRPr="00057099" w:rsidRDefault="000205A8" w:rsidP="002771B1">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fundatieframe</w:t>
            </w:r>
          </w:p>
        </w:tc>
        <w:tc>
          <w:tcPr>
            <w:tcW w:w="851" w:type="dxa"/>
          </w:tcPr>
          <w:p w14:paraId="4E738BD2" w14:textId="77777777" w:rsidR="000205A8" w:rsidRPr="00057099" w:rsidRDefault="000205A8" w:rsidP="002771B1">
            <w:pPr>
              <w:jc w:val="right"/>
            </w:pPr>
          </w:p>
        </w:tc>
        <w:tc>
          <w:tcPr>
            <w:tcW w:w="284" w:type="dxa"/>
          </w:tcPr>
          <w:p w14:paraId="41C7DD7E" w14:textId="77777777" w:rsidR="000205A8" w:rsidRPr="00057099" w:rsidRDefault="000205A8" w:rsidP="002771B1">
            <w:r w:rsidRPr="00057099">
              <w:t>:</w:t>
            </w:r>
          </w:p>
        </w:tc>
        <w:tc>
          <w:tcPr>
            <w:tcW w:w="4536" w:type="dxa"/>
          </w:tcPr>
          <w:p w14:paraId="2B88FB53" w14:textId="77777777" w:rsidR="000205A8" w:rsidRPr="00057099" w:rsidRDefault="000205A8" w:rsidP="002771B1">
            <w:r w:rsidRPr="00057099">
              <w:t>thermisch verzinkt staal en geconserveerd</w:t>
            </w:r>
          </w:p>
        </w:tc>
      </w:tr>
      <w:tr w:rsidR="000205A8" w:rsidRPr="00057099" w14:paraId="2377F86D" w14:textId="77777777" w:rsidTr="002771B1">
        <w:trPr>
          <w:cantSplit/>
        </w:trPr>
        <w:tc>
          <w:tcPr>
            <w:tcW w:w="2948" w:type="dxa"/>
          </w:tcPr>
          <w:p w14:paraId="44D8CAB3" w14:textId="77777777" w:rsidR="000205A8" w:rsidRPr="00057099" w:rsidRDefault="000205A8" w:rsidP="002771B1">
            <w:r w:rsidRPr="00057099">
              <w:t>nevenbestanddelen</w:t>
            </w:r>
          </w:p>
        </w:tc>
        <w:tc>
          <w:tcPr>
            <w:tcW w:w="851" w:type="dxa"/>
          </w:tcPr>
          <w:p w14:paraId="4BE52186" w14:textId="77777777" w:rsidR="000205A8" w:rsidRPr="00057099" w:rsidRDefault="000205A8" w:rsidP="002771B1">
            <w:pPr>
              <w:jc w:val="right"/>
            </w:pPr>
          </w:p>
        </w:tc>
        <w:tc>
          <w:tcPr>
            <w:tcW w:w="284" w:type="dxa"/>
          </w:tcPr>
          <w:p w14:paraId="3043EC1F" w14:textId="77777777" w:rsidR="000205A8" w:rsidRPr="00057099" w:rsidRDefault="000205A8" w:rsidP="002771B1">
            <w:r w:rsidRPr="00057099">
              <w:t>:</w:t>
            </w:r>
          </w:p>
        </w:tc>
        <w:tc>
          <w:tcPr>
            <w:tcW w:w="4536" w:type="dxa"/>
          </w:tcPr>
          <w:p w14:paraId="38C61DF4" w14:textId="77777777" w:rsidR="000205A8" w:rsidRPr="00057099" w:rsidRDefault="000205A8" w:rsidP="002771B1">
            <w:pPr>
              <w:pStyle w:val="Bullet1"/>
              <w:numPr>
                <w:ilvl w:val="0"/>
                <w:numId w:val="0"/>
              </w:numPr>
              <w:rPr>
                <w:lang w:val="nl-NL"/>
              </w:rPr>
            </w:pPr>
            <w:r w:rsidRPr="00057099">
              <w:rPr>
                <w:rFonts w:eastAsiaTheme="minorEastAsia" w:cstheme="minorBidi"/>
                <w:noProof w:val="0"/>
                <w:color w:val="00577E" w:themeColor="text1"/>
                <w:sz w:val="20"/>
                <w:lang w:val="nl-NL" w:eastAsia="en-GB"/>
              </w:rPr>
              <w:t>fundatieframe</w:t>
            </w:r>
          </w:p>
        </w:tc>
      </w:tr>
    </w:tbl>
    <w:p w14:paraId="4C823ED2" w14:textId="77777777" w:rsidR="000205A8" w:rsidRPr="00057099" w:rsidRDefault="000205A8" w:rsidP="000205A8">
      <w:pPr>
        <w:pStyle w:val="BodyText"/>
      </w:pPr>
    </w:p>
    <w:p w14:paraId="2D2DF1B4" w14:textId="77777777" w:rsidR="000205A8" w:rsidRPr="00057099" w:rsidRDefault="000205A8" w:rsidP="000205A8">
      <w:pPr>
        <w:pStyle w:val="Heading3"/>
      </w:pPr>
      <w:r w:rsidRPr="00057099">
        <w:t>Koppeling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0205A8" w:rsidRPr="00057099" w14:paraId="5E38DBB1" w14:textId="77777777" w:rsidTr="002771B1">
        <w:tc>
          <w:tcPr>
            <w:tcW w:w="2948" w:type="dxa"/>
          </w:tcPr>
          <w:p w14:paraId="569E4973" w14:textId="77777777" w:rsidR="000205A8" w:rsidRPr="00057099" w:rsidRDefault="000205A8" w:rsidP="002771B1">
            <w:r w:rsidRPr="00057099">
              <w:t>systeem</w:t>
            </w:r>
          </w:p>
        </w:tc>
        <w:tc>
          <w:tcPr>
            <w:tcW w:w="851" w:type="dxa"/>
          </w:tcPr>
          <w:p w14:paraId="1174B06C" w14:textId="77777777" w:rsidR="000205A8" w:rsidRPr="00057099" w:rsidRDefault="000205A8" w:rsidP="002771B1">
            <w:pPr>
              <w:jc w:val="right"/>
            </w:pPr>
          </w:p>
        </w:tc>
        <w:tc>
          <w:tcPr>
            <w:tcW w:w="284" w:type="dxa"/>
          </w:tcPr>
          <w:p w14:paraId="44A0EB70" w14:textId="77777777" w:rsidR="000205A8" w:rsidRPr="00057099" w:rsidRDefault="000205A8" w:rsidP="002771B1">
            <w:r w:rsidRPr="00057099">
              <w:t>:</w:t>
            </w:r>
          </w:p>
        </w:tc>
        <w:tc>
          <w:tcPr>
            <w:tcW w:w="4536" w:type="dxa"/>
          </w:tcPr>
          <w:p w14:paraId="6C74F71C" w14:textId="77777777" w:rsidR="000205A8" w:rsidRPr="00057099" w:rsidRDefault="000205A8" w:rsidP="002771B1">
            <w:r w:rsidRPr="00057099">
              <w:t>flexibele koppeling</w:t>
            </w:r>
          </w:p>
        </w:tc>
      </w:tr>
      <w:tr w:rsidR="000205A8" w:rsidRPr="00057099" w14:paraId="65FD6054" w14:textId="77777777" w:rsidTr="002771B1">
        <w:tc>
          <w:tcPr>
            <w:tcW w:w="2948" w:type="dxa"/>
          </w:tcPr>
          <w:p w14:paraId="4650EC25" w14:textId="77777777" w:rsidR="000205A8" w:rsidRPr="00057099" w:rsidRDefault="000205A8" w:rsidP="002771B1">
            <w:r w:rsidRPr="00057099">
              <w:t>fabrikaat/type</w:t>
            </w:r>
          </w:p>
        </w:tc>
        <w:tc>
          <w:tcPr>
            <w:tcW w:w="851" w:type="dxa"/>
          </w:tcPr>
          <w:p w14:paraId="29800EED" w14:textId="77777777" w:rsidR="000205A8" w:rsidRPr="00057099" w:rsidRDefault="000205A8" w:rsidP="002771B1">
            <w:pPr>
              <w:jc w:val="right"/>
            </w:pPr>
          </w:p>
        </w:tc>
        <w:tc>
          <w:tcPr>
            <w:tcW w:w="284" w:type="dxa"/>
          </w:tcPr>
          <w:p w14:paraId="30C95884" w14:textId="77777777" w:rsidR="000205A8" w:rsidRPr="00057099" w:rsidRDefault="000205A8" w:rsidP="002771B1">
            <w:r w:rsidRPr="00057099">
              <w:t>:</w:t>
            </w:r>
          </w:p>
        </w:tc>
        <w:tc>
          <w:tcPr>
            <w:tcW w:w="4536" w:type="dxa"/>
          </w:tcPr>
          <w:p w14:paraId="37557F32" w14:textId="77777777" w:rsidR="000205A8" w:rsidRPr="00057099" w:rsidRDefault="000205A8" w:rsidP="002771B1"/>
        </w:tc>
      </w:tr>
      <w:tr w:rsidR="000205A8" w:rsidRPr="00057099" w14:paraId="1CD4863D" w14:textId="77777777" w:rsidTr="002771B1">
        <w:tc>
          <w:tcPr>
            <w:tcW w:w="2948" w:type="dxa"/>
          </w:tcPr>
          <w:p w14:paraId="44655513" w14:textId="77777777" w:rsidR="000205A8" w:rsidRPr="00057099" w:rsidRDefault="000205A8" w:rsidP="002771B1">
            <w:r w:rsidRPr="00057099">
              <w:t>uitvoering</w:t>
            </w:r>
          </w:p>
        </w:tc>
        <w:tc>
          <w:tcPr>
            <w:tcW w:w="851" w:type="dxa"/>
          </w:tcPr>
          <w:p w14:paraId="7E7D9C94" w14:textId="77777777" w:rsidR="000205A8" w:rsidRPr="00057099" w:rsidRDefault="000205A8" w:rsidP="002771B1">
            <w:pPr>
              <w:jc w:val="right"/>
            </w:pPr>
          </w:p>
        </w:tc>
        <w:tc>
          <w:tcPr>
            <w:tcW w:w="284" w:type="dxa"/>
          </w:tcPr>
          <w:p w14:paraId="33ECE270" w14:textId="77777777" w:rsidR="000205A8" w:rsidRPr="00057099" w:rsidRDefault="000205A8" w:rsidP="002771B1">
            <w:r w:rsidRPr="00057099">
              <w:t>:</w:t>
            </w:r>
          </w:p>
        </w:tc>
        <w:tc>
          <w:tcPr>
            <w:tcW w:w="4536" w:type="dxa"/>
          </w:tcPr>
          <w:p w14:paraId="21B7A227" w14:textId="77777777" w:rsidR="000205A8" w:rsidRPr="00057099" w:rsidRDefault="000205A8" w:rsidP="002771B1">
            <w:r w:rsidRPr="00057099">
              <w:t>vervanging van slijtende delen dient mogelijk te zijn zonder demontage van motor en/of pomp</w:t>
            </w:r>
          </w:p>
        </w:tc>
      </w:tr>
    </w:tbl>
    <w:p w14:paraId="202EA45C" w14:textId="77777777" w:rsidR="000205A8" w:rsidRPr="00057099" w:rsidRDefault="000205A8" w:rsidP="000205A8"/>
    <w:p w14:paraId="38641ADD" w14:textId="77777777" w:rsidR="000205A8" w:rsidRPr="00057099" w:rsidRDefault="000205A8" w:rsidP="000205A8">
      <w:pPr>
        <w:pStyle w:val="Heading3"/>
      </w:pPr>
      <w:r w:rsidRPr="00057099">
        <w:t>Aandrijving</w:t>
      </w:r>
    </w:p>
    <w:tbl>
      <w:tblPr>
        <w:tblW w:w="8613" w:type="dxa"/>
        <w:tblLayout w:type="fixed"/>
        <w:tblLook w:val="01E0" w:firstRow="1" w:lastRow="1" w:firstColumn="1" w:lastColumn="1" w:noHBand="0" w:noVBand="0"/>
      </w:tblPr>
      <w:tblGrid>
        <w:gridCol w:w="2948"/>
        <w:gridCol w:w="851"/>
        <w:gridCol w:w="284"/>
        <w:gridCol w:w="4530"/>
      </w:tblGrid>
      <w:tr w:rsidR="000205A8" w:rsidRPr="00057099" w14:paraId="6A6A1845" w14:textId="77777777" w:rsidTr="002771B1">
        <w:tc>
          <w:tcPr>
            <w:tcW w:w="2948" w:type="dxa"/>
          </w:tcPr>
          <w:p w14:paraId="73676806" w14:textId="77777777" w:rsidR="000205A8" w:rsidRPr="00057099" w:rsidRDefault="000205A8" w:rsidP="002771B1">
            <w:pPr>
              <w:spacing w:line="240" w:lineRule="exact"/>
            </w:pPr>
            <w:r w:rsidRPr="00057099">
              <w:t>systeem</w:t>
            </w:r>
          </w:p>
        </w:tc>
        <w:tc>
          <w:tcPr>
            <w:tcW w:w="851" w:type="dxa"/>
          </w:tcPr>
          <w:p w14:paraId="610EA2EB" w14:textId="77777777" w:rsidR="000205A8" w:rsidRPr="00057099" w:rsidRDefault="000205A8" w:rsidP="002771B1">
            <w:pPr>
              <w:spacing w:line="240" w:lineRule="exact"/>
              <w:jc w:val="right"/>
            </w:pPr>
          </w:p>
        </w:tc>
        <w:tc>
          <w:tcPr>
            <w:tcW w:w="284" w:type="dxa"/>
          </w:tcPr>
          <w:p w14:paraId="098CEB37" w14:textId="77777777" w:rsidR="000205A8" w:rsidRPr="00057099" w:rsidRDefault="000205A8" w:rsidP="002771B1">
            <w:pPr>
              <w:spacing w:line="240" w:lineRule="exact"/>
            </w:pPr>
            <w:r w:rsidRPr="00057099">
              <w:t>:</w:t>
            </w:r>
          </w:p>
        </w:tc>
        <w:tc>
          <w:tcPr>
            <w:tcW w:w="4530" w:type="dxa"/>
          </w:tcPr>
          <w:p w14:paraId="7E284849" w14:textId="77777777" w:rsidR="000205A8" w:rsidRPr="00057099" w:rsidRDefault="000205A8" w:rsidP="002771B1">
            <w:pPr>
              <w:spacing w:line="240" w:lineRule="exact"/>
            </w:pPr>
            <w:r w:rsidRPr="00057099">
              <w:t>elektromotor</w:t>
            </w:r>
          </w:p>
        </w:tc>
      </w:tr>
      <w:tr w:rsidR="000205A8" w:rsidRPr="00057099" w14:paraId="0AB5F931" w14:textId="77777777" w:rsidTr="002771B1">
        <w:tc>
          <w:tcPr>
            <w:tcW w:w="2948" w:type="dxa"/>
          </w:tcPr>
          <w:p w14:paraId="033203BC" w14:textId="77777777" w:rsidR="000205A8" w:rsidRPr="00057099" w:rsidRDefault="000205A8" w:rsidP="002771B1">
            <w:pPr>
              <w:spacing w:line="240" w:lineRule="exact"/>
            </w:pPr>
            <w:r w:rsidRPr="00057099">
              <w:t>bouwwijze</w:t>
            </w:r>
          </w:p>
        </w:tc>
        <w:tc>
          <w:tcPr>
            <w:tcW w:w="851" w:type="dxa"/>
          </w:tcPr>
          <w:p w14:paraId="30C5EFA8" w14:textId="77777777" w:rsidR="000205A8" w:rsidRPr="00057099" w:rsidRDefault="000205A8" w:rsidP="002771B1">
            <w:pPr>
              <w:spacing w:line="240" w:lineRule="exact"/>
              <w:jc w:val="right"/>
            </w:pPr>
          </w:p>
        </w:tc>
        <w:tc>
          <w:tcPr>
            <w:tcW w:w="284" w:type="dxa"/>
          </w:tcPr>
          <w:p w14:paraId="3487C7E4" w14:textId="77777777" w:rsidR="000205A8" w:rsidRPr="00057099" w:rsidRDefault="000205A8" w:rsidP="002771B1">
            <w:pPr>
              <w:spacing w:line="240" w:lineRule="exact"/>
            </w:pPr>
            <w:r w:rsidRPr="00057099">
              <w:t>:</w:t>
            </w:r>
          </w:p>
        </w:tc>
        <w:tc>
          <w:tcPr>
            <w:tcW w:w="4530" w:type="dxa"/>
          </w:tcPr>
          <w:p w14:paraId="580C47B9" w14:textId="77777777" w:rsidR="000205A8" w:rsidRPr="00057099" w:rsidRDefault="000205A8" w:rsidP="002771B1">
            <w:pPr>
              <w:pStyle w:val="Bullet1"/>
              <w:tabs>
                <w:tab w:val="clear" w:pos="1135"/>
                <w:tab w:val="num" w:pos="284"/>
              </w:tabs>
              <w:ind w:left="284"/>
              <w:rPr>
                <w:color w:val="00577E" w:themeColor="text1"/>
                <w:sz w:val="20"/>
                <w:lang w:val="nl-NL"/>
              </w:rPr>
            </w:pPr>
            <w:r w:rsidRPr="00057099">
              <w:rPr>
                <w:color w:val="00577E" w:themeColor="text1"/>
                <w:sz w:val="20"/>
                <w:lang w:val="nl-NL"/>
              </w:rPr>
              <w:t>compact</w:t>
            </w:r>
          </w:p>
          <w:p w14:paraId="6A287280" w14:textId="77777777" w:rsidR="000205A8" w:rsidRPr="00057099" w:rsidRDefault="000205A8" w:rsidP="002771B1">
            <w:pPr>
              <w:pStyle w:val="Bullet1"/>
              <w:tabs>
                <w:tab w:val="clear" w:pos="1135"/>
                <w:tab w:val="num" w:pos="284"/>
              </w:tabs>
              <w:ind w:left="284"/>
              <w:rPr>
                <w:color w:val="00577E" w:themeColor="text1"/>
                <w:sz w:val="20"/>
                <w:lang w:val="nl-NL"/>
              </w:rPr>
            </w:pPr>
            <w:r w:rsidRPr="00057099">
              <w:rPr>
                <w:color w:val="00577E" w:themeColor="text1"/>
                <w:sz w:val="20"/>
                <w:lang w:val="nl-NL"/>
              </w:rPr>
              <w:t>met flexibele koppeling</w:t>
            </w:r>
          </w:p>
          <w:p w14:paraId="2CBD80BA" w14:textId="77777777" w:rsidR="000205A8" w:rsidRPr="00057099" w:rsidRDefault="000205A8" w:rsidP="002771B1">
            <w:pPr>
              <w:pStyle w:val="Bullet1"/>
              <w:tabs>
                <w:tab w:val="clear" w:pos="1135"/>
                <w:tab w:val="num" w:pos="284"/>
              </w:tabs>
              <w:ind w:left="284"/>
              <w:rPr>
                <w:color w:val="00577E" w:themeColor="text1"/>
                <w:sz w:val="20"/>
                <w:lang w:val="nl-NL"/>
              </w:rPr>
            </w:pPr>
            <w:r w:rsidRPr="00057099">
              <w:rPr>
                <w:color w:val="00577E" w:themeColor="text1"/>
                <w:sz w:val="20"/>
                <w:lang w:val="nl-NL"/>
              </w:rPr>
              <w:t>samengebouw op een subframe van elektromotor, koppeling ,lagerhuis met pompas en waaier</w:t>
            </w:r>
          </w:p>
          <w:p w14:paraId="7D002C71" w14:textId="77777777" w:rsidR="000205A8" w:rsidRPr="00057099" w:rsidRDefault="000205A8" w:rsidP="002771B1">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het subframe is verschuifbaar op het fundatieframe </w:t>
            </w:r>
          </w:p>
        </w:tc>
      </w:tr>
      <w:tr w:rsidR="000205A8" w:rsidRPr="00057099" w14:paraId="6C186884" w14:textId="77777777" w:rsidTr="002771B1">
        <w:tc>
          <w:tcPr>
            <w:tcW w:w="2948" w:type="dxa"/>
          </w:tcPr>
          <w:p w14:paraId="0225964F" w14:textId="77777777" w:rsidR="000205A8" w:rsidRPr="00057099" w:rsidRDefault="000205A8" w:rsidP="002771B1">
            <w:pPr>
              <w:spacing w:line="240" w:lineRule="exact"/>
            </w:pPr>
            <w:r w:rsidRPr="00057099">
              <w:t>fabrikaat</w:t>
            </w:r>
          </w:p>
        </w:tc>
        <w:tc>
          <w:tcPr>
            <w:tcW w:w="851" w:type="dxa"/>
          </w:tcPr>
          <w:p w14:paraId="77040F71" w14:textId="77777777" w:rsidR="000205A8" w:rsidRPr="00057099" w:rsidRDefault="000205A8" w:rsidP="002771B1">
            <w:pPr>
              <w:spacing w:line="240" w:lineRule="exact"/>
              <w:jc w:val="right"/>
            </w:pPr>
          </w:p>
        </w:tc>
        <w:tc>
          <w:tcPr>
            <w:tcW w:w="284" w:type="dxa"/>
          </w:tcPr>
          <w:p w14:paraId="71D14B79" w14:textId="77777777" w:rsidR="000205A8" w:rsidRPr="00057099" w:rsidRDefault="000205A8" w:rsidP="002771B1">
            <w:pPr>
              <w:spacing w:line="240" w:lineRule="exact"/>
            </w:pPr>
            <w:r w:rsidRPr="00057099">
              <w:t>:</w:t>
            </w:r>
          </w:p>
        </w:tc>
        <w:tc>
          <w:tcPr>
            <w:tcW w:w="4530" w:type="dxa"/>
          </w:tcPr>
          <w:p w14:paraId="0549679B" w14:textId="77777777" w:rsidR="000205A8" w:rsidRPr="00057099" w:rsidRDefault="000205A8" w:rsidP="002771B1">
            <w:pPr>
              <w:spacing w:line="240" w:lineRule="exact"/>
            </w:pPr>
          </w:p>
        </w:tc>
      </w:tr>
      <w:tr w:rsidR="000205A8" w:rsidRPr="00057099" w14:paraId="04E10F55" w14:textId="77777777" w:rsidTr="002771B1">
        <w:tc>
          <w:tcPr>
            <w:tcW w:w="2948" w:type="dxa"/>
          </w:tcPr>
          <w:p w14:paraId="7F6E8D88" w14:textId="77777777" w:rsidR="000205A8" w:rsidRPr="00057099" w:rsidRDefault="000205A8" w:rsidP="002771B1">
            <w:pPr>
              <w:spacing w:line="240" w:lineRule="exact"/>
            </w:pPr>
            <w:r w:rsidRPr="00057099">
              <w:t>type</w:t>
            </w:r>
          </w:p>
        </w:tc>
        <w:tc>
          <w:tcPr>
            <w:tcW w:w="851" w:type="dxa"/>
          </w:tcPr>
          <w:p w14:paraId="4F3884BB" w14:textId="77777777" w:rsidR="000205A8" w:rsidRPr="00057099" w:rsidRDefault="000205A8" w:rsidP="002771B1">
            <w:pPr>
              <w:spacing w:line="240" w:lineRule="exact"/>
              <w:jc w:val="right"/>
            </w:pPr>
          </w:p>
        </w:tc>
        <w:tc>
          <w:tcPr>
            <w:tcW w:w="284" w:type="dxa"/>
          </w:tcPr>
          <w:p w14:paraId="4648CA2F" w14:textId="77777777" w:rsidR="000205A8" w:rsidRPr="00057099" w:rsidRDefault="000205A8" w:rsidP="002771B1">
            <w:pPr>
              <w:spacing w:line="240" w:lineRule="exact"/>
            </w:pPr>
            <w:r w:rsidRPr="00057099">
              <w:t>:</w:t>
            </w:r>
          </w:p>
        </w:tc>
        <w:tc>
          <w:tcPr>
            <w:tcW w:w="4530" w:type="dxa"/>
          </w:tcPr>
          <w:p w14:paraId="71813527" w14:textId="77777777" w:rsidR="000205A8" w:rsidRPr="00057099" w:rsidRDefault="000205A8" w:rsidP="002771B1">
            <w:pPr>
              <w:spacing w:line="240" w:lineRule="exact"/>
            </w:pPr>
          </w:p>
        </w:tc>
      </w:tr>
      <w:tr w:rsidR="000205A8" w:rsidRPr="00057099" w14:paraId="2F0E07DC" w14:textId="77777777" w:rsidTr="002771B1">
        <w:tc>
          <w:tcPr>
            <w:tcW w:w="2948" w:type="dxa"/>
          </w:tcPr>
          <w:p w14:paraId="4915F497" w14:textId="77777777" w:rsidR="000205A8" w:rsidRPr="00057099" w:rsidRDefault="000205A8" w:rsidP="002771B1">
            <w:pPr>
              <w:spacing w:line="240" w:lineRule="exact"/>
            </w:pPr>
            <w:r w:rsidRPr="00057099">
              <w:t>regeling toerental</w:t>
            </w:r>
          </w:p>
        </w:tc>
        <w:tc>
          <w:tcPr>
            <w:tcW w:w="851" w:type="dxa"/>
          </w:tcPr>
          <w:p w14:paraId="6A550DFC" w14:textId="77777777" w:rsidR="000205A8" w:rsidRPr="00057099" w:rsidRDefault="000205A8" w:rsidP="002771B1">
            <w:pPr>
              <w:spacing w:line="240" w:lineRule="exact"/>
              <w:jc w:val="right"/>
            </w:pPr>
          </w:p>
        </w:tc>
        <w:tc>
          <w:tcPr>
            <w:tcW w:w="284" w:type="dxa"/>
          </w:tcPr>
          <w:p w14:paraId="5C06612D" w14:textId="77777777" w:rsidR="000205A8" w:rsidRPr="00057099" w:rsidRDefault="000205A8" w:rsidP="002771B1">
            <w:pPr>
              <w:spacing w:line="240" w:lineRule="exact"/>
            </w:pPr>
            <w:r w:rsidRPr="00057099">
              <w:t>:</w:t>
            </w:r>
          </w:p>
        </w:tc>
        <w:tc>
          <w:tcPr>
            <w:tcW w:w="4530" w:type="dxa"/>
          </w:tcPr>
          <w:p w14:paraId="7BCAD303" w14:textId="77777777" w:rsidR="000205A8" w:rsidRPr="00057099" w:rsidRDefault="000205A8" w:rsidP="002771B1">
            <w:pPr>
              <w:spacing w:line="240" w:lineRule="exact"/>
            </w:pPr>
            <w:r w:rsidRPr="00057099">
              <w:t>met frequentie omvormer</w:t>
            </w:r>
          </w:p>
        </w:tc>
      </w:tr>
      <w:tr w:rsidR="000205A8" w:rsidRPr="00057099" w14:paraId="270FECD3" w14:textId="77777777" w:rsidTr="002771B1">
        <w:tc>
          <w:tcPr>
            <w:tcW w:w="2948" w:type="dxa"/>
          </w:tcPr>
          <w:p w14:paraId="485060CF" w14:textId="77777777" w:rsidR="000205A8" w:rsidRPr="00057099" w:rsidRDefault="000205A8" w:rsidP="002771B1">
            <w:pPr>
              <w:spacing w:line="240" w:lineRule="exact"/>
            </w:pPr>
            <w:r w:rsidRPr="00057099">
              <w:t>toerental motor</w:t>
            </w:r>
          </w:p>
        </w:tc>
        <w:tc>
          <w:tcPr>
            <w:tcW w:w="851" w:type="dxa"/>
          </w:tcPr>
          <w:p w14:paraId="4E9EAF87" w14:textId="77777777" w:rsidR="000205A8" w:rsidRPr="00057099" w:rsidRDefault="000205A8" w:rsidP="002771B1">
            <w:pPr>
              <w:spacing w:line="240" w:lineRule="exact"/>
              <w:jc w:val="right"/>
            </w:pPr>
            <w:r w:rsidRPr="00057099">
              <w:t>min.</w:t>
            </w:r>
            <w:r w:rsidRPr="00057099">
              <w:rPr>
                <w:vertAlign w:val="superscript"/>
              </w:rPr>
              <w:noBreakHyphen/>
              <w:t>1</w:t>
            </w:r>
          </w:p>
        </w:tc>
        <w:tc>
          <w:tcPr>
            <w:tcW w:w="284" w:type="dxa"/>
          </w:tcPr>
          <w:p w14:paraId="38C0AF13" w14:textId="77777777" w:rsidR="000205A8" w:rsidRPr="00057099" w:rsidRDefault="000205A8" w:rsidP="002771B1">
            <w:pPr>
              <w:spacing w:line="240" w:lineRule="exact"/>
            </w:pPr>
            <w:r w:rsidRPr="00057099">
              <w:t>:</w:t>
            </w:r>
          </w:p>
        </w:tc>
        <w:tc>
          <w:tcPr>
            <w:tcW w:w="4530" w:type="dxa"/>
          </w:tcPr>
          <w:p w14:paraId="53094E5B" w14:textId="77777777" w:rsidR="000205A8" w:rsidRPr="00057099" w:rsidRDefault="000205A8" w:rsidP="002771B1">
            <w:pPr>
              <w:spacing w:line="240" w:lineRule="exact"/>
            </w:pPr>
            <w:r w:rsidRPr="00057099">
              <w:tab/>
            </w:r>
            <w:r w:rsidRPr="00057099">
              <w:tab/>
              <w:t>(</w:t>
            </w:r>
            <w:r w:rsidRPr="00057099">
              <w:rPr>
                <w:rFonts w:cs="Arial"/>
              </w:rPr>
              <w:t>≤ 1500)</w:t>
            </w:r>
          </w:p>
        </w:tc>
      </w:tr>
      <w:tr w:rsidR="000205A8" w:rsidRPr="00057099" w14:paraId="3E6D8990" w14:textId="77777777" w:rsidTr="002771B1">
        <w:tc>
          <w:tcPr>
            <w:tcW w:w="2948" w:type="dxa"/>
          </w:tcPr>
          <w:p w14:paraId="28FD267B" w14:textId="77777777" w:rsidR="000205A8" w:rsidRPr="00057099" w:rsidRDefault="000205A8" w:rsidP="002771B1">
            <w:pPr>
              <w:spacing w:line="240" w:lineRule="exact"/>
            </w:pPr>
            <w:r w:rsidRPr="00057099">
              <w:t>geïnstalleerd vermogen</w:t>
            </w:r>
          </w:p>
        </w:tc>
        <w:tc>
          <w:tcPr>
            <w:tcW w:w="851" w:type="dxa"/>
          </w:tcPr>
          <w:p w14:paraId="12BA0FA2" w14:textId="77777777" w:rsidR="000205A8" w:rsidRPr="00057099" w:rsidRDefault="000205A8" w:rsidP="002771B1">
            <w:pPr>
              <w:spacing w:line="240" w:lineRule="exact"/>
              <w:jc w:val="right"/>
            </w:pPr>
            <w:r w:rsidRPr="00057099">
              <w:t>kW</w:t>
            </w:r>
          </w:p>
        </w:tc>
        <w:tc>
          <w:tcPr>
            <w:tcW w:w="284" w:type="dxa"/>
          </w:tcPr>
          <w:p w14:paraId="06F67041" w14:textId="77777777" w:rsidR="000205A8" w:rsidRPr="00057099" w:rsidRDefault="000205A8" w:rsidP="002771B1">
            <w:pPr>
              <w:spacing w:line="240" w:lineRule="exact"/>
            </w:pPr>
            <w:r w:rsidRPr="00057099">
              <w:t>:</w:t>
            </w:r>
          </w:p>
        </w:tc>
        <w:tc>
          <w:tcPr>
            <w:tcW w:w="4530" w:type="dxa"/>
          </w:tcPr>
          <w:p w14:paraId="373D1C25" w14:textId="7590C7AF" w:rsidR="000205A8" w:rsidRPr="00057099" w:rsidRDefault="000205A8" w:rsidP="002771B1">
            <w:pPr>
              <w:spacing w:line="240" w:lineRule="exact"/>
            </w:pPr>
            <w:r w:rsidRPr="00057099">
              <w:t>ca. 4,0</w:t>
            </w:r>
          </w:p>
        </w:tc>
      </w:tr>
      <w:tr w:rsidR="000205A8" w:rsidRPr="00057099" w14:paraId="0547694D" w14:textId="77777777" w:rsidTr="002771B1">
        <w:tc>
          <w:tcPr>
            <w:tcW w:w="2948" w:type="dxa"/>
          </w:tcPr>
          <w:p w14:paraId="0B433627" w14:textId="77777777" w:rsidR="000205A8" w:rsidRPr="00057099" w:rsidRDefault="000205A8" w:rsidP="002771B1">
            <w:pPr>
              <w:spacing w:line="240" w:lineRule="exact"/>
            </w:pPr>
            <w:r w:rsidRPr="00057099">
              <w:t>spanning</w:t>
            </w:r>
          </w:p>
        </w:tc>
        <w:tc>
          <w:tcPr>
            <w:tcW w:w="851" w:type="dxa"/>
          </w:tcPr>
          <w:p w14:paraId="2C812BAB" w14:textId="77777777" w:rsidR="000205A8" w:rsidRPr="00057099" w:rsidRDefault="000205A8" w:rsidP="002771B1">
            <w:pPr>
              <w:spacing w:line="240" w:lineRule="exact"/>
              <w:jc w:val="right"/>
            </w:pPr>
            <w:r w:rsidRPr="00057099">
              <w:t>V</w:t>
            </w:r>
          </w:p>
        </w:tc>
        <w:tc>
          <w:tcPr>
            <w:tcW w:w="284" w:type="dxa"/>
          </w:tcPr>
          <w:p w14:paraId="72750D1E" w14:textId="77777777" w:rsidR="000205A8" w:rsidRPr="00057099" w:rsidRDefault="000205A8" w:rsidP="002771B1">
            <w:pPr>
              <w:spacing w:line="240" w:lineRule="exact"/>
            </w:pPr>
            <w:r w:rsidRPr="00057099">
              <w:t>:</w:t>
            </w:r>
          </w:p>
        </w:tc>
        <w:tc>
          <w:tcPr>
            <w:tcW w:w="4530" w:type="dxa"/>
          </w:tcPr>
          <w:p w14:paraId="0F853B7A" w14:textId="77777777" w:rsidR="000205A8" w:rsidRPr="00057099" w:rsidRDefault="000205A8" w:rsidP="002771B1">
            <w:pPr>
              <w:spacing w:line="240" w:lineRule="exact"/>
            </w:pPr>
          </w:p>
        </w:tc>
      </w:tr>
      <w:tr w:rsidR="000205A8" w:rsidRPr="00057099" w14:paraId="6D9269BC" w14:textId="77777777" w:rsidTr="002771B1">
        <w:tc>
          <w:tcPr>
            <w:tcW w:w="2948" w:type="dxa"/>
          </w:tcPr>
          <w:p w14:paraId="1F9F685F" w14:textId="77777777" w:rsidR="000205A8" w:rsidRPr="00057099" w:rsidRDefault="000205A8" w:rsidP="002771B1">
            <w:pPr>
              <w:spacing w:line="240" w:lineRule="exact"/>
            </w:pPr>
            <w:r w:rsidRPr="00057099">
              <w:t>nominaalstroom</w:t>
            </w:r>
          </w:p>
        </w:tc>
        <w:tc>
          <w:tcPr>
            <w:tcW w:w="851" w:type="dxa"/>
          </w:tcPr>
          <w:p w14:paraId="4173BD3C" w14:textId="77777777" w:rsidR="000205A8" w:rsidRPr="00057099" w:rsidRDefault="000205A8" w:rsidP="002771B1">
            <w:pPr>
              <w:spacing w:line="240" w:lineRule="exact"/>
              <w:jc w:val="right"/>
            </w:pPr>
            <w:r w:rsidRPr="00057099">
              <w:t>A</w:t>
            </w:r>
          </w:p>
        </w:tc>
        <w:tc>
          <w:tcPr>
            <w:tcW w:w="284" w:type="dxa"/>
          </w:tcPr>
          <w:p w14:paraId="102F6D88" w14:textId="77777777" w:rsidR="000205A8" w:rsidRPr="00057099" w:rsidRDefault="000205A8" w:rsidP="002771B1">
            <w:pPr>
              <w:spacing w:line="240" w:lineRule="exact"/>
            </w:pPr>
            <w:r w:rsidRPr="00057099">
              <w:t>:</w:t>
            </w:r>
          </w:p>
        </w:tc>
        <w:tc>
          <w:tcPr>
            <w:tcW w:w="4530" w:type="dxa"/>
          </w:tcPr>
          <w:p w14:paraId="0689BFDE" w14:textId="77777777" w:rsidR="000205A8" w:rsidRPr="00057099" w:rsidRDefault="000205A8" w:rsidP="002771B1">
            <w:pPr>
              <w:spacing w:line="240" w:lineRule="exact"/>
            </w:pPr>
            <w:r w:rsidRPr="00057099">
              <w:t>3x 400, 50 Hz</w:t>
            </w:r>
          </w:p>
        </w:tc>
      </w:tr>
      <w:tr w:rsidR="000205A8" w:rsidRPr="00057099" w14:paraId="01B718AB" w14:textId="77777777" w:rsidTr="002771B1">
        <w:tc>
          <w:tcPr>
            <w:tcW w:w="2948" w:type="dxa"/>
          </w:tcPr>
          <w:p w14:paraId="24EF3315" w14:textId="77777777" w:rsidR="000205A8" w:rsidRPr="00057099" w:rsidRDefault="000205A8" w:rsidP="002771B1">
            <w:pPr>
              <w:spacing w:line="240" w:lineRule="exact"/>
            </w:pPr>
            <w:r w:rsidRPr="00057099">
              <w:t>wijze van aanlopen</w:t>
            </w:r>
          </w:p>
        </w:tc>
        <w:tc>
          <w:tcPr>
            <w:tcW w:w="851" w:type="dxa"/>
          </w:tcPr>
          <w:p w14:paraId="078761C2" w14:textId="77777777" w:rsidR="000205A8" w:rsidRPr="00057099" w:rsidRDefault="000205A8" w:rsidP="002771B1">
            <w:pPr>
              <w:spacing w:line="240" w:lineRule="exact"/>
              <w:jc w:val="right"/>
            </w:pPr>
          </w:p>
        </w:tc>
        <w:tc>
          <w:tcPr>
            <w:tcW w:w="284" w:type="dxa"/>
          </w:tcPr>
          <w:p w14:paraId="6FBDFAA2" w14:textId="77777777" w:rsidR="000205A8" w:rsidRPr="00057099" w:rsidRDefault="000205A8" w:rsidP="002771B1">
            <w:pPr>
              <w:spacing w:line="240" w:lineRule="exact"/>
            </w:pPr>
            <w:r w:rsidRPr="00057099">
              <w:t>:</w:t>
            </w:r>
          </w:p>
        </w:tc>
        <w:tc>
          <w:tcPr>
            <w:tcW w:w="4530" w:type="dxa"/>
          </w:tcPr>
          <w:p w14:paraId="66450AAA" w14:textId="77777777" w:rsidR="000205A8" w:rsidRPr="00057099" w:rsidRDefault="000205A8" w:rsidP="002771B1">
            <w:pPr>
              <w:spacing w:line="240" w:lineRule="exact"/>
            </w:pPr>
            <w:r w:rsidRPr="00057099">
              <w:t>FO</w:t>
            </w:r>
          </w:p>
        </w:tc>
      </w:tr>
      <w:tr w:rsidR="000205A8" w:rsidRPr="00057099" w14:paraId="307AFC73" w14:textId="77777777" w:rsidTr="002771B1">
        <w:tc>
          <w:tcPr>
            <w:tcW w:w="2948" w:type="dxa"/>
          </w:tcPr>
          <w:p w14:paraId="683A03BA" w14:textId="77777777" w:rsidR="000205A8" w:rsidRPr="00057099" w:rsidRDefault="000205A8" w:rsidP="002771B1">
            <w:pPr>
              <w:spacing w:line="240" w:lineRule="exact"/>
            </w:pPr>
            <w:r w:rsidRPr="00057099">
              <w:t>isolatieklasse</w:t>
            </w:r>
          </w:p>
        </w:tc>
        <w:tc>
          <w:tcPr>
            <w:tcW w:w="851" w:type="dxa"/>
          </w:tcPr>
          <w:p w14:paraId="14ADEBD7" w14:textId="77777777" w:rsidR="000205A8" w:rsidRPr="00057099" w:rsidRDefault="000205A8" w:rsidP="002771B1">
            <w:pPr>
              <w:spacing w:line="240" w:lineRule="exact"/>
              <w:jc w:val="right"/>
            </w:pPr>
          </w:p>
        </w:tc>
        <w:tc>
          <w:tcPr>
            <w:tcW w:w="284" w:type="dxa"/>
          </w:tcPr>
          <w:p w14:paraId="6F3D457C" w14:textId="77777777" w:rsidR="000205A8" w:rsidRPr="00057099" w:rsidRDefault="000205A8" w:rsidP="002771B1">
            <w:pPr>
              <w:spacing w:line="240" w:lineRule="exact"/>
            </w:pPr>
            <w:r w:rsidRPr="00057099">
              <w:t>:</w:t>
            </w:r>
          </w:p>
        </w:tc>
        <w:tc>
          <w:tcPr>
            <w:tcW w:w="4530" w:type="dxa"/>
          </w:tcPr>
          <w:p w14:paraId="1C9F9099" w14:textId="77777777" w:rsidR="000205A8" w:rsidRPr="00057099" w:rsidRDefault="000205A8" w:rsidP="002771B1">
            <w:pPr>
              <w:spacing w:line="240" w:lineRule="exact"/>
            </w:pPr>
            <w:r w:rsidRPr="00057099">
              <w:t>F</w:t>
            </w:r>
          </w:p>
        </w:tc>
      </w:tr>
      <w:tr w:rsidR="000205A8" w:rsidRPr="00057099" w14:paraId="1A644790" w14:textId="77777777" w:rsidTr="002771B1">
        <w:tc>
          <w:tcPr>
            <w:tcW w:w="2948" w:type="dxa"/>
          </w:tcPr>
          <w:p w14:paraId="79338A76" w14:textId="77777777" w:rsidR="000205A8" w:rsidRPr="00057099" w:rsidRDefault="000205A8" w:rsidP="002771B1">
            <w:pPr>
              <w:spacing w:line="240" w:lineRule="exact"/>
            </w:pPr>
            <w:r w:rsidRPr="00057099">
              <w:t>beschermingsklasse</w:t>
            </w:r>
          </w:p>
        </w:tc>
        <w:tc>
          <w:tcPr>
            <w:tcW w:w="851" w:type="dxa"/>
          </w:tcPr>
          <w:p w14:paraId="4953C408" w14:textId="77777777" w:rsidR="000205A8" w:rsidRPr="00057099" w:rsidRDefault="000205A8" w:rsidP="002771B1">
            <w:pPr>
              <w:spacing w:line="240" w:lineRule="exact"/>
              <w:jc w:val="right"/>
            </w:pPr>
          </w:p>
        </w:tc>
        <w:tc>
          <w:tcPr>
            <w:tcW w:w="284" w:type="dxa"/>
          </w:tcPr>
          <w:p w14:paraId="2D9447CA" w14:textId="77777777" w:rsidR="000205A8" w:rsidRPr="00057099" w:rsidRDefault="000205A8" w:rsidP="002771B1">
            <w:pPr>
              <w:spacing w:line="240" w:lineRule="exact"/>
            </w:pPr>
            <w:r w:rsidRPr="00057099">
              <w:t>:</w:t>
            </w:r>
          </w:p>
        </w:tc>
        <w:tc>
          <w:tcPr>
            <w:tcW w:w="4530" w:type="dxa"/>
          </w:tcPr>
          <w:p w14:paraId="2C92E4E7" w14:textId="77777777" w:rsidR="000205A8" w:rsidRPr="00057099" w:rsidRDefault="000205A8" w:rsidP="002771B1">
            <w:pPr>
              <w:spacing w:line="240" w:lineRule="exact"/>
            </w:pPr>
            <w:r w:rsidRPr="00057099">
              <w:t>IP55</w:t>
            </w:r>
          </w:p>
        </w:tc>
      </w:tr>
      <w:tr w:rsidR="000205A8" w:rsidRPr="00057099" w14:paraId="5D55ECD8" w14:textId="77777777" w:rsidTr="002771B1">
        <w:tc>
          <w:tcPr>
            <w:tcW w:w="2948" w:type="dxa"/>
          </w:tcPr>
          <w:p w14:paraId="141A2A65" w14:textId="77777777" w:rsidR="000205A8" w:rsidRPr="00057099" w:rsidRDefault="000205A8" w:rsidP="002771B1">
            <w:pPr>
              <w:spacing w:line="240" w:lineRule="exact"/>
            </w:pPr>
            <w:r w:rsidRPr="00057099">
              <w:t>bedrijfstype</w:t>
            </w:r>
          </w:p>
        </w:tc>
        <w:tc>
          <w:tcPr>
            <w:tcW w:w="851" w:type="dxa"/>
          </w:tcPr>
          <w:p w14:paraId="4AD91851" w14:textId="77777777" w:rsidR="000205A8" w:rsidRPr="00057099" w:rsidRDefault="000205A8" w:rsidP="002771B1">
            <w:pPr>
              <w:spacing w:line="240" w:lineRule="exact"/>
              <w:jc w:val="right"/>
            </w:pPr>
          </w:p>
        </w:tc>
        <w:tc>
          <w:tcPr>
            <w:tcW w:w="284" w:type="dxa"/>
          </w:tcPr>
          <w:p w14:paraId="0586BB0A" w14:textId="77777777" w:rsidR="000205A8" w:rsidRPr="00057099" w:rsidRDefault="000205A8" w:rsidP="002771B1">
            <w:pPr>
              <w:spacing w:line="240" w:lineRule="exact"/>
            </w:pPr>
            <w:r w:rsidRPr="00057099">
              <w:t>:</w:t>
            </w:r>
          </w:p>
        </w:tc>
        <w:tc>
          <w:tcPr>
            <w:tcW w:w="4530" w:type="dxa"/>
          </w:tcPr>
          <w:p w14:paraId="1CC2196B" w14:textId="77777777" w:rsidR="000205A8" w:rsidRPr="00057099" w:rsidRDefault="000205A8" w:rsidP="002771B1">
            <w:pPr>
              <w:spacing w:line="240" w:lineRule="exact"/>
            </w:pPr>
            <w:r w:rsidRPr="00057099">
              <w:t>S1</w:t>
            </w:r>
          </w:p>
        </w:tc>
      </w:tr>
      <w:tr w:rsidR="000205A8" w:rsidRPr="00057099" w14:paraId="79A6EAEE" w14:textId="77777777" w:rsidTr="002771B1">
        <w:tc>
          <w:tcPr>
            <w:tcW w:w="2948" w:type="dxa"/>
          </w:tcPr>
          <w:p w14:paraId="446C058B" w14:textId="77777777" w:rsidR="000205A8" w:rsidRPr="00057099" w:rsidRDefault="000205A8" w:rsidP="002771B1">
            <w:pPr>
              <w:spacing w:line="240" w:lineRule="exact"/>
            </w:pPr>
            <w:r w:rsidRPr="00057099">
              <w:t>type smering</w:t>
            </w:r>
          </w:p>
        </w:tc>
        <w:tc>
          <w:tcPr>
            <w:tcW w:w="851" w:type="dxa"/>
          </w:tcPr>
          <w:p w14:paraId="7F1D6E9F" w14:textId="77777777" w:rsidR="000205A8" w:rsidRPr="00057099" w:rsidRDefault="000205A8" w:rsidP="002771B1">
            <w:pPr>
              <w:spacing w:line="240" w:lineRule="exact"/>
              <w:jc w:val="right"/>
            </w:pPr>
          </w:p>
        </w:tc>
        <w:tc>
          <w:tcPr>
            <w:tcW w:w="284" w:type="dxa"/>
          </w:tcPr>
          <w:p w14:paraId="2729D4C1" w14:textId="77777777" w:rsidR="000205A8" w:rsidRPr="00057099" w:rsidRDefault="000205A8" w:rsidP="002771B1">
            <w:pPr>
              <w:spacing w:line="240" w:lineRule="exact"/>
            </w:pPr>
            <w:r w:rsidRPr="00057099">
              <w:t>:</w:t>
            </w:r>
          </w:p>
        </w:tc>
        <w:tc>
          <w:tcPr>
            <w:tcW w:w="4530" w:type="dxa"/>
          </w:tcPr>
          <w:p w14:paraId="0AD3C7DC" w14:textId="77777777" w:rsidR="000205A8" w:rsidRPr="00057099" w:rsidRDefault="000205A8" w:rsidP="002771B1">
            <w:pPr>
              <w:spacing w:line="240" w:lineRule="exact"/>
            </w:pPr>
          </w:p>
        </w:tc>
      </w:tr>
      <w:tr w:rsidR="000205A8" w:rsidRPr="00057099" w14:paraId="37634CF4" w14:textId="77777777" w:rsidTr="002771B1">
        <w:tc>
          <w:tcPr>
            <w:tcW w:w="2948" w:type="dxa"/>
          </w:tcPr>
          <w:p w14:paraId="138FAC84" w14:textId="77777777" w:rsidR="000205A8" w:rsidRPr="00057099" w:rsidRDefault="000205A8" w:rsidP="002771B1">
            <w:pPr>
              <w:spacing w:line="240" w:lineRule="exact"/>
            </w:pPr>
            <w:r w:rsidRPr="00057099">
              <w:t>L</w:t>
            </w:r>
            <w:r w:rsidRPr="00057099">
              <w:rPr>
                <w:vertAlign w:val="subscript"/>
              </w:rPr>
              <w:t>10h</w:t>
            </w:r>
            <w:r w:rsidRPr="00057099">
              <w:t xml:space="preserve"> levensduur lagers</w:t>
            </w:r>
          </w:p>
        </w:tc>
        <w:tc>
          <w:tcPr>
            <w:tcW w:w="851" w:type="dxa"/>
          </w:tcPr>
          <w:p w14:paraId="09DA07C4" w14:textId="77777777" w:rsidR="000205A8" w:rsidRPr="00057099" w:rsidRDefault="000205A8" w:rsidP="002771B1">
            <w:pPr>
              <w:spacing w:line="240" w:lineRule="exact"/>
              <w:jc w:val="right"/>
            </w:pPr>
            <w:r w:rsidRPr="00057099">
              <w:t>h</w:t>
            </w:r>
          </w:p>
        </w:tc>
        <w:tc>
          <w:tcPr>
            <w:tcW w:w="284" w:type="dxa"/>
          </w:tcPr>
          <w:p w14:paraId="0C68AC71" w14:textId="77777777" w:rsidR="000205A8" w:rsidRPr="00057099" w:rsidRDefault="000205A8" w:rsidP="002771B1">
            <w:pPr>
              <w:spacing w:line="240" w:lineRule="exact"/>
            </w:pPr>
            <w:r w:rsidRPr="00057099">
              <w:t>:</w:t>
            </w:r>
          </w:p>
        </w:tc>
        <w:tc>
          <w:tcPr>
            <w:tcW w:w="4530" w:type="dxa"/>
          </w:tcPr>
          <w:p w14:paraId="26AC3468" w14:textId="77777777" w:rsidR="000205A8" w:rsidRPr="00057099" w:rsidRDefault="000205A8" w:rsidP="002771B1">
            <w:pPr>
              <w:spacing w:line="240" w:lineRule="exact"/>
            </w:pPr>
            <w:r w:rsidRPr="00057099">
              <w:t>50.000</w:t>
            </w:r>
          </w:p>
        </w:tc>
      </w:tr>
      <w:tr w:rsidR="000205A8" w:rsidRPr="00057099" w14:paraId="1F3DE088" w14:textId="77777777" w:rsidTr="002771B1">
        <w:tc>
          <w:tcPr>
            <w:tcW w:w="2948" w:type="dxa"/>
          </w:tcPr>
          <w:p w14:paraId="778BF7F1" w14:textId="77777777" w:rsidR="000205A8" w:rsidRPr="00057099" w:rsidRDefault="000205A8" w:rsidP="002771B1">
            <w:pPr>
              <w:spacing w:line="240" w:lineRule="exact"/>
            </w:pPr>
            <w:r w:rsidRPr="00057099">
              <w:t>beveiligingen</w:t>
            </w:r>
          </w:p>
        </w:tc>
        <w:tc>
          <w:tcPr>
            <w:tcW w:w="851" w:type="dxa"/>
          </w:tcPr>
          <w:p w14:paraId="4FB3C772" w14:textId="77777777" w:rsidR="000205A8" w:rsidRPr="00057099" w:rsidRDefault="000205A8" w:rsidP="002771B1">
            <w:pPr>
              <w:spacing w:line="240" w:lineRule="exact"/>
              <w:jc w:val="right"/>
            </w:pPr>
          </w:p>
        </w:tc>
        <w:tc>
          <w:tcPr>
            <w:tcW w:w="284" w:type="dxa"/>
          </w:tcPr>
          <w:p w14:paraId="3EF733A9" w14:textId="77777777" w:rsidR="000205A8" w:rsidRPr="00057099" w:rsidRDefault="000205A8" w:rsidP="002771B1">
            <w:pPr>
              <w:spacing w:line="240" w:lineRule="exact"/>
            </w:pPr>
            <w:r w:rsidRPr="00057099">
              <w:t>:</w:t>
            </w:r>
          </w:p>
        </w:tc>
        <w:tc>
          <w:tcPr>
            <w:tcW w:w="4530" w:type="dxa"/>
          </w:tcPr>
          <w:p w14:paraId="2C85ACAB" w14:textId="77777777" w:rsidR="000205A8" w:rsidRPr="00057099" w:rsidRDefault="000205A8" w:rsidP="002771B1">
            <w:pPr>
              <w:spacing w:line="240" w:lineRule="exact"/>
            </w:pPr>
            <w:r w:rsidRPr="00057099">
              <w:t xml:space="preserve">motor voorzien van thermische beveiliging, zie instrumentatielijst. </w:t>
            </w:r>
            <w:proofErr w:type="gramStart"/>
            <w:r w:rsidRPr="00057099">
              <w:t>Indien</w:t>
            </w:r>
            <w:proofErr w:type="gramEnd"/>
            <w:r w:rsidRPr="00057099">
              <w:t xml:space="preserve"> het een thermistor betreft, relais bijleveren.</w:t>
            </w:r>
          </w:p>
        </w:tc>
      </w:tr>
    </w:tbl>
    <w:p w14:paraId="4823BBCD" w14:textId="77777777" w:rsidR="000205A8" w:rsidRPr="00057099" w:rsidRDefault="000205A8" w:rsidP="00D945C5">
      <w:pPr>
        <w:pStyle w:val="BodyText"/>
      </w:pPr>
    </w:p>
    <w:p w14:paraId="0832B6DA" w14:textId="29065F0B" w:rsidR="00772D8A" w:rsidRPr="00057099" w:rsidRDefault="00772D8A" w:rsidP="00772D8A">
      <w:pPr>
        <w:pStyle w:val="Heading2"/>
      </w:pPr>
      <w:bookmarkStart w:id="282" w:name="_Toc54965616"/>
      <w:r w:rsidRPr="00057099">
        <w:t>Duplexfilter</w:t>
      </w:r>
      <w:bookmarkEnd w:id="282"/>
    </w:p>
    <w:p w14:paraId="1C9D8A76" w14:textId="602A5349" w:rsidR="00772D8A" w:rsidRPr="00057099" w:rsidRDefault="00772D8A" w:rsidP="006028B5">
      <w:pPr>
        <w:pStyle w:val="Heading3"/>
      </w:pPr>
      <w:r w:rsidRPr="00057099">
        <w:t>Algemeen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751EC705" w14:textId="77777777" w:rsidTr="00BD41B6">
        <w:tc>
          <w:tcPr>
            <w:tcW w:w="2948" w:type="dxa"/>
          </w:tcPr>
          <w:p w14:paraId="62D58C5C" w14:textId="77777777" w:rsidR="00772D8A" w:rsidRPr="00057099" w:rsidRDefault="00772D8A" w:rsidP="00BD41B6">
            <w:r w:rsidRPr="00057099">
              <w:t>positienummer</w:t>
            </w:r>
          </w:p>
        </w:tc>
        <w:tc>
          <w:tcPr>
            <w:tcW w:w="851" w:type="dxa"/>
          </w:tcPr>
          <w:p w14:paraId="357687CE" w14:textId="77777777" w:rsidR="00772D8A" w:rsidRPr="00057099" w:rsidRDefault="00772D8A" w:rsidP="00BD41B6">
            <w:pPr>
              <w:jc w:val="right"/>
            </w:pPr>
          </w:p>
        </w:tc>
        <w:tc>
          <w:tcPr>
            <w:tcW w:w="284" w:type="dxa"/>
          </w:tcPr>
          <w:p w14:paraId="1F44B045" w14:textId="77777777" w:rsidR="00772D8A" w:rsidRPr="00057099" w:rsidRDefault="00772D8A" w:rsidP="00BD41B6">
            <w:r w:rsidRPr="00057099">
              <w:t>:</w:t>
            </w:r>
          </w:p>
        </w:tc>
        <w:tc>
          <w:tcPr>
            <w:tcW w:w="4536" w:type="dxa"/>
          </w:tcPr>
          <w:p w14:paraId="292B1704" w14:textId="5FA03EC6" w:rsidR="00772D8A" w:rsidRPr="00057099" w:rsidRDefault="00AC692F" w:rsidP="00BD41B6">
            <w:r w:rsidRPr="00057099">
              <w:t>FI9156</w:t>
            </w:r>
          </w:p>
        </w:tc>
      </w:tr>
      <w:tr w:rsidR="00772D8A" w:rsidRPr="00057099" w14:paraId="40E6FACB" w14:textId="77777777" w:rsidTr="00BD41B6">
        <w:tc>
          <w:tcPr>
            <w:tcW w:w="2948" w:type="dxa"/>
          </w:tcPr>
          <w:p w14:paraId="38C61177" w14:textId="77777777" w:rsidR="00772D8A" w:rsidRPr="00057099" w:rsidRDefault="00772D8A" w:rsidP="00BD41B6">
            <w:r w:rsidRPr="00057099">
              <w:t>aantal</w:t>
            </w:r>
          </w:p>
        </w:tc>
        <w:tc>
          <w:tcPr>
            <w:tcW w:w="851" w:type="dxa"/>
          </w:tcPr>
          <w:p w14:paraId="2198C571" w14:textId="77777777" w:rsidR="00772D8A" w:rsidRPr="00057099" w:rsidRDefault="00772D8A" w:rsidP="00BD41B6">
            <w:pPr>
              <w:jc w:val="right"/>
            </w:pPr>
          </w:p>
        </w:tc>
        <w:tc>
          <w:tcPr>
            <w:tcW w:w="284" w:type="dxa"/>
          </w:tcPr>
          <w:p w14:paraId="7CDB5744" w14:textId="77777777" w:rsidR="00772D8A" w:rsidRPr="00057099" w:rsidRDefault="00772D8A" w:rsidP="00BD41B6">
            <w:r w:rsidRPr="00057099">
              <w:t>:</w:t>
            </w:r>
          </w:p>
        </w:tc>
        <w:tc>
          <w:tcPr>
            <w:tcW w:w="4536" w:type="dxa"/>
          </w:tcPr>
          <w:p w14:paraId="05AFB608" w14:textId="6F5B85F1" w:rsidR="00772D8A" w:rsidRPr="00057099" w:rsidRDefault="00DD7EE7" w:rsidP="00BD41B6">
            <w:r w:rsidRPr="00057099">
              <w:t>1</w:t>
            </w:r>
          </w:p>
        </w:tc>
      </w:tr>
      <w:tr w:rsidR="00772D8A" w:rsidRPr="00057099" w14:paraId="3233F199" w14:textId="77777777" w:rsidTr="00BD41B6">
        <w:tc>
          <w:tcPr>
            <w:tcW w:w="2948" w:type="dxa"/>
          </w:tcPr>
          <w:p w14:paraId="783005D3" w14:textId="77777777" w:rsidR="00772D8A" w:rsidRPr="00057099" w:rsidRDefault="00772D8A" w:rsidP="00BD41B6">
            <w:r w:rsidRPr="00057099">
              <w:lastRenderedPageBreak/>
              <w:t>opstelling</w:t>
            </w:r>
          </w:p>
        </w:tc>
        <w:tc>
          <w:tcPr>
            <w:tcW w:w="851" w:type="dxa"/>
          </w:tcPr>
          <w:p w14:paraId="655C65D0" w14:textId="77777777" w:rsidR="00772D8A" w:rsidRPr="00057099" w:rsidRDefault="00772D8A" w:rsidP="00BD41B6">
            <w:pPr>
              <w:jc w:val="right"/>
            </w:pPr>
          </w:p>
        </w:tc>
        <w:tc>
          <w:tcPr>
            <w:tcW w:w="284" w:type="dxa"/>
          </w:tcPr>
          <w:p w14:paraId="24BAC7A3" w14:textId="77777777" w:rsidR="00772D8A" w:rsidRPr="00057099" w:rsidRDefault="00772D8A" w:rsidP="00BD41B6">
            <w:r w:rsidRPr="00057099">
              <w:t>:</w:t>
            </w:r>
          </w:p>
        </w:tc>
        <w:tc>
          <w:tcPr>
            <w:tcW w:w="4536" w:type="dxa"/>
          </w:tcPr>
          <w:p w14:paraId="2C898159" w14:textId="76DAFD31" w:rsidR="00772D8A" w:rsidRPr="00057099" w:rsidRDefault="00772D8A" w:rsidP="00BD41B6">
            <w:r w:rsidRPr="00057099">
              <w:t>in de zuigleiding van de bedrijfswaterpompen</w:t>
            </w:r>
            <w:r w:rsidR="000205A8" w:rsidRPr="00057099">
              <w:t xml:space="preserve"> en de sproeipomp</w:t>
            </w:r>
          </w:p>
        </w:tc>
      </w:tr>
      <w:tr w:rsidR="00772D8A" w:rsidRPr="00057099" w14:paraId="1E20492C" w14:textId="77777777" w:rsidTr="00BD41B6">
        <w:tc>
          <w:tcPr>
            <w:tcW w:w="2948" w:type="dxa"/>
          </w:tcPr>
          <w:p w14:paraId="0DC85240" w14:textId="77777777" w:rsidR="00772D8A" w:rsidRPr="00057099" w:rsidRDefault="00772D8A" w:rsidP="00BD41B6">
            <w:r w:rsidRPr="00057099">
              <w:t>doel</w:t>
            </w:r>
          </w:p>
        </w:tc>
        <w:tc>
          <w:tcPr>
            <w:tcW w:w="851" w:type="dxa"/>
          </w:tcPr>
          <w:p w14:paraId="590828A8" w14:textId="77777777" w:rsidR="00772D8A" w:rsidRPr="00057099" w:rsidRDefault="00772D8A" w:rsidP="00BD41B6">
            <w:pPr>
              <w:jc w:val="right"/>
            </w:pPr>
          </w:p>
        </w:tc>
        <w:tc>
          <w:tcPr>
            <w:tcW w:w="284" w:type="dxa"/>
          </w:tcPr>
          <w:p w14:paraId="290C92D8" w14:textId="77777777" w:rsidR="00772D8A" w:rsidRPr="00057099" w:rsidRDefault="00772D8A" w:rsidP="00BD41B6">
            <w:r w:rsidRPr="00057099">
              <w:t>:</w:t>
            </w:r>
          </w:p>
        </w:tc>
        <w:tc>
          <w:tcPr>
            <w:tcW w:w="4536" w:type="dxa"/>
          </w:tcPr>
          <w:p w14:paraId="626A2BD4" w14:textId="77777777" w:rsidR="00772D8A" w:rsidRPr="00057099" w:rsidRDefault="00772D8A" w:rsidP="00BD41B6">
            <w:r w:rsidRPr="00057099">
              <w:t xml:space="preserve">het </w:t>
            </w:r>
            <w:proofErr w:type="spellStart"/>
            <w:r w:rsidRPr="00057099">
              <w:t>groffilteren</w:t>
            </w:r>
            <w:proofErr w:type="spellEnd"/>
            <w:r w:rsidRPr="00057099">
              <w:t xml:space="preserve"> van het medium</w:t>
            </w:r>
          </w:p>
        </w:tc>
      </w:tr>
      <w:tr w:rsidR="00772D8A" w:rsidRPr="00057099" w14:paraId="48CD83A0" w14:textId="77777777" w:rsidTr="00BD41B6">
        <w:tc>
          <w:tcPr>
            <w:tcW w:w="2948" w:type="dxa"/>
          </w:tcPr>
          <w:p w14:paraId="57A3D8B3" w14:textId="77777777" w:rsidR="00772D8A" w:rsidRPr="00057099" w:rsidRDefault="00772D8A" w:rsidP="00BD41B6"/>
        </w:tc>
        <w:tc>
          <w:tcPr>
            <w:tcW w:w="851" w:type="dxa"/>
          </w:tcPr>
          <w:p w14:paraId="43BD4250" w14:textId="77777777" w:rsidR="00772D8A" w:rsidRPr="00057099" w:rsidRDefault="00772D8A" w:rsidP="00BD41B6">
            <w:pPr>
              <w:jc w:val="right"/>
            </w:pPr>
          </w:p>
        </w:tc>
        <w:tc>
          <w:tcPr>
            <w:tcW w:w="284" w:type="dxa"/>
          </w:tcPr>
          <w:p w14:paraId="4EA5D77F" w14:textId="77777777" w:rsidR="00772D8A" w:rsidRPr="00057099" w:rsidRDefault="00772D8A" w:rsidP="00BD41B6">
            <w:r w:rsidRPr="00057099">
              <w:t>:</w:t>
            </w:r>
          </w:p>
        </w:tc>
        <w:tc>
          <w:tcPr>
            <w:tcW w:w="4536" w:type="dxa"/>
          </w:tcPr>
          <w:p w14:paraId="4B48F435" w14:textId="77777777" w:rsidR="00772D8A" w:rsidRPr="00057099" w:rsidRDefault="00772D8A" w:rsidP="00BD41B6">
            <w:r w:rsidRPr="00057099">
              <w:t>effluent</w:t>
            </w:r>
          </w:p>
        </w:tc>
      </w:tr>
    </w:tbl>
    <w:p w14:paraId="0F3F59F5" w14:textId="77777777" w:rsidR="00772D8A" w:rsidRPr="00057099" w:rsidRDefault="00772D8A" w:rsidP="00772D8A"/>
    <w:p w14:paraId="0C6AD4C3" w14:textId="2A9CE88C" w:rsidR="00772D8A" w:rsidRPr="00057099" w:rsidRDefault="00772D8A" w:rsidP="006028B5">
      <w:pPr>
        <w:pStyle w:val="Heading3"/>
      </w:pPr>
      <w:r w:rsidRPr="00057099">
        <w:t>Hoofdgegevens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61231111" w14:textId="77777777" w:rsidTr="00BD41B6">
        <w:tc>
          <w:tcPr>
            <w:tcW w:w="2948" w:type="dxa"/>
          </w:tcPr>
          <w:p w14:paraId="7970FEA0" w14:textId="77777777" w:rsidR="00772D8A" w:rsidRPr="00057099" w:rsidRDefault="00772D8A" w:rsidP="00BD41B6">
            <w:r w:rsidRPr="00057099">
              <w:t>systeem</w:t>
            </w:r>
          </w:p>
        </w:tc>
        <w:tc>
          <w:tcPr>
            <w:tcW w:w="851" w:type="dxa"/>
          </w:tcPr>
          <w:p w14:paraId="7EE52C65" w14:textId="77777777" w:rsidR="00772D8A" w:rsidRPr="00057099" w:rsidRDefault="00772D8A" w:rsidP="00BD41B6">
            <w:pPr>
              <w:jc w:val="right"/>
            </w:pPr>
          </w:p>
        </w:tc>
        <w:tc>
          <w:tcPr>
            <w:tcW w:w="284" w:type="dxa"/>
          </w:tcPr>
          <w:p w14:paraId="38E50AAA" w14:textId="77777777" w:rsidR="00772D8A" w:rsidRPr="00057099" w:rsidRDefault="00772D8A" w:rsidP="00BD41B6">
            <w:r w:rsidRPr="00057099">
              <w:t>:</w:t>
            </w:r>
          </w:p>
        </w:tc>
        <w:tc>
          <w:tcPr>
            <w:tcW w:w="4536" w:type="dxa"/>
          </w:tcPr>
          <w:p w14:paraId="45D6EBDB" w14:textId="77777777" w:rsidR="00772D8A" w:rsidRPr="00057099" w:rsidRDefault="00772D8A" w:rsidP="00BD41B6">
            <w:r w:rsidRPr="00057099">
              <w:t xml:space="preserve">uitwisselbare duplex filters, </w:t>
            </w:r>
            <w:proofErr w:type="spellStart"/>
            <w:r w:rsidRPr="00057099">
              <w:t>handomschakelbaar</w:t>
            </w:r>
            <w:proofErr w:type="spellEnd"/>
          </w:p>
        </w:tc>
      </w:tr>
      <w:tr w:rsidR="00772D8A" w:rsidRPr="00057099" w14:paraId="2950C01C" w14:textId="77777777" w:rsidTr="00BD41B6">
        <w:tc>
          <w:tcPr>
            <w:tcW w:w="2948" w:type="dxa"/>
          </w:tcPr>
          <w:p w14:paraId="19529138" w14:textId="77777777" w:rsidR="00772D8A" w:rsidRPr="00057099" w:rsidRDefault="00772D8A" w:rsidP="00BD41B6">
            <w:r w:rsidRPr="00057099">
              <w:t>capaciteit</w:t>
            </w:r>
          </w:p>
        </w:tc>
        <w:tc>
          <w:tcPr>
            <w:tcW w:w="851" w:type="dxa"/>
          </w:tcPr>
          <w:p w14:paraId="0F99D53B" w14:textId="77777777" w:rsidR="00772D8A" w:rsidRPr="00057099" w:rsidRDefault="00772D8A" w:rsidP="00BD41B6">
            <w:pPr>
              <w:jc w:val="right"/>
            </w:pPr>
            <w:r w:rsidRPr="00057099">
              <w:t>m</w:t>
            </w:r>
            <w:r w:rsidRPr="00057099">
              <w:rPr>
                <w:vertAlign w:val="superscript"/>
              </w:rPr>
              <w:t>3</w:t>
            </w:r>
            <w:r w:rsidRPr="00057099">
              <w:t>/h</w:t>
            </w:r>
          </w:p>
        </w:tc>
        <w:tc>
          <w:tcPr>
            <w:tcW w:w="284" w:type="dxa"/>
          </w:tcPr>
          <w:p w14:paraId="1B9601A4" w14:textId="77777777" w:rsidR="00772D8A" w:rsidRPr="00057099" w:rsidRDefault="00772D8A" w:rsidP="00BD41B6">
            <w:r w:rsidRPr="00057099">
              <w:t>:</w:t>
            </w:r>
          </w:p>
        </w:tc>
        <w:tc>
          <w:tcPr>
            <w:tcW w:w="4536" w:type="dxa"/>
          </w:tcPr>
          <w:p w14:paraId="64C9B5CF" w14:textId="5289C5CD" w:rsidR="00772D8A" w:rsidRPr="00057099" w:rsidRDefault="005308B2" w:rsidP="00BD41B6">
            <w:r w:rsidRPr="00057099">
              <w:t>75</w:t>
            </w:r>
          </w:p>
        </w:tc>
      </w:tr>
      <w:tr w:rsidR="00772D8A" w:rsidRPr="00057099" w14:paraId="2E4B5238" w14:textId="77777777" w:rsidTr="00BD41B6">
        <w:tc>
          <w:tcPr>
            <w:tcW w:w="2948" w:type="dxa"/>
          </w:tcPr>
          <w:p w14:paraId="19E6B9F5" w14:textId="77777777" w:rsidR="00772D8A" w:rsidRPr="00057099" w:rsidRDefault="00772D8A" w:rsidP="00BD41B6">
            <w:r w:rsidRPr="00057099">
              <w:t>fabrikaat</w:t>
            </w:r>
          </w:p>
        </w:tc>
        <w:tc>
          <w:tcPr>
            <w:tcW w:w="851" w:type="dxa"/>
          </w:tcPr>
          <w:p w14:paraId="43789FEE" w14:textId="77777777" w:rsidR="00772D8A" w:rsidRPr="00057099" w:rsidRDefault="00772D8A" w:rsidP="00BD41B6">
            <w:pPr>
              <w:jc w:val="right"/>
            </w:pPr>
          </w:p>
        </w:tc>
        <w:tc>
          <w:tcPr>
            <w:tcW w:w="284" w:type="dxa"/>
          </w:tcPr>
          <w:p w14:paraId="059C4295" w14:textId="77777777" w:rsidR="00772D8A" w:rsidRPr="00057099" w:rsidRDefault="00772D8A" w:rsidP="00BD41B6">
            <w:r w:rsidRPr="00057099">
              <w:t>:</w:t>
            </w:r>
          </w:p>
        </w:tc>
        <w:tc>
          <w:tcPr>
            <w:tcW w:w="4536" w:type="dxa"/>
          </w:tcPr>
          <w:p w14:paraId="56B30ECA" w14:textId="450E0614" w:rsidR="00772D8A" w:rsidRPr="00057099" w:rsidRDefault="00CF426E" w:rsidP="00BD41B6">
            <w:r w:rsidRPr="00057099">
              <w:t xml:space="preserve">Boll &amp; </w:t>
            </w:r>
            <w:proofErr w:type="spellStart"/>
            <w:r w:rsidRPr="00057099">
              <w:t>Kirch</w:t>
            </w:r>
            <w:proofErr w:type="spellEnd"/>
            <w:r w:rsidRPr="00057099">
              <w:t xml:space="preserve"> GmbH of gelijkwaardig</w:t>
            </w:r>
          </w:p>
        </w:tc>
      </w:tr>
      <w:tr w:rsidR="00772D8A" w:rsidRPr="00057099" w14:paraId="0C673B92" w14:textId="77777777" w:rsidTr="00BD41B6">
        <w:tc>
          <w:tcPr>
            <w:tcW w:w="2948" w:type="dxa"/>
          </w:tcPr>
          <w:p w14:paraId="1A9E0B55" w14:textId="77777777" w:rsidR="00772D8A" w:rsidRPr="00057099" w:rsidRDefault="00772D8A" w:rsidP="00BD41B6">
            <w:r w:rsidRPr="00057099">
              <w:t>type</w:t>
            </w:r>
          </w:p>
        </w:tc>
        <w:tc>
          <w:tcPr>
            <w:tcW w:w="851" w:type="dxa"/>
          </w:tcPr>
          <w:p w14:paraId="3C257F51" w14:textId="77777777" w:rsidR="00772D8A" w:rsidRPr="00057099" w:rsidRDefault="00772D8A" w:rsidP="00BD41B6">
            <w:pPr>
              <w:jc w:val="right"/>
            </w:pPr>
          </w:p>
        </w:tc>
        <w:tc>
          <w:tcPr>
            <w:tcW w:w="284" w:type="dxa"/>
          </w:tcPr>
          <w:p w14:paraId="05920C30" w14:textId="77777777" w:rsidR="00772D8A" w:rsidRPr="00057099" w:rsidRDefault="00772D8A" w:rsidP="00BD41B6">
            <w:r w:rsidRPr="00057099">
              <w:t>:</w:t>
            </w:r>
          </w:p>
        </w:tc>
        <w:tc>
          <w:tcPr>
            <w:tcW w:w="4536" w:type="dxa"/>
          </w:tcPr>
          <w:p w14:paraId="4EEA4509" w14:textId="4266B718" w:rsidR="00772D8A" w:rsidRPr="00057099" w:rsidRDefault="00AC692F" w:rsidP="00BD41B6">
            <w:r w:rsidRPr="00057099">
              <w:t>BFD</w:t>
            </w:r>
          </w:p>
        </w:tc>
      </w:tr>
      <w:tr w:rsidR="00772D8A" w:rsidRPr="00057099" w14:paraId="46BF317C" w14:textId="77777777" w:rsidTr="00BD41B6">
        <w:tc>
          <w:tcPr>
            <w:tcW w:w="2948" w:type="dxa"/>
          </w:tcPr>
          <w:p w14:paraId="6F650696" w14:textId="77777777" w:rsidR="00772D8A" w:rsidRPr="00057099" w:rsidRDefault="00772D8A" w:rsidP="00BD41B6">
            <w:r w:rsidRPr="00057099">
              <w:t>diversen:</w:t>
            </w:r>
          </w:p>
        </w:tc>
        <w:tc>
          <w:tcPr>
            <w:tcW w:w="851" w:type="dxa"/>
          </w:tcPr>
          <w:p w14:paraId="11BA8B53" w14:textId="77777777" w:rsidR="00772D8A" w:rsidRPr="00057099" w:rsidRDefault="00772D8A" w:rsidP="00BD41B6">
            <w:pPr>
              <w:jc w:val="right"/>
            </w:pPr>
          </w:p>
        </w:tc>
        <w:tc>
          <w:tcPr>
            <w:tcW w:w="284" w:type="dxa"/>
          </w:tcPr>
          <w:p w14:paraId="3C7FB91B" w14:textId="77777777" w:rsidR="00772D8A" w:rsidRPr="00057099" w:rsidRDefault="00772D8A" w:rsidP="00BD41B6"/>
        </w:tc>
        <w:tc>
          <w:tcPr>
            <w:tcW w:w="4536" w:type="dxa"/>
          </w:tcPr>
          <w:p w14:paraId="0AED255E" w14:textId="77777777" w:rsidR="00772D8A" w:rsidRPr="00057099" w:rsidRDefault="00772D8A" w:rsidP="00BD41B6"/>
        </w:tc>
      </w:tr>
      <w:tr w:rsidR="00772D8A" w:rsidRPr="00057099" w14:paraId="4376D88B" w14:textId="77777777" w:rsidTr="00BD41B6">
        <w:tc>
          <w:tcPr>
            <w:tcW w:w="2948" w:type="dxa"/>
          </w:tcPr>
          <w:p w14:paraId="2FDA2D93" w14:textId="77777777" w:rsidR="00772D8A" w:rsidRPr="00057099" w:rsidRDefault="00772D8A" w:rsidP="00BD41B6">
            <w:r w:rsidRPr="00057099">
              <w:t>aansluiting</w:t>
            </w:r>
          </w:p>
        </w:tc>
        <w:tc>
          <w:tcPr>
            <w:tcW w:w="851" w:type="dxa"/>
          </w:tcPr>
          <w:p w14:paraId="60133DD6" w14:textId="77777777" w:rsidR="00772D8A" w:rsidRPr="00057099" w:rsidRDefault="00772D8A" w:rsidP="00BD41B6">
            <w:pPr>
              <w:jc w:val="right"/>
            </w:pPr>
          </w:p>
        </w:tc>
        <w:tc>
          <w:tcPr>
            <w:tcW w:w="284" w:type="dxa"/>
          </w:tcPr>
          <w:p w14:paraId="5D3827FC" w14:textId="77777777" w:rsidR="00772D8A" w:rsidRPr="00057099" w:rsidRDefault="00772D8A" w:rsidP="00BD41B6">
            <w:r w:rsidRPr="00057099">
              <w:t>:</w:t>
            </w:r>
          </w:p>
        </w:tc>
        <w:tc>
          <w:tcPr>
            <w:tcW w:w="4536" w:type="dxa"/>
          </w:tcPr>
          <w:p w14:paraId="4E62E84E" w14:textId="5C37D99A" w:rsidR="00772D8A" w:rsidRPr="00057099" w:rsidRDefault="00CF426E" w:rsidP="00BD41B6">
            <w:r w:rsidRPr="00057099">
              <w:t>DN100</w:t>
            </w:r>
          </w:p>
        </w:tc>
      </w:tr>
      <w:tr w:rsidR="00772D8A" w:rsidRPr="00057099" w14:paraId="663FCBB6" w14:textId="77777777" w:rsidTr="00BD41B6">
        <w:tc>
          <w:tcPr>
            <w:tcW w:w="2948" w:type="dxa"/>
          </w:tcPr>
          <w:p w14:paraId="415E2F07"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materiaal filterhuis</w:t>
            </w:r>
          </w:p>
        </w:tc>
        <w:tc>
          <w:tcPr>
            <w:tcW w:w="851" w:type="dxa"/>
          </w:tcPr>
          <w:p w14:paraId="553EF3E9" w14:textId="77777777" w:rsidR="00772D8A" w:rsidRPr="00057099" w:rsidRDefault="00772D8A" w:rsidP="00BD41B6">
            <w:pPr>
              <w:jc w:val="right"/>
            </w:pPr>
          </w:p>
        </w:tc>
        <w:tc>
          <w:tcPr>
            <w:tcW w:w="284" w:type="dxa"/>
          </w:tcPr>
          <w:p w14:paraId="6B201FB6" w14:textId="77777777" w:rsidR="00772D8A" w:rsidRPr="00057099" w:rsidRDefault="00772D8A" w:rsidP="00BD41B6">
            <w:r w:rsidRPr="00057099">
              <w:t>:</w:t>
            </w:r>
          </w:p>
        </w:tc>
        <w:tc>
          <w:tcPr>
            <w:tcW w:w="4536" w:type="dxa"/>
          </w:tcPr>
          <w:p w14:paraId="4A6D82CD" w14:textId="77777777" w:rsidR="00772D8A" w:rsidRPr="00057099" w:rsidRDefault="00772D8A" w:rsidP="00BD41B6">
            <w:r w:rsidRPr="00057099">
              <w:t>GG25</w:t>
            </w:r>
          </w:p>
        </w:tc>
      </w:tr>
      <w:tr w:rsidR="00772D8A" w:rsidRPr="00057099" w14:paraId="4BA4C3D1" w14:textId="77777777" w:rsidTr="00BD41B6">
        <w:tc>
          <w:tcPr>
            <w:tcW w:w="2948" w:type="dxa"/>
          </w:tcPr>
          <w:p w14:paraId="3876EBC5"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dekselafdichting</w:t>
            </w:r>
          </w:p>
        </w:tc>
        <w:tc>
          <w:tcPr>
            <w:tcW w:w="851" w:type="dxa"/>
          </w:tcPr>
          <w:p w14:paraId="453FB890" w14:textId="77777777" w:rsidR="00772D8A" w:rsidRPr="00057099" w:rsidRDefault="00772D8A" w:rsidP="00BD41B6">
            <w:pPr>
              <w:jc w:val="right"/>
            </w:pPr>
          </w:p>
        </w:tc>
        <w:tc>
          <w:tcPr>
            <w:tcW w:w="284" w:type="dxa"/>
          </w:tcPr>
          <w:p w14:paraId="3898378B" w14:textId="77777777" w:rsidR="00772D8A" w:rsidRPr="00057099" w:rsidRDefault="00772D8A" w:rsidP="00BD41B6">
            <w:r w:rsidRPr="00057099">
              <w:t>:</w:t>
            </w:r>
          </w:p>
        </w:tc>
        <w:tc>
          <w:tcPr>
            <w:tcW w:w="4536" w:type="dxa"/>
          </w:tcPr>
          <w:p w14:paraId="4297910F" w14:textId="77777777" w:rsidR="00772D8A" w:rsidRPr="00057099" w:rsidRDefault="00772D8A" w:rsidP="00BD41B6">
            <w:proofErr w:type="spellStart"/>
            <w:r w:rsidRPr="00057099">
              <w:t>Perbunan</w:t>
            </w:r>
            <w:proofErr w:type="spellEnd"/>
          </w:p>
        </w:tc>
      </w:tr>
      <w:tr w:rsidR="00772D8A" w:rsidRPr="00057099" w14:paraId="21A33F9A" w14:textId="77777777" w:rsidTr="00BD41B6">
        <w:tc>
          <w:tcPr>
            <w:tcW w:w="2948" w:type="dxa"/>
          </w:tcPr>
          <w:p w14:paraId="0AF8FAD3"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type filters</w:t>
            </w:r>
          </w:p>
        </w:tc>
        <w:tc>
          <w:tcPr>
            <w:tcW w:w="851" w:type="dxa"/>
          </w:tcPr>
          <w:p w14:paraId="0CBB3896" w14:textId="77777777" w:rsidR="00772D8A" w:rsidRPr="00057099" w:rsidRDefault="00772D8A" w:rsidP="00BD41B6">
            <w:pPr>
              <w:jc w:val="right"/>
            </w:pPr>
          </w:p>
        </w:tc>
        <w:tc>
          <w:tcPr>
            <w:tcW w:w="284" w:type="dxa"/>
          </w:tcPr>
          <w:p w14:paraId="0576945C" w14:textId="77777777" w:rsidR="00772D8A" w:rsidRPr="00057099" w:rsidRDefault="00772D8A" w:rsidP="00BD41B6">
            <w:r w:rsidRPr="00057099">
              <w:t>:</w:t>
            </w:r>
          </w:p>
        </w:tc>
        <w:tc>
          <w:tcPr>
            <w:tcW w:w="4536" w:type="dxa"/>
          </w:tcPr>
          <w:p w14:paraId="312633F0" w14:textId="77777777" w:rsidR="00772D8A" w:rsidRPr="00057099" w:rsidRDefault="00772D8A" w:rsidP="00BD41B6">
            <w:r w:rsidRPr="00057099">
              <w:t>korfzeef</w:t>
            </w:r>
          </w:p>
        </w:tc>
      </w:tr>
      <w:tr w:rsidR="00772D8A" w:rsidRPr="00057099" w14:paraId="5FC263FC" w14:textId="77777777" w:rsidTr="00BD41B6">
        <w:tc>
          <w:tcPr>
            <w:tcW w:w="2948" w:type="dxa"/>
          </w:tcPr>
          <w:p w14:paraId="0ECBC061"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materiaal korfzeef</w:t>
            </w:r>
          </w:p>
        </w:tc>
        <w:tc>
          <w:tcPr>
            <w:tcW w:w="851" w:type="dxa"/>
          </w:tcPr>
          <w:p w14:paraId="399FFD04" w14:textId="77777777" w:rsidR="00772D8A" w:rsidRPr="00057099" w:rsidRDefault="00772D8A" w:rsidP="00BD41B6">
            <w:pPr>
              <w:jc w:val="right"/>
            </w:pPr>
          </w:p>
        </w:tc>
        <w:tc>
          <w:tcPr>
            <w:tcW w:w="284" w:type="dxa"/>
          </w:tcPr>
          <w:p w14:paraId="49BA49A2" w14:textId="77777777" w:rsidR="00772D8A" w:rsidRPr="00057099" w:rsidRDefault="00772D8A" w:rsidP="00BD41B6">
            <w:r w:rsidRPr="00057099">
              <w:t>:</w:t>
            </w:r>
          </w:p>
        </w:tc>
        <w:tc>
          <w:tcPr>
            <w:tcW w:w="4536" w:type="dxa"/>
          </w:tcPr>
          <w:p w14:paraId="0AA7BB20" w14:textId="77777777" w:rsidR="00772D8A" w:rsidRPr="00057099" w:rsidRDefault="00772D8A" w:rsidP="00BD41B6">
            <w:r w:rsidRPr="00057099">
              <w:t>1.4571/1.4401</w:t>
            </w:r>
          </w:p>
        </w:tc>
      </w:tr>
      <w:tr w:rsidR="00772D8A" w:rsidRPr="00057099" w14:paraId="0EF5B2B5" w14:textId="77777777" w:rsidTr="00BD41B6">
        <w:tc>
          <w:tcPr>
            <w:tcW w:w="2948" w:type="dxa"/>
          </w:tcPr>
          <w:p w14:paraId="3F829E94"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filterdoorlaat</w:t>
            </w:r>
          </w:p>
        </w:tc>
        <w:tc>
          <w:tcPr>
            <w:tcW w:w="851" w:type="dxa"/>
          </w:tcPr>
          <w:p w14:paraId="110A5A0D" w14:textId="77777777" w:rsidR="00772D8A" w:rsidRPr="00057099" w:rsidRDefault="00772D8A" w:rsidP="00BD41B6">
            <w:pPr>
              <w:jc w:val="right"/>
            </w:pPr>
            <w:r w:rsidRPr="00057099">
              <w:t>mm</w:t>
            </w:r>
          </w:p>
        </w:tc>
        <w:tc>
          <w:tcPr>
            <w:tcW w:w="284" w:type="dxa"/>
          </w:tcPr>
          <w:p w14:paraId="552D66BC" w14:textId="77777777" w:rsidR="00772D8A" w:rsidRPr="00057099" w:rsidRDefault="00772D8A" w:rsidP="00BD41B6">
            <w:r w:rsidRPr="00057099">
              <w:t>:</w:t>
            </w:r>
          </w:p>
        </w:tc>
        <w:tc>
          <w:tcPr>
            <w:tcW w:w="4536" w:type="dxa"/>
          </w:tcPr>
          <w:p w14:paraId="49CB151C" w14:textId="77777777" w:rsidR="00772D8A" w:rsidRPr="00057099" w:rsidRDefault="00772D8A" w:rsidP="00BD41B6">
            <w:r w:rsidRPr="00057099">
              <w:t>5</w:t>
            </w:r>
          </w:p>
        </w:tc>
      </w:tr>
    </w:tbl>
    <w:p w14:paraId="02D593F0" w14:textId="77777777" w:rsidR="00772D8A" w:rsidRPr="00057099" w:rsidRDefault="00772D8A" w:rsidP="00772D8A"/>
    <w:p w14:paraId="56990AEB" w14:textId="0EC9F030" w:rsidR="00772D8A" w:rsidRPr="00057099" w:rsidRDefault="00772D8A" w:rsidP="006028B5">
      <w:pPr>
        <w:pStyle w:val="Heading3"/>
      </w:pPr>
      <w:r w:rsidRPr="00057099">
        <w:t xml:space="preserve">Voorzieningen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1E26D00F" w14:textId="77777777" w:rsidTr="00BD41B6">
        <w:tc>
          <w:tcPr>
            <w:tcW w:w="2948" w:type="dxa"/>
          </w:tcPr>
          <w:p w14:paraId="4844C412" w14:textId="77777777" w:rsidR="00772D8A" w:rsidRPr="00057099" w:rsidRDefault="00772D8A" w:rsidP="00BD41B6">
            <w:r w:rsidRPr="00057099">
              <w:t>deksels</w:t>
            </w:r>
          </w:p>
        </w:tc>
        <w:tc>
          <w:tcPr>
            <w:tcW w:w="851" w:type="dxa"/>
          </w:tcPr>
          <w:p w14:paraId="1122CA32" w14:textId="77777777" w:rsidR="00772D8A" w:rsidRPr="00057099" w:rsidRDefault="00772D8A" w:rsidP="00BD41B6">
            <w:pPr>
              <w:jc w:val="right"/>
            </w:pPr>
          </w:p>
        </w:tc>
        <w:tc>
          <w:tcPr>
            <w:tcW w:w="284" w:type="dxa"/>
          </w:tcPr>
          <w:p w14:paraId="7EB3A9F7" w14:textId="77777777" w:rsidR="00772D8A" w:rsidRPr="00057099" w:rsidRDefault="00772D8A" w:rsidP="00BD41B6">
            <w:r w:rsidRPr="00057099">
              <w:t>:</w:t>
            </w:r>
          </w:p>
        </w:tc>
        <w:tc>
          <w:tcPr>
            <w:tcW w:w="4536" w:type="dxa"/>
          </w:tcPr>
          <w:p w14:paraId="4D8C65B6" w14:textId="77777777" w:rsidR="00772D8A" w:rsidRPr="00057099" w:rsidRDefault="00772D8A" w:rsidP="00BD41B6">
            <w:r w:rsidRPr="00057099">
              <w:t xml:space="preserve">bevestigd met </w:t>
            </w:r>
            <w:proofErr w:type="spellStart"/>
            <w:r w:rsidRPr="00057099">
              <w:rPr>
                <w:bCs/>
              </w:rPr>
              <w:t>snelsluiting</w:t>
            </w:r>
            <w:proofErr w:type="spellEnd"/>
            <w:r w:rsidRPr="00057099">
              <w:t xml:space="preserve"> (knevelconstructie of scharnierende oogbouten)</w:t>
            </w:r>
          </w:p>
        </w:tc>
      </w:tr>
      <w:tr w:rsidR="00772D8A" w:rsidRPr="00057099" w14:paraId="1F7A30F2" w14:textId="77777777" w:rsidTr="00BD41B6">
        <w:tc>
          <w:tcPr>
            <w:tcW w:w="2948" w:type="dxa"/>
          </w:tcPr>
          <w:p w14:paraId="52089A3A" w14:textId="77777777" w:rsidR="00772D8A" w:rsidRPr="00057099" w:rsidRDefault="00772D8A" w:rsidP="00BD41B6">
            <w:r w:rsidRPr="00057099">
              <w:t>afsluiter</w:t>
            </w:r>
          </w:p>
        </w:tc>
        <w:tc>
          <w:tcPr>
            <w:tcW w:w="851" w:type="dxa"/>
          </w:tcPr>
          <w:p w14:paraId="2F11878D" w14:textId="77777777" w:rsidR="00772D8A" w:rsidRPr="00057099" w:rsidRDefault="00772D8A" w:rsidP="00BD41B6">
            <w:pPr>
              <w:jc w:val="right"/>
            </w:pPr>
          </w:p>
        </w:tc>
        <w:tc>
          <w:tcPr>
            <w:tcW w:w="284" w:type="dxa"/>
          </w:tcPr>
          <w:p w14:paraId="4E89F5F4" w14:textId="77777777" w:rsidR="00772D8A" w:rsidRPr="00057099" w:rsidRDefault="00772D8A" w:rsidP="00BD41B6">
            <w:r w:rsidRPr="00057099">
              <w:t>:</w:t>
            </w:r>
          </w:p>
        </w:tc>
        <w:tc>
          <w:tcPr>
            <w:tcW w:w="4536" w:type="dxa"/>
          </w:tcPr>
          <w:p w14:paraId="1DAD614B" w14:textId="77777777" w:rsidR="00772D8A" w:rsidRPr="00057099" w:rsidRDefault="00772D8A" w:rsidP="00BD41B6">
            <w:r w:rsidRPr="00057099">
              <w:t>omschakelafsluiter</w:t>
            </w:r>
          </w:p>
        </w:tc>
      </w:tr>
      <w:tr w:rsidR="00772D8A" w:rsidRPr="00057099" w14:paraId="70F770A2" w14:textId="77777777" w:rsidTr="00BD41B6">
        <w:tc>
          <w:tcPr>
            <w:tcW w:w="2948" w:type="dxa"/>
          </w:tcPr>
          <w:p w14:paraId="2DB47E52" w14:textId="77777777" w:rsidR="00772D8A" w:rsidRPr="00057099" w:rsidRDefault="00772D8A" w:rsidP="00BD41B6">
            <w:proofErr w:type="spellStart"/>
            <w:r w:rsidRPr="00057099">
              <w:t>ontluchtingen</w:t>
            </w:r>
            <w:proofErr w:type="spellEnd"/>
          </w:p>
        </w:tc>
        <w:tc>
          <w:tcPr>
            <w:tcW w:w="851" w:type="dxa"/>
          </w:tcPr>
          <w:p w14:paraId="005ED16E" w14:textId="77777777" w:rsidR="00772D8A" w:rsidRPr="00057099" w:rsidRDefault="00772D8A" w:rsidP="00BD41B6">
            <w:pPr>
              <w:jc w:val="right"/>
            </w:pPr>
          </w:p>
        </w:tc>
        <w:tc>
          <w:tcPr>
            <w:tcW w:w="284" w:type="dxa"/>
          </w:tcPr>
          <w:p w14:paraId="509520EF" w14:textId="77777777" w:rsidR="00772D8A" w:rsidRPr="00057099" w:rsidRDefault="00772D8A" w:rsidP="00BD41B6">
            <w:r w:rsidRPr="00057099">
              <w:t>:</w:t>
            </w:r>
          </w:p>
        </w:tc>
        <w:tc>
          <w:tcPr>
            <w:tcW w:w="4536" w:type="dxa"/>
          </w:tcPr>
          <w:p w14:paraId="041D3E9B" w14:textId="77777777" w:rsidR="00772D8A" w:rsidRPr="00057099" w:rsidRDefault="00772D8A" w:rsidP="00BD41B6">
            <w:r w:rsidRPr="00057099">
              <w:t>op de beide deksels een kogelkraan ½" met ontluchtingsleidingen eindigend boven een trechter</w:t>
            </w:r>
          </w:p>
        </w:tc>
      </w:tr>
      <w:tr w:rsidR="00772D8A" w:rsidRPr="00057099" w14:paraId="065687C3" w14:textId="77777777" w:rsidTr="00BD41B6">
        <w:tc>
          <w:tcPr>
            <w:tcW w:w="2948" w:type="dxa"/>
          </w:tcPr>
          <w:p w14:paraId="5FA8FD1F" w14:textId="77777777" w:rsidR="00772D8A" w:rsidRPr="00057099" w:rsidRDefault="00772D8A" w:rsidP="00BD41B6">
            <w:r w:rsidRPr="00057099">
              <w:t>aftap</w:t>
            </w:r>
          </w:p>
        </w:tc>
        <w:tc>
          <w:tcPr>
            <w:tcW w:w="851" w:type="dxa"/>
          </w:tcPr>
          <w:p w14:paraId="71037B48" w14:textId="77777777" w:rsidR="00772D8A" w:rsidRPr="00057099" w:rsidRDefault="00772D8A" w:rsidP="00BD41B6">
            <w:pPr>
              <w:jc w:val="right"/>
            </w:pPr>
          </w:p>
        </w:tc>
        <w:tc>
          <w:tcPr>
            <w:tcW w:w="284" w:type="dxa"/>
          </w:tcPr>
          <w:p w14:paraId="2D9D5E03" w14:textId="77777777" w:rsidR="00772D8A" w:rsidRPr="00057099" w:rsidRDefault="00772D8A" w:rsidP="00BD41B6">
            <w:r w:rsidRPr="00057099">
              <w:t>:</w:t>
            </w:r>
          </w:p>
        </w:tc>
        <w:tc>
          <w:tcPr>
            <w:tcW w:w="4536" w:type="dxa"/>
          </w:tcPr>
          <w:p w14:paraId="092C5F74" w14:textId="77777777" w:rsidR="00772D8A" w:rsidRPr="00057099" w:rsidRDefault="00772D8A" w:rsidP="00BD41B6">
            <w:r w:rsidRPr="00057099">
              <w:t>op beide korfhuizen een kogelkraan 1" eindigend boven een trechter</w:t>
            </w:r>
          </w:p>
        </w:tc>
      </w:tr>
      <w:tr w:rsidR="00772D8A" w:rsidRPr="00057099" w14:paraId="0B1E7955" w14:textId="77777777" w:rsidTr="00BD41B6">
        <w:tc>
          <w:tcPr>
            <w:tcW w:w="2948" w:type="dxa"/>
          </w:tcPr>
          <w:p w14:paraId="40A2F42B" w14:textId="77777777" w:rsidR="00772D8A" w:rsidRPr="00057099" w:rsidRDefault="00772D8A" w:rsidP="00BD41B6">
            <w:proofErr w:type="spellStart"/>
            <w:r w:rsidRPr="00057099">
              <w:t>drukvereffenings</w:t>
            </w:r>
            <w:proofErr w:type="spellEnd"/>
            <w:r w:rsidRPr="00057099">
              <w:t>-</w:t>
            </w:r>
          </w:p>
        </w:tc>
        <w:tc>
          <w:tcPr>
            <w:tcW w:w="851" w:type="dxa"/>
          </w:tcPr>
          <w:p w14:paraId="467DF587" w14:textId="77777777" w:rsidR="00772D8A" w:rsidRPr="00057099" w:rsidRDefault="00772D8A" w:rsidP="00BD41B6">
            <w:pPr>
              <w:jc w:val="right"/>
            </w:pPr>
          </w:p>
        </w:tc>
        <w:tc>
          <w:tcPr>
            <w:tcW w:w="284" w:type="dxa"/>
          </w:tcPr>
          <w:p w14:paraId="69412910" w14:textId="77777777" w:rsidR="00772D8A" w:rsidRPr="00057099" w:rsidRDefault="00772D8A" w:rsidP="00BD41B6"/>
        </w:tc>
        <w:tc>
          <w:tcPr>
            <w:tcW w:w="4536" w:type="dxa"/>
          </w:tcPr>
          <w:p w14:paraId="03D12FAC" w14:textId="77777777" w:rsidR="00772D8A" w:rsidRPr="00057099" w:rsidRDefault="00772D8A" w:rsidP="00BD41B6"/>
        </w:tc>
      </w:tr>
      <w:tr w:rsidR="00772D8A" w:rsidRPr="00057099" w14:paraId="44B4A342" w14:textId="77777777" w:rsidTr="00BD41B6">
        <w:tc>
          <w:tcPr>
            <w:tcW w:w="2948" w:type="dxa"/>
          </w:tcPr>
          <w:p w14:paraId="2B216CED" w14:textId="77777777" w:rsidR="00772D8A" w:rsidRPr="00057099" w:rsidRDefault="00772D8A" w:rsidP="00BD41B6">
            <w:r w:rsidRPr="00057099">
              <w:t>voorziening</w:t>
            </w:r>
          </w:p>
        </w:tc>
        <w:tc>
          <w:tcPr>
            <w:tcW w:w="851" w:type="dxa"/>
          </w:tcPr>
          <w:p w14:paraId="3C5C78AB" w14:textId="77777777" w:rsidR="00772D8A" w:rsidRPr="00057099" w:rsidRDefault="00772D8A" w:rsidP="00BD41B6">
            <w:pPr>
              <w:jc w:val="right"/>
            </w:pPr>
          </w:p>
        </w:tc>
        <w:tc>
          <w:tcPr>
            <w:tcW w:w="284" w:type="dxa"/>
          </w:tcPr>
          <w:p w14:paraId="428E1748" w14:textId="77777777" w:rsidR="00772D8A" w:rsidRPr="00057099" w:rsidRDefault="00772D8A" w:rsidP="00BD41B6">
            <w:r w:rsidRPr="00057099">
              <w:t>:</w:t>
            </w:r>
          </w:p>
        </w:tc>
        <w:tc>
          <w:tcPr>
            <w:tcW w:w="4536" w:type="dxa"/>
          </w:tcPr>
          <w:p w14:paraId="601FF2DB" w14:textId="77777777" w:rsidR="00772D8A" w:rsidRPr="00057099" w:rsidRDefault="00772D8A" w:rsidP="00BD41B6">
            <w:r w:rsidRPr="00057099">
              <w:t>in te voorzien</w:t>
            </w:r>
          </w:p>
        </w:tc>
      </w:tr>
      <w:tr w:rsidR="00772D8A" w:rsidRPr="00057099" w14:paraId="597B8620" w14:textId="77777777" w:rsidTr="00BD41B6">
        <w:tc>
          <w:tcPr>
            <w:tcW w:w="2948" w:type="dxa"/>
          </w:tcPr>
          <w:p w14:paraId="60E803CD" w14:textId="77777777" w:rsidR="00772D8A" w:rsidRPr="00057099" w:rsidRDefault="00772D8A" w:rsidP="00BD41B6">
            <w:r w:rsidRPr="00057099">
              <w:t>drukverschilmeter</w:t>
            </w:r>
          </w:p>
        </w:tc>
        <w:tc>
          <w:tcPr>
            <w:tcW w:w="851" w:type="dxa"/>
          </w:tcPr>
          <w:p w14:paraId="3FE6ADBC" w14:textId="77777777" w:rsidR="00772D8A" w:rsidRPr="00057099" w:rsidRDefault="00772D8A" w:rsidP="00BD41B6">
            <w:pPr>
              <w:jc w:val="right"/>
            </w:pPr>
          </w:p>
        </w:tc>
        <w:tc>
          <w:tcPr>
            <w:tcW w:w="284" w:type="dxa"/>
          </w:tcPr>
          <w:p w14:paraId="0FA3CC1B" w14:textId="77777777" w:rsidR="00772D8A" w:rsidRPr="00057099" w:rsidRDefault="00772D8A" w:rsidP="00BD41B6">
            <w:r w:rsidRPr="00057099">
              <w:t>:</w:t>
            </w:r>
          </w:p>
        </w:tc>
        <w:tc>
          <w:tcPr>
            <w:tcW w:w="4536" w:type="dxa"/>
          </w:tcPr>
          <w:p w14:paraId="19D9F43D" w14:textId="77777777" w:rsidR="00772D8A" w:rsidRPr="00057099" w:rsidRDefault="00772D8A" w:rsidP="00BD41B6">
            <w:r w:rsidRPr="00057099">
              <w:t>uitvoering met indicatie en schakelcontact voor melding elders (PdA32011)</w:t>
            </w:r>
          </w:p>
        </w:tc>
      </w:tr>
      <w:tr w:rsidR="00772D8A" w:rsidRPr="00057099" w14:paraId="5578FF92" w14:textId="77777777" w:rsidTr="00BD41B6">
        <w:tc>
          <w:tcPr>
            <w:tcW w:w="2948" w:type="dxa"/>
          </w:tcPr>
          <w:p w14:paraId="72D55BC7" w14:textId="77777777" w:rsidR="00772D8A" w:rsidRPr="00057099" w:rsidRDefault="00772D8A" w:rsidP="00BD41B6"/>
        </w:tc>
        <w:tc>
          <w:tcPr>
            <w:tcW w:w="851" w:type="dxa"/>
          </w:tcPr>
          <w:p w14:paraId="7E2EDF8B" w14:textId="77777777" w:rsidR="00772D8A" w:rsidRPr="00057099" w:rsidRDefault="00772D8A" w:rsidP="00BD41B6">
            <w:pPr>
              <w:jc w:val="right"/>
            </w:pPr>
          </w:p>
        </w:tc>
        <w:tc>
          <w:tcPr>
            <w:tcW w:w="284" w:type="dxa"/>
          </w:tcPr>
          <w:p w14:paraId="6742DA3E" w14:textId="77777777" w:rsidR="00772D8A" w:rsidRPr="00057099" w:rsidRDefault="00772D8A" w:rsidP="00BD41B6"/>
        </w:tc>
        <w:tc>
          <w:tcPr>
            <w:tcW w:w="4536" w:type="dxa"/>
          </w:tcPr>
          <w:p w14:paraId="0ABB7B61" w14:textId="77777777" w:rsidR="00772D8A" w:rsidRPr="00057099" w:rsidRDefault="00772D8A" w:rsidP="00BD41B6">
            <w:r w:rsidRPr="00057099">
              <w:t>Schakelcontact: 230 V, 2 A, 50 Hz</w:t>
            </w:r>
          </w:p>
        </w:tc>
      </w:tr>
    </w:tbl>
    <w:p w14:paraId="4F385795" w14:textId="77777777" w:rsidR="00772D8A" w:rsidRPr="00057099" w:rsidRDefault="00772D8A" w:rsidP="00772D8A"/>
    <w:p w14:paraId="3F84D3E8" w14:textId="76473A9B" w:rsidR="00772D8A" w:rsidRPr="00057099" w:rsidRDefault="00772D8A" w:rsidP="00772D8A">
      <w:pPr>
        <w:pStyle w:val="Heading2"/>
      </w:pPr>
      <w:bookmarkStart w:id="283" w:name="_Toc54965617"/>
      <w:r w:rsidRPr="00057099">
        <w:t>Zelfreinigend filter</w:t>
      </w:r>
      <w:bookmarkEnd w:id="283"/>
    </w:p>
    <w:p w14:paraId="65C250E2" w14:textId="68F5B922" w:rsidR="00772D8A" w:rsidRPr="00057099" w:rsidRDefault="00772D8A" w:rsidP="006028B5">
      <w:pPr>
        <w:pStyle w:val="Heading3"/>
      </w:pPr>
      <w:r w:rsidRPr="00057099">
        <w:t>Algemeen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7DC49EE2" w14:textId="77777777" w:rsidTr="00BD41B6">
        <w:tc>
          <w:tcPr>
            <w:tcW w:w="2948" w:type="dxa"/>
          </w:tcPr>
          <w:p w14:paraId="6AA5D3A1" w14:textId="77777777" w:rsidR="00772D8A" w:rsidRPr="00057099" w:rsidRDefault="00772D8A" w:rsidP="00BD41B6">
            <w:r w:rsidRPr="00057099">
              <w:t>positienummer</w:t>
            </w:r>
          </w:p>
        </w:tc>
        <w:tc>
          <w:tcPr>
            <w:tcW w:w="851" w:type="dxa"/>
          </w:tcPr>
          <w:p w14:paraId="76B4A60B" w14:textId="77777777" w:rsidR="00772D8A" w:rsidRPr="00057099" w:rsidRDefault="00772D8A" w:rsidP="00BD41B6">
            <w:pPr>
              <w:jc w:val="right"/>
            </w:pPr>
          </w:p>
        </w:tc>
        <w:tc>
          <w:tcPr>
            <w:tcW w:w="284" w:type="dxa"/>
          </w:tcPr>
          <w:p w14:paraId="0B52FD0B" w14:textId="77777777" w:rsidR="00772D8A" w:rsidRPr="00057099" w:rsidRDefault="00772D8A" w:rsidP="00BD41B6">
            <w:r w:rsidRPr="00057099">
              <w:t>:</w:t>
            </w:r>
          </w:p>
        </w:tc>
        <w:tc>
          <w:tcPr>
            <w:tcW w:w="4536" w:type="dxa"/>
          </w:tcPr>
          <w:p w14:paraId="09C24B04" w14:textId="66F3DEE5" w:rsidR="00772D8A" w:rsidRPr="00057099" w:rsidRDefault="00CF426E" w:rsidP="00BD41B6">
            <w:r w:rsidRPr="00057099">
              <w:t>FI9180</w:t>
            </w:r>
          </w:p>
        </w:tc>
      </w:tr>
      <w:tr w:rsidR="00772D8A" w:rsidRPr="00057099" w14:paraId="2B7B21C4" w14:textId="77777777" w:rsidTr="00BD41B6">
        <w:tc>
          <w:tcPr>
            <w:tcW w:w="2948" w:type="dxa"/>
          </w:tcPr>
          <w:p w14:paraId="7B103A69" w14:textId="77777777" w:rsidR="00772D8A" w:rsidRPr="00057099" w:rsidRDefault="00772D8A" w:rsidP="00BD41B6">
            <w:r w:rsidRPr="00057099">
              <w:t>aantal</w:t>
            </w:r>
          </w:p>
        </w:tc>
        <w:tc>
          <w:tcPr>
            <w:tcW w:w="851" w:type="dxa"/>
          </w:tcPr>
          <w:p w14:paraId="389DC728" w14:textId="77777777" w:rsidR="00772D8A" w:rsidRPr="00057099" w:rsidRDefault="00772D8A" w:rsidP="00BD41B6">
            <w:pPr>
              <w:jc w:val="right"/>
            </w:pPr>
          </w:p>
        </w:tc>
        <w:tc>
          <w:tcPr>
            <w:tcW w:w="284" w:type="dxa"/>
          </w:tcPr>
          <w:p w14:paraId="17EE0A7F" w14:textId="77777777" w:rsidR="00772D8A" w:rsidRPr="00057099" w:rsidRDefault="00772D8A" w:rsidP="00BD41B6">
            <w:r w:rsidRPr="00057099">
              <w:t>:</w:t>
            </w:r>
          </w:p>
        </w:tc>
        <w:tc>
          <w:tcPr>
            <w:tcW w:w="4536" w:type="dxa"/>
          </w:tcPr>
          <w:p w14:paraId="2215701F" w14:textId="77777777" w:rsidR="00772D8A" w:rsidRPr="00057099" w:rsidRDefault="00772D8A" w:rsidP="00BD41B6">
            <w:r w:rsidRPr="00057099">
              <w:t>1</w:t>
            </w:r>
          </w:p>
        </w:tc>
      </w:tr>
      <w:tr w:rsidR="00772D8A" w:rsidRPr="00057099" w14:paraId="5B8F22BA" w14:textId="77777777" w:rsidTr="00BD41B6">
        <w:tc>
          <w:tcPr>
            <w:tcW w:w="2948" w:type="dxa"/>
          </w:tcPr>
          <w:p w14:paraId="2DCB2123" w14:textId="77777777" w:rsidR="00772D8A" w:rsidRPr="00057099" w:rsidRDefault="00772D8A" w:rsidP="00BD41B6">
            <w:r w:rsidRPr="00057099">
              <w:t>opstelling</w:t>
            </w:r>
          </w:p>
        </w:tc>
        <w:tc>
          <w:tcPr>
            <w:tcW w:w="851" w:type="dxa"/>
          </w:tcPr>
          <w:p w14:paraId="64C319BF" w14:textId="77777777" w:rsidR="00772D8A" w:rsidRPr="00057099" w:rsidRDefault="00772D8A" w:rsidP="00BD41B6">
            <w:pPr>
              <w:jc w:val="right"/>
            </w:pPr>
          </w:p>
        </w:tc>
        <w:tc>
          <w:tcPr>
            <w:tcW w:w="284" w:type="dxa"/>
          </w:tcPr>
          <w:p w14:paraId="2BBFB304" w14:textId="77777777" w:rsidR="00772D8A" w:rsidRPr="00057099" w:rsidRDefault="00772D8A" w:rsidP="00BD41B6">
            <w:r w:rsidRPr="00057099">
              <w:t>:</w:t>
            </w:r>
          </w:p>
        </w:tc>
        <w:tc>
          <w:tcPr>
            <w:tcW w:w="4536" w:type="dxa"/>
          </w:tcPr>
          <w:p w14:paraId="7443793E" w14:textId="77777777" w:rsidR="00772D8A" w:rsidRPr="00057099" w:rsidRDefault="00772D8A" w:rsidP="00BD41B6">
            <w:r w:rsidRPr="00057099">
              <w:t>in de persleiding van de bedrijfswaterpompen</w:t>
            </w:r>
          </w:p>
        </w:tc>
      </w:tr>
      <w:tr w:rsidR="00772D8A" w:rsidRPr="00057099" w14:paraId="6B9E4747" w14:textId="77777777" w:rsidTr="00BD41B6">
        <w:tc>
          <w:tcPr>
            <w:tcW w:w="2948" w:type="dxa"/>
          </w:tcPr>
          <w:p w14:paraId="1D34264B" w14:textId="77777777" w:rsidR="00772D8A" w:rsidRPr="00057099" w:rsidRDefault="00772D8A" w:rsidP="00BD41B6">
            <w:r w:rsidRPr="00057099">
              <w:t>doel</w:t>
            </w:r>
          </w:p>
        </w:tc>
        <w:tc>
          <w:tcPr>
            <w:tcW w:w="851" w:type="dxa"/>
          </w:tcPr>
          <w:p w14:paraId="74ADD439" w14:textId="77777777" w:rsidR="00772D8A" w:rsidRPr="00057099" w:rsidRDefault="00772D8A" w:rsidP="00BD41B6">
            <w:pPr>
              <w:jc w:val="right"/>
            </w:pPr>
          </w:p>
        </w:tc>
        <w:tc>
          <w:tcPr>
            <w:tcW w:w="284" w:type="dxa"/>
          </w:tcPr>
          <w:p w14:paraId="4BB38BC3" w14:textId="77777777" w:rsidR="00772D8A" w:rsidRPr="00057099" w:rsidRDefault="00772D8A" w:rsidP="00BD41B6">
            <w:r w:rsidRPr="00057099">
              <w:t>:</w:t>
            </w:r>
          </w:p>
        </w:tc>
        <w:tc>
          <w:tcPr>
            <w:tcW w:w="4536" w:type="dxa"/>
          </w:tcPr>
          <w:p w14:paraId="420597D3" w14:textId="77777777" w:rsidR="00772D8A" w:rsidRPr="00057099" w:rsidRDefault="00772D8A" w:rsidP="00BD41B6">
            <w:r w:rsidRPr="00057099">
              <w:t xml:space="preserve">het </w:t>
            </w:r>
            <w:proofErr w:type="spellStart"/>
            <w:r w:rsidRPr="00057099">
              <w:t>fijnfilteren</w:t>
            </w:r>
            <w:proofErr w:type="spellEnd"/>
            <w:r w:rsidRPr="00057099">
              <w:t xml:space="preserve"> van </w:t>
            </w:r>
            <w:proofErr w:type="spellStart"/>
            <w:r w:rsidRPr="00057099">
              <w:t>grofgefilterd</w:t>
            </w:r>
            <w:proofErr w:type="spellEnd"/>
            <w:r w:rsidRPr="00057099">
              <w:t xml:space="preserve"> effluent tot bedrijfswater</w:t>
            </w:r>
          </w:p>
        </w:tc>
      </w:tr>
      <w:tr w:rsidR="00772D8A" w:rsidRPr="00057099" w14:paraId="6C137F1B" w14:textId="77777777" w:rsidTr="00BD41B6">
        <w:tc>
          <w:tcPr>
            <w:tcW w:w="2948" w:type="dxa"/>
          </w:tcPr>
          <w:p w14:paraId="32214F87" w14:textId="77777777" w:rsidR="00772D8A" w:rsidRPr="00057099" w:rsidRDefault="00772D8A" w:rsidP="00BD41B6">
            <w:r w:rsidRPr="00057099">
              <w:t>mediumtype</w:t>
            </w:r>
          </w:p>
        </w:tc>
        <w:tc>
          <w:tcPr>
            <w:tcW w:w="851" w:type="dxa"/>
          </w:tcPr>
          <w:p w14:paraId="42F4B4B3" w14:textId="77777777" w:rsidR="00772D8A" w:rsidRPr="00057099" w:rsidRDefault="00772D8A" w:rsidP="00BD41B6">
            <w:pPr>
              <w:jc w:val="right"/>
            </w:pPr>
          </w:p>
        </w:tc>
        <w:tc>
          <w:tcPr>
            <w:tcW w:w="284" w:type="dxa"/>
          </w:tcPr>
          <w:p w14:paraId="40C51BE2" w14:textId="77777777" w:rsidR="00772D8A" w:rsidRPr="00057099" w:rsidRDefault="00772D8A" w:rsidP="00BD41B6">
            <w:r w:rsidRPr="00057099">
              <w:t>:</w:t>
            </w:r>
          </w:p>
        </w:tc>
        <w:tc>
          <w:tcPr>
            <w:tcW w:w="4536" w:type="dxa"/>
          </w:tcPr>
          <w:p w14:paraId="64CB734F" w14:textId="77777777" w:rsidR="00772D8A" w:rsidRPr="00057099" w:rsidRDefault="00772D8A" w:rsidP="00BD41B6">
            <w:r w:rsidRPr="00057099">
              <w:t xml:space="preserve">effluent dat een </w:t>
            </w:r>
            <w:proofErr w:type="spellStart"/>
            <w:r w:rsidRPr="00057099">
              <w:t>groffilter</w:t>
            </w:r>
            <w:proofErr w:type="spellEnd"/>
            <w:r w:rsidRPr="00057099">
              <w:t xml:space="preserve"> is gepasseerd</w:t>
            </w:r>
          </w:p>
        </w:tc>
      </w:tr>
      <w:tr w:rsidR="00772D8A" w:rsidRPr="00057099" w14:paraId="14A16D56" w14:textId="77777777" w:rsidTr="00BD41B6">
        <w:tc>
          <w:tcPr>
            <w:tcW w:w="2948" w:type="dxa"/>
          </w:tcPr>
          <w:p w14:paraId="43000DBE" w14:textId="77777777" w:rsidR="00772D8A" w:rsidRPr="00057099" w:rsidRDefault="00772D8A" w:rsidP="00BD41B6">
            <w:r w:rsidRPr="00057099">
              <w:t>leveringsomvang</w:t>
            </w:r>
          </w:p>
        </w:tc>
        <w:tc>
          <w:tcPr>
            <w:tcW w:w="851" w:type="dxa"/>
          </w:tcPr>
          <w:p w14:paraId="741C1141" w14:textId="77777777" w:rsidR="00772D8A" w:rsidRPr="00057099" w:rsidRDefault="00772D8A" w:rsidP="00BD41B6">
            <w:pPr>
              <w:jc w:val="right"/>
            </w:pPr>
          </w:p>
        </w:tc>
        <w:tc>
          <w:tcPr>
            <w:tcW w:w="284" w:type="dxa"/>
          </w:tcPr>
          <w:p w14:paraId="73CEE5A5" w14:textId="77777777" w:rsidR="00772D8A" w:rsidRPr="00057099" w:rsidRDefault="00772D8A" w:rsidP="00BD41B6">
            <w:r w:rsidRPr="00057099">
              <w:t>:</w:t>
            </w:r>
          </w:p>
        </w:tc>
        <w:tc>
          <w:tcPr>
            <w:tcW w:w="4536" w:type="dxa"/>
          </w:tcPr>
          <w:p w14:paraId="634CCEAB"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filter</w:t>
            </w:r>
          </w:p>
        </w:tc>
      </w:tr>
      <w:tr w:rsidR="00772D8A" w:rsidRPr="00057099" w14:paraId="19361713" w14:textId="77777777" w:rsidTr="00BD41B6">
        <w:tc>
          <w:tcPr>
            <w:tcW w:w="2948" w:type="dxa"/>
          </w:tcPr>
          <w:p w14:paraId="0FEC2F59" w14:textId="77777777" w:rsidR="00772D8A" w:rsidRPr="00057099" w:rsidRDefault="00772D8A" w:rsidP="00BD41B6"/>
        </w:tc>
        <w:tc>
          <w:tcPr>
            <w:tcW w:w="851" w:type="dxa"/>
          </w:tcPr>
          <w:p w14:paraId="72E11829" w14:textId="77777777" w:rsidR="00772D8A" w:rsidRPr="00057099" w:rsidRDefault="00772D8A" w:rsidP="00BD41B6">
            <w:pPr>
              <w:jc w:val="right"/>
            </w:pPr>
          </w:p>
        </w:tc>
        <w:tc>
          <w:tcPr>
            <w:tcW w:w="284" w:type="dxa"/>
          </w:tcPr>
          <w:p w14:paraId="4068CAE4" w14:textId="77777777" w:rsidR="00772D8A" w:rsidRPr="00057099" w:rsidRDefault="00772D8A" w:rsidP="00BD41B6"/>
        </w:tc>
        <w:tc>
          <w:tcPr>
            <w:tcW w:w="4536" w:type="dxa"/>
          </w:tcPr>
          <w:p w14:paraId="0F3C592F"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aandrijving</w:t>
            </w:r>
          </w:p>
        </w:tc>
      </w:tr>
      <w:tr w:rsidR="00772D8A" w:rsidRPr="00057099" w14:paraId="4C63E324" w14:textId="77777777" w:rsidTr="00BD41B6">
        <w:tc>
          <w:tcPr>
            <w:tcW w:w="2948" w:type="dxa"/>
          </w:tcPr>
          <w:p w14:paraId="4B1FF3D1" w14:textId="77777777" w:rsidR="00772D8A" w:rsidRPr="00057099" w:rsidRDefault="00772D8A" w:rsidP="00BD41B6"/>
        </w:tc>
        <w:tc>
          <w:tcPr>
            <w:tcW w:w="851" w:type="dxa"/>
          </w:tcPr>
          <w:p w14:paraId="23D97072" w14:textId="77777777" w:rsidR="00772D8A" w:rsidRPr="00057099" w:rsidRDefault="00772D8A" w:rsidP="00BD41B6">
            <w:pPr>
              <w:jc w:val="right"/>
            </w:pPr>
          </w:p>
        </w:tc>
        <w:tc>
          <w:tcPr>
            <w:tcW w:w="284" w:type="dxa"/>
          </w:tcPr>
          <w:p w14:paraId="67BB7EE2" w14:textId="77777777" w:rsidR="00772D8A" w:rsidRPr="00057099" w:rsidRDefault="00772D8A" w:rsidP="00BD41B6"/>
        </w:tc>
        <w:tc>
          <w:tcPr>
            <w:tcW w:w="4536" w:type="dxa"/>
          </w:tcPr>
          <w:p w14:paraId="1EFF8A28"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terugspoelafsluiter</w:t>
            </w:r>
          </w:p>
        </w:tc>
      </w:tr>
      <w:tr w:rsidR="00772D8A" w:rsidRPr="00057099" w14:paraId="21857DF6" w14:textId="77777777" w:rsidTr="00BD41B6">
        <w:tc>
          <w:tcPr>
            <w:tcW w:w="2948" w:type="dxa"/>
          </w:tcPr>
          <w:p w14:paraId="2F0DC847" w14:textId="77777777" w:rsidR="00772D8A" w:rsidRPr="00057099" w:rsidRDefault="00772D8A" w:rsidP="00BD41B6"/>
        </w:tc>
        <w:tc>
          <w:tcPr>
            <w:tcW w:w="851" w:type="dxa"/>
          </w:tcPr>
          <w:p w14:paraId="3EC90A5C" w14:textId="77777777" w:rsidR="00772D8A" w:rsidRPr="00057099" w:rsidRDefault="00772D8A" w:rsidP="00BD41B6">
            <w:pPr>
              <w:jc w:val="right"/>
            </w:pPr>
          </w:p>
        </w:tc>
        <w:tc>
          <w:tcPr>
            <w:tcW w:w="284" w:type="dxa"/>
          </w:tcPr>
          <w:p w14:paraId="419F3899" w14:textId="77777777" w:rsidR="00772D8A" w:rsidRPr="00057099" w:rsidRDefault="00772D8A" w:rsidP="00BD41B6"/>
        </w:tc>
        <w:tc>
          <w:tcPr>
            <w:tcW w:w="4536" w:type="dxa"/>
          </w:tcPr>
          <w:p w14:paraId="144B22DF"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elektrische installatie</w:t>
            </w:r>
          </w:p>
        </w:tc>
      </w:tr>
    </w:tbl>
    <w:p w14:paraId="193DFBA5" w14:textId="77777777" w:rsidR="00772D8A" w:rsidRPr="00057099" w:rsidRDefault="00772D8A" w:rsidP="00772D8A"/>
    <w:p w14:paraId="79EBA209" w14:textId="25D860B2" w:rsidR="00772D8A" w:rsidRPr="00057099" w:rsidRDefault="00772D8A" w:rsidP="006028B5">
      <w:pPr>
        <w:pStyle w:val="Heading3"/>
      </w:pPr>
      <w:r w:rsidRPr="00057099">
        <w:lastRenderedPageBreak/>
        <w:t>Hoofdgegevens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7856423F" w14:textId="77777777" w:rsidTr="00BD41B6">
        <w:tc>
          <w:tcPr>
            <w:tcW w:w="2948" w:type="dxa"/>
          </w:tcPr>
          <w:p w14:paraId="5FB41CD8" w14:textId="77777777" w:rsidR="00772D8A" w:rsidRPr="00057099" w:rsidRDefault="00772D8A" w:rsidP="00BD41B6">
            <w:r w:rsidRPr="00057099">
              <w:t>systeem</w:t>
            </w:r>
          </w:p>
        </w:tc>
        <w:tc>
          <w:tcPr>
            <w:tcW w:w="851" w:type="dxa"/>
          </w:tcPr>
          <w:p w14:paraId="1BC361C3" w14:textId="77777777" w:rsidR="00772D8A" w:rsidRPr="00057099" w:rsidRDefault="00772D8A" w:rsidP="00BD41B6">
            <w:pPr>
              <w:jc w:val="right"/>
            </w:pPr>
          </w:p>
        </w:tc>
        <w:tc>
          <w:tcPr>
            <w:tcW w:w="284" w:type="dxa"/>
          </w:tcPr>
          <w:p w14:paraId="318A40C5" w14:textId="77777777" w:rsidR="00772D8A" w:rsidRPr="00057099" w:rsidRDefault="00772D8A" w:rsidP="00BD41B6">
            <w:r w:rsidRPr="00057099">
              <w:t>:</w:t>
            </w:r>
          </w:p>
        </w:tc>
        <w:tc>
          <w:tcPr>
            <w:tcW w:w="4536" w:type="dxa"/>
          </w:tcPr>
          <w:p w14:paraId="1FE3919F" w14:textId="77777777" w:rsidR="00772D8A" w:rsidRPr="00057099" w:rsidRDefault="00772D8A" w:rsidP="00BD41B6">
            <w:r w:rsidRPr="00057099">
              <w:t>volautomatisch terugspoelfilter</w:t>
            </w:r>
          </w:p>
        </w:tc>
      </w:tr>
      <w:tr w:rsidR="00772D8A" w:rsidRPr="00057099" w14:paraId="77FC4D2E" w14:textId="77777777" w:rsidTr="00BD41B6">
        <w:tc>
          <w:tcPr>
            <w:tcW w:w="2948" w:type="dxa"/>
          </w:tcPr>
          <w:p w14:paraId="203861A6" w14:textId="77777777" w:rsidR="00772D8A" w:rsidRPr="00057099" w:rsidRDefault="00772D8A" w:rsidP="00BD41B6">
            <w:r w:rsidRPr="00057099">
              <w:t xml:space="preserve">capaciteit </w:t>
            </w:r>
          </w:p>
        </w:tc>
        <w:tc>
          <w:tcPr>
            <w:tcW w:w="851" w:type="dxa"/>
          </w:tcPr>
          <w:p w14:paraId="2E06F366" w14:textId="77777777" w:rsidR="00772D8A" w:rsidRPr="00057099" w:rsidRDefault="00772D8A" w:rsidP="00BD41B6">
            <w:pPr>
              <w:jc w:val="right"/>
            </w:pPr>
            <w:r w:rsidRPr="00057099">
              <w:t>m</w:t>
            </w:r>
            <w:r w:rsidRPr="00057099">
              <w:rPr>
                <w:vertAlign w:val="superscript"/>
              </w:rPr>
              <w:t>3</w:t>
            </w:r>
            <w:r w:rsidRPr="00057099">
              <w:t>/h</w:t>
            </w:r>
          </w:p>
        </w:tc>
        <w:tc>
          <w:tcPr>
            <w:tcW w:w="284" w:type="dxa"/>
          </w:tcPr>
          <w:p w14:paraId="5BB45E94" w14:textId="77777777" w:rsidR="00772D8A" w:rsidRPr="00057099" w:rsidRDefault="00772D8A" w:rsidP="00BD41B6">
            <w:r w:rsidRPr="00057099">
              <w:t>:</w:t>
            </w:r>
          </w:p>
        </w:tc>
        <w:tc>
          <w:tcPr>
            <w:tcW w:w="4536" w:type="dxa"/>
          </w:tcPr>
          <w:p w14:paraId="319D3B65" w14:textId="0A761D19" w:rsidR="00772D8A" w:rsidRPr="00057099" w:rsidRDefault="005308B2" w:rsidP="00BD41B6">
            <w:r w:rsidRPr="00057099">
              <w:t>50</w:t>
            </w:r>
          </w:p>
        </w:tc>
      </w:tr>
      <w:tr w:rsidR="00772D8A" w:rsidRPr="00057099" w14:paraId="68F7D901" w14:textId="77777777" w:rsidTr="00BD41B6">
        <w:tc>
          <w:tcPr>
            <w:tcW w:w="2948" w:type="dxa"/>
          </w:tcPr>
          <w:p w14:paraId="2529E675" w14:textId="77777777" w:rsidR="00772D8A" w:rsidRPr="00057099" w:rsidRDefault="00772D8A" w:rsidP="00BD41B6">
            <w:r w:rsidRPr="00057099">
              <w:t>fabrikaat</w:t>
            </w:r>
          </w:p>
        </w:tc>
        <w:tc>
          <w:tcPr>
            <w:tcW w:w="851" w:type="dxa"/>
          </w:tcPr>
          <w:p w14:paraId="537ADD03" w14:textId="77777777" w:rsidR="00772D8A" w:rsidRPr="00057099" w:rsidRDefault="00772D8A" w:rsidP="00BD41B6">
            <w:pPr>
              <w:jc w:val="right"/>
            </w:pPr>
          </w:p>
        </w:tc>
        <w:tc>
          <w:tcPr>
            <w:tcW w:w="284" w:type="dxa"/>
          </w:tcPr>
          <w:p w14:paraId="2B7D9302" w14:textId="77777777" w:rsidR="00772D8A" w:rsidRPr="00057099" w:rsidRDefault="00772D8A" w:rsidP="00BD41B6">
            <w:r w:rsidRPr="00057099">
              <w:t>:</w:t>
            </w:r>
          </w:p>
        </w:tc>
        <w:tc>
          <w:tcPr>
            <w:tcW w:w="4536" w:type="dxa"/>
          </w:tcPr>
          <w:p w14:paraId="0B7D822E" w14:textId="77777777" w:rsidR="00772D8A" w:rsidRPr="00057099" w:rsidRDefault="00772D8A" w:rsidP="00BD41B6">
            <w:r w:rsidRPr="00057099">
              <w:t xml:space="preserve">Boll &amp; </w:t>
            </w:r>
            <w:proofErr w:type="spellStart"/>
            <w:r w:rsidRPr="00057099">
              <w:t>Kirch</w:t>
            </w:r>
            <w:proofErr w:type="spellEnd"/>
            <w:r w:rsidRPr="00057099">
              <w:t xml:space="preserve"> GmbH of gelijkwaardig</w:t>
            </w:r>
          </w:p>
        </w:tc>
      </w:tr>
      <w:tr w:rsidR="00772D8A" w:rsidRPr="00057099" w14:paraId="521E93ED" w14:textId="77777777" w:rsidTr="00BD41B6">
        <w:tc>
          <w:tcPr>
            <w:tcW w:w="2948" w:type="dxa"/>
          </w:tcPr>
          <w:p w14:paraId="074CE158" w14:textId="77777777" w:rsidR="00772D8A" w:rsidRPr="00057099" w:rsidRDefault="00772D8A" w:rsidP="00BD41B6">
            <w:r w:rsidRPr="00057099">
              <w:t>type</w:t>
            </w:r>
          </w:p>
        </w:tc>
        <w:tc>
          <w:tcPr>
            <w:tcW w:w="851" w:type="dxa"/>
          </w:tcPr>
          <w:p w14:paraId="2B6DA89D" w14:textId="77777777" w:rsidR="00772D8A" w:rsidRPr="00057099" w:rsidRDefault="00772D8A" w:rsidP="00BD41B6">
            <w:pPr>
              <w:jc w:val="right"/>
            </w:pPr>
          </w:p>
        </w:tc>
        <w:tc>
          <w:tcPr>
            <w:tcW w:w="284" w:type="dxa"/>
          </w:tcPr>
          <w:p w14:paraId="28EA58FE" w14:textId="77777777" w:rsidR="00772D8A" w:rsidRPr="00057099" w:rsidRDefault="00772D8A" w:rsidP="00BD41B6">
            <w:r w:rsidRPr="00057099">
              <w:t>:</w:t>
            </w:r>
          </w:p>
        </w:tc>
        <w:tc>
          <w:tcPr>
            <w:tcW w:w="4536" w:type="dxa"/>
          </w:tcPr>
          <w:p w14:paraId="4164C677" w14:textId="5BEA3FD3" w:rsidR="00772D8A" w:rsidRPr="00057099" w:rsidRDefault="000C6CB6" w:rsidP="00BD41B6">
            <w:proofErr w:type="spellStart"/>
            <w:r w:rsidRPr="00057099">
              <w:t>AquaBoll</w:t>
            </w:r>
            <w:proofErr w:type="spellEnd"/>
            <w:r w:rsidR="00772D8A" w:rsidRPr="00057099">
              <w:t xml:space="preserve"> </w:t>
            </w:r>
          </w:p>
        </w:tc>
      </w:tr>
      <w:tr w:rsidR="00772D8A" w:rsidRPr="00057099" w14:paraId="20D31DFA" w14:textId="77777777" w:rsidTr="00BD41B6">
        <w:tc>
          <w:tcPr>
            <w:tcW w:w="2948" w:type="dxa"/>
          </w:tcPr>
          <w:p w14:paraId="7A1DDCFC" w14:textId="77777777" w:rsidR="00772D8A" w:rsidRPr="00057099" w:rsidRDefault="00772D8A" w:rsidP="00BD41B6">
            <w:r w:rsidRPr="00057099">
              <w:t>specificaties:</w:t>
            </w:r>
          </w:p>
        </w:tc>
        <w:tc>
          <w:tcPr>
            <w:tcW w:w="851" w:type="dxa"/>
          </w:tcPr>
          <w:p w14:paraId="66B3B358" w14:textId="77777777" w:rsidR="00772D8A" w:rsidRPr="00057099" w:rsidRDefault="00772D8A" w:rsidP="00BD41B6">
            <w:pPr>
              <w:jc w:val="right"/>
            </w:pPr>
          </w:p>
        </w:tc>
        <w:tc>
          <w:tcPr>
            <w:tcW w:w="284" w:type="dxa"/>
          </w:tcPr>
          <w:p w14:paraId="16F4244B" w14:textId="77777777" w:rsidR="00772D8A" w:rsidRPr="00057099" w:rsidRDefault="00772D8A" w:rsidP="00BD41B6"/>
        </w:tc>
        <w:tc>
          <w:tcPr>
            <w:tcW w:w="4536" w:type="dxa"/>
          </w:tcPr>
          <w:p w14:paraId="2F21053F" w14:textId="77777777" w:rsidR="00772D8A" w:rsidRPr="00057099" w:rsidRDefault="00772D8A" w:rsidP="00BD41B6"/>
        </w:tc>
      </w:tr>
      <w:tr w:rsidR="00772D8A" w:rsidRPr="00057099" w14:paraId="57910F64" w14:textId="77777777" w:rsidTr="00BD41B6">
        <w:tc>
          <w:tcPr>
            <w:tcW w:w="2948" w:type="dxa"/>
          </w:tcPr>
          <w:p w14:paraId="5E31BC5C"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flensaansluiting</w:t>
            </w:r>
          </w:p>
        </w:tc>
        <w:tc>
          <w:tcPr>
            <w:tcW w:w="851" w:type="dxa"/>
          </w:tcPr>
          <w:p w14:paraId="35140CA2" w14:textId="77777777" w:rsidR="00772D8A" w:rsidRPr="00057099" w:rsidRDefault="00772D8A" w:rsidP="00BD41B6">
            <w:pPr>
              <w:jc w:val="right"/>
            </w:pPr>
          </w:p>
        </w:tc>
        <w:tc>
          <w:tcPr>
            <w:tcW w:w="284" w:type="dxa"/>
          </w:tcPr>
          <w:p w14:paraId="5D357C51" w14:textId="77777777" w:rsidR="00772D8A" w:rsidRPr="00057099" w:rsidRDefault="00772D8A" w:rsidP="00BD41B6">
            <w:r w:rsidRPr="00057099">
              <w:t>:</w:t>
            </w:r>
          </w:p>
        </w:tc>
        <w:tc>
          <w:tcPr>
            <w:tcW w:w="4536" w:type="dxa"/>
          </w:tcPr>
          <w:p w14:paraId="67EF049E" w14:textId="100CBC49" w:rsidR="00772D8A" w:rsidRPr="00057099" w:rsidRDefault="00772D8A" w:rsidP="00BD41B6">
            <w:r w:rsidRPr="00057099">
              <w:t>DN</w:t>
            </w:r>
            <w:r w:rsidR="000B288F" w:rsidRPr="00057099">
              <w:t>125</w:t>
            </w:r>
          </w:p>
        </w:tc>
      </w:tr>
      <w:tr w:rsidR="00772D8A" w:rsidRPr="00057099" w14:paraId="178C7A18" w14:textId="77777777" w:rsidTr="00BD41B6">
        <w:tc>
          <w:tcPr>
            <w:tcW w:w="2948" w:type="dxa"/>
          </w:tcPr>
          <w:p w14:paraId="7308620A"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materiaal filterhuis</w:t>
            </w:r>
          </w:p>
        </w:tc>
        <w:tc>
          <w:tcPr>
            <w:tcW w:w="851" w:type="dxa"/>
          </w:tcPr>
          <w:p w14:paraId="23A61D5C" w14:textId="77777777" w:rsidR="00772D8A" w:rsidRPr="00057099" w:rsidRDefault="00772D8A" w:rsidP="00BD41B6">
            <w:pPr>
              <w:jc w:val="right"/>
            </w:pPr>
          </w:p>
        </w:tc>
        <w:tc>
          <w:tcPr>
            <w:tcW w:w="284" w:type="dxa"/>
          </w:tcPr>
          <w:p w14:paraId="36C1127D" w14:textId="77777777" w:rsidR="00772D8A" w:rsidRPr="00057099" w:rsidRDefault="00772D8A" w:rsidP="00BD41B6">
            <w:r w:rsidRPr="00057099">
              <w:t>:</w:t>
            </w:r>
          </w:p>
        </w:tc>
        <w:tc>
          <w:tcPr>
            <w:tcW w:w="4536" w:type="dxa"/>
          </w:tcPr>
          <w:p w14:paraId="27EF0480" w14:textId="77777777" w:rsidR="00772D8A" w:rsidRPr="00057099" w:rsidRDefault="00772D8A" w:rsidP="00BD41B6">
            <w:r w:rsidRPr="00057099">
              <w:t>GG25</w:t>
            </w:r>
          </w:p>
        </w:tc>
      </w:tr>
      <w:tr w:rsidR="00772D8A" w:rsidRPr="00057099" w14:paraId="775396A6" w14:textId="77777777" w:rsidTr="00BD41B6">
        <w:tc>
          <w:tcPr>
            <w:tcW w:w="2948" w:type="dxa"/>
          </w:tcPr>
          <w:p w14:paraId="0334AB29"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filterfijnheid</w:t>
            </w:r>
          </w:p>
        </w:tc>
        <w:tc>
          <w:tcPr>
            <w:tcW w:w="851" w:type="dxa"/>
          </w:tcPr>
          <w:p w14:paraId="1696FF77" w14:textId="77777777" w:rsidR="00772D8A" w:rsidRPr="00057099" w:rsidRDefault="00772D8A" w:rsidP="00BD41B6">
            <w:pPr>
              <w:jc w:val="right"/>
            </w:pPr>
            <w:r w:rsidRPr="00057099">
              <w:t>mm</w:t>
            </w:r>
          </w:p>
        </w:tc>
        <w:tc>
          <w:tcPr>
            <w:tcW w:w="284" w:type="dxa"/>
          </w:tcPr>
          <w:p w14:paraId="39D33B38" w14:textId="77777777" w:rsidR="00772D8A" w:rsidRPr="00057099" w:rsidRDefault="00772D8A" w:rsidP="00BD41B6">
            <w:r w:rsidRPr="00057099">
              <w:t>:</w:t>
            </w:r>
          </w:p>
        </w:tc>
        <w:tc>
          <w:tcPr>
            <w:tcW w:w="4536" w:type="dxa"/>
          </w:tcPr>
          <w:p w14:paraId="7793ACA8" w14:textId="2FC52B1D" w:rsidR="00772D8A" w:rsidRPr="00057099" w:rsidRDefault="000C6CB6" w:rsidP="00BD41B6">
            <w:r w:rsidRPr="00057099">
              <w:t>2</w:t>
            </w:r>
          </w:p>
        </w:tc>
      </w:tr>
    </w:tbl>
    <w:p w14:paraId="5CC7549D" w14:textId="77777777" w:rsidR="00772D8A" w:rsidRPr="00057099" w:rsidRDefault="00772D8A" w:rsidP="00772D8A"/>
    <w:p w14:paraId="6606040B" w14:textId="68A1FB23" w:rsidR="00772D8A" w:rsidRPr="00057099" w:rsidRDefault="00772D8A" w:rsidP="006028B5">
      <w:pPr>
        <w:pStyle w:val="Heading3"/>
      </w:pPr>
      <w:r w:rsidRPr="00057099">
        <w:t>Aandrijving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3B521189" w14:textId="77777777" w:rsidTr="00BD41B6">
        <w:tc>
          <w:tcPr>
            <w:tcW w:w="2948" w:type="dxa"/>
          </w:tcPr>
          <w:p w14:paraId="0FD60140" w14:textId="77777777" w:rsidR="00772D8A" w:rsidRPr="00057099" w:rsidRDefault="00772D8A" w:rsidP="00BD41B6">
            <w:r w:rsidRPr="00057099">
              <w:t>systeem</w:t>
            </w:r>
          </w:p>
        </w:tc>
        <w:tc>
          <w:tcPr>
            <w:tcW w:w="851" w:type="dxa"/>
          </w:tcPr>
          <w:p w14:paraId="1FFAB344" w14:textId="77777777" w:rsidR="00772D8A" w:rsidRPr="00057099" w:rsidRDefault="00772D8A" w:rsidP="00BD41B6">
            <w:pPr>
              <w:jc w:val="right"/>
            </w:pPr>
          </w:p>
        </w:tc>
        <w:tc>
          <w:tcPr>
            <w:tcW w:w="284" w:type="dxa"/>
          </w:tcPr>
          <w:p w14:paraId="6FBC0853" w14:textId="77777777" w:rsidR="00772D8A" w:rsidRPr="00057099" w:rsidRDefault="00772D8A" w:rsidP="00BD41B6">
            <w:r w:rsidRPr="00057099">
              <w:t>:</w:t>
            </w:r>
          </w:p>
        </w:tc>
        <w:tc>
          <w:tcPr>
            <w:tcW w:w="4536" w:type="dxa"/>
          </w:tcPr>
          <w:p w14:paraId="1B984314" w14:textId="3A13B221" w:rsidR="00772D8A" w:rsidRPr="00057099" w:rsidRDefault="00772D8A" w:rsidP="00BD41B6"/>
        </w:tc>
      </w:tr>
      <w:tr w:rsidR="00772D8A" w:rsidRPr="00057099" w14:paraId="4E25B02C" w14:textId="77777777" w:rsidTr="00BD41B6">
        <w:tc>
          <w:tcPr>
            <w:tcW w:w="2948" w:type="dxa"/>
          </w:tcPr>
          <w:p w14:paraId="5677823F" w14:textId="77777777" w:rsidR="00772D8A" w:rsidRPr="00057099" w:rsidRDefault="00772D8A" w:rsidP="00BD41B6">
            <w:r w:rsidRPr="00057099">
              <w:t>fabrikaat</w:t>
            </w:r>
          </w:p>
        </w:tc>
        <w:tc>
          <w:tcPr>
            <w:tcW w:w="851" w:type="dxa"/>
          </w:tcPr>
          <w:p w14:paraId="41CC7DAF" w14:textId="77777777" w:rsidR="00772D8A" w:rsidRPr="00057099" w:rsidRDefault="00772D8A" w:rsidP="00BD41B6">
            <w:pPr>
              <w:jc w:val="right"/>
            </w:pPr>
          </w:p>
        </w:tc>
        <w:tc>
          <w:tcPr>
            <w:tcW w:w="284" w:type="dxa"/>
          </w:tcPr>
          <w:p w14:paraId="5CFE7166" w14:textId="77777777" w:rsidR="00772D8A" w:rsidRPr="00057099" w:rsidRDefault="00772D8A" w:rsidP="00BD41B6">
            <w:r w:rsidRPr="00057099">
              <w:t>:</w:t>
            </w:r>
          </w:p>
        </w:tc>
        <w:tc>
          <w:tcPr>
            <w:tcW w:w="4536" w:type="dxa"/>
          </w:tcPr>
          <w:p w14:paraId="28513331" w14:textId="77777777" w:rsidR="00772D8A" w:rsidRPr="00057099" w:rsidRDefault="00772D8A" w:rsidP="00BD41B6"/>
        </w:tc>
      </w:tr>
      <w:tr w:rsidR="00772D8A" w:rsidRPr="00057099" w14:paraId="1834CC68" w14:textId="77777777" w:rsidTr="00BD41B6">
        <w:tc>
          <w:tcPr>
            <w:tcW w:w="2948" w:type="dxa"/>
          </w:tcPr>
          <w:p w14:paraId="16E46BDE" w14:textId="77777777" w:rsidR="00772D8A" w:rsidRPr="00057099" w:rsidRDefault="00772D8A" w:rsidP="00BD41B6">
            <w:r w:rsidRPr="00057099">
              <w:t>type</w:t>
            </w:r>
          </w:p>
        </w:tc>
        <w:tc>
          <w:tcPr>
            <w:tcW w:w="851" w:type="dxa"/>
          </w:tcPr>
          <w:p w14:paraId="540ADBFE" w14:textId="77777777" w:rsidR="00772D8A" w:rsidRPr="00057099" w:rsidRDefault="00772D8A" w:rsidP="00BD41B6">
            <w:pPr>
              <w:jc w:val="right"/>
            </w:pPr>
          </w:p>
        </w:tc>
        <w:tc>
          <w:tcPr>
            <w:tcW w:w="284" w:type="dxa"/>
          </w:tcPr>
          <w:p w14:paraId="3FA68FE4" w14:textId="77777777" w:rsidR="00772D8A" w:rsidRPr="00057099" w:rsidRDefault="00772D8A" w:rsidP="00BD41B6">
            <w:r w:rsidRPr="00057099">
              <w:t>:</w:t>
            </w:r>
          </w:p>
        </w:tc>
        <w:tc>
          <w:tcPr>
            <w:tcW w:w="4536" w:type="dxa"/>
          </w:tcPr>
          <w:p w14:paraId="73EAF7E4" w14:textId="77777777" w:rsidR="00772D8A" w:rsidRPr="00057099" w:rsidRDefault="00772D8A" w:rsidP="00BD41B6"/>
        </w:tc>
      </w:tr>
      <w:tr w:rsidR="00772D8A" w:rsidRPr="00057099" w14:paraId="4EB63FC7" w14:textId="77777777" w:rsidTr="00BD41B6">
        <w:tc>
          <w:tcPr>
            <w:tcW w:w="2948" w:type="dxa"/>
          </w:tcPr>
          <w:p w14:paraId="3C927EE2" w14:textId="77777777" w:rsidR="00772D8A" w:rsidRPr="00057099" w:rsidRDefault="00772D8A" w:rsidP="00BD41B6">
            <w:r w:rsidRPr="00057099">
              <w:t>toerental in/uit</w:t>
            </w:r>
          </w:p>
        </w:tc>
        <w:tc>
          <w:tcPr>
            <w:tcW w:w="851" w:type="dxa"/>
          </w:tcPr>
          <w:p w14:paraId="5B1A7A6B" w14:textId="77777777" w:rsidR="00772D8A" w:rsidRPr="00057099" w:rsidRDefault="00772D8A" w:rsidP="00BD41B6">
            <w:pPr>
              <w:jc w:val="right"/>
            </w:pPr>
            <w:r w:rsidRPr="00057099">
              <w:t>min.</w:t>
            </w:r>
            <w:r w:rsidRPr="00057099">
              <w:rPr>
                <w:vertAlign w:val="superscript"/>
              </w:rPr>
              <w:noBreakHyphen/>
              <w:t>1</w:t>
            </w:r>
          </w:p>
        </w:tc>
        <w:tc>
          <w:tcPr>
            <w:tcW w:w="284" w:type="dxa"/>
          </w:tcPr>
          <w:p w14:paraId="21D73E4E" w14:textId="77777777" w:rsidR="00772D8A" w:rsidRPr="00057099" w:rsidRDefault="00772D8A" w:rsidP="00BD41B6">
            <w:r w:rsidRPr="00057099">
              <w:t>:</w:t>
            </w:r>
          </w:p>
        </w:tc>
        <w:tc>
          <w:tcPr>
            <w:tcW w:w="4536" w:type="dxa"/>
          </w:tcPr>
          <w:p w14:paraId="597DEB3C" w14:textId="77777777" w:rsidR="00772D8A" w:rsidRPr="00057099" w:rsidRDefault="00772D8A" w:rsidP="00BD41B6"/>
        </w:tc>
      </w:tr>
      <w:tr w:rsidR="00772D8A" w:rsidRPr="00057099" w14:paraId="12B22092" w14:textId="77777777" w:rsidTr="00BD41B6">
        <w:tc>
          <w:tcPr>
            <w:tcW w:w="2948" w:type="dxa"/>
          </w:tcPr>
          <w:p w14:paraId="40B98D1C" w14:textId="77777777" w:rsidR="00772D8A" w:rsidRPr="00057099" w:rsidRDefault="00772D8A" w:rsidP="00BD41B6">
            <w:r w:rsidRPr="00057099">
              <w:t>geïnstalleerd vermogen</w:t>
            </w:r>
          </w:p>
        </w:tc>
        <w:tc>
          <w:tcPr>
            <w:tcW w:w="851" w:type="dxa"/>
          </w:tcPr>
          <w:p w14:paraId="29674084" w14:textId="77777777" w:rsidR="00772D8A" w:rsidRPr="00057099" w:rsidRDefault="00772D8A" w:rsidP="00BD41B6">
            <w:pPr>
              <w:jc w:val="right"/>
            </w:pPr>
            <w:r w:rsidRPr="00057099">
              <w:t>kW</w:t>
            </w:r>
          </w:p>
        </w:tc>
        <w:tc>
          <w:tcPr>
            <w:tcW w:w="284" w:type="dxa"/>
          </w:tcPr>
          <w:p w14:paraId="7922DD85" w14:textId="77777777" w:rsidR="00772D8A" w:rsidRPr="00057099" w:rsidRDefault="00772D8A" w:rsidP="00BD41B6">
            <w:r w:rsidRPr="00057099">
              <w:t>:</w:t>
            </w:r>
          </w:p>
        </w:tc>
        <w:tc>
          <w:tcPr>
            <w:tcW w:w="4536" w:type="dxa"/>
          </w:tcPr>
          <w:p w14:paraId="499921CA" w14:textId="3EEB0613" w:rsidR="00772D8A" w:rsidRPr="00057099" w:rsidRDefault="000B288F" w:rsidP="00BD41B6">
            <w:r w:rsidRPr="00057099">
              <w:t>0,1</w:t>
            </w:r>
          </w:p>
        </w:tc>
      </w:tr>
      <w:tr w:rsidR="00772D8A" w:rsidRPr="00057099" w14:paraId="07E31A5A" w14:textId="77777777" w:rsidTr="00BD41B6">
        <w:tc>
          <w:tcPr>
            <w:tcW w:w="2948" w:type="dxa"/>
          </w:tcPr>
          <w:p w14:paraId="569840E0" w14:textId="77777777" w:rsidR="00772D8A" w:rsidRPr="00057099" w:rsidRDefault="00772D8A" w:rsidP="00BD41B6">
            <w:r w:rsidRPr="00057099">
              <w:t>nominaalstroom</w:t>
            </w:r>
          </w:p>
        </w:tc>
        <w:tc>
          <w:tcPr>
            <w:tcW w:w="851" w:type="dxa"/>
          </w:tcPr>
          <w:p w14:paraId="29FDC84A" w14:textId="77777777" w:rsidR="00772D8A" w:rsidRPr="00057099" w:rsidRDefault="00772D8A" w:rsidP="00BD41B6">
            <w:pPr>
              <w:jc w:val="right"/>
            </w:pPr>
            <w:r w:rsidRPr="00057099">
              <w:t>A</w:t>
            </w:r>
          </w:p>
        </w:tc>
        <w:tc>
          <w:tcPr>
            <w:tcW w:w="284" w:type="dxa"/>
          </w:tcPr>
          <w:p w14:paraId="07F97C7A" w14:textId="77777777" w:rsidR="00772D8A" w:rsidRPr="00057099" w:rsidRDefault="00772D8A" w:rsidP="00BD41B6">
            <w:r w:rsidRPr="00057099">
              <w:t>:</w:t>
            </w:r>
          </w:p>
        </w:tc>
        <w:tc>
          <w:tcPr>
            <w:tcW w:w="4536" w:type="dxa"/>
          </w:tcPr>
          <w:p w14:paraId="092913A3" w14:textId="77777777" w:rsidR="00772D8A" w:rsidRPr="00057099" w:rsidRDefault="00772D8A" w:rsidP="00BD41B6"/>
        </w:tc>
      </w:tr>
      <w:tr w:rsidR="00772D8A" w:rsidRPr="00057099" w14:paraId="7AF52392" w14:textId="77777777" w:rsidTr="00BD41B6">
        <w:tc>
          <w:tcPr>
            <w:tcW w:w="2948" w:type="dxa"/>
          </w:tcPr>
          <w:p w14:paraId="2E76A2C6" w14:textId="77777777" w:rsidR="00772D8A" w:rsidRPr="00057099" w:rsidRDefault="00772D8A" w:rsidP="00BD41B6">
            <w:r w:rsidRPr="00057099">
              <w:t>spanning</w:t>
            </w:r>
          </w:p>
        </w:tc>
        <w:tc>
          <w:tcPr>
            <w:tcW w:w="851" w:type="dxa"/>
          </w:tcPr>
          <w:p w14:paraId="184F42A0" w14:textId="77777777" w:rsidR="00772D8A" w:rsidRPr="00057099" w:rsidRDefault="00772D8A" w:rsidP="00BD41B6">
            <w:pPr>
              <w:jc w:val="right"/>
            </w:pPr>
          </w:p>
        </w:tc>
        <w:tc>
          <w:tcPr>
            <w:tcW w:w="284" w:type="dxa"/>
          </w:tcPr>
          <w:p w14:paraId="33BBAC8C" w14:textId="77777777" w:rsidR="00772D8A" w:rsidRPr="00057099" w:rsidRDefault="00772D8A" w:rsidP="00BD41B6">
            <w:r w:rsidRPr="00057099">
              <w:t>:</w:t>
            </w:r>
          </w:p>
        </w:tc>
        <w:tc>
          <w:tcPr>
            <w:tcW w:w="4536" w:type="dxa"/>
          </w:tcPr>
          <w:p w14:paraId="41D74815" w14:textId="77777777" w:rsidR="00772D8A" w:rsidRPr="00057099" w:rsidRDefault="00772D8A" w:rsidP="00BD41B6">
            <w:r w:rsidRPr="00057099">
              <w:t>3x 400 V, 50 Hz</w:t>
            </w:r>
          </w:p>
        </w:tc>
      </w:tr>
      <w:tr w:rsidR="00772D8A" w:rsidRPr="00057099" w14:paraId="58B0A85E" w14:textId="77777777" w:rsidTr="00BD41B6">
        <w:tc>
          <w:tcPr>
            <w:tcW w:w="2948" w:type="dxa"/>
          </w:tcPr>
          <w:p w14:paraId="29627EFE" w14:textId="77777777" w:rsidR="00772D8A" w:rsidRPr="00057099" w:rsidRDefault="00772D8A" w:rsidP="00BD41B6">
            <w:r w:rsidRPr="00057099">
              <w:t>isolatieklasse</w:t>
            </w:r>
          </w:p>
        </w:tc>
        <w:tc>
          <w:tcPr>
            <w:tcW w:w="851" w:type="dxa"/>
          </w:tcPr>
          <w:p w14:paraId="42AE9FEE" w14:textId="77777777" w:rsidR="00772D8A" w:rsidRPr="00057099" w:rsidRDefault="00772D8A" w:rsidP="00BD41B6">
            <w:pPr>
              <w:jc w:val="right"/>
            </w:pPr>
          </w:p>
        </w:tc>
        <w:tc>
          <w:tcPr>
            <w:tcW w:w="284" w:type="dxa"/>
          </w:tcPr>
          <w:p w14:paraId="403A3624" w14:textId="77777777" w:rsidR="00772D8A" w:rsidRPr="00057099" w:rsidRDefault="00772D8A" w:rsidP="00BD41B6">
            <w:r w:rsidRPr="00057099">
              <w:t>:</w:t>
            </w:r>
          </w:p>
        </w:tc>
        <w:tc>
          <w:tcPr>
            <w:tcW w:w="4536" w:type="dxa"/>
          </w:tcPr>
          <w:p w14:paraId="143BE443" w14:textId="77777777" w:rsidR="00772D8A" w:rsidRPr="00057099" w:rsidRDefault="00772D8A" w:rsidP="00BD41B6">
            <w:r w:rsidRPr="00057099">
              <w:t>B</w:t>
            </w:r>
          </w:p>
        </w:tc>
      </w:tr>
      <w:tr w:rsidR="00772D8A" w:rsidRPr="00057099" w14:paraId="71331A54" w14:textId="77777777" w:rsidTr="00BD41B6">
        <w:tc>
          <w:tcPr>
            <w:tcW w:w="2948" w:type="dxa"/>
          </w:tcPr>
          <w:p w14:paraId="0C3809AD" w14:textId="77777777" w:rsidR="00772D8A" w:rsidRPr="00057099" w:rsidRDefault="00772D8A" w:rsidP="00BD41B6">
            <w:r w:rsidRPr="00057099">
              <w:t>beschermklasse</w:t>
            </w:r>
          </w:p>
        </w:tc>
        <w:tc>
          <w:tcPr>
            <w:tcW w:w="851" w:type="dxa"/>
          </w:tcPr>
          <w:p w14:paraId="5CD7D80F" w14:textId="77777777" w:rsidR="00772D8A" w:rsidRPr="00057099" w:rsidRDefault="00772D8A" w:rsidP="00BD41B6">
            <w:pPr>
              <w:jc w:val="right"/>
            </w:pPr>
          </w:p>
        </w:tc>
        <w:tc>
          <w:tcPr>
            <w:tcW w:w="284" w:type="dxa"/>
          </w:tcPr>
          <w:p w14:paraId="5F88A9B7" w14:textId="77777777" w:rsidR="00772D8A" w:rsidRPr="00057099" w:rsidRDefault="00772D8A" w:rsidP="00BD41B6">
            <w:r w:rsidRPr="00057099">
              <w:t>:</w:t>
            </w:r>
          </w:p>
        </w:tc>
        <w:tc>
          <w:tcPr>
            <w:tcW w:w="4536" w:type="dxa"/>
          </w:tcPr>
          <w:p w14:paraId="18E3AB66" w14:textId="77777777" w:rsidR="00772D8A" w:rsidRPr="00057099" w:rsidRDefault="00772D8A" w:rsidP="00BD41B6">
            <w:r w:rsidRPr="00057099">
              <w:t>IP54</w:t>
            </w:r>
          </w:p>
        </w:tc>
      </w:tr>
      <w:tr w:rsidR="00772D8A" w:rsidRPr="00057099" w14:paraId="7088C3D0" w14:textId="77777777" w:rsidTr="00BD41B6">
        <w:tc>
          <w:tcPr>
            <w:tcW w:w="2948" w:type="dxa"/>
          </w:tcPr>
          <w:p w14:paraId="50860426" w14:textId="77777777" w:rsidR="00772D8A" w:rsidRPr="00057099" w:rsidRDefault="00772D8A" w:rsidP="00BD41B6">
            <w:r w:rsidRPr="00057099">
              <w:t>voorzien van</w:t>
            </w:r>
          </w:p>
        </w:tc>
        <w:tc>
          <w:tcPr>
            <w:tcW w:w="851" w:type="dxa"/>
          </w:tcPr>
          <w:p w14:paraId="4059F48E" w14:textId="77777777" w:rsidR="00772D8A" w:rsidRPr="00057099" w:rsidRDefault="00772D8A" w:rsidP="00BD41B6">
            <w:pPr>
              <w:jc w:val="right"/>
            </w:pPr>
          </w:p>
        </w:tc>
        <w:tc>
          <w:tcPr>
            <w:tcW w:w="284" w:type="dxa"/>
          </w:tcPr>
          <w:p w14:paraId="5607C1C1" w14:textId="77777777" w:rsidR="00772D8A" w:rsidRPr="00057099" w:rsidRDefault="00772D8A" w:rsidP="00BD41B6">
            <w:r w:rsidRPr="00057099">
              <w:t>:</w:t>
            </w:r>
          </w:p>
        </w:tc>
        <w:tc>
          <w:tcPr>
            <w:tcW w:w="4536" w:type="dxa"/>
          </w:tcPr>
          <w:p w14:paraId="02A0DE9C"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indicatie drukverschil</w:t>
            </w:r>
          </w:p>
        </w:tc>
      </w:tr>
      <w:tr w:rsidR="00772D8A" w:rsidRPr="00057099" w14:paraId="1084175E" w14:textId="77777777" w:rsidTr="00BD41B6">
        <w:tc>
          <w:tcPr>
            <w:tcW w:w="2948" w:type="dxa"/>
          </w:tcPr>
          <w:p w14:paraId="49CCE4CC" w14:textId="77777777" w:rsidR="00772D8A" w:rsidRPr="00057099" w:rsidRDefault="00772D8A" w:rsidP="00BD41B6"/>
        </w:tc>
        <w:tc>
          <w:tcPr>
            <w:tcW w:w="851" w:type="dxa"/>
          </w:tcPr>
          <w:p w14:paraId="5472359B" w14:textId="77777777" w:rsidR="00772D8A" w:rsidRPr="00057099" w:rsidRDefault="00772D8A" w:rsidP="00BD41B6">
            <w:pPr>
              <w:jc w:val="right"/>
            </w:pPr>
          </w:p>
        </w:tc>
        <w:tc>
          <w:tcPr>
            <w:tcW w:w="284" w:type="dxa"/>
          </w:tcPr>
          <w:p w14:paraId="3C7F70CC" w14:textId="77777777" w:rsidR="00772D8A" w:rsidRPr="00057099" w:rsidRDefault="00772D8A" w:rsidP="00BD41B6"/>
        </w:tc>
        <w:tc>
          <w:tcPr>
            <w:tcW w:w="4536" w:type="dxa"/>
          </w:tcPr>
          <w:p w14:paraId="001714C2"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schakelcontact reinigingsmotor</w:t>
            </w:r>
          </w:p>
        </w:tc>
      </w:tr>
      <w:tr w:rsidR="00772D8A" w:rsidRPr="00057099" w14:paraId="53C3A2A1" w14:textId="77777777" w:rsidTr="00BD41B6">
        <w:tc>
          <w:tcPr>
            <w:tcW w:w="2948" w:type="dxa"/>
          </w:tcPr>
          <w:p w14:paraId="3681302A" w14:textId="77777777" w:rsidR="00772D8A" w:rsidRPr="00057099" w:rsidRDefault="00772D8A" w:rsidP="00BD41B6"/>
        </w:tc>
        <w:tc>
          <w:tcPr>
            <w:tcW w:w="851" w:type="dxa"/>
          </w:tcPr>
          <w:p w14:paraId="1521998A" w14:textId="77777777" w:rsidR="00772D8A" w:rsidRPr="00057099" w:rsidRDefault="00772D8A" w:rsidP="00BD41B6">
            <w:pPr>
              <w:jc w:val="right"/>
            </w:pPr>
          </w:p>
        </w:tc>
        <w:tc>
          <w:tcPr>
            <w:tcW w:w="284" w:type="dxa"/>
          </w:tcPr>
          <w:p w14:paraId="450C0213" w14:textId="77777777" w:rsidR="00772D8A" w:rsidRPr="00057099" w:rsidRDefault="00772D8A" w:rsidP="00BD41B6"/>
        </w:tc>
        <w:tc>
          <w:tcPr>
            <w:tcW w:w="4536" w:type="dxa"/>
          </w:tcPr>
          <w:p w14:paraId="78B85C8E"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schakelcontact filter blijft vuil</w:t>
            </w:r>
          </w:p>
        </w:tc>
      </w:tr>
    </w:tbl>
    <w:p w14:paraId="1342DBD3" w14:textId="77777777" w:rsidR="00772D8A" w:rsidRPr="00057099" w:rsidRDefault="00772D8A" w:rsidP="00772D8A"/>
    <w:p w14:paraId="06F7DF42" w14:textId="03C47E45" w:rsidR="00772D8A" w:rsidRPr="00057099" w:rsidRDefault="00772D8A" w:rsidP="006028B5">
      <w:pPr>
        <w:pStyle w:val="Heading3"/>
      </w:pPr>
      <w:r w:rsidRPr="00057099">
        <w:t>Terugspoelafsluiter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2D9D13E5" w14:textId="77777777" w:rsidTr="00BD41B6">
        <w:tc>
          <w:tcPr>
            <w:tcW w:w="2948" w:type="dxa"/>
          </w:tcPr>
          <w:p w14:paraId="6E3CA3E4" w14:textId="77777777" w:rsidR="00772D8A" w:rsidRPr="00057099" w:rsidRDefault="00772D8A" w:rsidP="00BD41B6">
            <w:r w:rsidRPr="00057099">
              <w:t>systeem</w:t>
            </w:r>
          </w:p>
        </w:tc>
        <w:tc>
          <w:tcPr>
            <w:tcW w:w="851" w:type="dxa"/>
          </w:tcPr>
          <w:p w14:paraId="27685585" w14:textId="77777777" w:rsidR="00772D8A" w:rsidRPr="00057099" w:rsidRDefault="00772D8A" w:rsidP="00BD41B6">
            <w:pPr>
              <w:jc w:val="right"/>
            </w:pPr>
          </w:p>
        </w:tc>
        <w:tc>
          <w:tcPr>
            <w:tcW w:w="284" w:type="dxa"/>
          </w:tcPr>
          <w:p w14:paraId="68A5942C" w14:textId="77777777" w:rsidR="00772D8A" w:rsidRPr="00057099" w:rsidRDefault="00772D8A" w:rsidP="00BD41B6">
            <w:r w:rsidRPr="00057099">
              <w:t>:</w:t>
            </w:r>
          </w:p>
        </w:tc>
        <w:tc>
          <w:tcPr>
            <w:tcW w:w="4536" w:type="dxa"/>
          </w:tcPr>
          <w:p w14:paraId="3332596A" w14:textId="20A5777A" w:rsidR="00772D8A" w:rsidRPr="00057099" w:rsidRDefault="00772D8A" w:rsidP="00BD41B6">
            <w:r w:rsidRPr="00057099">
              <w:t>motorbediende kogelkraan</w:t>
            </w:r>
          </w:p>
        </w:tc>
      </w:tr>
      <w:tr w:rsidR="00772D8A" w:rsidRPr="00057099" w14:paraId="5FDE8CFA" w14:textId="77777777" w:rsidTr="00BD41B6">
        <w:tc>
          <w:tcPr>
            <w:tcW w:w="2948" w:type="dxa"/>
          </w:tcPr>
          <w:p w14:paraId="7E11109A" w14:textId="77777777" w:rsidR="00772D8A" w:rsidRPr="00057099" w:rsidRDefault="00772D8A" w:rsidP="00BD41B6">
            <w:r w:rsidRPr="00057099">
              <w:t>fabrikaat</w:t>
            </w:r>
          </w:p>
        </w:tc>
        <w:tc>
          <w:tcPr>
            <w:tcW w:w="851" w:type="dxa"/>
          </w:tcPr>
          <w:p w14:paraId="6FB6F108" w14:textId="77777777" w:rsidR="00772D8A" w:rsidRPr="00057099" w:rsidRDefault="00772D8A" w:rsidP="00BD41B6">
            <w:pPr>
              <w:jc w:val="right"/>
            </w:pPr>
          </w:p>
        </w:tc>
        <w:tc>
          <w:tcPr>
            <w:tcW w:w="284" w:type="dxa"/>
          </w:tcPr>
          <w:p w14:paraId="5849C14E" w14:textId="77777777" w:rsidR="00772D8A" w:rsidRPr="00057099" w:rsidRDefault="00772D8A" w:rsidP="00BD41B6">
            <w:r w:rsidRPr="00057099">
              <w:t>:</w:t>
            </w:r>
          </w:p>
        </w:tc>
        <w:tc>
          <w:tcPr>
            <w:tcW w:w="4536" w:type="dxa"/>
          </w:tcPr>
          <w:p w14:paraId="2089C1DA" w14:textId="77777777" w:rsidR="00772D8A" w:rsidRPr="00057099" w:rsidRDefault="00772D8A" w:rsidP="00BD41B6"/>
        </w:tc>
      </w:tr>
      <w:tr w:rsidR="00772D8A" w:rsidRPr="00057099" w14:paraId="10580293" w14:textId="77777777" w:rsidTr="00BD41B6">
        <w:tc>
          <w:tcPr>
            <w:tcW w:w="2948" w:type="dxa"/>
          </w:tcPr>
          <w:p w14:paraId="77D34947" w14:textId="77777777" w:rsidR="00772D8A" w:rsidRPr="00057099" w:rsidRDefault="00772D8A" w:rsidP="00BD41B6">
            <w:r w:rsidRPr="00057099">
              <w:t>type</w:t>
            </w:r>
          </w:p>
        </w:tc>
        <w:tc>
          <w:tcPr>
            <w:tcW w:w="851" w:type="dxa"/>
          </w:tcPr>
          <w:p w14:paraId="7FAF2FA9" w14:textId="77777777" w:rsidR="00772D8A" w:rsidRPr="00057099" w:rsidRDefault="00772D8A" w:rsidP="00BD41B6">
            <w:pPr>
              <w:jc w:val="right"/>
            </w:pPr>
          </w:p>
        </w:tc>
        <w:tc>
          <w:tcPr>
            <w:tcW w:w="284" w:type="dxa"/>
          </w:tcPr>
          <w:p w14:paraId="7EC464CC" w14:textId="77777777" w:rsidR="00772D8A" w:rsidRPr="00057099" w:rsidRDefault="00772D8A" w:rsidP="00BD41B6">
            <w:r w:rsidRPr="00057099">
              <w:t>:</w:t>
            </w:r>
          </w:p>
        </w:tc>
        <w:tc>
          <w:tcPr>
            <w:tcW w:w="4536" w:type="dxa"/>
          </w:tcPr>
          <w:p w14:paraId="4F5BD06F" w14:textId="77777777" w:rsidR="00772D8A" w:rsidRPr="00057099" w:rsidRDefault="00772D8A" w:rsidP="00BD41B6"/>
        </w:tc>
      </w:tr>
      <w:tr w:rsidR="00772D8A" w:rsidRPr="00057099" w14:paraId="63389BDC" w14:textId="77777777" w:rsidTr="00BD41B6">
        <w:tc>
          <w:tcPr>
            <w:tcW w:w="2948" w:type="dxa"/>
          </w:tcPr>
          <w:p w14:paraId="1B67897C" w14:textId="77777777" w:rsidR="00772D8A" w:rsidRPr="00057099" w:rsidRDefault="00772D8A" w:rsidP="00BD41B6">
            <w:r w:rsidRPr="00057099">
              <w:t>sturing van de terugspoelafsluiter</w:t>
            </w:r>
          </w:p>
        </w:tc>
        <w:tc>
          <w:tcPr>
            <w:tcW w:w="851" w:type="dxa"/>
          </w:tcPr>
          <w:p w14:paraId="6E1229D8" w14:textId="77777777" w:rsidR="00772D8A" w:rsidRPr="00057099" w:rsidRDefault="00772D8A" w:rsidP="00BD41B6">
            <w:pPr>
              <w:jc w:val="right"/>
            </w:pPr>
          </w:p>
        </w:tc>
        <w:tc>
          <w:tcPr>
            <w:tcW w:w="284" w:type="dxa"/>
          </w:tcPr>
          <w:p w14:paraId="49DC2E77" w14:textId="77777777" w:rsidR="00772D8A" w:rsidRPr="00057099" w:rsidRDefault="00772D8A" w:rsidP="00BD41B6">
            <w:r w:rsidRPr="00057099">
              <w:t>:</w:t>
            </w:r>
          </w:p>
        </w:tc>
        <w:tc>
          <w:tcPr>
            <w:tcW w:w="4536" w:type="dxa"/>
          </w:tcPr>
          <w:p w14:paraId="1EEF73C2" w14:textId="77777777" w:rsidR="00772D8A" w:rsidRPr="00057099" w:rsidRDefault="00772D8A" w:rsidP="00BD41B6">
            <w:r w:rsidRPr="00057099">
              <w:t>door middel van een drukverschilmeter</w:t>
            </w:r>
          </w:p>
        </w:tc>
      </w:tr>
      <w:tr w:rsidR="00772D8A" w:rsidRPr="00057099" w14:paraId="237018C8" w14:textId="77777777" w:rsidTr="00BD41B6">
        <w:tc>
          <w:tcPr>
            <w:tcW w:w="2948" w:type="dxa"/>
          </w:tcPr>
          <w:p w14:paraId="5D144B1C" w14:textId="77777777" w:rsidR="00772D8A" w:rsidRPr="00057099" w:rsidRDefault="00772D8A" w:rsidP="00BD41B6">
            <w:r w:rsidRPr="00057099">
              <w:t>afvoerleidingen</w:t>
            </w:r>
          </w:p>
        </w:tc>
        <w:tc>
          <w:tcPr>
            <w:tcW w:w="851" w:type="dxa"/>
          </w:tcPr>
          <w:p w14:paraId="6E924A56" w14:textId="77777777" w:rsidR="00772D8A" w:rsidRPr="00057099" w:rsidRDefault="00772D8A" w:rsidP="00BD41B6">
            <w:pPr>
              <w:jc w:val="right"/>
            </w:pPr>
          </w:p>
        </w:tc>
        <w:tc>
          <w:tcPr>
            <w:tcW w:w="284" w:type="dxa"/>
          </w:tcPr>
          <w:p w14:paraId="7D3AA4EC" w14:textId="77777777" w:rsidR="00772D8A" w:rsidRPr="00057099" w:rsidRDefault="00772D8A" w:rsidP="00BD41B6">
            <w:r w:rsidRPr="00057099">
              <w:t>:</w:t>
            </w:r>
          </w:p>
        </w:tc>
        <w:tc>
          <w:tcPr>
            <w:tcW w:w="4536" w:type="dxa"/>
          </w:tcPr>
          <w:p w14:paraId="4DD5F04A" w14:textId="77777777" w:rsidR="00772D8A" w:rsidRPr="00057099" w:rsidRDefault="00772D8A" w:rsidP="00BD41B6">
            <w:r w:rsidRPr="00057099">
              <w:t>uitvoeren in thermisch verzinkt staal tot naar de lensput</w:t>
            </w:r>
          </w:p>
        </w:tc>
      </w:tr>
    </w:tbl>
    <w:p w14:paraId="1E737897" w14:textId="77777777" w:rsidR="00772D8A" w:rsidRPr="00057099" w:rsidRDefault="00772D8A" w:rsidP="00772D8A"/>
    <w:p w14:paraId="4EE5FAB8" w14:textId="56A66C62" w:rsidR="00772D8A" w:rsidRPr="00057099" w:rsidRDefault="00772D8A" w:rsidP="00691FC3">
      <w:pPr>
        <w:pStyle w:val="Heading2"/>
      </w:pPr>
      <w:bookmarkStart w:id="284" w:name="_Toc54965618"/>
      <w:r w:rsidRPr="00057099">
        <w:t>Elektrotechnische installatie</w:t>
      </w:r>
      <w:bookmarkEnd w:id="28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453E59BC" w14:textId="77777777" w:rsidTr="00BD41B6">
        <w:tc>
          <w:tcPr>
            <w:tcW w:w="2948" w:type="dxa"/>
          </w:tcPr>
          <w:p w14:paraId="67D031B8" w14:textId="77777777" w:rsidR="00772D8A" w:rsidRPr="00057099" w:rsidRDefault="00772D8A" w:rsidP="00BD41B6">
            <w:r w:rsidRPr="00057099">
              <w:t>uitvoering</w:t>
            </w:r>
          </w:p>
        </w:tc>
        <w:tc>
          <w:tcPr>
            <w:tcW w:w="851" w:type="dxa"/>
          </w:tcPr>
          <w:p w14:paraId="3910479F" w14:textId="77777777" w:rsidR="00772D8A" w:rsidRPr="00057099" w:rsidRDefault="00772D8A" w:rsidP="00BD41B6">
            <w:pPr>
              <w:jc w:val="right"/>
            </w:pPr>
          </w:p>
        </w:tc>
        <w:tc>
          <w:tcPr>
            <w:tcW w:w="284" w:type="dxa"/>
          </w:tcPr>
          <w:p w14:paraId="40986831" w14:textId="77777777" w:rsidR="00772D8A" w:rsidRPr="00057099" w:rsidRDefault="00772D8A" w:rsidP="00BD41B6">
            <w:r w:rsidRPr="00057099">
              <w:t>:</w:t>
            </w:r>
          </w:p>
        </w:tc>
        <w:tc>
          <w:tcPr>
            <w:tcW w:w="4536" w:type="dxa"/>
          </w:tcPr>
          <w:p w14:paraId="31E1F9F1" w14:textId="218350C3"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compleet voor het automatisch bedienen van alle installatieonderdelen</w:t>
            </w:r>
            <w:r w:rsidR="00E064A0" w:rsidRPr="00057099">
              <w:rPr>
                <w:color w:val="00577E" w:themeColor="text1"/>
                <w:sz w:val="20"/>
                <w:lang w:val="nl-NL"/>
              </w:rPr>
              <w:t>, zoals filters, pompen en metingen</w:t>
            </w:r>
          </w:p>
        </w:tc>
      </w:tr>
      <w:tr w:rsidR="00772D8A" w:rsidRPr="00057099" w14:paraId="7440A9E0" w14:textId="77777777" w:rsidTr="00BD41B6">
        <w:tc>
          <w:tcPr>
            <w:tcW w:w="2948" w:type="dxa"/>
          </w:tcPr>
          <w:p w14:paraId="04054A35" w14:textId="77777777" w:rsidR="00772D8A" w:rsidRPr="00057099" w:rsidRDefault="00772D8A" w:rsidP="00BD41B6"/>
        </w:tc>
        <w:tc>
          <w:tcPr>
            <w:tcW w:w="851" w:type="dxa"/>
          </w:tcPr>
          <w:p w14:paraId="59FC7C9D" w14:textId="77777777" w:rsidR="00772D8A" w:rsidRPr="00057099" w:rsidRDefault="00772D8A" w:rsidP="00BD41B6">
            <w:pPr>
              <w:jc w:val="right"/>
            </w:pPr>
          </w:p>
        </w:tc>
        <w:tc>
          <w:tcPr>
            <w:tcW w:w="284" w:type="dxa"/>
          </w:tcPr>
          <w:p w14:paraId="46457710" w14:textId="77777777" w:rsidR="00772D8A" w:rsidRPr="00057099" w:rsidRDefault="00772D8A" w:rsidP="00BD41B6"/>
        </w:tc>
        <w:tc>
          <w:tcPr>
            <w:tcW w:w="4536" w:type="dxa"/>
          </w:tcPr>
          <w:p w14:paraId="71F58D75"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 xml:space="preserve">in kunststof kast, fabrikaat Rital </w:t>
            </w:r>
          </w:p>
        </w:tc>
      </w:tr>
      <w:tr w:rsidR="00772D8A" w:rsidRPr="00057099" w14:paraId="32C58AA8" w14:textId="77777777" w:rsidTr="00BD41B6">
        <w:tc>
          <w:tcPr>
            <w:tcW w:w="2948" w:type="dxa"/>
          </w:tcPr>
          <w:p w14:paraId="6FC1F7A0" w14:textId="77777777" w:rsidR="00772D8A" w:rsidRPr="00057099" w:rsidRDefault="00772D8A" w:rsidP="00BD41B6"/>
        </w:tc>
        <w:tc>
          <w:tcPr>
            <w:tcW w:w="851" w:type="dxa"/>
          </w:tcPr>
          <w:p w14:paraId="7F459BB3" w14:textId="77777777" w:rsidR="00772D8A" w:rsidRPr="00057099" w:rsidRDefault="00772D8A" w:rsidP="00BD41B6">
            <w:pPr>
              <w:jc w:val="right"/>
            </w:pPr>
          </w:p>
        </w:tc>
        <w:tc>
          <w:tcPr>
            <w:tcW w:w="284" w:type="dxa"/>
          </w:tcPr>
          <w:p w14:paraId="2C73157E" w14:textId="77777777" w:rsidR="00772D8A" w:rsidRPr="00057099" w:rsidRDefault="00772D8A" w:rsidP="00BD41B6"/>
        </w:tc>
        <w:tc>
          <w:tcPr>
            <w:tcW w:w="4536" w:type="dxa"/>
          </w:tcPr>
          <w:p w14:paraId="560C592A"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voor zover mogelijk conform voorschriften</w:t>
            </w:r>
          </w:p>
        </w:tc>
      </w:tr>
      <w:tr w:rsidR="00772D8A" w:rsidRPr="00057099" w14:paraId="3A1E1C79" w14:textId="77777777" w:rsidTr="00BD41B6">
        <w:tc>
          <w:tcPr>
            <w:tcW w:w="2948" w:type="dxa"/>
          </w:tcPr>
          <w:p w14:paraId="5F65262C" w14:textId="77777777" w:rsidR="00772D8A" w:rsidRPr="00057099" w:rsidRDefault="00772D8A" w:rsidP="00BD41B6"/>
        </w:tc>
        <w:tc>
          <w:tcPr>
            <w:tcW w:w="851" w:type="dxa"/>
          </w:tcPr>
          <w:p w14:paraId="46764957" w14:textId="77777777" w:rsidR="00772D8A" w:rsidRPr="00057099" w:rsidRDefault="00772D8A" w:rsidP="00BD41B6">
            <w:pPr>
              <w:jc w:val="right"/>
            </w:pPr>
          </w:p>
        </w:tc>
        <w:tc>
          <w:tcPr>
            <w:tcW w:w="284" w:type="dxa"/>
          </w:tcPr>
          <w:p w14:paraId="42E862E6" w14:textId="77777777" w:rsidR="00772D8A" w:rsidRPr="00057099" w:rsidRDefault="00772D8A" w:rsidP="00BD41B6"/>
        </w:tc>
        <w:tc>
          <w:tcPr>
            <w:tcW w:w="4536" w:type="dxa"/>
          </w:tcPr>
          <w:p w14:paraId="6826F8A7"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compleet geïnstalleerd en gemonteerd nabij het filter</w:t>
            </w:r>
          </w:p>
        </w:tc>
      </w:tr>
      <w:tr w:rsidR="00772D8A" w:rsidRPr="00057099" w14:paraId="57B3F086" w14:textId="77777777" w:rsidTr="00BD41B6">
        <w:tc>
          <w:tcPr>
            <w:tcW w:w="2948" w:type="dxa"/>
          </w:tcPr>
          <w:p w14:paraId="303726D3" w14:textId="77777777" w:rsidR="00772D8A" w:rsidRPr="00057099" w:rsidRDefault="00772D8A" w:rsidP="00BD41B6">
            <w:r w:rsidRPr="00057099">
              <w:t>waarin ondergebracht</w:t>
            </w:r>
          </w:p>
        </w:tc>
        <w:tc>
          <w:tcPr>
            <w:tcW w:w="851" w:type="dxa"/>
          </w:tcPr>
          <w:p w14:paraId="4ED93076" w14:textId="77777777" w:rsidR="00772D8A" w:rsidRPr="00057099" w:rsidRDefault="00772D8A" w:rsidP="00BD41B6">
            <w:pPr>
              <w:jc w:val="right"/>
            </w:pPr>
          </w:p>
        </w:tc>
        <w:tc>
          <w:tcPr>
            <w:tcW w:w="284" w:type="dxa"/>
          </w:tcPr>
          <w:p w14:paraId="7D250777" w14:textId="77777777" w:rsidR="00772D8A" w:rsidRPr="00057099" w:rsidRDefault="00772D8A" w:rsidP="00BD41B6">
            <w:r w:rsidRPr="00057099">
              <w:t>:</w:t>
            </w:r>
          </w:p>
        </w:tc>
        <w:tc>
          <w:tcPr>
            <w:tcW w:w="4536" w:type="dxa"/>
          </w:tcPr>
          <w:p w14:paraId="109C4FF4"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de hoofdschakelaar;</w:t>
            </w:r>
          </w:p>
        </w:tc>
      </w:tr>
      <w:tr w:rsidR="00772D8A" w:rsidRPr="00057099" w14:paraId="69AEC402" w14:textId="77777777" w:rsidTr="00BD41B6">
        <w:tc>
          <w:tcPr>
            <w:tcW w:w="2948" w:type="dxa"/>
          </w:tcPr>
          <w:p w14:paraId="2D1F16F4" w14:textId="77777777" w:rsidR="00772D8A" w:rsidRPr="00057099" w:rsidRDefault="00772D8A" w:rsidP="00BD41B6"/>
        </w:tc>
        <w:tc>
          <w:tcPr>
            <w:tcW w:w="851" w:type="dxa"/>
          </w:tcPr>
          <w:p w14:paraId="1CC0530D" w14:textId="77777777" w:rsidR="00772D8A" w:rsidRPr="00057099" w:rsidRDefault="00772D8A" w:rsidP="00BD41B6">
            <w:pPr>
              <w:jc w:val="right"/>
            </w:pPr>
          </w:p>
        </w:tc>
        <w:tc>
          <w:tcPr>
            <w:tcW w:w="284" w:type="dxa"/>
          </w:tcPr>
          <w:p w14:paraId="193EED58" w14:textId="77777777" w:rsidR="00772D8A" w:rsidRPr="00057099" w:rsidRDefault="00772D8A" w:rsidP="00BD41B6"/>
        </w:tc>
        <w:tc>
          <w:tcPr>
            <w:tcW w:w="4536" w:type="dxa"/>
          </w:tcPr>
          <w:p w14:paraId="1E2417B9"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de handschakelaar;</w:t>
            </w:r>
          </w:p>
        </w:tc>
      </w:tr>
      <w:tr w:rsidR="00772D8A" w:rsidRPr="00057099" w14:paraId="5B2E8799" w14:textId="77777777" w:rsidTr="00BD41B6">
        <w:tc>
          <w:tcPr>
            <w:tcW w:w="2948" w:type="dxa"/>
          </w:tcPr>
          <w:p w14:paraId="70A27C95" w14:textId="77777777" w:rsidR="00772D8A" w:rsidRPr="00057099" w:rsidRDefault="00772D8A" w:rsidP="00BD41B6"/>
        </w:tc>
        <w:tc>
          <w:tcPr>
            <w:tcW w:w="851" w:type="dxa"/>
          </w:tcPr>
          <w:p w14:paraId="249243A3" w14:textId="77777777" w:rsidR="00772D8A" w:rsidRPr="00057099" w:rsidRDefault="00772D8A" w:rsidP="00BD41B6">
            <w:pPr>
              <w:jc w:val="right"/>
            </w:pPr>
          </w:p>
        </w:tc>
        <w:tc>
          <w:tcPr>
            <w:tcW w:w="284" w:type="dxa"/>
          </w:tcPr>
          <w:p w14:paraId="1A398016" w14:textId="77777777" w:rsidR="00772D8A" w:rsidRPr="00057099" w:rsidRDefault="00772D8A" w:rsidP="00BD41B6"/>
        </w:tc>
        <w:tc>
          <w:tcPr>
            <w:tcW w:w="4536" w:type="dxa"/>
          </w:tcPr>
          <w:p w14:paraId="2AF3847D"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drukknop voor spoelen;</w:t>
            </w:r>
          </w:p>
        </w:tc>
      </w:tr>
      <w:tr w:rsidR="00772D8A" w:rsidRPr="00057099" w14:paraId="44F8050E" w14:textId="77777777" w:rsidTr="00BD41B6">
        <w:tc>
          <w:tcPr>
            <w:tcW w:w="2948" w:type="dxa"/>
          </w:tcPr>
          <w:p w14:paraId="2314F0C5" w14:textId="77777777" w:rsidR="00772D8A" w:rsidRPr="00057099" w:rsidRDefault="00772D8A" w:rsidP="00BD41B6"/>
        </w:tc>
        <w:tc>
          <w:tcPr>
            <w:tcW w:w="851" w:type="dxa"/>
          </w:tcPr>
          <w:p w14:paraId="75657687" w14:textId="77777777" w:rsidR="00772D8A" w:rsidRPr="00057099" w:rsidRDefault="00772D8A" w:rsidP="00BD41B6">
            <w:pPr>
              <w:jc w:val="right"/>
            </w:pPr>
          </w:p>
        </w:tc>
        <w:tc>
          <w:tcPr>
            <w:tcW w:w="284" w:type="dxa"/>
          </w:tcPr>
          <w:p w14:paraId="50810563" w14:textId="77777777" w:rsidR="00772D8A" w:rsidRPr="00057099" w:rsidRDefault="00772D8A" w:rsidP="00BD41B6"/>
        </w:tc>
        <w:tc>
          <w:tcPr>
            <w:tcW w:w="4536" w:type="dxa"/>
          </w:tcPr>
          <w:p w14:paraId="00B899FC"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signaallampen in bedrijf;</w:t>
            </w:r>
          </w:p>
        </w:tc>
      </w:tr>
      <w:tr w:rsidR="00772D8A" w:rsidRPr="00057099" w14:paraId="2BA3892D" w14:textId="77777777" w:rsidTr="00BD41B6">
        <w:tc>
          <w:tcPr>
            <w:tcW w:w="2948" w:type="dxa"/>
          </w:tcPr>
          <w:p w14:paraId="79E6BFE0" w14:textId="77777777" w:rsidR="00772D8A" w:rsidRPr="00057099" w:rsidRDefault="00772D8A" w:rsidP="00BD41B6"/>
        </w:tc>
        <w:tc>
          <w:tcPr>
            <w:tcW w:w="851" w:type="dxa"/>
          </w:tcPr>
          <w:p w14:paraId="245BFF38" w14:textId="77777777" w:rsidR="00772D8A" w:rsidRPr="00057099" w:rsidRDefault="00772D8A" w:rsidP="00BD41B6">
            <w:pPr>
              <w:jc w:val="right"/>
            </w:pPr>
          </w:p>
        </w:tc>
        <w:tc>
          <w:tcPr>
            <w:tcW w:w="284" w:type="dxa"/>
          </w:tcPr>
          <w:p w14:paraId="785AD125" w14:textId="77777777" w:rsidR="00772D8A" w:rsidRPr="00057099" w:rsidRDefault="00772D8A" w:rsidP="00BD41B6"/>
        </w:tc>
        <w:tc>
          <w:tcPr>
            <w:tcW w:w="4536" w:type="dxa"/>
          </w:tcPr>
          <w:p w14:paraId="4F16756C"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alarmreset drukknop;</w:t>
            </w:r>
          </w:p>
        </w:tc>
      </w:tr>
      <w:tr w:rsidR="00772D8A" w:rsidRPr="00057099" w14:paraId="244799CB" w14:textId="77777777" w:rsidTr="00BD41B6">
        <w:tc>
          <w:tcPr>
            <w:tcW w:w="2948" w:type="dxa"/>
          </w:tcPr>
          <w:p w14:paraId="3BD24E20" w14:textId="77777777" w:rsidR="00772D8A" w:rsidRPr="00057099" w:rsidRDefault="00772D8A" w:rsidP="00BD41B6"/>
        </w:tc>
        <w:tc>
          <w:tcPr>
            <w:tcW w:w="851" w:type="dxa"/>
          </w:tcPr>
          <w:p w14:paraId="0E0C061B" w14:textId="77777777" w:rsidR="00772D8A" w:rsidRPr="00057099" w:rsidRDefault="00772D8A" w:rsidP="00BD41B6">
            <w:pPr>
              <w:jc w:val="right"/>
            </w:pPr>
          </w:p>
        </w:tc>
        <w:tc>
          <w:tcPr>
            <w:tcW w:w="284" w:type="dxa"/>
          </w:tcPr>
          <w:p w14:paraId="7E530389" w14:textId="77777777" w:rsidR="00772D8A" w:rsidRPr="00057099" w:rsidRDefault="00772D8A" w:rsidP="00BD41B6"/>
        </w:tc>
        <w:tc>
          <w:tcPr>
            <w:tcW w:w="4536" w:type="dxa"/>
          </w:tcPr>
          <w:p w14:paraId="51BB94C8"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alarmlampen voor motorstoring;</w:t>
            </w:r>
          </w:p>
        </w:tc>
      </w:tr>
      <w:tr w:rsidR="00772D8A" w:rsidRPr="00057099" w14:paraId="010D0C77" w14:textId="77777777" w:rsidTr="00BD41B6">
        <w:tc>
          <w:tcPr>
            <w:tcW w:w="2948" w:type="dxa"/>
          </w:tcPr>
          <w:p w14:paraId="69E3D21E" w14:textId="77777777" w:rsidR="00772D8A" w:rsidRPr="00057099" w:rsidRDefault="00772D8A" w:rsidP="00BD41B6"/>
        </w:tc>
        <w:tc>
          <w:tcPr>
            <w:tcW w:w="851" w:type="dxa"/>
          </w:tcPr>
          <w:p w14:paraId="6400ACC7" w14:textId="77777777" w:rsidR="00772D8A" w:rsidRPr="00057099" w:rsidRDefault="00772D8A" w:rsidP="00BD41B6">
            <w:pPr>
              <w:jc w:val="right"/>
            </w:pPr>
          </w:p>
        </w:tc>
        <w:tc>
          <w:tcPr>
            <w:tcW w:w="284" w:type="dxa"/>
          </w:tcPr>
          <w:p w14:paraId="08F12D02" w14:textId="77777777" w:rsidR="00772D8A" w:rsidRPr="00057099" w:rsidRDefault="00772D8A" w:rsidP="00BD41B6"/>
        </w:tc>
        <w:tc>
          <w:tcPr>
            <w:tcW w:w="4536" w:type="dxa"/>
          </w:tcPr>
          <w:p w14:paraId="2758499E"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spoelcyclus en hoge verschildruk blijft;</w:t>
            </w:r>
          </w:p>
        </w:tc>
      </w:tr>
      <w:tr w:rsidR="00772D8A" w:rsidRPr="00057099" w14:paraId="6971915B" w14:textId="77777777" w:rsidTr="00BD41B6">
        <w:tc>
          <w:tcPr>
            <w:tcW w:w="2948" w:type="dxa"/>
          </w:tcPr>
          <w:p w14:paraId="6CA3F171" w14:textId="77777777" w:rsidR="00772D8A" w:rsidRPr="00057099" w:rsidRDefault="00772D8A" w:rsidP="00BD41B6"/>
        </w:tc>
        <w:tc>
          <w:tcPr>
            <w:tcW w:w="851" w:type="dxa"/>
          </w:tcPr>
          <w:p w14:paraId="68726F70" w14:textId="77777777" w:rsidR="00772D8A" w:rsidRPr="00057099" w:rsidRDefault="00772D8A" w:rsidP="00BD41B6">
            <w:pPr>
              <w:jc w:val="right"/>
            </w:pPr>
          </w:p>
        </w:tc>
        <w:tc>
          <w:tcPr>
            <w:tcW w:w="284" w:type="dxa"/>
          </w:tcPr>
          <w:p w14:paraId="092A1CF1" w14:textId="77777777" w:rsidR="00772D8A" w:rsidRPr="00057099" w:rsidRDefault="00772D8A" w:rsidP="00BD41B6"/>
        </w:tc>
        <w:tc>
          <w:tcPr>
            <w:tcW w:w="4536" w:type="dxa"/>
          </w:tcPr>
          <w:p w14:paraId="2FA509B1"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de nodige magneetschakelaars, beveiligingen en bedrading</w:t>
            </w:r>
          </w:p>
        </w:tc>
      </w:tr>
      <w:tr w:rsidR="00772D8A" w:rsidRPr="00057099" w14:paraId="29DB4809" w14:textId="77777777" w:rsidTr="00BD41B6">
        <w:tc>
          <w:tcPr>
            <w:tcW w:w="2948" w:type="dxa"/>
          </w:tcPr>
          <w:p w14:paraId="44E249E4" w14:textId="77777777" w:rsidR="00772D8A" w:rsidRPr="00057099" w:rsidRDefault="00772D8A" w:rsidP="00BD41B6"/>
        </w:tc>
        <w:tc>
          <w:tcPr>
            <w:tcW w:w="851" w:type="dxa"/>
          </w:tcPr>
          <w:p w14:paraId="38399701" w14:textId="77777777" w:rsidR="00772D8A" w:rsidRPr="00057099" w:rsidRDefault="00772D8A" w:rsidP="00BD41B6">
            <w:pPr>
              <w:jc w:val="right"/>
            </w:pPr>
          </w:p>
        </w:tc>
        <w:tc>
          <w:tcPr>
            <w:tcW w:w="284" w:type="dxa"/>
          </w:tcPr>
          <w:p w14:paraId="1462DFC7" w14:textId="77777777" w:rsidR="00772D8A" w:rsidRPr="00057099" w:rsidRDefault="00772D8A" w:rsidP="00BD41B6"/>
        </w:tc>
        <w:tc>
          <w:tcPr>
            <w:tcW w:w="4536" w:type="dxa"/>
          </w:tcPr>
          <w:p w14:paraId="302F83AD"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een schemalessenaar , A4 aan de binnenzijde van de deur</w:t>
            </w:r>
          </w:p>
        </w:tc>
      </w:tr>
      <w:tr w:rsidR="00772D8A" w:rsidRPr="00057099" w14:paraId="586D769E" w14:textId="77777777" w:rsidTr="00BD41B6">
        <w:tc>
          <w:tcPr>
            <w:tcW w:w="2948" w:type="dxa"/>
          </w:tcPr>
          <w:p w14:paraId="5C673FFC" w14:textId="77777777" w:rsidR="00772D8A" w:rsidRPr="00057099" w:rsidRDefault="00772D8A" w:rsidP="00BD41B6"/>
        </w:tc>
        <w:tc>
          <w:tcPr>
            <w:tcW w:w="851" w:type="dxa"/>
          </w:tcPr>
          <w:p w14:paraId="000E81AA" w14:textId="77777777" w:rsidR="00772D8A" w:rsidRPr="00057099" w:rsidRDefault="00772D8A" w:rsidP="00BD41B6">
            <w:pPr>
              <w:jc w:val="right"/>
            </w:pPr>
          </w:p>
        </w:tc>
        <w:tc>
          <w:tcPr>
            <w:tcW w:w="284" w:type="dxa"/>
          </w:tcPr>
          <w:p w14:paraId="47910570" w14:textId="77777777" w:rsidR="00772D8A" w:rsidRPr="00057099" w:rsidRDefault="00772D8A" w:rsidP="00BD41B6"/>
        </w:tc>
        <w:tc>
          <w:tcPr>
            <w:tcW w:w="4536" w:type="dxa"/>
          </w:tcPr>
          <w:p w14:paraId="218A79C0"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kleurkodering volgens voorschriften en resopalplaat met kleurkodering aan de binnen zijde van de deur</w:t>
            </w:r>
          </w:p>
        </w:tc>
      </w:tr>
      <w:tr w:rsidR="00772D8A" w:rsidRPr="00057099" w14:paraId="580D481C" w14:textId="77777777" w:rsidTr="00BD41B6">
        <w:tc>
          <w:tcPr>
            <w:tcW w:w="2948" w:type="dxa"/>
          </w:tcPr>
          <w:p w14:paraId="7A6C6A41" w14:textId="77777777" w:rsidR="00772D8A" w:rsidRPr="00057099" w:rsidRDefault="00772D8A" w:rsidP="00BD41B6">
            <w:r w:rsidRPr="00057099">
              <w:t>signalering</w:t>
            </w:r>
          </w:p>
        </w:tc>
        <w:tc>
          <w:tcPr>
            <w:tcW w:w="851" w:type="dxa"/>
          </w:tcPr>
          <w:p w14:paraId="2C353E2B" w14:textId="77777777" w:rsidR="00772D8A" w:rsidRPr="00057099" w:rsidRDefault="00772D8A" w:rsidP="00BD41B6">
            <w:pPr>
              <w:jc w:val="right"/>
            </w:pPr>
          </w:p>
        </w:tc>
        <w:tc>
          <w:tcPr>
            <w:tcW w:w="284" w:type="dxa"/>
          </w:tcPr>
          <w:p w14:paraId="119EC985" w14:textId="77777777" w:rsidR="00772D8A" w:rsidRPr="00057099" w:rsidRDefault="00772D8A" w:rsidP="00BD41B6">
            <w:r w:rsidRPr="00057099">
              <w:t>:</w:t>
            </w:r>
          </w:p>
        </w:tc>
        <w:tc>
          <w:tcPr>
            <w:tcW w:w="4536" w:type="dxa"/>
          </w:tcPr>
          <w:p w14:paraId="13A5BB40" w14:textId="77777777" w:rsidR="00772D8A" w:rsidRPr="00057099" w:rsidRDefault="00772D8A" w:rsidP="00BD41B6">
            <w:r w:rsidRPr="00057099">
              <w:t xml:space="preserve">de signalen "hoge verschildruk blijft" en "in bedrijfsmelding spoelen" moeten potentiaalvrij op klemmen worden uitgevoerd </w:t>
            </w:r>
          </w:p>
        </w:tc>
      </w:tr>
      <w:tr w:rsidR="00772D8A" w:rsidRPr="00057099" w14:paraId="5B1D2C3C" w14:textId="77777777" w:rsidTr="00BD41B6">
        <w:tc>
          <w:tcPr>
            <w:tcW w:w="2948" w:type="dxa"/>
          </w:tcPr>
          <w:p w14:paraId="10944D6A" w14:textId="77777777" w:rsidR="00772D8A" w:rsidRPr="00057099" w:rsidRDefault="00772D8A" w:rsidP="00BD41B6">
            <w:r w:rsidRPr="00057099">
              <w:t>bediening</w:t>
            </w:r>
          </w:p>
        </w:tc>
        <w:tc>
          <w:tcPr>
            <w:tcW w:w="851" w:type="dxa"/>
          </w:tcPr>
          <w:p w14:paraId="246A9CEC" w14:textId="77777777" w:rsidR="00772D8A" w:rsidRPr="00057099" w:rsidRDefault="00772D8A" w:rsidP="00BD41B6">
            <w:pPr>
              <w:jc w:val="right"/>
            </w:pPr>
          </w:p>
        </w:tc>
        <w:tc>
          <w:tcPr>
            <w:tcW w:w="284" w:type="dxa"/>
          </w:tcPr>
          <w:p w14:paraId="2912D32A" w14:textId="77777777" w:rsidR="00772D8A" w:rsidRPr="00057099" w:rsidRDefault="00772D8A" w:rsidP="00BD41B6">
            <w:r w:rsidRPr="00057099">
              <w:t>:</w:t>
            </w:r>
          </w:p>
        </w:tc>
        <w:tc>
          <w:tcPr>
            <w:tcW w:w="4536" w:type="dxa"/>
          </w:tcPr>
          <w:p w14:paraId="523BCC65" w14:textId="77777777" w:rsidR="00772D8A" w:rsidRPr="00057099" w:rsidRDefault="00772D8A" w:rsidP="00BD41B6">
            <w:r w:rsidRPr="00057099">
              <w:t>voorzien van een vrijgave relais 230°C/50 Hz ten behoeve van bediening vanuit PLC</w:t>
            </w:r>
          </w:p>
        </w:tc>
      </w:tr>
      <w:tr w:rsidR="00772D8A" w:rsidRPr="00057099" w14:paraId="2ACE474E" w14:textId="77777777" w:rsidTr="00BD41B6">
        <w:tc>
          <w:tcPr>
            <w:tcW w:w="2948" w:type="dxa"/>
          </w:tcPr>
          <w:p w14:paraId="0936E912" w14:textId="77777777" w:rsidR="00772D8A" w:rsidRPr="00057099" w:rsidRDefault="00772D8A" w:rsidP="00BD41B6">
            <w:proofErr w:type="spellStart"/>
            <w:r w:rsidRPr="00057099">
              <w:t>signalerering</w:t>
            </w:r>
            <w:proofErr w:type="spellEnd"/>
            <w:r w:rsidRPr="00057099">
              <w:t xml:space="preserve"> en </w:t>
            </w:r>
            <w:proofErr w:type="spellStart"/>
            <w:r w:rsidRPr="00057099">
              <w:t>commandering</w:t>
            </w:r>
            <w:proofErr w:type="spellEnd"/>
          </w:p>
        </w:tc>
        <w:tc>
          <w:tcPr>
            <w:tcW w:w="851" w:type="dxa"/>
          </w:tcPr>
          <w:p w14:paraId="1A9800E7" w14:textId="77777777" w:rsidR="00772D8A" w:rsidRPr="00057099" w:rsidRDefault="00772D8A" w:rsidP="00BD41B6">
            <w:pPr>
              <w:jc w:val="right"/>
            </w:pPr>
          </w:p>
        </w:tc>
        <w:tc>
          <w:tcPr>
            <w:tcW w:w="284" w:type="dxa"/>
          </w:tcPr>
          <w:p w14:paraId="54675B95" w14:textId="77777777" w:rsidR="00772D8A" w:rsidRPr="00057099" w:rsidRDefault="00772D8A" w:rsidP="00BD41B6">
            <w:r w:rsidRPr="00057099">
              <w:t>:</w:t>
            </w:r>
          </w:p>
        </w:tc>
        <w:tc>
          <w:tcPr>
            <w:tcW w:w="4536" w:type="dxa"/>
          </w:tcPr>
          <w:p w14:paraId="1C314FC7" w14:textId="77777777" w:rsidR="00772D8A" w:rsidRPr="00057099" w:rsidRDefault="00772D8A" w:rsidP="00BD41B6">
            <w:r w:rsidRPr="00057099">
              <w:t>te voorzien in een klemmenstrook met de volgende signalen:</w:t>
            </w:r>
          </w:p>
        </w:tc>
      </w:tr>
      <w:tr w:rsidR="00772D8A" w:rsidRPr="00057099" w14:paraId="6861A2F9" w14:textId="77777777" w:rsidTr="00BD41B6">
        <w:tc>
          <w:tcPr>
            <w:tcW w:w="2948" w:type="dxa"/>
          </w:tcPr>
          <w:p w14:paraId="46925626" w14:textId="77777777" w:rsidR="00772D8A" w:rsidRPr="00057099" w:rsidRDefault="00772D8A" w:rsidP="00BD41B6"/>
        </w:tc>
        <w:tc>
          <w:tcPr>
            <w:tcW w:w="851" w:type="dxa"/>
          </w:tcPr>
          <w:p w14:paraId="76FFCF56" w14:textId="77777777" w:rsidR="00772D8A" w:rsidRPr="00057099" w:rsidRDefault="00772D8A" w:rsidP="00BD41B6">
            <w:pPr>
              <w:jc w:val="right"/>
            </w:pPr>
          </w:p>
        </w:tc>
        <w:tc>
          <w:tcPr>
            <w:tcW w:w="284" w:type="dxa"/>
          </w:tcPr>
          <w:p w14:paraId="4EC206C9" w14:textId="77777777" w:rsidR="00772D8A" w:rsidRPr="00057099" w:rsidRDefault="00772D8A" w:rsidP="00BD41B6"/>
        </w:tc>
        <w:tc>
          <w:tcPr>
            <w:tcW w:w="4536" w:type="dxa"/>
          </w:tcPr>
          <w:p w14:paraId="048B2045" w14:textId="77777777" w:rsidR="00772D8A" w:rsidRPr="00057099" w:rsidRDefault="00772D8A" w:rsidP="00BD41B6">
            <w:r w:rsidRPr="00057099">
              <w:t>naar de schakelkast bedrijfswater:</w:t>
            </w:r>
          </w:p>
        </w:tc>
      </w:tr>
      <w:tr w:rsidR="00772D8A" w:rsidRPr="00057099" w14:paraId="5E268649" w14:textId="77777777" w:rsidTr="00BD41B6">
        <w:tc>
          <w:tcPr>
            <w:tcW w:w="2948" w:type="dxa"/>
          </w:tcPr>
          <w:p w14:paraId="04B6153C" w14:textId="77777777" w:rsidR="00772D8A" w:rsidRPr="00057099" w:rsidRDefault="00772D8A" w:rsidP="00BD41B6"/>
        </w:tc>
        <w:tc>
          <w:tcPr>
            <w:tcW w:w="851" w:type="dxa"/>
          </w:tcPr>
          <w:p w14:paraId="58594C0D" w14:textId="77777777" w:rsidR="00772D8A" w:rsidRPr="00057099" w:rsidRDefault="00772D8A" w:rsidP="00BD41B6">
            <w:pPr>
              <w:jc w:val="right"/>
            </w:pPr>
          </w:p>
        </w:tc>
        <w:tc>
          <w:tcPr>
            <w:tcW w:w="284" w:type="dxa"/>
          </w:tcPr>
          <w:p w14:paraId="74C783D5" w14:textId="77777777" w:rsidR="00772D8A" w:rsidRPr="00057099" w:rsidRDefault="00772D8A" w:rsidP="00BD41B6"/>
        </w:tc>
        <w:tc>
          <w:tcPr>
            <w:tcW w:w="4536" w:type="dxa"/>
          </w:tcPr>
          <w:p w14:paraId="25197EE9"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remote/local</w:t>
            </w:r>
          </w:p>
        </w:tc>
      </w:tr>
      <w:tr w:rsidR="00772D8A" w:rsidRPr="00057099" w14:paraId="1AA6970B" w14:textId="77777777" w:rsidTr="00BD41B6">
        <w:tc>
          <w:tcPr>
            <w:tcW w:w="2948" w:type="dxa"/>
          </w:tcPr>
          <w:p w14:paraId="06FA8FF7" w14:textId="77777777" w:rsidR="00772D8A" w:rsidRPr="00057099" w:rsidRDefault="00772D8A" w:rsidP="00BD41B6"/>
        </w:tc>
        <w:tc>
          <w:tcPr>
            <w:tcW w:w="851" w:type="dxa"/>
          </w:tcPr>
          <w:p w14:paraId="5571AA5B" w14:textId="77777777" w:rsidR="00772D8A" w:rsidRPr="00057099" w:rsidRDefault="00772D8A" w:rsidP="00BD41B6">
            <w:pPr>
              <w:jc w:val="right"/>
            </w:pPr>
          </w:p>
        </w:tc>
        <w:tc>
          <w:tcPr>
            <w:tcW w:w="284" w:type="dxa"/>
          </w:tcPr>
          <w:p w14:paraId="04A144AC" w14:textId="77777777" w:rsidR="00772D8A" w:rsidRPr="00057099" w:rsidRDefault="00772D8A" w:rsidP="00BD41B6"/>
        </w:tc>
        <w:tc>
          <w:tcPr>
            <w:tcW w:w="4536" w:type="dxa"/>
          </w:tcPr>
          <w:p w14:paraId="39D42545"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paraat</w:t>
            </w:r>
          </w:p>
        </w:tc>
      </w:tr>
    </w:tbl>
    <w:p w14:paraId="6E09D384" w14:textId="2500893C" w:rsidR="00772D8A" w:rsidRPr="00057099" w:rsidRDefault="00772D8A" w:rsidP="00772D8A">
      <w:pPr>
        <w:pStyle w:val="Heading2"/>
      </w:pPr>
      <w:bookmarkStart w:id="285" w:name="_Toc54965619"/>
      <w:r w:rsidRPr="00057099">
        <w:t>Drukvat</w:t>
      </w:r>
      <w:bookmarkEnd w:id="28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27D394FB" w14:textId="77777777" w:rsidTr="00BD41B6">
        <w:tc>
          <w:tcPr>
            <w:tcW w:w="2948" w:type="dxa"/>
          </w:tcPr>
          <w:p w14:paraId="55E622EF" w14:textId="77777777" w:rsidR="00772D8A" w:rsidRPr="00057099" w:rsidRDefault="00772D8A" w:rsidP="00BD41B6">
            <w:r w:rsidRPr="00057099">
              <w:t>aantal</w:t>
            </w:r>
          </w:p>
        </w:tc>
        <w:tc>
          <w:tcPr>
            <w:tcW w:w="851" w:type="dxa"/>
          </w:tcPr>
          <w:p w14:paraId="78D71E5D" w14:textId="77777777" w:rsidR="00772D8A" w:rsidRPr="00057099" w:rsidRDefault="00772D8A" w:rsidP="00BD41B6">
            <w:pPr>
              <w:jc w:val="right"/>
            </w:pPr>
          </w:p>
        </w:tc>
        <w:tc>
          <w:tcPr>
            <w:tcW w:w="284" w:type="dxa"/>
          </w:tcPr>
          <w:p w14:paraId="6FB4CA12" w14:textId="77777777" w:rsidR="00772D8A" w:rsidRPr="00057099" w:rsidRDefault="00772D8A" w:rsidP="00BD41B6">
            <w:r w:rsidRPr="00057099">
              <w:t>:</w:t>
            </w:r>
          </w:p>
        </w:tc>
        <w:tc>
          <w:tcPr>
            <w:tcW w:w="4536" w:type="dxa"/>
          </w:tcPr>
          <w:p w14:paraId="05B91126" w14:textId="499BE037" w:rsidR="00772D8A" w:rsidRPr="00057099" w:rsidRDefault="00D67C7C" w:rsidP="00BD41B6">
            <w:r w:rsidRPr="00057099">
              <w:t>1</w:t>
            </w:r>
          </w:p>
        </w:tc>
      </w:tr>
      <w:tr w:rsidR="00772D8A" w:rsidRPr="00057099" w14:paraId="6D3F142E" w14:textId="77777777" w:rsidTr="00BD41B6">
        <w:tc>
          <w:tcPr>
            <w:tcW w:w="2948" w:type="dxa"/>
          </w:tcPr>
          <w:p w14:paraId="7B07212B" w14:textId="77777777" w:rsidR="00772D8A" w:rsidRPr="00057099" w:rsidRDefault="00772D8A" w:rsidP="00BD41B6">
            <w:r w:rsidRPr="00057099">
              <w:t>inhoud</w:t>
            </w:r>
          </w:p>
        </w:tc>
        <w:tc>
          <w:tcPr>
            <w:tcW w:w="851" w:type="dxa"/>
          </w:tcPr>
          <w:p w14:paraId="5B907378" w14:textId="5154416A" w:rsidR="00772D8A" w:rsidRPr="00057099" w:rsidRDefault="00D146EE" w:rsidP="00BD41B6">
            <w:pPr>
              <w:jc w:val="right"/>
            </w:pPr>
            <w:r w:rsidRPr="00057099">
              <w:t>liter</w:t>
            </w:r>
          </w:p>
        </w:tc>
        <w:tc>
          <w:tcPr>
            <w:tcW w:w="284" w:type="dxa"/>
          </w:tcPr>
          <w:p w14:paraId="4FAA9E61" w14:textId="77777777" w:rsidR="00772D8A" w:rsidRPr="00057099" w:rsidRDefault="00772D8A" w:rsidP="00BD41B6">
            <w:r w:rsidRPr="00057099">
              <w:t>:</w:t>
            </w:r>
          </w:p>
        </w:tc>
        <w:tc>
          <w:tcPr>
            <w:tcW w:w="4536" w:type="dxa"/>
          </w:tcPr>
          <w:p w14:paraId="5F8ADCA2" w14:textId="1CDE9C5A" w:rsidR="00772D8A" w:rsidRPr="00057099" w:rsidRDefault="00D146EE" w:rsidP="00BD41B6">
            <w:r w:rsidRPr="00057099">
              <w:t>ca. 500</w:t>
            </w:r>
          </w:p>
        </w:tc>
      </w:tr>
      <w:tr w:rsidR="00772D8A" w:rsidRPr="00057099" w14:paraId="156C12A6" w14:textId="77777777" w:rsidTr="00BD41B6">
        <w:tc>
          <w:tcPr>
            <w:tcW w:w="2948" w:type="dxa"/>
          </w:tcPr>
          <w:p w14:paraId="569CD3B7" w14:textId="77777777" w:rsidR="00772D8A" w:rsidRPr="00057099" w:rsidRDefault="00772D8A" w:rsidP="00BD41B6">
            <w:r w:rsidRPr="00057099">
              <w:t>opstelling</w:t>
            </w:r>
          </w:p>
        </w:tc>
        <w:tc>
          <w:tcPr>
            <w:tcW w:w="851" w:type="dxa"/>
          </w:tcPr>
          <w:p w14:paraId="5972E90C" w14:textId="77777777" w:rsidR="00772D8A" w:rsidRPr="00057099" w:rsidRDefault="00772D8A" w:rsidP="00BD41B6">
            <w:pPr>
              <w:jc w:val="right"/>
            </w:pPr>
          </w:p>
        </w:tc>
        <w:tc>
          <w:tcPr>
            <w:tcW w:w="284" w:type="dxa"/>
          </w:tcPr>
          <w:p w14:paraId="28635BD6" w14:textId="77777777" w:rsidR="00772D8A" w:rsidRPr="00057099" w:rsidRDefault="00772D8A" w:rsidP="00BD41B6">
            <w:r w:rsidRPr="00057099">
              <w:t>:</w:t>
            </w:r>
          </w:p>
        </w:tc>
        <w:tc>
          <w:tcPr>
            <w:tcW w:w="4536" w:type="dxa"/>
          </w:tcPr>
          <w:p w14:paraId="06C6D87E" w14:textId="2C9D901E" w:rsidR="00772D8A" w:rsidRPr="00057099" w:rsidRDefault="000B288F" w:rsidP="00BD41B6">
            <w:r w:rsidRPr="00057099">
              <w:t>in pompenruimte ontvangwerk</w:t>
            </w:r>
          </w:p>
        </w:tc>
      </w:tr>
      <w:tr w:rsidR="00772D8A" w:rsidRPr="00057099" w14:paraId="18A87469" w14:textId="77777777" w:rsidTr="00BD41B6">
        <w:tc>
          <w:tcPr>
            <w:tcW w:w="2948" w:type="dxa"/>
          </w:tcPr>
          <w:p w14:paraId="6E14189C" w14:textId="77777777" w:rsidR="00772D8A" w:rsidRPr="00057099" w:rsidRDefault="00772D8A" w:rsidP="00BD41B6">
            <w:r w:rsidRPr="00057099">
              <w:t>doel</w:t>
            </w:r>
          </w:p>
        </w:tc>
        <w:tc>
          <w:tcPr>
            <w:tcW w:w="851" w:type="dxa"/>
          </w:tcPr>
          <w:p w14:paraId="1400FC41" w14:textId="77777777" w:rsidR="00772D8A" w:rsidRPr="00057099" w:rsidRDefault="00772D8A" w:rsidP="00BD41B6">
            <w:pPr>
              <w:jc w:val="right"/>
            </w:pPr>
          </w:p>
        </w:tc>
        <w:tc>
          <w:tcPr>
            <w:tcW w:w="284" w:type="dxa"/>
          </w:tcPr>
          <w:p w14:paraId="04DA0C87" w14:textId="77777777" w:rsidR="00772D8A" w:rsidRPr="00057099" w:rsidRDefault="00772D8A" w:rsidP="00BD41B6">
            <w:r w:rsidRPr="00057099">
              <w:t>:</w:t>
            </w:r>
          </w:p>
        </w:tc>
        <w:tc>
          <w:tcPr>
            <w:tcW w:w="4536" w:type="dxa"/>
          </w:tcPr>
          <w:p w14:paraId="3C1F5263" w14:textId="59EF74B3" w:rsidR="00772D8A" w:rsidRPr="00057099" w:rsidRDefault="00772D8A" w:rsidP="00BD41B6">
            <w:r w:rsidRPr="00057099">
              <w:t>het bufferen en uitvlakken van de schakelfrequentie van de bedrijfswaterinst</w:t>
            </w:r>
            <w:r w:rsidR="00D67C7C" w:rsidRPr="00057099">
              <w:t>a</w:t>
            </w:r>
            <w:r w:rsidRPr="00057099">
              <w:t>llatie</w:t>
            </w:r>
          </w:p>
        </w:tc>
      </w:tr>
      <w:tr w:rsidR="00772D8A" w:rsidRPr="00057099" w14:paraId="26092F74" w14:textId="77777777" w:rsidTr="00BD41B6">
        <w:tc>
          <w:tcPr>
            <w:tcW w:w="2948" w:type="dxa"/>
          </w:tcPr>
          <w:p w14:paraId="1186AED3" w14:textId="6AE5FA12" w:rsidR="00772D8A" w:rsidRPr="00057099" w:rsidRDefault="00131930" w:rsidP="00BD41B6">
            <w:r w:rsidRPr="00057099">
              <w:t>type</w:t>
            </w:r>
          </w:p>
        </w:tc>
        <w:tc>
          <w:tcPr>
            <w:tcW w:w="851" w:type="dxa"/>
          </w:tcPr>
          <w:p w14:paraId="76ED7D7C" w14:textId="77777777" w:rsidR="00772D8A" w:rsidRPr="00057099" w:rsidRDefault="00772D8A" w:rsidP="00BD41B6">
            <w:pPr>
              <w:jc w:val="right"/>
            </w:pPr>
          </w:p>
        </w:tc>
        <w:tc>
          <w:tcPr>
            <w:tcW w:w="284" w:type="dxa"/>
          </w:tcPr>
          <w:p w14:paraId="0FF3FE07" w14:textId="77777777" w:rsidR="00772D8A" w:rsidRPr="00057099" w:rsidRDefault="00772D8A" w:rsidP="00BD41B6">
            <w:r w:rsidRPr="00057099">
              <w:t>:</w:t>
            </w:r>
          </w:p>
        </w:tc>
        <w:tc>
          <w:tcPr>
            <w:tcW w:w="4536" w:type="dxa"/>
          </w:tcPr>
          <w:p w14:paraId="1E650F50" w14:textId="2F4EF022" w:rsidR="00772D8A" w:rsidRPr="00057099" w:rsidRDefault="00131930" w:rsidP="00BD41B6">
            <w:r w:rsidRPr="00057099">
              <w:t>M</w:t>
            </w:r>
            <w:r w:rsidR="00772D8A" w:rsidRPr="00057099">
              <w:t>embraan</w:t>
            </w:r>
            <w:r w:rsidRPr="00057099">
              <w:t>expansievat, stikstof gevuld</w:t>
            </w:r>
          </w:p>
        </w:tc>
      </w:tr>
      <w:tr w:rsidR="00772D8A" w:rsidRPr="00057099" w14:paraId="733AC1E2" w14:textId="77777777" w:rsidTr="00BD41B6">
        <w:tc>
          <w:tcPr>
            <w:tcW w:w="2948" w:type="dxa"/>
          </w:tcPr>
          <w:p w14:paraId="496E423E" w14:textId="1EB0A65B" w:rsidR="00772D8A" w:rsidRPr="00057099" w:rsidRDefault="00131930" w:rsidP="00BD41B6">
            <w:r w:rsidRPr="00057099">
              <w:t>flensaansluiting toe-en afvoer</w:t>
            </w:r>
          </w:p>
        </w:tc>
        <w:tc>
          <w:tcPr>
            <w:tcW w:w="851" w:type="dxa"/>
          </w:tcPr>
          <w:p w14:paraId="25F01AD8" w14:textId="77777777" w:rsidR="00772D8A" w:rsidRPr="00057099" w:rsidRDefault="00772D8A" w:rsidP="00BD41B6">
            <w:pPr>
              <w:jc w:val="right"/>
            </w:pPr>
          </w:p>
        </w:tc>
        <w:tc>
          <w:tcPr>
            <w:tcW w:w="284" w:type="dxa"/>
          </w:tcPr>
          <w:p w14:paraId="07428D8A" w14:textId="614A6799" w:rsidR="00772D8A" w:rsidRPr="00057099" w:rsidRDefault="00772D8A" w:rsidP="00BD41B6">
            <w:r w:rsidRPr="00057099">
              <w:t>:</w:t>
            </w:r>
          </w:p>
        </w:tc>
        <w:tc>
          <w:tcPr>
            <w:tcW w:w="4536" w:type="dxa"/>
          </w:tcPr>
          <w:p w14:paraId="1F3C9C09" w14:textId="205B9972" w:rsidR="00772D8A" w:rsidRPr="00057099" w:rsidRDefault="00131930" w:rsidP="00BD41B6">
            <w:r w:rsidRPr="00057099">
              <w:t>DN80</w:t>
            </w:r>
          </w:p>
        </w:tc>
      </w:tr>
      <w:tr w:rsidR="00772D8A" w:rsidRPr="00057099" w14:paraId="22839CB6" w14:textId="77777777" w:rsidTr="00BD41B6">
        <w:tc>
          <w:tcPr>
            <w:tcW w:w="2948" w:type="dxa"/>
          </w:tcPr>
          <w:p w14:paraId="79C8D5BD" w14:textId="54FBEBF1" w:rsidR="00772D8A" w:rsidRPr="00057099" w:rsidRDefault="00131930" w:rsidP="00BD41B6">
            <w:r w:rsidRPr="00057099">
              <w:t>materiaal</w:t>
            </w:r>
          </w:p>
        </w:tc>
        <w:tc>
          <w:tcPr>
            <w:tcW w:w="851" w:type="dxa"/>
          </w:tcPr>
          <w:p w14:paraId="28BCAEB2" w14:textId="77777777" w:rsidR="00772D8A" w:rsidRPr="00057099" w:rsidRDefault="00772D8A" w:rsidP="00BD41B6">
            <w:pPr>
              <w:jc w:val="right"/>
            </w:pPr>
          </w:p>
        </w:tc>
        <w:tc>
          <w:tcPr>
            <w:tcW w:w="284" w:type="dxa"/>
          </w:tcPr>
          <w:p w14:paraId="6986A007" w14:textId="77777777" w:rsidR="00772D8A" w:rsidRPr="00057099" w:rsidRDefault="00772D8A" w:rsidP="00BD41B6">
            <w:r w:rsidRPr="00057099">
              <w:t>:</w:t>
            </w:r>
          </w:p>
        </w:tc>
        <w:tc>
          <w:tcPr>
            <w:tcW w:w="4536" w:type="dxa"/>
          </w:tcPr>
          <w:p w14:paraId="21EEB62A" w14:textId="77777777" w:rsidR="00772D8A" w:rsidRPr="00057099" w:rsidRDefault="00131930"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staal gecoat</w:t>
            </w:r>
          </w:p>
          <w:p w14:paraId="6CB623AD" w14:textId="66C27BF6" w:rsidR="00131930" w:rsidRPr="00057099" w:rsidRDefault="00131930"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binnenzijde met rilsan bekleed</w:t>
            </w:r>
          </w:p>
        </w:tc>
      </w:tr>
      <w:tr w:rsidR="00772D8A" w:rsidRPr="00057099" w14:paraId="1B059B95" w14:textId="77777777" w:rsidTr="00BD41B6">
        <w:tc>
          <w:tcPr>
            <w:tcW w:w="2948" w:type="dxa"/>
          </w:tcPr>
          <w:p w14:paraId="2E1FA525" w14:textId="39B512DB" w:rsidR="00772D8A" w:rsidRPr="00057099" w:rsidRDefault="00131930" w:rsidP="00BD41B6">
            <w:r w:rsidRPr="00057099">
              <w:t>materiaal membraam</w:t>
            </w:r>
          </w:p>
        </w:tc>
        <w:tc>
          <w:tcPr>
            <w:tcW w:w="851" w:type="dxa"/>
          </w:tcPr>
          <w:p w14:paraId="0F0F4AAB" w14:textId="77777777" w:rsidR="00772D8A" w:rsidRPr="00057099" w:rsidRDefault="00772D8A" w:rsidP="00BD41B6">
            <w:pPr>
              <w:jc w:val="right"/>
            </w:pPr>
          </w:p>
        </w:tc>
        <w:tc>
          <w:tcPr>
            <w:tcW w:w="284" w:type="dxa"/>
          </w:tcPr>
          <w:p w14:paraId="58B04DDF" w14:textId="77777777" w:rsidR="00772D8A" w:rsidRPr="00057099" w:rsidRDefault="00772D8A" w:rsidP="00BD41B6">
            <w:r w:rsidRPr="00057099">
              <w:t>:</w:t>
            </w:r>
          </w:p>
        </w:tc>
        <w:tc>
          <w:tcPr>
            <w:tcW w:w="4536" w:type="dxa"/>
          </w:tcPr>
          <w:p w14:paraId="7EA85659" w14:textId="213A8C5F" w:rsidR="00772D8A" w:rsidRPr="00057099" w:rsidRDefault="00131930"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broombutiel</w:t>
            </w:r>
          </w:p>
        </w:tc>
      </w:tr>
      <w:tr w:rsidR="00315F76" w:rsidRPr="00057099" w14:paraId="6AC65B38" w14:textId="77777777" w:rsidTr="00BD41B6">
        <w:tc>
          <w:tcPr>
            <w:tcW w:w="2948" w:type="dxa"/>
          </w:tcPr>
          <w:p w14:paraId="0807D8A1" w14:textId="5C65E167" w:rsidR="00315F76" w:rsidRPr="00057099" w:rsidRDefault="00315F76" w:rsidP="00BD41B6">
            <w:r w:rsidRPr="00057099">
              <w:t>Opmerking</w:t>
            </w:r>
          </w:p>
        </w:tc>
        <w:tc>
          <w:tcPr>
            <w:tcW w:w="851" w:type="dxa"/>
          </w:tcPr>
          <w:p w14:paraId="300E5C26" w14:textId="77777777" w:rsidR="00315F76" w:rsidRPr="00057099" w:rsidRDefault="00315F76" w:rsidP="00BD41B6">
            <w:pPr>
              <w:jc w:val="right"/>
            </w:pPr>
          </w:p>
        </w:tc>
        <w:tc>
          <w:tcPr>
            <w:tcW w:w="284" w:type="dxa"/>
          </w:tcPr>
          <w:p w14:paraId="31F1F878" w14:textId="637255E3" w:rsidR="00315F76" w:rsidRPr="00057099" w:rsidRDefault="00315F76" w:rsidP="00BD41B6">
            <w:r w:rsidRPr="00057099">
              <w:t>:</w:t>
            </w:r>
          </w:p>
        </w:tc>
        <w:tc>
          <w:tcPr>
            <w:tcW w:w="4536" w:type="dxa"/>
          </w:tcPr>
          <w:p w14:paraId="354CDB54" w14:textId="77777777" w:rsidR="00315F76" w:rsidRPr="00057099" w:rsidRDefault="00315F76" w:rsidP="00315F76">
            <w:pPr>
              <w:pStyle w:val="Bullet1"/>
              <w:numPr>
                <w:ilvl w:val="0"/>
                <w:numId w:val="0"/>
              </w:numPr>
              <w:rPr>
                <w:color w:val="00577E" w:themeColor="text1"/>
                <w:sz w:val="20"/>
                <w:lang w:val="nl-NL"/>
              </w:rPr>
            </w:pPr>
            <w:r w:rsidRPr="00057099">
              <w:rPr>
                <w:color w:val="00577E" w:themeColor="text1"/>
                <w:sz w:val="20"/>
                <w:lang w:val="nl-NL"/>
              </w:rPr>
              <w:t>Drukvat voorzien van manometer (PI9179)</w:t>
            </w:r>
          </w:p>
          <w:p w14:paraId="2AD5E531" w14:textId="7DC12046" w:rsidR="00315F76" w:rsidRPr="00057099" w:rsidRDefault="00315F76" w:rsidP="00315F76">
            <w:pPr>
              <w:pStyle w:val="Bullet1"/>
              <w:numPr>
                <w:ilvl w:val="0"/>
                <w:numId w:val="0"/>
              </w:numPr>
              <w:rPr>
                <w:color w:val="00577E" w:themeColor="text1"/>
                <w:sz w:val="20"/>
                <w:lang w:val="nl-NL"/>
              </w:rPr>
            </w:pPr>
            <w:r w:rsidRPr="00057099">
              <w:rPr>
                <w:color w:val="00577E" w:themeColor="text1"/>
                <w:sz w:val="20"/>
                <w:lang w:val="nl-NL"/>
              </w:rPr>
              <w:t>Voor drukvat afsluiter plaatsen (tussen drukvat en leidingnet)</w:t>
            </w:r>
          </w:p>
        </w:tc>
      </w:tr>
    </w:tbl>
    <w:p w14:paraId="412E515C" w14:textId="77777777" w:rsidR="00772D8A" w:rsidRPr="00057099" w:rsidRDefault="00772D8A" w:rsidP="00772D8A"/>
    <w:p w14:paraId="368B073A" w14:textId="35559F73" w:rsidR="00772D8A" w:rsidRPr="00057099" w:rsidRDefault="00772D8A" w:rsidP="00772D8A">
      <w:pPr>
        <w:pStyle w:val="Heading2"/>
      </w:pPr>
      <w:bookmarkStart w:id="286" w:name="_Toc54965620"/>
      <w:r w:rsidRPr="00057099">
        <w:t>Leidingwerk en appendages</w:t>
      </w:r>
      <w:bookmarkEnd w:id="286"/>
    </w:p>
    <w:p w14:paraId="0EA11670" w14:textId="789E309E" w:rsidR="00772D8A" w:rsidRPr="00057099" w:rsidRDefault="00772D8A" w:rsidP="006028B5">
      <w:pPr>
        <w:pStyle w:val="Heading3"/>
      </w:pPr>
      <w:r w:rsidRPr="00057099">
        <w:t>Algemeen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3CBE2E0F" w14:textId="77777777" w:rsidTr="00BD41B6">
        <w:tc>
          <w:tcPr>
            <w:tcW w:w="2948" w:type="dxa"/>
          </w:tcPr>
          <w:p w14:paraId="54E67C69" w14:textId="77777777" w:rsidR="00772D8A" w:rsidRPr="00057099" w:rsidRDefault="00772D8A" w:rsidP="00BD41B6">
            <w:r w:rsidRPr="00057099">
              <w:t>leveringsomvang</w:t>
            </w:r>
          </w:p>
        </w:tc>
        <w:tc>
          <w:tcPr>
            <w:tcW w:w="851" w:type="dxa"/>
          </w:tcPr>
          <w:p w14:paraId="293FAB0D" w14:textId="77777777" w:rsidR="00772D8A" w:rsidRPr="00057099" w:rsidRDefault="00772D8A" w:rsidP="00BD41B6">
            <w:pPr>
              <w:jc w:val="right"/>
            </w:pPr>
          </w:p>
        </w:tc>
        <w:tc>
          <w:tcPr>
            <w:tcW w:w="284" w:type="dxa"/>
          </w:tcPr>
          <w:p w14:paraId="0A91E293" w14:textId="77777777" w:rsidR="00772D8A" w:rsidRPr="00057099" w:rsidRDefault="00772D8A" w:rsidP="00BD41B6">
            <w:r w:rsidRPr="00057099">
              <w:t>:</w:t>
            </w:r>
          </w:p>
        </w:tc>
        <w:tc>
          <w:tcPr>
            <w:tcW w:w="4536" w:type="dxa"/>
          </w:tcPr>
          <w:p w14:paraId="19ADD482" w14:textId="7046F0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zuig</w:t>
            </w:r>
            <w:r w:rsidRPr="00057099">
              <w:rPr>
                <w:color w:val="00577E" w:themeColor="text1"/>
                <w:sz w:val="20"/>
                <w:lang w:val="nl-NL"/>
              </w:rPr>
              <w:noBreakHyphen/>
              <w:t xml:space="preserve"> en persleidingen </w:t>
            </w:r>
          </w:p>
        </w:tc>
      </w:tr>
      <w:tr w:rsidR="00772D8A" w:rsidRPr="00057099" w14:paraId="6840E172" w14:textId="77777777" w:rsidTr="00BD41B6">
        <w:tc>
          <w:tcPr>
            <w:tcW w:w="2948" w:type="dxa"/>
          </w:tcPr>
          <w:p w14:paraId="66F9BD14" w14:textId="77777777" w:rsidR="00772D8A" w:rsidRPr="00057099" w:rsidRDefault="00772D8A" w:rsidP="00BD41B6"/>
        </w:tc>
        <w:tc>
          <w:tcPr>
            <w:tcW w:w="851" w:type="dxa"/>
          </w:tcPr>
          <w:p w14:paraId="15D79AFC" w14:textId="77777777" w:rsidR="00772D8A" w:rsidRPr="00057099" w:rsidRDefault="00772D8A" w:rsidP="00BD41B6">
            <w:pPr>
              <w:jc w:val="right"/>
            </w:pPr>
          </w:p>
        </w:tc>
        <w:tc>
          <w:tcPr>
            <w:tcW w:w="284" w:type="dxa"/>
          </w:tcPr>
          <w:p w14:paraId="0B616C8C" w14:textId="77777777" w:rsidR="00772D8A" w:rsidRPr="00057099" w:rsidRDefault="00772D8A" w:rsidP="00BD41B6"/>
        </w:tc>
        <w:tc>
          <w:tcPr>
            <w:tcW w:w="4536" w:type="dxa"/>
          </w:tcPr>
          <w:p w14:paraId="338DF6C6" w14:textId="77777777"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afvoerleiding terugspoelafsluiter</w:t>
            </w:r>
          </w:p>
        </w:tc>
      </w:tr>
      <w:tr w:rsidR="00772D8A" w:rsidRPr="00057099" w14:paraId="19376449" w14:textId="77777777" w:rsidTr="00BD41B6">
        <w:tc>
          <w:tcPr>
            <w:tcW w:w="2948" w:type="dxa"/>
          </w:tcPr>
          <w:p w14:paraId="1C15B240" w14:textId="77777777" w:rsidR="00772D8A" w:rsidRPr="00057099" w:rsidRDefault="00772D8A" w:rsidP="00BD41B6"/>
        </w:tc>
        <w:tc>
          <w:tcPr>
            <w:tcW w:w="851" w:type="dxa"/>
          </w:tcPr>
          <w:p w14:paraId="076400F1" w14:textId="77777777" w:rsidR="00772D8A" w:rsidRPr="00057099" w:rsidRDefault="00772D8A" w:rsidP="00BD41B6">
            <w:pPr>
              <w:jc w:val="right"/>
            </w:pPr>
          </w:p>
        </w:tc>
        <w:tc>
          <w:tcPr>
            <w:tcW w:w="284" w:type="dxa"/>
          </w:tcPr>
          <w:p w14:paraId="2284E02A" w14:textId="77777777" w:rsidR="00772D8A" w:rsidRPr="00057099" w:rsidRDefault="00772D8A" w:rsidP="00BD41B6"/>
        </w:tc>
        <w:tc>
          <w:tcPr>
            <w:tcW w:w="4536" w:type="dxa"/>
          </w:tcPr>
          <w:p w14:paraId="5E987117" w14:textId="1EDC3F34" w:rsidR="00772D8A" w:rsidRPr="00057099" w:rsidRDefault="00772D8A" w:rsidP="00772D8A">
            <w:pPr>
              <w:pStyle w:val="Bullet1"/>
              <w:tabs>
                <w:tab w:val="clear" w:pos="1135"/>
                <w:tab w:val="num" w:pos="568"/>
              </w:tabs>
              <w:ind w:left="568"/>
              <w:rPr>
                <w:color w:val="00577E" w:themeColor="text1"/>
                <w:sz w:val="20"/>
                <w:lang w:val="nl-NL"/>
              </w:rPr>
            </w:pPr>
            <w:r w:rsidRPr="00057099">
              <w:rPr>
                <w:color w:val="00577E" w:themeColor="text1"/>
                <w:sz w:val="20"/>
                <w:lang w:val="nl-NL"/>
              </w:rPr>
              <w:t>leidingwerk benodigd voor het goed functioneren van de bedrijfswaterinstallatie</w:t>
            </w:r>
            <w:r w:rsidR="00E064A0" w:rsidRPr="00057099">
              <w:rPr>
                <w:color w:val="00577E" w:themeColor="text1"/>
                <w:sz w:val="20"/>
                <w:lang w:val="nl-NL"/>
              </w:rPr>
              <w:t xml:space="preserve"> systeem</w:t>
            </w:r>
            <w:r w:rsidRPr="00057099">
              <w:rPr>
                <w:color w:val="00577E" w:themeColor="text1"/>
                <w:sz w:val="20"/>
                <w:lang w:val="nl-NL"/>
              </w:rPr>
              <w:t xml:space="preserve"> voorzover niet omschreven of op </w:t>
            </w:r>
            <w:r w:rsidR="00E064A0" w:rsidRPr="00057099">
              <w:rPr>
                <w:color w:val="00577E" w:themeColor="text1"/>
                <w:sz w:val="20"/>
                <w:lang w:val="nl-NL"/>
              </w:rPr>
              <w:t xml:space="preserve">de P&amp;ID </w:t>
            </w:r>
            <w:r w:rsidRPr="00057099">
              <w:rPr>
                <w:color w:val="00577E" w:themeColor="text1"/>
                <w:sz w:val="20"/>
                <w:lang w:val="nl-NL"/>
              </w:rPr>
              <w:t>aangegeven</w:t>
            </w:r>
          </w:p>
        </w:tc>
      </w:tr>
      <w:tr w:rsidR="00772D8A" w:rsidRPr="00057099" w14:paraId="767B5856" w14:textId="77777777" w:rsidTr="00BD41B6">
        <w:tc>
          <w:tcPr>
            <w:tcW w:w="2948" w:type="dxa"/>
          </w:tcPr>
          <w:p w14:paraId="7D0F11B1" w14:textId="77777777" w:rsidR="00772D8A" w:rsidRPr="00057099" w:rsidRDefault="00772D8A" w:rsidP="00BD41B6"/>
        </w:tc>
        <w:tc>
          <w:tcPr>
            <w:tcW w:w="851" w:type="dxa"/>
          </w:tcPr>
          <w:p w14:paraId="4626B6F3" w14:textId="77777777" w:rsidR="00772D8A" w:rsidRPr="00057099" w:rsidRDefault="00772D8A" w:rsidP="00BD41B6">
            <w:pPr>
              <w:jc w:val="right"/>
            </w:pPr>
          </w:p>
        </w:tc>
        <w:tc>
          <w:tcPr>
            <w:tcW w:w="284" w:type="dxa"/>
          </w:tcPr>
          <w:p w14:paraId="564567A9" w14:textId="77777777" w:rsidR="00772D8A" w:rsidRPr="00057099" w:rsidRDefault="00772D8A" w:rsidP="00BD41B6"/>
        </w:tc>
        <w:tc>
          <w:tcPr>
            <w:tcW w:w="4536" w:type="dxa"/>
          </w:tcPr>
          <w:p w14:paraId="3FA6A100" w14:textId="77777777" w:rsidR="00772D8A" w:rsidRPr="00057099" w:rsidRDefault="00772D8A" w:rsidP="00BD41B6">
            <w:pPr>
              <w:tabs>
                <w:tab w:val="left" w:pos="284"/>
              </w:tabs>
              <w:ind w:left="284" w:hanging="284"/>
            </w:pPr>
            <w:r w:rsidRPr="00057099">
              <w:tab/>
              <w:t>Alle lek</w:t>
            </w:r>
            <w:r w:rsidRPr="00057099">
              <w:noBreakHyphen/>
              <w:t>, condenswater via leidingwerk af te voeren</w:t>
            </w:r>
          </w:p>
        </w:tc>
      </w:tr>
    </w:tbl>
    <w:p w14:paraId="6B9EE9AB" w14:textId="53C23889" w:rsidR="00772D8A" w:rsidRPr="00057099" w:rsidRDefault="00772D8A" w:rsidP="00691FC3">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63284E" w:rsidRPr="00057099" w14:paraId="690B2137" w14:textId="77777777" w:rsidTr="00BD41B6">
        <w:tc>
          <w:tcPr>
            <w:tcW w:w="2948" w:type="dxa"/>
          </w:tcPr>
          <w:p w14:paraId="4A773C42" w14:textId="77777777" w:rsidR="0063284E" w:rsidRPr="00057099" w:rsidRDefault="0063284E" w:rsidP="0063284E">
            <w:r w:rsidRPr="00057099">
              <w:t>materiaal leidingen</w:t>
            </w:r>
          </w:p>
        </w:tc>
        <w:tc>
          <w:tcPr>
            <w:tcW w:w="851" w:type="dxa"/>
          </w:tcPr>
          <w:p w14:paraId="5B4F829F" w14:textId="77777777" w:rsidR="0063284E" w:rsidRPr="00057099" w:rsidRDefault="0063284E" w:rsidP="0063284E">
            <w:pPr>
              <w:jc w:val="right"/>
            </w:pPr>
          </w:p>
        </w:tc>
        <w:tc>
          <w:tcPr>
            <w:tcW w:w="284" w:type="dxa"/>
          </w:tcPr>
          <w:p w14:paraId="1452F504" w14:textId="77777777" w:rsidR="0063284E" w:rsidRPr="00057099" w:rsidRDefault="0063284E" w:rsidP="0063284E">
            <w:r w:rsidRPr="00057099">
              <w:t>:</w:t>
            </w:r>
          </w:p>
        </w:tc>
        <w:tc>
          <w:tcPr>
            <w:tcW w:w="4536" w:type="dxa"/>
          </w:tcPr>
          <w:p w14:paraId="4D8E5978" w14:textId="6323866D" w:rsidR="0063284E" w:rsidRPr="00057099" w:rsidRDefault="00C17561" w:rsidP="0063284E">
            <w:r w:rsidRPr="00057099">
              <w:t>HDPE</w:t>
            </w:r>
          </w:p>
        </w:tc>
      </w:tr>
      <w:tr w:rsidR="0063284E" w:rsidRPr="00057099" w14:paraId="69B8700E" w14:textId="77777777" w:rsidTr="00BD41B6">
        <w:tc>
          <w:tcPr>
            <w:tcW w:w="2948" w:type="dxa"/>
          </w:tcPr>
          <w:p w14:paraId="6B0625E7" w14:textId="77777777" w:rsidR="0063284E" w:rsidRPr="00057099" w:rsidRDefault="0063284E" w:rsidP="0063284E">
            <w:r w:rsidRPr="00057099">
              <w:t>materiaal in te storten delen</w:t>
            </w:r>
          </w:p>
        </w:tc>
        <w:tc>
          <w:tcPr>
            <w:tcW w:w="851" w:type="dxa"/>
          </w:tcPr>
          <w:p w14:paraId="65E8F079" w14:textId="77777777" w:rsidR="0063284E" w:rsidRPr="00057099" w:rsidRDefault="0063284E" w:rsidP="0063284E">
            <w:pPr>
              <w:jc w:val="right"/>
            </w:pPr>
          </w:p>
        </w:tc>
        <w:tc>
          <w:tcPr>
            <w:tcW w:w="284" w:type="dxa"/>
          </w:tcPr>
          <w:p w14:paraId="345E3EFB" w14:textId="77777777" w:rsidR="0063284E" w:rsidRPr="00057099" w:rsidRDefault="0063284E" w:rsidP="0063284E">
            <w:r w:rsidRPr="00057099">
              <w:t>:</w:t>
            </w:r>
          </w:p>
        </w:tc>
        <w:tc>
          <w:tcPr>
            <w:tcW w:w="4536" w:type="dxa"/>
          </w:tcPr>
          <w:p w14:paraId="1EA2E1AD" w14:textId="4C5A5C82" w:rsidR="0063284E" w:rsidRPr="00057099" w:rsidRDefault="0063284E" w:rsidP="0063284E">
            <w:r w:rsidRPr="00057099">
              <w:t>nodulair gietijzer</w:t>
            </w:r>
          </w:p>
        </w:tc>
      </w:tr>
      <w:tr w:rsidR="0063284E" w:rsidRPr="00057099" w14:paraId="56DAA587" w14:textId="77777777" w:rsidTr="00BD41B6">
        <w:tc>
          <w:tcPr>
            <w:tcW w:w="2948" w:type="dxa"/>
          </w:tcPr>
          <w:p w14:paraId="63AFAA7E" w14:textId="77777777" w:rsidR="0063284E" w:rsidRPr="00057099" w:rsidRDefault="0063284E" w:rsidP="0063284E">
            <w:r w:rsidRPr="00057099">
              <w:t>type verbindingen</w:t>
            </w:r>
          </w:p>
        </w:tc>
        <w:tc>
          <w:tcPr>
            <w:tcW w:w="851" w:type="dxa"/>
          </w:tcPr>
          <w:p w14:paraId="652C82B5" w14:textId="77777777" w:rsidR="0063284E" w:rsidRPr="00057099" w:rsidRDefault="0063284E" w:rsidP="0063284E">
            <w:pPr>
              <w:jc w:val="right"/>
            </w:pPr>
          </w:p>
        </w:tc>
        <w:tc>
          <w:tcPr>
            <w:tcW w:w="284" w:type="dxa"/>
          </w:tcPr>
          <w:p w14:paraId="779F38E9" w14:textId="77777777" w:rsidR="0063284E" w:rsidRPr="00057099" w:rsidRDefault="0063284E" w:rsidP="0063284E">
            <w:r w:rsidRPr="00057099">
              <w:t>:</w:t>
            </w:r>
          </w:p>
        </w:tc>
        <w:tc>
          <w:tcPr>
            <w:tcW w:w="4536" w:type="dxa"/>
          </w:tcPr>
          <w:p w14:paraId="325736B6" w14:textId="4BA610DE" w:rsidR="0063284E" w:rsidRPr="00057099" w:rsidRDefault="0063284E" w:rsidP="0063284E">
            <w:r w:rsidRPr="00057099">
              <w:t>flenswerk</w:t>
            </w:r>
          </w:p>
        </w:tc>
      </w:tr>
      <w:tr w:rsidR="0063284E" w:rsidRPr="00057099" w14:paraId="1FBF6B53" w14:textId="77777777" w:rsidTr="00BD41B6">
        <w:tc>
          <w:tcPr>
            <w:tcW w:w="2948" w:type="dxa"/>
          </w:tcPr>
          <w:p w14:paraId="1162F2D2" w14:textId="77777777" w:rsidR="0063284E" w:rsidRPr="00057099" w:rsidRDefault="0063284E" w:rsidP="0063284E">
            <w:r w:rsidRPr="00057099">
              <w:lastRenderedPageBreak/>
              <w:t>leveringsomvang</w:t>
            </w:r>
          </w:p>
        </w:tc>
        <w:tc>
          <w:tcPr>
            <w:tcW w:w="851" w:type="dxa"/>
          </w:tcPr>
          <w:p w14:paraId="1C0A2893" w14:textId="77777777" w:rsidR="0063284E" w:rsidRPr="00057099" w:rsidRDefault="0063284E" w:rsidP="0063284E">
            <w:pPr>
              <w:jc w:val="right"/>
            </w:pPr>
          </w:p>
        </w:tc>
        <w:tc>
          <w:tcPr>
            <w:tcW w:w="284" w:type="dxa"/>
          </w:tcPr>
          <w:p w14:paraId="4CC3516A" w14:textId="77777777" w:rsidR="0063284E" w:rsidRPr="00057099" w:rsidRDefault="0063284E" w:rsidP="0063284E">
            <w:r w:rsidRPr="00057099">
              <w:t>:</w:t>
            </w:r>
          </w:p>
        </w:tc>
        <w:tc>
          <w:tcPr>
            <w:tcW w:w="4536" w:type="dxa"/>
          </w:tcPr>
          <w:p w14:paraId="7C172A51" w14:textId="0C10BDEB" w:rsidR="0063284E" w:rsidRPr="00057099" w:rsidRDefault="0063284E" w:rsidP="0063284E">
            <w:r w:rsidRPr="00057099">
              <w:t>zoals aangegeven op de P&amp;ID’s, tekeningen en zoals hierna vermeld</w:t>
            </w:r>
          </w:p>
        </w:tc>
      </w:tr>
    </w:tbl>
    <w:p w14:paraId="0D851969" w14:textId="77777777" w:rsidR="00772D8A" w:rsidRPr="00057099" w:rsidRDefault="00772D8A" w:rsidP="00772D8A"/>
    <w:p w14:paraId="462C84D8" w14:textId="1B9981E2" w:rsidR="00772D8A" w:rsidRPr="00057099" w:rsidRDefault="00772D8A" w:rsidP="00772D8A">
      <w:pPr>
        <w:pStyle w:val="Heading4"/>
      </w:pPr>
      <w:bookmarkStart w:id="287" w:name="_Ref51874854"/>
      <w:r w:rsidRPr="00057099">
        <w:t>Zuigleiding</w:t>
      </w:r>
      <w:r w:rsidR="009473D7" w:rsidRPr="00057099">
        <w:t xml:space="preserve"> bedrijfswaterpompen</w:t>
      </w:r>
      <w:bookmarkEnd w:id="28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623C48EC" w14:textId="77777777" w:rsidTr="00BD41B6">
        <w:tc>
          <w:tcPr>
            <w:tcW w:w="2948" w:type="dxa"/>
          </w:tcPr>
          <w:p w14:paraId="34F1390C" w14:textId="77777777" w:rsidR="00772D8A" w:rsidRPr="00057099" w:rsidRDefault="00772D8A" w:rsidP="00BD41B6">
            <w:r w:rsidRPr="00057099">
              <w:t>tracé</w:t>
            </w:r>
          </w:p>
        </w:tc>
        <w:tc>
          <w:tcPr>
            <w:tcW w:w="851" w:type="dxa"/>
          </w:tcPr>
          <w:p w14:paraId="25264E63" w14:textId="77777777" w:rsidR="00772D8A" w:rsidRPr="00057099" w:rsidRDefault="00772D8A" w:rsidP="00BD41B6">
            <w:pPr>
              <w:jc w:val="right"/>
            </w:pPr>
          </w:p>
        </w:tc>
        <w:tc>
          <w:tcPr>
            <w:tcW w:w="284" w:type="dxa"/>
          </w:tcPr>
          <w:p w14:paraId="4999FB50" w14:textId="77777777" w:rsidR="00772D8A" w:rsidRPr="00057099" w:rsidRDefault="00772D8A" w:rsidP="00BD41B6">
            <w:r w:rsidRPr="00057099">
              <w:t>:</w:t>
            </w:r>
          </w:p>
        </w:tc>
        <w:tc>
          <w:tcPr>
            <w:tcW w:w="4536" w:type="dxa"/>
          </w:tcPr>
          <w:p w14:paraId="334B139D" w14:textId="309DA75A" w:rsidR="00772D8A" w:rsidRPr="00057099" w:rsidRDefault="00772D8A" w:rsidP="00BD41B6">
            <w:r w:rsidRPr="00057099">
              <w:t xml:space="preserve">vanaf de pompaansluiting </w:t>
            </w:r>
            <w:r w:rsidR="005941E8" w:rsidRPr="00057099">
              <w:t xml:space="preserve">naar het duplexfilter en tot en met </w:t>
            </w:r>
            <w:r w:rsidR="0063284E" w:rsidRPr="00057099">
              <w:t xml:space="preserve">muurdoorvoering </w:t>
            </w:r>
          </w:p>
        </w:tc>
      </w:tr>
      <w:tr w:rsidR="00772D8A" w:rsidRPr="00057099" w14:paraId="43CAB675" w14:textId="77777777" w:rsidTr="00BD41B6">
        <w:tc>
          <w:tcPr>
            <w:tcW w:w="2948" w:type="dxa"/>
          </w:tcPr>
          <w:p w14:paraId="3DC66C3D" w14:textId="77777777" w:rsidR="00772D8A" w:rsidRPr="00057099" w:rsidRDefault="00772D8A" w:rsidP="00BD41B6">
            <w:r w:rsidRPr="00057099">
              <w:t>aantal</w:t>
            </w:r>
          </w:p>
        </w:tc>
        <w:tc>
          <w:tcPr>
            <w:tcW w:w="851" w:type="dxa"/>
          </w:tcPr>
          <w:p w14:paraId="00332639" w14:textId="77777777" w:rsidR="00772D8A" w:rsidRPr="00057099" w:rsidRDefault="00772D8A" w:rsidP="00BD41B6">
            <w:pPr>
              <w:jc w:val="right"/>
            </w:pPr>
          </w:p>
        </w:tc>
        <w:tc>
          <w:tcPr>
            <w:tcW w:w="284" w:type="dxa"/>
          </w:tcPr>
          <w:p w14:paraId="454E05D0" w14:textId="77777777" w:rsidR="00772D8A" w:rsidRPr="00057099" w:rsidRDefault="00772D8A" w:rsidP="00BD41B6">
            <w:r w:rsidRPr="00057099">
              <w:t>:</w:t>
            </w:r>
          </w:p>
        </w:tc>
        <w:tc>
          <w:tcPr>
            <w:tcW w:w="4536" w:type="dxa"/>
          </w:tcPr>
          <w:p w14:paraId="5D41E3BD" w14:textId="1FCECBF9" w:rsidR="00772D8A" w:rsidRPr="00057099" w:rsidRDefault="0063284E" w:rsidP="00BD41B6">
            <w:r w:rsidRPr="00057099">
              <w:t>1</w:t>
            </w:r>
          </w:p>
        </w:tc>
      </w:tr>
      <w:tr w:rsidR="00772D8A" w:rsidRPr="00057099" w14:paraId="60DF23AA" w14:textId="77777777" w:rsidTr="00BD41B6">
        <w:tc>
          <w:tcPr>
            <w:tcW w:w="2948" w:type="dxa"/>
          </w:tcPr>
          <w:p w14:paraId="21AA71FE" w14:textId="77777777" w:rsidR="00772D8A" w:rsidRPr="00057099" w:rsidRDefault="00772D8A" w:rsidP="00BD41B6">
            <w:r w:rsidRPr="00057099">
              <w:t>diameter</w:t>
            </w:r>
          </w:p>
        </w:tc>
        <w:tc>
          <w:tcPr>
            <w:tcW w:w="851" w:type="dxa"/>
          </w:tcPr>
          <w:p w14:paraId="22E3E415" w14:textId="77777777" w:rsidR="00772D8A" w:rsidRPr="00057099" w:rsidRDefault="00772D8A" w:rsidP="00BD41B6">
            <w:pPr>
              <w:jc w:val="right"/>
            </w:pPr>
          </w:p>
        </w:tc>
        <w:tc>
          <w:tcPr>
            <w:tcW w:w="284" w:type="dxa"/>
          </w:tcPr>
          <w:p w14:paraId="1BB1C60F" w14:textId="77777777" w:rsidR="00772D8A" w:rsidRPr="00057099" w:rsidRDefault="00772D8A" w:rsidP="00BD41B6">
            <w:r w:rsidRPr="00057099">
              <w:t>:</w:t>
            </w:r>
          </w:p>
        </w:tc>
        <w:tc>
          <w:tcPr>
            <w:tcW w:w="4536" w:type="dxa"/>
          </w:tcPr>
          <w:p w14:paraId="0E07EB6B" w14:textId="3D634896" w:rsidR="00772D8A" w:rsidRPr="00057099" w:rsidRDefault="00772D8A" w:rsidP="00BD41B6">
            <w:r w:rsidRPr="00057099">
              <w:t>DN</w:t>
            </w:r>
            <w:r w:rsidR="0063284E" w:rsidRPr="00057099">
              <w:t xml:space="preserve"> </w:t>
            </w:r>
            <w:r w:rsidR="005941E8" w:rsidRPr="00057099">
              <w:t>150 / DN100 / DN</w:t>
            </w:r>
            <w:r w:rsidR="0063284E" w:rsidRPr="00057099">
              <w:t>80</w:t>
            </w:r>
          </w:p>
        </w:tc>
      </w:tr>
      <w:tr w:rsidR="005941E8" w:rsidRPr="00057099" w14:paraId="77D2A503" w14:textId="77777777" w:rsidTr="00BD41B6">
        <w:tc>
          <w:tcPr>
            <w:tcW w:w="2948" w:type="dxa"/>
          </w:tcPr>
          <w:p w14:paraId="6B6808A5" w14:textId="2AFDD6BA" w:rsidR="005941E8" w:rsidRPr="00057099" w:rsidRDefault="00294414" w:rsidP="005941E8">
            <w:r w:rsidRPr="00057099">
              <w:t>appendages</w:t>
            </w:r>
          </w:p>
        </w:tc>
        <w:tc>
          <w:tcPr>
            <w:tcW w:w="851" w:type="dxa"/>
          </w:tcPr>
          <w:p w14:paraId="1120A49F" w14:textId="77777777" w:rsidR="005941E8" w:rsidRPr="00057099" w:rsidRDefault="005941E8" w:rsidP="005941E8">
            <w:pPr>
              <w:jc w:val="right"/>
            </w:pPr>
          </w:p>
        </w:tc>
        <w:tc>
          <w:tcPr>
            <w:tcW w:w="284" w:type="dxa"/>
          </w:tcPr>
          <w:p w14:paraId="2C5812D9" w14:textId="77777777" w:rsidR="005941E8" w:rsidRPr="00057099" w:rsidRDefault="005941E8" w:rsidP="005941E8">
            <w:r w:rsidRPr="00057099">
              <w:t>:</w:t>
            </w:r>
          </w:p>
        </w:tc>
        <w:tc>
          <w:tcPr>
            <w:tcW w:w="4536" w:type="dxa"/>
          </w:tcPr>
          <w:p w14:paraId="49D7D351" w14:textId="3C071401" w:rsidR="005941E8" w:rsidRPr="00057099" w:rsidRDefault="005941E8" w:rsidP="005941E8">
            <w:pPr>
              <w:pStyle w:val="Bullet1"/>
              <w:tabs>
                <w:tab w:val="clear" w:pos="1135"/>
                <w:tab w:val="num" w:pos="568"/>
              </w:tabs>
              <w:ind w:left="568"/>
              <w:rPr>
                <w:color w:val="00577E" w:themeColor="text1"/>
                <w:sz w:val="20"/>
                <w:lang w:val="nl-NL"/>
              </w:rPr>
            </w:pPr>
            <w:r w:rsidRPr="00057099">
              <w:rPr>
                <w:rFonts w:eastAsiaTheme="minorEastAsia" w:cstheme="minorBidi"/>
                <w:noProof w:val="0"/>
                <w:color w:val="00577E" w:themeColor="text1"/>
                <w:sz w:val="20"/>
                <w:lang w:val="nl-NL" w:eastAsia="en-GB"/>
              </w:rPr>
              <w:t>Muurdoorvoerstuk DN150 (2x)</w:t>
            </w:r>
          </w:p>
        </w:tc>
      </w:tr>
      <w:tr w:rsidR="005941E8" w:rsidRPr="00057099" w14:paraId="2D92732F" w14:textId="77777777" w:rsidTr="00BD41B6">
        <w:tc>
          <w:tcPr>
            <w:tcW w:w="2948" w:type="dxa"/>
          </w:tcPr>
          <w:p w14:paraId="0DA56A13" w14:textId="77777777" w:rsidR="005941E8" w:rsidRPr="00057099" w:rsidRDefault="005941E8" w:rsidP="005941E8"/>
        </w:tc>
        <w:tc>
          <w:tcPr>
            <w:tcW w:w="851" w:type="dxa"/>
          </w:tcPr>
          <w:p w14:paraId="1DE30B4F" w14:textId="77777777" w:rsidR="005941E8" w:rsidRPr="00057099" w:rsidRDefault="005941E8" w:rsidP="005941E8">
            <w:pPr>
              <w:jc w:val="right"/>
            </w:pPr>
          </w:p>
        </w:tc>
        <w:tc>
          <w:tcPr>
            <w:tcW w:w="284" w:type="dxa"/>
          </w:tcPr>
          <w:p w14:paraId="2A359637" w14:textId="77777777" w:rsidR="005941E8" w:rsidRPr="00057099" w:rsidRDefault="005941E8" w:rsidP="005941E8"/>
        </w:tc>
        <w:tc>
          <w:tcPr>
            <w:tcW w:w="4536" w:type="dxa"/>
          </w:tcPr>
          <w:p w14:paraId="64D07E84" w14:textId="268F309C" w:rsidR="005941E8" w:rsidRPr="00057099" w:rsidRDefault="005941E8" w:rsidP="005941E8">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Schuifafsluiters DN150 (3x)</w:t>
            </w:r>
          </w:p>
        </w:tc>
      </w:tr>
      <w:tr w:rsidR="005941E8" w:rsidRPr="00057099" w14:paraId="0A3A6709" w14:textId="77777777" w:rsidTr="00BD41B6">
        <w:tc>
          <w:tcPr>
            <w:tcW w:w="2948" w:type="dxa"/>
          </w:tcPr>
          <w:p w14:paraId="583D328C" w14:textId="77777777" w:rsidR="005941E8" w:rsidRPr="00057099" w:rsidRDefault="005941E8" w:rsidP="005941E8"/>
        </w:tc>
        <w:tc>
          <w:tcPr>
            <w:tcW w:w="851" w:type="dxa"/>
          </w:tcPr>
          <w:p w14:paraId="3EC9025F" w14:textId="77777777" w:rsidR="005941E8" w:rsidRPr="00057099" w:rsidRDefault="005941E8" w:rsidP="005941E8">
            <w:pPr>
              <w:jc w:val="right"/>
            </w:pPr>
          </w:p>
        </w:tc>
        <w:tc>
          <w:tcPr>
            <w:tcW w:w="284" w:type="dxa"/>
          </w:tcPr>
          <w:p w14:paraId="406CC45D" w14:textId="77777777" w:rsidR="005941E8" w:rsidRPr="00057099" w:rsidRDefault="005941E8" w:rsidP="005941E8"/>
        </w:tc>
        <w:tc>
          <w:tcPr>
            <w:tcW w:w="4536" w:type="dxa"/>
          </w:tcPr>
          <w:p w14:paraId="27B5F310" w14:textId="7D8F7CE9" w:rsidR="005941E8" w:rsidRPr="00057099" w:rsidRDefault="005941E8" w:rsidP="005941E8">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5941E8" w:rsidRPr="00057099" w14:paraId="1D07FEAB" w14:textId="77777777" w:rsidTr="00BD41B6">
        <w:tc>
          <w:tcPr>
            <w:tcW w:w="2948" w:type="dxa"/>
          </w:tcPr>
          <w:p w14:paraId="60CC6D93" w14:textId="77777777" w:rsidR="005941E8" w:rsidRPr="00057099" w:rsidRDefault="005941E8" w:rsidP="005941E8"/>
        </w:tc>
        <w:tc>
          <w:tcPr>
            <w:tcW w:w="851" w:type="dxa"/>
          </w:tcPr>
          <w:p w14:paraId="1D948BED" w14:textId="77777777" w:rsidR="005941E8" w:rsidRPr="00057099" w:rsidRDefault="005941E8" w:rsidP="005941E8">
            <w:pPr>
              <w:jc w:val="right"/>
            </w:pPr>
          </w:p>
        </w:tc>
        <w:tc>
          <w:tcPr>
            <w:tcW w:w="284" w:type="dxa"/>
          </w:tcPr>
          <w:p w14:paraId="66C8CFAC" w14:textId="77777777" w:rsidR="005941E8" w:rsidRPr="00057099" w:rsidRDefault="005941E8" w:rsidP="005941E8"/>
        </w:tc>
        <w:tc>
          <w:tcPr>
            <w:tcW w:w="4536" w:type="dxa"/>
          </w:tcPr>
          <w:p w14:paraId="40D3EBC0" w14:textId="56C19866" w:rsidR="005941E8" w:rsidRPr="00057099" w:rsidRDefault="005941E8" w:rsidP="005941E8">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5941E8" w:rsidRPr="00057099" w14:paraId="23CF29C5" w14:textId="77777777" w:rsidTr="00BD41B6">
        <w:tc>
          <w:tcPr>
            <w:tcW w:w="2948" w:type="dxa"/>
          </w:tcPr>
          <w:p w14:paraId="27C9EFC5" w14:textId="77777777" w:rsidR="005941E8" w:rsidRPr="00057099" w:rsidRDefault="005941E8" w:rsidP="005941E8"/>
        </w:tc>
        <w:tc>
          <w:tcPr>
            <w:tcW w:w="851" w:type="dxa"/>
          </w:tcPr>
          <w:p w14:paraId="090015A3" w14:textId="77777777" w:rsidR="005941E8" w:rsidRPr="00057099" w:rsidRDefault="005941E8" w:rsidP="005941E8">
            <w:pPr>
              <w:jc w:val="right"/>
            </w:pPr>
          </w:p>
        </w:tc>
        <w:tc>
          <w:tcPr>
            <w:tcW w:w="284" w:type="dxa"/>
          </w:tcPr>
          <w:p w14:paraId="634AC31D" w14:textId="77777777" w:rsidR="005941E8" w:rsidRPr="00057099" w:rsidRDefault="005941E8" w:rsidP="005941E8"/>
        </w:tc>
        <w:tc>
          <w:tcPr>
            <w:tcW w:w="4536" w:type="dxa"/>
          </w:tcPr>
          <w:p w14:paraId="462C1284" w14:textId="5D823FE9" w:rsidR="005941E8" w:rsidRPr="00057099" w:rsidRDefault="005941E8" w:rsidP="005941E8">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bl>
    <w:p w14:paraId="5B02B44D" w14:textId="11146037" w:rsidR="00772D8A" w:rsidRPr="00057099" w:rsidRDefault="00772D8A" w:rsidP="00772D8A"/>
    <w:p w14:paraId="25D47F21" w14:textId="77777777" w:rsidR="005941E8" w:rsidRPr="00057099" w:rsidRDefault="005941E8" w:rsidP="00772D8A"/>
    <w:p w14:paraId="11CBDC7F" w14:textId="0DF89CB8" w:rsidR="00772D8A" w:rsidRPr="00057099" w:rsidRDefault="00772D8A" w:rsidP="00772D8A">
      <w:pPr>
        <w:pStyle w:val="Heading4"/>
      </w:pPr>
      <w:r w:rsidRPr="00057099">
        <w:t>Persleiding</w:t>
      </w:r>
      <w:r w:rsidR="009473D7" w:rsidRPr="00057099">
        <w:t xml:space="preserve"> bedrijfswaterpompen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2B60D2BF" w14:textId="77777777" w:rsidTr="00BD41B6">
        <w:tc>
          <w:tcPr>
            <w:tcW w:w="2948" w:type="dxa"/>
          </w:tcPr>
          <w:p w14:paraId="54D6A48A" w14:textId="77777777" w:rsidR="00772D8A" w:rsidRPr="00057099" w:rsidRDefault="00772D8A" w:rsidP="00BD41B6">
            <w:r w:rsidRPr="00057099">
              <w:t>tracé</w:t>
            </w:r>
          </w:p>
        </w:tc>
        <w:tc>
          <w:tcPr>
            <w:tcW w:w="851" w:type="dxa"/>
          </w:tcPr>
          <w:p w14:paraId="49732902" w14:textId="77777777" w:rsidR="00772D8A" w:rsidRPr="00057099" w:rsidRDefault="00772D8A" w:rsidP="00BD41B6">
            <w:pPr>
              <w:jc w:val="right"/>
            </w:pPr>
          </w:p>
        </w:tc>
        <w:tc>
          <w:tcPr>
            <w:tcW w:w="284" w:type="dxa"/>
          </w:tcPr>
          <w:p w14:paraId="61F91AA0" w14:textId="77777777" w:rsidR="00772D8A" w:rsidRPr="00057099" w:rsidRDefault="00772D8A" w:rsidP="00BD41B6">
            <w:r w:rsidRPr="00057099">
              <w:t>:</w:t>
            </w:r>
          </w:p>
        </w:tc>
        <w:tc>
          <w:tcPr>
            <w:tcW w:w="4536" w:type="dxa"/>
          </w:tcPr>
          <w:p w14:paraId="2C7F515B" w14:textId="5D688B2D" w:rsidR="00772D8A" w:rsidRPr="00057099" w:rsidRDefault="00772D8A" w:rsidP="00BD41B6">
            <w:r w:rsidRPr="00057099">
              <w:t>vanaf de pompaansluiting</w:t>
            </w:r>
            <w:r w:rsidR="00294414" w:rsidRPr="00057099">
              <w:t xml:space="preserve">, via het zelfreinigend filter </w:t>
            </w:r>
            <w:r w:rsidRPr="00057099">
              <w:t xml:space="preserve">tot </w:t>
            </w:r>
            <w:r w:rsidR="0008579B" w:rsidRPr="00057099">
              <w:t>de roostergoedinstallatie en het lavafilter</w:t>
            </w:r>
          </w:p>
        </w:tc>
      </w:tr>
      <w:tr w:rsidR="00772D8A" w:rsidRPr="00057099" w14:paraId="2EBEA4FF" w14:textId="77777777" w:rsidTr="00BD41B6">
        <w:tc>
          <w:tcPr>
            <w:tcW w:w="2948" w:type="dxa"/>
          </w:tcPr>
          <w:p w14:paraId="3C81B630" w14:textId="77777777" w:rsidR="00772D8A" w:rsidRPr="00057099" w:rsidRDefault="00772D8A" w:rsidP="00BD41B6">
            <w:r w:rsidRPr="00057099">
              <w:t>aantal</w:t>
            </w:r>
          </w:p>
        </w:tc>
        <w:tc>
          <w:tcPr>
            <w:tcW w:w="851" w:type="dxa"/>
          </w:tcPr>
          <w:p w14:paraId="5737303E" w14:textId="77777777" w:rsidR="00772D8A" w:rsidRPr="00057099" w:rsidRDefault="00772D8A" w:rsidP="00BD41B6">
            <w:pPr>
              <w:jc w:val="right"/>
            </w:pPr>
          </w:p>
        </w:tc>
        <w:tc>
          <w:tcPr>
            <w:tcW w:w="284" w:type="dxa"/>
          </w:tcPr>
          <w:p w14:paraId="7B42AE6F" w14:textId="77777777" w:rsidR="00772D8A" w:rsidRPr="00057099" w:rsidRDefault="00772D8A" w:rsidP="00BD41B6">
            <w:r w:rsidRPr="00057099">
              <w:t>:</w:t>
            </w:r>
          </w:p>
        </w:tc>
        <w:tc>
          <w:tcPr>
            <w:tcW w:w="4536" w:type="dxa"/>
          </w:tcPr>
          <w:p w14:paraId="482AD874" w14:textId="768CDCC7" w:rsidR="00772D8A" w:rsidRPr="00057099" w:rsidRDefault="0008579B" w:rsidP="00BD41B6">
            <w:r w:rsidRPr="00057099">
              <w:t>2</w:t>
            </w:r>
          </w:p>
        </w:tc>
      </w:tr>
      <w:tr w:rsidR="00772D8A" w:rsidRPr="00057099" w14:paraId="1CF10E6C" w14:textId="77777777" w:rsidTr="00BD41B6">
        <w:tc>
          <w:tcPr>
            <w:tcW w:w="2948" w:type="dxa"/>
          </w:tcPr>
          <w:p w14:paraId="1693402D" w14:textId="77777777" w:rsidR="00772D8A" w:rsidRPr="00057099" w:rsidRDefault="00772D8A" w:rsidP="00BD41B6">
            <w:r w:rsidRPr="00057099">
              <w:t>diameter</w:t>
            </w:r>
          </w:p>
        </w:tc>
        <w:tc>
          <w:tcPr>
            <w:tcW w:w="851" w:type="dxa"/>
          </w:tcPr>
          <w:p w14:paraId="2A11CA1A" w14:textId="77777777" w:rsidR="00772D8A" w:rsidRPr="00057099" w:rsidRDefault="00772D8A" w:rsidP="00BD41B6">
            <w:pPr>
              <w:jc w:val="right"/>
            </w:pPr>
          </w:p>
        </w:tc>
        <w:tc>
          <w:tcPr>
            <w:tcW w:w="284" w:type="dxa"/>
          </w:tcPr>
          <w:p w14:paraId="0783136D" w14:textId="77777777" w:rsidR="00772D8A" w:rsidRPr="00057099" w:rsidRDefault="00772D8A" w:rsidP="00BD41B6">
            <w:r w:rsidRPr="00057099">
              <w:t>:</w:t>
            </w:r>
          </w:p>
        </w:tc>
        <w:tc>
          <w:tcPr>
            <w:tcW w:w="4536" w:type="dxa"/>
          </w:tcPr>
          <w:p w14:paraId="4A8CF71E" w14:textId="1FA4728E" w:rsidR="00772D8A" w:rsidRPr="00057099" w:rsidRDefault="00772D8A" w:rsidP="00BD41B6">
            <w:r w:rsidRPr="00057099">
              <w:t>DN</w:t>
            </w:r>
            <w:r w:rsidR="0008579B" w:rsidRPr="00057099">
              <w:t xml:space="preserve"> 80</w:t>
            </w:r>
          </w:p>
        </w:tc>
      </w:tr>
      <w:tr w:rsidR="0008579B" w:rsidRPr="00057099" w14:paraId="1C8C976D" w14:textId="77777777" w:rsidTr="002771B1">
        <w:tc>
          <w:tcPr>
            <w:tcW w:w="2948" w:type="dxa"/>
          </w:tcPr>
          <w:p w14:paraId="6E73B0C1" w14:textId="23314ACD" w:rsidR="0008579B" w:rsidRPr="00057099" w:rsidRDefault="00294414" w:rsidP="002771B1">
            <w:r w:rsidRPr="00057099">
              <w:t>appendages</w:t>
            </w:r>
          </w:p>
        </w:tc>
        <w:tc>
          <w:tcPr>
            <w:tcW w:w="851" w:type="dxa"/>
          </w:tcPr>
          <w:p w14:paraId="6750DAF7" w14:textId="77777777" w:rsidR="0008579B" w:rsidRPr="00057099" w:rsidRDefault="0008579B" w:rsidP="002771B1">
            <w:pPr>
              <w:jc w:val="right"/>
            </w:pPr>
          </w:p>
        </w:tc>
        <w:tc>
          <w:tcPr>
            <w:tcW w:w="284" w:type="dxa"/>
          </w:tcPr>
          <w:p w14:paraId="23ED2381" w14:textId="77777777" w:rsidR="0008579B" w:rsidRPr="00057099" w:rsidRDefault="0008579B" w:rsidP="002771B1">
            <w:r w:rsidRPr="00057099">
              <w:t>:</w:t>
            </w:r>
          </w:p>
        </w:tc>
        <w:tc>
          <w:tcPr>
            <w:tcW w:w="4536" w:type="dxa"/>
          </w:tcPr>
          <w:tbl>
            <w:tblPr>
              <w:tblStyle w:val="TableGrid"/>
              <w:tblW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36"/>
            </w:tblGrid>
            <w:tr w:rsidR="005941E8" w:rsidRPr="00057099" w14:paraId="236CD906" w14:textId="77777777" w:rsidTr="005941E8">
              <w:tc>
                <w:tcPr>
                  <w:tcW w:w="4536" w:type="dxa"/>
                </w:tcPr>
                <w:p w14:paraId="54F3AE26" w14:textId="377E66CF" w:rsidR="005941E8" w:rsidRPr="00057099" w:rsidRDefault="00294414" w:rsidP="005941E8">
                  <w:pPr>
                    <w:pStyle w:val="Bullet1"/>
                    <w:tabs>
                      <w:tab w:val="clear" w:pos="1135"/>
                      <w:tab w:val="num" w:pos="568"/>
                    </w:tabs>
                    <w:ind w:left="568"/>
                    <w:rPr>
                      <w:color w:val="00577E" w:themeColor="text1"/>
                      <w:sz w:val="20"/>
                      <w:lang w:val="nl-NL"/>
                    </w:rPr>
                  </w:pPr>
                  <w:r w:rsidRPr="00057099">
                    <w:rPr>
                      <w:rFonts w:eastAsiaTheme="minorEastAsia" w:cstheme="minorBidi"/>
                      <w:noProof w:val="0"/>
                      <w:color w:val="00577E" w:themeColor="text1"/>
                      <w:sz w:val="20"/>
                      <w:lang w:val="nl-NL" w:eastAsia="en-GB"/>
                    </w:rPr>
                    <w:t>vloer</w:t>
                  </w:r>
                  <w:r w:rsidR="005941E8" w:rsidRPr="00057099">
                    <w:rPr>
                      <w:rFonts w:eastAsiaTheme="minorEastAsia" w:cstheme="minorBidi"/>
                      <w:noProof w:val="0"/>
                      <w:color w:val="00577E" w:themeColor="text1"/>
                      <w:sz w:val="20"/>
                      <w:lang w:val="nl-NL" w:eastAsia="en-GB"/>
                    </w:rPr>
                    <w:t xml:space="preserve">doorvoerstuk </w:t>
                  </w:r>
                </w:p>
              </w:tc>
            </w:tr>
            <w:tr w:rsidR="005941E8" w:rsidRPr="00057099" w14:paraId="0A1B7651" w14:textId="77777777" w:rsidTr="005941E8">
              <w:tc>
                <w:tcPr>
                  <w:tcW w:w="4536" w:type="dxa"/>
                </w:tcPr>
                <w:p w14:paraId="21CE8044" w14:textId="05C24968" w:rsidR="005941E8" w:rsidRPr="00057099" w:rsidRDefault="005941E8" w:rsidP="005941E8">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r w:rsidR="005941E8" w:rsidRPr="00057099" w14:paraId="612E4488" w14:textId="77777777" w:rsidTr="005941E8">
              <w:tc>
                <w:tcPr>
                  <w:tcW w:w="4536" w:type="dxa"/>
                </w:tcPr>
                <w:p w14:paraId="5A96AB16" w14:textId="38EDAC23" w:rsidR="005941E8" w:rsidRPr="00057099" w:rsidRDefault="005941E8" w:rsidP="005941E8">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terugslagklep</w:t>
                  </w:r>
                  <w:r w:rsidR="00294414" w:rsidRPr="00057099">
                    <w:rPr>
                      <w:rFonts w:eastAsiaTheme="minorEastAsia" w:cstheme="minorBidi"/>
                      <w:noProof w:val="0"/>
                      <w:color w:val="00577E" w:themeColor="text1"/>
                      <w:sz w:val="20"/>
                      <w:lang w:val="nl-NL" w:eastAsia="en-GB"/>
                    </w:rPr>
                    <w:t>pen</w:t>
                  </w:r>
                </w:p>
              </w:tc>
            </w:tr>
            <w:tr w:rsidR="005941E8" w:rsidRPr="00057099" w14:paraId="16CB318D" w14:textId="77777777" w:rsidTr="005941E8">
              <w:tc>
                <w:tcPr>
                  <w:tcW w:w="4536" w:type="dxa"/>
                </w:tcPr>
                <w:p w14:paraId="546E2DD8" w14:textId="350F6AA6" w:rsidR="005941E8" w:rsidRPr="00057099" w:rsidRDefault="005941E8" w:rsidP="005941E8">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r w:rsidR="00294414" w:rsidRPr="00057099">
                    <w:rPr>
                      <w:rFonts w:eastAsiaTheme="minorEastAsia" w:cstheme="minorBidi"/>
                      <w:noProof w:val="0"/>
                      <w:color w:val="00577E" w:themeColor="text1"/>
                      <w:sz w:val="20"/>
                      <w:lang w:val="nl-NL" w:eastAsia="en-GB"/>
                    </w:rPr>
                    <w:t>s</w:t>
                  </w:r>
                </w:p>
                <w:p w14:paraId="4707F191" w14:textId="1EFDE13E" w:rsidR="00294414" w:rsidRPr="00057099" w:rsidRDefault="00294414" w:rsidP="005941E8">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debietmeter</w:t>
                  </w:r>
                </w:p>
              </w:tc>
            </w:tr>
            <w:tr w:rsidR="005941E8" w:rsidRPr="00057099" w14:paraId="7768D61D" w14:textId="77777777" w:rsidTr="005941E8">
              <w:tc>
                <w:tcPr>
                  <w:tcW w:w="4536" w:type="dxa"/>
                </w:tcPr>
                <w:p w14:paraId="0C38BAF4" w14:textId="073AE88C" w:rsidR="005941E8" w:rsidRPr="00057099" w:rsidRDefault="005941E8" w:rsidP="005941E8">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66mm</w:t>
                  </w:r>
                </w:p>
              </w:tc>
            </w:tr>
          </w:tbl>
          <w:p w14:paraId="5B77C34F" w14:textId="39999B9D" w:rsidR="0008579B" w:rsidRPr="00057099" w:rsidRDefault="0008579B" w:rsidP="002771B1">
            <w:pPr>
              <w:pStyle w:val="Bullet1"/>
              <w:tabs>
                <w:tab w:val="clear" w:pos="1135"/>
                <w:tab w:val="num" w:pos="568"/>
              </w:tabs>
              <w:ind w:left="568"/>
              <w:rPr>
                <w:color w:val="00577E" w:themeColor="text1"/>
                <w:sz w:val="20"/>
                <w:lang w:val="nl-NL"/>
              </w:rPr>
            </w:pPr>
          </w:p>
        </w:tc>
      </w:tr>
    </w:tbl>
    <w:p w14:paraId="52503B49" w14:textId="643A0F57" w:rsidR="00772D8A" w:rsidRPr="00057099" w:rsidRDefault="00772D8A" w:rsidP="00772D8A">
      <w:pPr>
        <w:pStyle w:val="Heading4"/>
      </w:pPr>
      <w:r w:rsidRPr="00057099">
        <w:t>Afvoerleiding</w:t>
      </w:r>
      <w:r w:rsidR="009473D7" w:rsidRPr="00057099">
        <w:t xml:space="preserve"> filter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772D8A" w:rsidRPr="00057099" w14:paraId="199E3379" w14:textId="77777777" w:rsidTr="00BD41B6">
        <w:tc>
          <w:tcPr>
            <w:tcW w:w="2948" w:type="dxa"/>
          </w:tcPr>
          <w:p w14:paraId="6AFF3DC7" w14:textId="77777777" w:rsidR="00772D8A" w:rsidRPr="00057099" w:rsidRDefault="00772D8A" w:rsidP="00BD41B6">
            <w:r w:rsidRPr="00057099">
              <w:t>tracé</w:t>
            </w:r>
          </w:p>
        </w:tc>
        <w:tc>
          <w:tcPr>
            <w:tcW w:w="851" w:type="dxa"/>
          </w:tcPr>
          <w:p w14:paraId="5CF1E876" w14:textId="77777777" w:rsidR="00772D8A" w:rsidRPr="00057099" w:rsidRDefault="00772D8A" w:rsidP="00BD41B6">
            <w:pPr>
              <w:jc w:val="right"/>
            </w:pPr>
          </w:p>
        </w:tc>
        <w:tc>
          <w:tcPr>
            <w:tcW w:w="284" w:type="dxa"/>
          </w:tcPr>
          <w:p w14:paraId="476FE9BB" w14:textId="77777777" w:rsidR="00772D8A" w:rsidRPr="00057099" w:rsidRDefault="00772D8A" w:rsidP="00BD41B6">
            <w:r w:rsidRPr="00057099">
              <w:t>:</w:t>
            </w:r>
          </w:p>
        </w:tc>
        <w:tc>
          <w:tcPr>
            <w:tcW w:w="4536" w:type="dxa"/>
          </w:tcPr>
          <w:p w14:paraId="2B66963C" w14:textId="2533D208" w:rsidR="00772D8A" w:rsidRPr="00057099" w:rsidRDefault="00772D8A" w:rsidP="00BD41B6">
            <w:r w:rsidRPr="00057099">
              <w:t>vanaf de terugspoelafsluiter tot</w:t>
            </w:r>
            <w:r w:rsidR="005850FF" w:rsidRPr="00057099">
              <w:t xml:space="preserve"> aan de lensgoot</w:t>
            </w:r>
          </w:p>
        </w:tc>
      </w:tr>
      <w:tr w:rsidR="00772D8A" w:rsidRPr="00057099" w14:paraId="7D77C391" w14:textId="77777777" w:rsidTr="00BD41B6">
        <w:tc>
          <w:tcPr>
            <w:tcW w:w="2948" w:type="dxa"/>
          </w:tcPr>
          <w:p w14:paraId="65295ADB" w14:textId="77777777" w:rsidR="00772D8A" w:rsidRPr="00057099" w:rsidRDefault="00772D8A" w:rsidP="00BD41B6">
            <w:r w:rsidRPr="00057099">
              <w:t>aantal</w:t>
            </w:r>
          </w:p>
        </w:tc>
        <w:tc>
          <w:tcPr>
            <w:tcW w:w="851" w:type="dxa"/>
          </w:tcPr>
          <w:p w14:paraId="7E8F82B5" w14:textId="77777777" w:rsidR="00772D8A" w:rsidRPr="00057099" w:rsidRDefault="00772D8A" w:rsidP="00BD41B6">
            <w:pPr>
              <w:jc w:val="right"/>
            </w:pPr>
          </w:p>
        </w:tc>
        <w:tc>
          <w:tcPr>
            <w:tcW w:w="284" w:type="dxa"/>
          </w:tcPr>
          <w:p w14:paraId="62966352" w14:textId="77777777" w:rsidR="00772D8A" w:rsidRPr="00057099" w:rsidRDefault="00772D8A" w:rsidP="00BD41B6">
            <w:r w:rsidRPr="00057099">
              <w:t>:</w:t>
            </w:r>
          </w:p>
        </w:tc>
        <w:tc>
          <w:tcPr>
            <w:tcW w:w="4536" w:type="dxa"/>
          </w:tcPr>
          <w:p w14:paraId="3E6D2D83" w14:textId="500D4FDA" w:rsidR="00772D8A" w:rsidRPr="00057099" w:rsidRDefault="005850FF" w:rsidP="00BD41B6">
            <w:r w:rsidRPr="00057099">
              <w:t>1</w:t>
            </w:r>
          </w:p>
        </w:tc>
      </w:tr>
      <w:tr w:rsidR="00772D8A" w:rsidRPr="00057099" w14:paraId="521CEE6E" w14:textId="77777777" w:rsidTr="00BD41B6">
        <w:tc>
          <w:tcPr>
            <w:tcW w:w="2948" w:type="dxa"/>
          </w:tcPr>
          <w:p w14:paraId="77A80E0A" w14:textId="77777777" w:rsidR="00772D8A" w:rsidRPr="00057099" w:rsidRDefault="00772D8A" w:rsidP="00BD41B6">
            <w:r w:rsidRPr="00057099">
              <w:t>diameter</w:t>
            </w:r>
          </w:p>
        </w:tc>
        <w:tc>
          <w:tcPr>
            <w:tcW w:w="851" w:type="dxa"/>
          </w:tcPr>
          <w:p w14:paraId="052F9A2F" w14:textId="77777777" w:rsidR="00772D8A" w:rsidRPr="00057099" w:rsidRDefault="00772D8A" w:rsidP="00BD41B6">
            <w:pPr>
              <w:jc w:val="right"/>
            </w:pPr>
          </w:p>
        </w:tc>
        <w:tc>
          <w:tcPr>
            <w:tcW w:w="284" w:type="dxa"/>
          </w:tcPr>
          <w:p w14:paraId="0E3ABCFE" w14:textId="77777777" w:rsidR="00772D8A" w:rsidRPr="00057099" w:rsidRDefault="00772D8A" w:rsidP="00BD41B6">
            <w:r w:rsidRPr="00057099">
              <w:t>:</w:t>
            </w:r>
          </w:p>
        </w:tc>
        <w:tc>
          <w:tcPr>
            <w:tcW w:w="4536" w:type="dxa"/>
          </w:tcPr>
          <w:p w14:paraId="7E710D6C" w14:textId="163552AE" w:rsidR="00772D8A" w:rsidRPr="00057099" w:rsidRDefault="00772D8A" w:rsidP="00BD41B6">
            <w:r w:rsidRPr="00057099">
              <w:t>DN</w:t>
            </w:r>
            <w:r w:rsidR="005850FF" w:rsidRPr="00057099">
              <w:t xml:space="preserve"> 50</w:t>
            </w:r>
          </w:p>
        </w:tc>
      </w:tr>
      <w:tr w:rsidR="005850FF" w:rsidRPr="00057099" w14:paraId="18DB4139" w14:textId="77777777" w:rsidTr="002771B1">
        <w:tc>
          <w:tcPr>
            <w:tcW w:w="2948" w:type="dxa"/>
          </w:tcPr>
          <w:p w14:paraId="449A60C4" w14:textId="77777777" w:rsidR="005850FF" w:rsidRPr="00057099" w:rsidRDefault="005850FF" w:rsidP="002771B1">
            <w:r w:rsidRPr="00057099">
              <w:t>opmerkingen</w:t>
            </w:r>
          </w:p>
        </w:tc>
        <w:tc>
          <w:tcPr>
            <w:tcW w:w="851" w:type="dxa"/>
          </w:tcPr>
          <w:p w14:paraId="717F2B06" w14:textId="77777777" w:rsidR="005850FF" w:rsidRPr="00057099" w:rsidRDefault="005850FF" w:rsidP="002771B1">
            <w:pPr>
              <w:jc w:val="right"/>
            </w:pPr>
          </w:p>
        </w:tc>
        <w:tc>
          <w:tcPr>
            <w:tcW w:w="284" w:type="dxa"/>
          </w:tcPr>
          <w:p w14:paraId="36A26DA1" w14:textId="77777777" w:rsidR="005850FF" w:rsidRPr="00057099" w:rsidRDefault="005850FF" w:rsidP="002771B1">
            <w:r w:rsidRPr="00057099">
              <w:t>:</w:t>
            </w:r>
          </w:p>
        </w:tc>
        <w:tc>
          <w:tcPr>
            <w:tcW w:w="4536" w:type="dxa"/>
          </w:tcPr>
          <w:p w14:paraId="10549B6C" w14:textId="68694587" w:rsidR="005850FF" w:rsidRPr="00057099" w:rsidRDefault="005850FF" w:rsidP="008A7745">
            <w:pPr>
              <w:pStyle w:val="Bullet1"/>
              <w:numPr>
                <w:ilvl w:val="0"/>
                <w:numId w:val="0"/>
              </w:numPr>
              <w:rPr>
                <w:color w:val="00577E" w:themeColor="text1"/>
                <w:sz w:val="20"/>
                <w:lang w:val="nl-NL"/>
              </w:rPr>
            </w:pPr>
          </w:p>
        </w:tc>
      </w:tr>
    </w:tbl>
    <w:p w14:paraId="1A049899" w14:textId="43E1E068" w:rsidR="00772D8A" w:rsidRPr="00057099" w:rsidRDefault="00772D8A" w:rsidP="00772D8A"/>
    <w:p w14:paraId="1F527F73" w14:textId="141BA101" w:rsidR="009473D7" w:rsidRPr="00057099" w:rsidRDefault="009473D7" w:rsidP="009473D7">
      <w:pPr>
        <w:pStyle w:val="Heading4"/>
      </w:pPr>
      <w:r w:rsidRPr="00057099">
        <w:t>Zuigleiding sp</w:t>
      </w:r>
      <w:r w:rsidR="00294414" w:rsidRPr="00057099">
        <w:t>roei</w:t>
      </w:r>
      <w:r w:rsidRPr="00057099">
        <w:t>waterpompen</w:t>
      </w:r>
    </w:p>
    <w:p w14:paraId="53565AC5" w14:textId="21E5E09A" w:rsidR="009473D7" w:rsidRPr="00057099" w:rsidRDefault="007645BA" w:rsidP="009473D7">
      <w:r w:rsidRPr="00057099">
        <w:t xml:space="preserve">Zie zuigleiding bedrijfswaterpompen </w:t>
      </w:r>
      <w:r w:rsidR="00DE4EE2" w:rsidRPr="00057099">
        <w:fldChar w:fldCharType="begin"/>
      </w:r>
      <w:r w:rsidR="00DE4EE2" w:rsidRPr="00057099">
        <w:instrText xml:space="preserve"> REF _Ref51874854 \r \h </w:instrText>
      </w:r>
      <w:r w:rsidR="00DE4EE2" w:rsidRPr="00057099">
        <w:fldChar w:fldCharType="separate"/>
      </w:r>
      <w:r w:rsidR="00057099">
        <w:t>20.9.1.1</w:t>
      </w:r>
      <w:r w:rsidR="00DE4EE2" w:rsidRPr="00057099">
        <w:fldChar w:fldCharType="end"/>
      </w:r>
    </w:p>
    <w:p w14:paraId="75256C9C" w14:textId="77777777" w:rsidR="00C17561" w:rsidRPr="00057099" w:rsidRDefault="00C17561" w:rsidP="009473D7"/>
    <w:p w14:paraId="32E51A06" w14:textId="6981180E" w:rsidR="009473D7" w:rsidRPr="00057099" w:rsidRDefault="009473D7" w:rsidP="009473D7">
      <w:pPr>
        <w:pStyle w:val="Heading4"/>
      </w:pPr>
      <w:r w:rsidRPr="00057099">
        <w:t>Persleiding s</w:t>
      </w:r>
      <w:r w:rsidR="00294414" w:rsidRPr="00057099">
        <w:t>proei</w:t>
      </w:r>
      <w:r w:rsidRPr="00057099">
        <w:t>waterpompen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48"/>
        <w:gridCol w:w="851"/>
        <w:gridCol w:w="284"/>
        <w:gridCol w:w="4536"/>
      </w:tblGrid>
      <w:tr w:rsidR="009473D7" w:rsidRPr="00057099" w14:paraId="76D86078" w14:textId="77777777" w:rsidTr="002D3A37">
        <w:tc>
          <w:tcPr>
            <w:tcW w:w="2948" w:type="dxa"/>
          </w:tcPr>
          <w:p w14:paraId="1A242595" w14:textId="77777777" w:rsidR="009473D7" w:rsidRPr="00057099" w:rsidRDefault="009473D7" w:rsidP="002D3A37">
            <w:r w:rsidRPr="00057099">
              <w:t>tracé</w:t>
            </w:r>
          </w:p>
        </w:tc>
        <w:tc>
          <w:tcPr>
            <w:tcW w:w="851" w:type="dxa"/>
          </w:tcPr>
          <w:p w14:paraId="77C290F4" w14:textId="77777777" w:rsidR="009473D7" w:rsidRPr="00057099" w:rsidRDefault="009473D7" w:rsidP="002D3A37">
            <w:pPr>
              <w:jc w:val="right"/>
            </w:pPr>
          </w:p>
        </w:tc>
        <w:tc>
          <w:tcPr>
            <w:tcW w:w="284" w:type="dxa"/>
          </w:tcPr>
          <w:p w14:paraId="7E3FD9F2" w14:textId="77777777" w:rsidR="009473D7" w:rsidRPr="00057099" w:rsidRDefault="009473D7" w:rsidP="002D3A37">
            <w:r w:rsidRPr="00057099">
              <w:t>:</w:t>
            </w:r>
          </w:p>
        </w:tc>
        <w:tc>
          <w:tcPr>
            <w:tcW w:w="4536" w:type="dxa"/>
          </w:tcPr>
          <w:p w14:paraId="72991C1C" w14:textId="44BD4570" w:rsidR="009473D7" w:rsidRPr="00057099" w:rsidRDefault="009473D7" w:rsidP="002D3A37">
            <w:r w:rsidRPr="00057099">
              <w:t xml:space="preserve">vanaf de pompaansluiting tot </w:t>
            </w:r>
            <w:r w:rsidR="002126FD" w:rsidRPr="00057099">
              <w:t xml:space="preserve">en met het muurdoorvoerstuk </w:t>
            </w:r>
          </w:p>
        </w:tc>
      </w:tr>
      <w:tr w:rsidR="009473D7" w:rsidRPr="00057099" w14:paraId="43564CD5" w14:textId="77777777" w:rsidTr="002D3A37">
        <w:tc>
          <w:tcPr>
            <w:tcW w:w="2948" w:type="dxa"/>
          </w:tcPr>
          <w:p w14:paraId="65F9D700" w14:textId="77777777" w:rsidR="009473D7" w:rsidRPr="00057099" w:rsidRDefault="009473D7" w:rsidP="002D3A37">
            <w:r w:rsidRPr="00057099">
              <w:t>aantal</w:t>
            </w:r>
          </w:p>
        </w:tc>
        <w:tc>
          <w:tcPr>
            <w:tcW w:w="851" w:type="dxa"/>
          </w:tcPr>
          <w:p w14:paraId="3CB9FB22" w14:textId="77777777" w:rsidR="009473D7" w:rsidRPr="00057099" w:rsidRDefault="009473D7" w:rsidP="002D3A37">
            <w:pPr>
              <w:jc w:val="right"/>
            </w:pPr>
          </w:p>
        </w:tc>
        <w:tc>
          <w:tcPr>
            <w:tcW w:w="284" w:type="dxa"/>
          </w:tcPr>
          <w:p w14:paraId="45E422EA" w14:textId="77777777" w:rsidR="009473D7" w:rsidRPr="00057099" w:rsidRDefault="009473D7" w:rsidP="002D3A37">
            <w:r w:rsidRPr="00057099">
              <w:t>:</w:t>
            </w:r>
          </w:p>
        </w:tc>
        <w:tc>
          <w:tcPr>
            <w:tcW w:w="4536" w:type="dxa"/>
          </w:tcPr>
          <w:p w14:paraId="5C1C437F" w14:textId="77777777" w:rsidR="009473D7" w:rsidRPr="00057099" w:rsidRDefault="009473D7" w:rsidP="002D3A37">
            <w:r w:rsidRPr="00057099">
              <w:t>2</w:t>
            </w:r>
          </w:p>
        </w:tc>
      </w:tr>
      <w:tr w:rsidR="009473D7" w:rsidRPr="00057099" w14:paraId="2BCD8EA9" w14:textId="77777777" w:rsidTr="002D3A37">
        <w:tc>
          <w:tcPr>
            <w:tcW w:w="2948" w:type="dxa"/>
          </w:tcPr>
          <w:p w14:paraId="60CE5E38" w14:textId="77777777" w:rsidR="009473D7" w:rsidRPr="00057099" w:rsidRDefault="009473D7" w:rsidP="002D3A37">
            <w:r w:rsidRPr="00057099">
              <w:t>diameter</w:t>
            </w:r>
          </w:p>
        </w:tc>
        <w:tc>
          <w:tcPr>
            <w:tcW w:w="851" w:type="dxa"/>
          </w:tcPr>
          <w:p w14:paraId="68017830" w14:textId="77777777" w:rsidR="009473D7" w:rsidRPr="00057099" w:rsidRDefault="009473D7" w:rsidP="002D3A37">
            <w:pPr>
              <w:jc w:val="right"/>
            </w:pPr>
          </w:p>
        </w:tc>
        <w:tc>
          <w:tcPr>
            <w:tcW w:w="284" w:type="dxa"/>
          </w:tcPr>
          <w:p w14:paraId="1B6CAE38" w14:textId="77777777" w:rsidR="009473D7" w:rsidRPr="00057099" w:rsidRDefault="009473D7" w:rsidP="002D3A37">
            <w:r w:rsidRPr="00057099">
              <w:t>:</w:t>
            </w:r>
          </w:p>
        </w:tc>
        <w:tc>
          <w:tcPr>
            <w:tcW w:w="4536" w:type="dxa"/>
          </w:tcPr>
          <w:p w14:paraId="33645996" w14:textId="77777777" w:rsidR="009473D7" w:rsidRPr="00057099" w:rsidRDefault="009473D7" w:rsidP="002D3A37">
            <w:r w:rsidRPr="00057099">
              <w:t>DN 80</w:t>
            </w:r>
          </w:p>
        </w:tc>
      </w:tr>
      <w:tr w:rsidR="008A7745" w:rsidRPr="00057099" w14:paraId="71AD1A00" w14:textId="77777777" w:rsidTr="002D3A37">
        <w:tc>
          <w:tcPr>
            <w:tcW w:w="2948" w:type="dxa"/>
          </w:tcPr>
          <w:p w14:paraId="07E6A198" w14:textId="3466E245" w:rsidR="008A7745" w:rsidRPr="00057099" w:rsidRDefault="008A7745" w:rsidP="008A7745">
            <w:r w:rsidRPr="00057099">
              <w:t>appendages</w:t>
            </w:r>
          </w:p>
        </w:tc>
        <w:tc>
          <w:tcPr>
            <w:tcW w:w="851" w:type="dxa"/>
          </w:tcPr>
          <w:p w14:paraId="35D20089" w14:textId="77777777" w:rsidR="008A7745" w:rsidRPr="00057099" w:rsidRDefault="008A7745" w:rsidP="008A7745">
            <w:pPr>
              <w:jc w:val="right"/>
            </w:pPr>
          </w:p>
        </w:tc>
        <w:tc>
          <w:tcPr>
            <w:tcW w:w="284" w:type="dxa"/>
          </w:tcPr>
          <w:p w14:paraId="546B6A13" w14:textId="1AF8DC7B" w:rsidR="008A7745" w:rsidRPr="00057099" w:rsidRDefault="008A7745" w:rsidP="008A7745">
            <w:r w:rsidRPr="00057099">
              <w:t>:</w:t>
            </w:r>
          </w:p>
        </w:tc>
        <w:tc>
          <w:tcPr>
            <w:tcW w:w="4536" w:type="dxa"/>
          </w:tcPr>
          <w:tbl>
            <w:tblPr>
              <w:tblStyle w:val="TableGrid"/>
              <w:tblW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36"/>
            </w:tblGrid>
            <w:tr w:rsidR="008A7745" w:rsidRPr="00057099" w14:paraId="292A5C31" w14:textId="77777777" w:rsidTr="000527EC">
              <w:tc>
                <w:tcPr>
                  <w:tcW w:w="4536" w:type="dxa"/>
                </w:tcPr>
                <w:p w14:paraId="248BFB09" w14:textId="33D5CBC7" w:rsidR="008A7745" w:rsidRPr="00057099" w:rsidRDefault="002126FD" w:rsidP="008A7745">
                  <w:pPr>
                    <w:pStyle w:val="Bullet1"/>
                    <w:tabs>
                      <w:tab w:val="clear" w:pos="1135"/>
                      <w:tab w:val="num" w:pos="568"/>
                    </w:tabs>
                    <w:ind w:left="568"/>
                    <w:rPr>
                      <w:color w:val="00577E" w:themeColor="text1"/>
                      <w:sz w:val="20"/>
                      <w:lang w:val="nl-NL"/>
                    </w:rPr>
                  </w:pPr>
                  <w:r w:rsidRPr="00057099">
                    <w:rPr>
                      <w:rFonts w:eastAsiaTheme="minorEastAsia" w:cstheme="minorBidi"/>
                      <w:noProof w:val="0"/>
                      <w:color w:val="00577E" w:themeColor="text1"/>
                      <w:sz w:val="20"/>
                      <w:lang w:val="nl-NL" w:eastAsia="en-GB"/>
                    </w:rPr>
                    <w:t>muur</w:t>
                  </w:r>
                  <w:r w:rsidR="008A7745" w:rsidRPr="00057099">
                    <w:rPr>
                      <w:rFonts w:eastAsiaTheme="minorEastAsia" w:cstheme="minorBidi"/>
                      <w:noProof w:val="0"/>
                      <w:color w:val="00577E" w:themeColor="text1"/>
                      <w:sz w:val="20"/>
                      <w:lang w:val="nl-NL" w:eastAsia="en-GB"/>
                    </w:rPr>
                    <w:t xml:space="preserve">doorvoerstuk </w:t>
                  </w:r>
                </w:p>
              </w:tc>
            </w:tr>
            <w:tr w:rsidR="008A7745" w:rsidRPr="00057099" w14:paraId="29B3937F" w14:textId="77777777" w:rsidTr="000527EC">
              <w:tc>
                <w:tcPr>
                  <w:tcW w:w="4536" w:type="dxa"/>
                </w:tcPr>
                <w:p w14:paraId="591F880F" w14:textId="77777777" w:rsidR="008A7745" w:rsidRPr="00057099" w:rsidRDefault="008A7745" w:rsidP="008A7745">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r w:rsidR="008A7745" w:rsidRPr="00057099" w14:paraId="2F453568" w14:textId="77777777" w:rsidTr="000527EC">
              <w:tc>
                <w:tcPr>
                  <w:tcW w:w="4536" w:type="dxa"/>
                </w:tcPr>
                <w:p w14:paraId="692E4620" w14:textId="6818A6B1" w:rsidR="008A7745" w:rsidRPr="00057099" w:rsidRDefault="008A7745" w:rsidP="008A7745">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terugslagklep</w:t>
                  </w:r>
                </w:p>
              </w:tc>
            </w:tr>
            <w:tr w:rsidR="008A7745" w:rsidRPr="00057099" w14:paraId="2EDA80C7" w14:textId="77777777" w:rsidTr="000527EC">
              <w:tc>
                <w:tcPr>
                  <w:tcW w:w="4536" w:type="dxa"/>
                </w:tcPr>
                <w:p w14:paraId="6DD210C6" w14:textId="01C7040B" w:rsidR="008A7745" w:rsidRPr="00057099" w:rsidRDefault="008A7745" w:rsidP="00772FF6">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tc>
            </w:tr>
            <w:tr w:rsidR="008A7745" w:rsidRPr="00057099" w14:paraId="6973A2A9" w14:textId="77777777" w:rsidTr="000527EC">
              <w:tc>
                <w:tcPr>
                  <w:tcW w:w="4536" w:type="dxa"/>
                </w:tcPr>
                <w:p w14:paraId="5FCA0C3E" w14:textId="77777777" w:rsidR="008A7745" w:rsidRPr="00057099" w:rsidRDefault="008A7745" w:rsidP="008A7745">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lastRenderedPageBreak/>
                    <w:t>spoelafsluiter DN50 voorzien van Storz koppeling met nokafstand 66mm</w:t>
                  </w:r>
                </w:p>
                <w:p w14:paraId="5E0E2CEE" w14:textId="77777777" w:rsidR="00772FF6" w:rsidRPr="00057099" w:rsidRDefault="00772FF6" w:rsidP="008A7745">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drukreduceerventiel</w:t>
                  </w:r>
                </w:p>
                <w:p w14:paraId="0F8B2E15" w14:textId="760C57C4" w:rsidR="00772FF6" w:rsidRPr="00057099" w:rsidRDefault="00772FF6" w:rsidP="008A7745">
                  <w:pPr>
                    <w:pStyle w:val="Bullet1"/>
                    <w:tabs>
                      <w:tab w:val="clear" w:pos="1135"/>
                      <w:tab w:val="num" w:pos="568"/>
                    </w:tabs>
                    <w:ind w:left="568"/>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magneetklep</w:t>
                  </w:r>
                </w:p>
              </w:tc>
            </w:tr>
          </w:tbl>
          <w:p w14:paraId="37D140BB" w14:textId="582F2ADB" w:rsidR="008A7745" w:rsidRPr="00057099" w:rsidRDefault="008A7745" w:rsidP="008A7745">
            <w:pPr>
              <w:pStyle w:val="Bullet1"/>
              <w:tabs>
                <w:tab w:val="clear" w:pos="1135"/>
                <w:tab w:val="num" w:pos="568"/>
              </w:tabs>
              <w:ind w:left="568"/>
              <w:rPr>
                <w:color w:val="00577E" w:themeColor="text1"/>
                <w:sz w:val="20"/>
                <w:lang w:val="nl-NL"/>
              </w:rPr>
            </w:pPr>
          </w:p>
        </w:tc>
      </w:tr>
    </w:tbl>
    <w:p w14:paraId="3A7AEB77" w14:textId="77777777" w:rsidR="009473D7" w:rsidRPr="00057099" w:rsidRDefault="009473D7" w:rsidP="00772D8A"/>
    <w:p w14:paraId="19293979" w14:textId="13A377EE" w:rsidR="00772D8A" w:rsidRPr="00057099" w:rsidRDefault="00772D8A" w:rsidP="00772D8A">
      <w:pPr>
        <w:pStyle w:val="Heading2"/>
      </w:pPr>
      <w:bookmarkStart w:id="288" w:name="_Toc54965621"/>
      <w:r w:rsidRPr="00057099">
        <w:t>Nevenbestanddelen</w:t>
      </w:r>
      <w:bookmarkEnd w:id="288"/>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2F95385E" w14:textId="77777777" w:rsidTr="00D62E73">
        <w:trPr>
          <w:cantSplit/>
        </w:trPr>
        <w:tc>
          <w:tcPr>
            <w:tcW w:w="3227" w:type="dxa"/>
          </w:tcPr>
          <w:p w14:paraId="5E790DFD" w14:textId="77777777" w:rsidR="004D7395" w:rsidRPr="00057099" w:rsidRDefault="004D7395" w:rsidP="00D62E73">
            <w:r w:rsidRPr="00057099">
              <w:t>Materiaal verbindingsmiddelen</w:t>
            </w:r>
          </w:p>
        </w:tc>
        <w:tc>
          <w:tcPr>
            <w:tcW w:w="567" w:type="dxa"/>
          </w:tcPr>
          <w:p w14:paraId="651A8D62" w14:textId="77777777" w:rsidR="004D7395" w:rsidRPr="00057099" w:rsidRDefault="004D7395" w:rsidP="00D62E73">
            <w:pPr>
              <w:spacing w:line="240" w:lineRule="exact"/>
              <w:jc w:val="right"/>
            </w:pPr>
          </w:p>
        </w:tc>
        <w:tc>
          <w:tcPr>
            <w:tcW w:w="284" w:type="dxa"/>
          </w:tcPr>
          <w:p w14:paraId="46AEC6B6" w14:textId="77777777" w:rsidR="004D7395" w:rsidRPr="00057099" w:rsidRDefault="004D7395" w:rsidP="00D62E73">
            <w:pPr>
              <w:spacing w:line="240" w:lineRule="exact"/>
            </w:pPr>
            <w:r w:rsidRPr="00057099">
              <w:t>:</w:t>
            </w:r>
          </w:p>
        </w:tc>
        <w:tc>
          <w:tcPr>
            <w:tcW w:w="4990" w:type="dxa"/>
          </w:tcPr>
          <w:p w14:paraId="3A0A135A" w14:textId="2F555FA1" w:rsidR="004D7395" w:rsidRPr="00057099" w:rsidRDefault="004D7395" w:rsidP="00D62E73">
            <w:pPr>
              <w:spacing w:line="240" w:lineRule="exact"/>
            </w:pPr>
            <w:r w:rsidRPr="00057099">
              <w:t>volgens Bundel AV 2018 WT, hoofdstuk 2</w:t>
            </w:r>
          </w:p>
        </w:tc>
      </w:tr>
      <w:tr w:rsidR="004D7395" w:rsidRPr="00057099" w14:paraId="0AFA8FF8" w14:textId="77777777" w:rsidTr="00D62E73">
        <w:trPr>
          <w:cantSplit/>
        </w:trPr>
        <w:tc>
          <w:tcPr>
            <w:tcW w:w="3227" w:type="dxa"/>
          </w:tcPr>
          <w:p w14:paraId="0AA02B5E" w14:textId="77777777" w:rsidR="004D7395" w:rsidRPr="00057099" w:rsidRDefault="004D7395" w:rsidP="00D62E73">
            <w:pPr>
              <w:spacing w:line="240" w:lineRule="exact"/>
            </w:pPr>
            <w:r w:rsidRPr="00057099">
              <w:t>Materiaal ondersteuningsconstructies</w:t>
            </w:r>
          </w:p>
        </w:tc>
        <w:tc>
          <w:tcPr>
            <w:tcW w:w="567" w:type="dxa"/>
          </w:tcPr>
          <w:p w14:paraId="3DAC77FC" w14:textId="77777777" w:rsidR="004D7395" w:rsidRPr="00057099" w:rsidRDefault="004D7395" w:rsidP="00D62E73">
            <w:pPr>
              <w:spacing w:line="240" w:lineRule="exact"/>
              <w:jc w:val="right"/>
            </w:pPr>
          </w:p>
        </w:tc>
        <w:tc>
          <w:tcPr>
            <w:tcW w:w="284" w:type="dxa"/>
          </w:tcPr>
          <w:p w14:paraId="1C83D94A" w14:textId="77777777" w:rsidR="004D7395" w:rsidRPr="00057099" w:rsidRDefault="004D7395" w:rsidP="00D62E73">
            <w:pPr>
              <w:spacing w:line="240" w:lineRule="exact"/>
            </w:pPr>
            <w:r w:rsidRPr="00057099">
              <w:t>:</w:t>
            </w:r>
          </w:p>
        </w:tc>
        <w:tc>
          <w:tcPr>
            <w:tcW w:w="4990" w:type="dxa"/>
          </w:tcPr>
          <w:p w14:paraId="09339E17" w14:textId="77777777" w:rsidR="004D7395" w:rsidRPr="00057099" w:rsidRDefault="004D7395" w:rsidP="00D62E73">
            <w:pPr>
              <w:spacing w:line="240" w:lineRule="exact"/>
            </w:pPr>
            <w:r w:rsidRPr="00057099">
              <w:t>roestvaststaal AISI 304, thermisch verzinkt staal</w:t>
            </w:r>
          </w:p>
          <w:p w14:paraId="1C44804B" w14:textId="77777777" w:rsidR="004D7395" w:rsidRPr="00057099" w:rsidRDefault="004D7395" w:rsidP="00D62E73">
            <w:pPr>
              <w:spacing w:line="240" w:lineRule="exact"/>
            </w:pPr>
          </w:p>
        </w:tc>
      </w:tr>
    </w:tbl>
    <w:p w14:paraId="013C9485" w14:textId="0C1A687E" w:rsidR="004D7395" w:rsidRPr="00057099" w:rsidRDefault="004D7395" w:rsidP="004D7395">
      <w:pPr>
        <w:pStyle w:val="BodyText"/>
      </w:pPr>
    </w:p>
    <w:p w14:paraId="17478E43" w14:textId="3F2B937C" w:rsidR="00772D8A" w:rsidRPr="00057099" w:rsidRDefault="00772D8A" w:rsidP="00772D8A">
      <w:pPr>
        <w:pStyle w:val="Heading2"/>
      </w:pPr>
      <w:bookmarkStart w:id="289" w:name="_Toc54965622"/>
      <w:r w:rsidRPr="00057099">
        <w:t>Conservering</w:t>
      </w:r>
      <w:bookmarkEnd w:id="289"/>
    </w:p>
    <w:p w14:paraId="2F296114" w14:textId="77777777" w:rsidR="00772D8A" w:rsidRPr="00057099" w:rsidRDefault="00772D8A" w:rsidP="00772D8A">
      <w:r w:rsidRPr="00057099">
        <w:t>Alle genoemde stalen onderdelen conserveren zoals genoemd in de voorschriften.</w:t>
      </w:r>
    </w:p>
    <w:p w14:paraId="617E13B5" w14:textId="77777777" w:rsidR="00772D8A" w:rsidRPr="00057099" w:rsidRDefault="00772D8A" w:rsidP="00772D8A"/>
    <w:p w14:paraId="3CC6DF9F" w14:textId="05C5C4F5" w:rsidR="00772D8A" w:rsidRPr="00057099" w:rsidRDefault="00772D8A" w:rsidP="00772D8A">
      <w:pPr>
        <w:pStyle w:val="Heading2"/>
      </w:pPr>
      <w:bookmarkStart w:id="290" w:name="_Toc54965623"/>
      <w:r w:rsidRPr="00057099">
        <w:t>Keuringen en beproevingen</w:t>
      </w:r>
      <w:bookmarkEnd w:id="290"/>
    </w:p>
    <w:p w14:paraId="347D9A93" w14:textId="77777777" w:rsidR="00772D8A" w:rsidRPr="00057099" w:rsidRDefault="00772D8A" w:rsidP="00772D8A">
      <w:r w:rsidRPr="00057099">
        <w:t>Naast de algemeen gebruikelijke keuringen en beproevingen, zoals genoemd in de technische werkbeschrijving W/E-algemeen, dienen voor dit onderdeel door de aannemer de volgende beproevingen worden uitgevoerd:</w:t>
      </w:r>
    </w:p>
    <w:p w14:paraId="519FBBA3" w14:textId="77777777" w:rsidR="00772D8A" w:rsidRPr="00057099" w:rsidRDefault="00772D8A" w:rsidP="00772D8A"/>
    <w:p w14:paraId="77EE4BEE" w14:textId="77777777" w:rsidR="00772D8A" w:rsidRPr="00057099" w:rsidRDefault="00772D8A" w:rsidP="00772D8A">
      <w:r w:rsidRPr="00057099">
        <w:t>Voor de verzending naar de bouwplaats (FAT):</w:t>
      </w:r>
    </w:p>
    <w:p w14:paraId="0BE3E300" w14:textId="60F402CA" w:rsidR="00772D8A" w:rsidRPr="00057099" w:rsidRDefault="009473D7" w:rsidP="00772D8A">
      <w:pPr>
        <w:pStyle w:val="Bullet1"/>
        <w:tabs>
          <w:tab w:val="clear" w:pos="1135"/>
          <w:tab w:val="num" w:pos="426"/>
        </w:tabs>
        <w:ind w:left="426"/>
        <w:rPr>
          <w:color w:val="00577E" w:themeColor="text1"/>
          <w:sz w:val="20"/>
          <w:lang w:val="nl-NL"/>
        </w:rPr>
      </w:pPr>
      <w:r w:rsidRPr="00057099">
        <w:rPr>
          <w:color w:val="00577E" w:themeColor="text1"/>
          <w:sz w:val="20"/>
          <w:lang w:val="nl-NL"/>
        </w:rPr>
        <w:t>geen</w:t>
      </w:r>
    </w:p>
    <w:p w14:paraId="40AA74D3" w14:textId="77777777" w:rsidR="00772D8A" w:rsidRPr="00057099" w:rsidRDefault="00772D8A" w:rsidP="00772D8A"/>
    <w:p w14:paraId="66508DA7" w14:textId="77777777" w:rsidR="00772D8A" w:rsidRPr="00057099" w:rsidRDefault="00772D8A" w:rsidP="00772D8A">
      <w:r w:rsidRPr="00057099">
        <w:t>Na de montage ten behoeve van de oplevering (SAT):</w:t>
      </w:r>
    </w:p>
    <w:p w14:paraId="3B57390D" w14:textId="77777777" w:rsidR="00772D8A" w:rsidRPr="00057099" w:rsidRDefault="00772D8A" w:rsidP="00772D8A">
      <w:pPr>
        <w:pStyle w:val="Bullet1"/>
        <w:tabs>
          <w:tab w:val="clear" w:pos="1135"/>
          <w:tab w:val="num" w:pos="426"/>
        </w:tabs>
        <w:ind w:left="426"/>
        <w:rPr>
          <w:color w:val="00577E" w:themeColor="text1"/>
          <w:sz w:val="20"/>
          <w:lang w:val="nl-NL"/>
        </w:rPr>
      </w:pPr>
      <w:r w:rsidRPr="00057099">
        <w:rPr>
          <w:color w:val="00577E" w:themeColor="text1"/>
          <w:sz w:val="20"/>
          <w:lang w:val="nl-NL"/>
        </w:rPr>
        <w:t>uitvoering conservering;</w:t>
      </w:r>
    </w:p>
    <w:p w14:paraId="1C348B74" w14:textId="77777777" w:rsidR="00772D8A" w:rsidRPr="00057099" w:rsidRDefault="00772D8A" w:rsidP="00772D8A">
      <w:pPr>
        <w:pStyle w:val="Bullet1"/>
        <w:tabs>
          <w:tab w:val="clear" w:pos="1135"/>
          <w:tab w:val="num" w:pos="426"/>
        </w:tabs>
        <w:ind w:left="426"/>
        <w:rPr>
          <w:color w:val="00577E" w:themeColor="text1"/>
          <w:sz w:val="20"/>
          <w:lang w:val="nl-NL"/>
        </w:rPr>
      </w:pPr>
      <w:r w:rsidRPr="00057099">
        <w:rPr>
          <w:color w:val="00577E" w:themeColor="text1"/>
          <w:sz w:val="20"/>
          <w:lang w:val="nl-NL"/>
        </w:rPr>
        <w:t>sterkte- en dichtheidstest leidingwerk;</w:t>
      </w:r>
    </w:p>
    <w:p w14:paraId="26D6B1EA" w14:textId="77777777" w:rsidR="00772D8A" w:rsidRPr="00057099" w:rsidRDefault="00772D8A" w:rsidP="00772D8A">
      <w:pPr>
        <w:pStyle w:val="Bullet1"/>
        <w:tabs>
          <w:tab w:val="clear" w:pos="1135"/>
          <w:tab w:val="num" w:pos="426"/>
        </w:tabs>
        <w:ind w:left="426"/>
        <w:rPr>
          <w:color w:val="00577E" w:themeColor="text1"/>
          <w:sz w:val="20"/>
          <w:lang w:val="nl-NL"/>
        </w:rPr>
      </w:pPr>
      <w:r w:rsidRPr="00057099">
        <w:rPr>
          <w:color w:val="00577E" w:themeColor="text1"/>
          <w:sz w:val="20"/>
          <w:lang w:val="nl-NL"/>
        </w:rPr>
        <w:t>beproeving van de pompcapaciteit door aflezing van de debiet- en drukmetingen;</w:t>
      </w:r>
    </w:p>
    <w:p w14:paraId="15743082" w14:textId="77777777" w:rsidR="00772D8A" w:rsidRPr="00057099" w:rsidRDefault="00772D8A" w:rsidP="00772D8A">
      <w:pPr>
        <w:pStyle w:val="Bullet1"/>
        <w:tabs>
          <w:tab w:val="clear" w:pos="1135"/>
          <w:tab w:val="num" w:pos="426"/>
        </w:tabs>
        <w:ind w:left="426"/>
        <w:rPr>
          <w:color w:val="00577E" w:themeColor="text1"/>
          <w:sz w:val="20"/>
          <w:lang w:val="nl-NL"/>
        </w:rPr>
      </w:pPr>
      <w:r w:rsidRPr="00057099">
        <w:rPr>
          <w:color w:val="00577E" w:themeColor="text1"/>
          <w:sz w:val="20"/>
          <w:lang w:val="nl-NL"/>
        </w:rPr>
        <w:t>werking van de sproeiers in de drijflaagputten;</w:t>
      </w:r>
    </w:p>
    <w:p w14:paraId="25759E2E" w14:textId="77777777" w:rsidR="00772D8A" w:rsidRPr="00057099" w:rsidRDefault="00772D8A" w:rsidP="00772D8A">
      <w:pPr>
        <w:pStyle w:val="Bullet1"/>
        <w:tabs>
          <w:tab w:val="clear" w:pos="1135"/>
          <w:tab w:val="num" w:pos="426"/>
        </w:tabs>
        <w:ind w:left="426"/>
        <w:rPr>
          <w:color w:val="00577E" w:themeColor="text1"/>
          <w:sz w:val="20"/>
          <w:lang w:val="nl-NL"/>
        </w:rPr>
      </w:pPr>
      <w:r w:rsidRPr="00057099">
        <w:rPr>
          <w:color w:val="00577E" w:themeColor="text1"/>
          <w:sz w:val="20"/>
          <w:lang w:val="nl-NL"/>
        </w:rPr>
        <w:t>beproeving beveiligingen.</w:t>
      </w:r>
    </w:p>
    <w:p w14:paraId="2C4211F8" w14:textId="6014E0C5" w:rsidR="009473D7" w:rsidRPr="00057099" w:rsidRDefault="009473D7">
      <w:r w:rsidRPr="00057099">
        <w:br w:type="page"/>
      </w:r>
    </w:p>
    <w:p w14:paraId="7D6B6F54" w14:textId="1425AB2D" w:rsidR="00B1585C" w:rsidRPr="00057099" w:rsidRDefault="00B1585C" w:rsidP="005B35B1">
      <w:pPr>
        <w:pStyle w:val="Heading1"/>
        <w:numPr>
          <w:ilvl w:val="0"/>
          <w:numId w:val="19"/>
        </w:numPr>
      </w:pPr>
      <w:bookmarkStart w:id="291" w:name="_Toc54965624"/>
      <w:r w:rsidRPr="00057099">
        <w:lastRenderedPageBreak/>
        <w:t>Terreinrioleringspompen</w:t>
      </w:r>
      <w:r w:rsidR="006E7A24" w:rsidRPr="00057099">
        <w:t xml:space="preserve"> kelder 1</w:t>
      </w:r>
      <w:bookmarkEnd w:id="291"/>
    </w:p>
    <w:p w14:paraId="3A2C0CAE" w14:textId="7911CE12" w:rsidR="009F137A" w:rsidRPr="00057099" w:rsidRDefault="00B1585C" w:rsidP="00B1585C">
      <w:pPr>
        <w:pStyle w:val="BodyText"/>
      </w:pPr>
      <w:r w:rsidRPr="00057099">
        <w:t>De bestaande terreinrioleringspomp inclusief leidingwerk en appendages, opgesteld in het pompgebouw, dien</w:t>
      </w:r>
      <w:r w:rsidR="009F137A" w:rsidRPr="00057099">
        <w:t xml:space="preserve">t </w:t>
      </w:r>
      <w:r w:rsidRPr="00057099">
        <w:t xml:space="preserve">te worden vervangen. </w:t>
      </w:r>
      <w:r w:rsidR="009F137A" w:rsidRPr="00057099">
        <w:t>In de pompenkelder dienen twee nieuwe terreinrioleringspompen 1+1 inclusief leidingwerk en appendages te worden opgesteld. Het rioolwater dient</w:t>
      </w:r>
      <w:r w:rsidR="007F5A79" w:rsidRPr="00057099">
        <w:t>,</w:t>
      </w:r>
      <w:r w:rsidR="009F137A" w:rsidRPr="00057099">
        <w:t xml:space="preserve"> via een nieuwe terreinleiding (67)</w:t>
      </w:r>
      <w:r w:rsidR="007F5A79" w:rsidRPr="00057099">
        <w:t xml:space="preserve">, </w:t>
      </w:r>
      <w:r w:rsidR="009F137A" w:rsidRPr="00057099">
        <w:t xml:space="preserve">naar </w:t>
      </w:r>
      <w:r w:rsidR="007F5A79" w:rsidRPr="00057099">
        <w:t xml:space="preserve">de ontvangbak-influent </w:t>
      </w:r>
      <w:r w:rsidR="009F137A" w:rsidRPr="00057099">
        <w:t>te worden gepompt.</w:t>
      </w:r>
      <w:r w:rsidR="007F5A79" w:rsidRPr="00057099">
        <w:t xml:space="preserve"> </w:t>
      </w:r>
    </w:p>
    <w:p w14:paraId="62F51EDC" w14:textId="77777777" w:rsidR="009F137A" w:rsidRPr="00057099" w:rsidRDefault="009F137A" w:rsidP="00B1585C">
      <w:pPr>
        <w:pStyle w:val="BodyText"/>
      </w:pPr>
    </w:p>
    <w:p w14:paraId="4A258D88" w14:textId="77777777" w:rsidR="00B1585C" w:rsidRPr="00057099" w:rsidRDefault="00B1585C" w:rsidP="005B35B1">
      <w:pPr>
        <w:pStyle w:val="Heading2"/>
        <w:numPr>
          <w:ilvl w:val="1"/>
          <w:numId w:val="19"/>
        </w:numPr>
      </w:pPr>
      <w:bookmarkStart w:id="292" w:name="_Toc54965625"/>
      <w:r w:rsidRPr="00057099">
        <w:t>Leveringsomvang</w:t>
      </w:r>
      <w:bookmarkEnd w:id="292"/>
    </w:p>
    <w:p w14:paraId="1DB37153" w14:textId="77777777" w:rsidR="00B1585C" w:rsidRPr="00057099" w:rsidRDefault="00B1585C" w:rsidP="00B1585C">
      <w:r w:rsidRPr="00057099">
        <w:t>De leveringsomvang bestaat uit:</w:t>
      </w:r>
    </w:p>
    <w:p w14:paraId="080F4B9B" w14:textId="0C1BF194" w:rsidR="00B1585C" w:rsidRPr="00057099" w:rsidRDefault="00B1585C" w:rsidP="00B1585C">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twee pomp</w:t>
      </w:r>
      <w:r w:rsidR="006E7A24" w:rsidRPr="00057099">
        <w:rPr>
          <w:rFonts w:eastAsiaTheme="minorEastAsia" w:cstheme="minorBidi"/>
          <w:noProof w:val="0"/>
          <w:color w:val="00577E" w:themeColor="text1"/>
          <w:sz w:val="20"/>
          <w:lang w:val="nl-NL" w:eastAsia="en-GB"/>
        </w:rPr>
        <w:t>en</w:t>
      </w:r>
      <w:r w:rsidRPr="00057099">
        <w:rPr>
          <w:rFonts w:eastAsiaTheme="minorEastAsia" w:cstheme="minorBidi"/>
          <w:noProof w:val="0"/>
          <w:color w:val="00577E" w:themeColor="text1"/>
          <w:sz w:val="20"/>
          <w:lang w:val="nl-NL" w:eastAsia="en-GB"/>
        </w:rPr>
        <w:t>;</w:t>
      </w:r>
    </w:p>
    <w:p w14:paraId="4DD4339A" w14:textId="77777777" w:rsidR="00B1585C" w:rsidRPr="00057099" w:rsidRDefault="00B1585C" w:rsidP="00B1585C">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leidingwerk met appendages;</w:t>
      </w:r>
    </w:p>
    <w:p w14:paraId="60CC80EC" w14:textId="77777777" w:rsidR="00B1585C" w:rsidRPr="00057099" w:rsidRDefault="00B1585C" w:rsidP="00B1585C">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nevenbestanddelen</w:t>
      </w:r>
      <w:r w:rsidRPr="00057099">
        <w:rPr>
          <w:lang w:val="nl-NL"/>
        </w:rPr>
        <w:t>.</w:t>
      </w:r>
    </w:p>
    <w:p w14:paraId="207ABFBE" w14:textId="77777777" w:rsidR="00B1585C" w:rsidRPr="00057099" w:rsidRDefault="00B1585C" w:rsidP="00B1585C"/>
    <w:p w14:paraId="201AA5FB" w14:textId="77777777" w:rsidR="00B1585C" w:rsidRPr="00057099" w:rsidRDefault="00B1585C" w:rsidP="005B35B1">
      <w:pPr>
        <w:pStyle w:val="Heading2"/>
        <w:numPr>
          <w:ilvl w:val="1"/>
          <w:numId w:val="19"/>
        </w:numPr>
      </w:pPr>
      <w:bookmarkStart w:id="293" w:name="_Toc54965626"/>
      <w:r w:rsidRPr="00057099">
        <w:t>Algemeen</w:t>
      </w:r>
      <w:bookmarkEnd w:id="293"/>
    </w:p>
    <w:tbl>
      <w:tblPr>
        <w:tblW w:w="8613" w:type="dxa"/>
        <w:tblLayout w:type="fixed"/>
        <w:tblLook w:val="01E0" w:firstRow="1" w:lastRow="1" w:firstColumn="1" w:lastColumn="1" w:noHBand="0" w:noVBand="0"/>
      </w:tblPr>
      <w:tblGrid>
        <w:gridCol w:w="2948"/>
        <w:gridCol w:w="851"/>
        <w:gridCol w:w="284"/>
        <w:gridCol w:w="4530"/>
      </w:tblGrid>
      <w:tr w:rsidR="00B1585C" w:rsidRPr="00057099" w14:paraId="782B366F" w14:textId="77777777" w:rsidTr="006F7394">
        <w:trPr>
          <w:cantSplit/>
        </w:trPr>
        <w:tc>
          <w:tcPr>
            <w:tcW w:w="2948" w:type="dxa"/>
          </w:tcPr>
          <w:p w14:paraId="395E4C60" w14:textId="77777777" w:rsidR="00B1585C" w:rsidRPr="00057099" w:rsidRDefault="00B1585C" w:rsidP="006F7394">
            <w:pPr>
              <w:spacing w:line="240" w:lineRule="exact"/>
            </w:pPr>
            <w:r w:rsidRPr="00057099">
              <w:t>P&amp;ID-nummer</w:t>
            </w:r>
          </w:p>
        </w:tc>
        <w:tc>
          <w:tcPr>
            <w:tcW w:w="851" w:type="dxa"/>
          </w:tcPr>
          <w:p w14:paraId="71A4CF92" w14:textId="77777777" w:rsidR="00B1585C" w:rsidRPr="00057099" w:rsidRDefault="00B1585C" w:rsidP="006F7394">
            <w:pPr>
              <w:spacing w:line="240" w:lineRule="exact"/>
            </w:pPr>
          </w:p>
        </w:tc>
        <w:tc>
          <w:tcPr>
            <w:tcW w:w="284" w:type="dxa"/>
          </w:tcPr>
          <w:p w14:paraId="5ABC05EE" w14:textId="77777777" w:rsidR="00B1585C" w:rsidRPr="00057099" w:rsidRDefault="00B1585C" w:rsidP="006F7394">
            <w:pPr>
              <w:spacing w:line="240" w:lineRule="exact"/>
            </w:pPr>
            <w:r w:rsidRPr="00057099">
              <w:t>:</w:t>
            </w:r>
          </w:p>
        </w:tc>
        <w:tc>
          <w:tcPr>
            <w:tcW w:w="4530" w:type="dxa"/>
          </w:tcPr>
          <w:p w14:paraId="7A3C58E5" w14:textId="42D6040D" w:rsidR="00B1585C" w:rsidRPr="00057099" w:rsidRDefault="00B1585C" w:rsidP="006F7394">
            <w:pPr>
              <w:spacing w:line="240" w:lineRule="exact"/>
            </w:pPr>
            <w:r w:rsidRPr="00057099">
              <w:t>NW 3E--7</w:t>
            </w:r>
            <w:r w:rsidR="006E7A24" w:rsidRPr="00057099">
              <w:t>90</w:t>
            </w:r>
          </w:p>
        </w:tc>
      </w:tr>
      <w:tr w:rsidR="00B1585C" w:rsidRPr="00057099" w14:paraId="7278F31E" w14:textId="77777777" w:rsidTr="006F7394">
        <w:trPr>
          <w:cantSplit/>
        </w:trPr>
        <w:tc>
          <w:tcPr>
            <w:tcW w:w="2948" w:type="dxa"/>
          </w:tcPr>
          <w:p w14:paraId="2CD43A3C" w14:textId="77777777" w:rsidR="00B1585C" w:rsidRPr="00057099" w:rsidRDefault="00B1585C" w:rsidP="006F7394">
            <w:pPr>
              <w:spacing w:line="240" w:lineRule="exact"/>
            </w:pPr>
            <w:r w:rsidRPr="00057099">
              <w:t>positienummer</w:t>
            </w:r>
          </w:p>
        </w:tc>
        <w:tc>
          <w:tcPr>
            <w:tcW w:w="851" w:type="dxa"/>
          </w:tcPr>
          <w:p w14:paraId="64CAD7A7" w14:textId="77777777" w:rsidR="00B1585C" w:rsidRPr="00057099" w:rsidRDefault="00B1585C" w:rsidP="006F7394">
            <w:pPr>
              <w:spacing w:line="240" w:lineRule="exact"/>
            </w:pPr>
          </w:p>
        </w:tc>
        <w:tc>
          <w:tcPr>
            <w:tcW w:w="284" w:type="dxa"/>
          </w:tcPr>
          <w:p w14:paraId="54C002ED" w14:textId="77777777" w:rsidR="00B1585C" w:rsidRPr="00057099" w:rsidRDefault="00B1585C" w:rsidP="006F7394">
            <w:pPr>
              <w:spacing w:line="240" w:lineRule="exact"/>
            </w:pPr>
            <w:r w:rsidRPr="00057099">
              <w:t>:</w:t>
            </w:r>
          </w:p>
        </w:tc>
        <w:tc>
          <w:tcPr>
            <w:tcW w:w="4530" w:type="dxa"/>
          </w:tcPr>
          <w:p w14:paraId="653D0F18" w14:textId="606BA962" w:rsidR="00B1585C" w:rsidRPr="00057099" w:rsidRDefault="00B1585C" w:rsidP="006F7394">
            <w:pPr>
              <w:spacing w:line="240" w:lineRule="exact"/>
            </w:pPr>
            <w:r w:rsidRPr="00057099">
              <w:t>P_</w:t>
            </w:r>
            <w:r w:rsidR="006E7A24" w:rsidRPr="00057099">
              <w:t>9050</w:t>
            </w:r>
            <w:r w:rsidRPr="00057099">
              <w:t xml:space="preserve"> / P_</w:t>
            </w:r>
            <w:r w:rsidR="006E7A24" w:rsidRPr="00057099">
              <w:t>9060</w:t>
            </w:r>
          </w:p>
        </w:tc>
      </w:tr>
      <w:tr w:rsidR="00B1585C" w:rsidRPr="00057099" w14:paraId="29A92820" w14:textId="77777777" w:rsidTr="006F7394">
        <w:trPr>
          <w:cantSplit/>
        </w:trPr>
        <w:tc>
          <w:tcPr>
            <w:tcW w:w="2948" w:type="dxa"/>
          </w:tcPr>
          <w:p w14:paraId="2513B937" w14:textId="77777777" w:rsidR="00B1585C" w:rsidRPr="00057099" w:rsidRDefault="00B1585C" w:rsidP="006F7394">
            <w:pPr>
              <w:spacing w:line="240" w:lineRule="exact"/>
            </w:pPr>
            <w:r w:rsidRPr="00057099">
              <w:t>tekeningnummer</w:t>
            </w:r>
          </w:p>
        </w:tc>
        <w:tc>
          <w:tcPr>
            <w:tcW w:w="851" w:type="dxa"/>
          </w:tcPr>
          <w:p w14:paraId="00B53B71" w14:textId="77777777" w:rsidR="00B1585C" w:rsidRPr="00057099" w:rsidRDefault="00B1585C" w:rsidP="006F7394">
            <w:pPr>
              <w:spacing w:line="240" w:lineRule="exact"/>
            </w:pPr>
          </w:p>
        </w:tc>
        <w:tc>
          <w:tcPr>
            <w:tcW w:w="284" w:type="dxa"/>
          </w:tcPr>
          <w:p w14:paraId="43B603F7" w14:textId="77777777" w:rsidR="00B1585C" w:rsidRPr="00057099" w:rsidRDefault="00B1585C" w:rsidP="006F7394">
            <w:pPr>
              <w:spacing w:line="240" w:lineRule="exact"/>
            </w:pPr>
            <w:r w:rsidRPr="00057099">
              <w:t>:</w:t>
            </w:r>
          </w:p>
        </w:tc>
        <w:tc>
          <w:tcPr>
            <w:tcW w:w="4530" w:type="dxa"/>
          </w:tcPr>
          <w:p w14:paraId="38C2F120" w14:textId="3116BAFA" w:rsidR="00B1585C" w:rsidRPr="00057099" w:rsidRDefault="00B1585C" w:rsidP="006F7394">
            <w:pPr>
              <w:spacing w:line="240" w:lineRule="exact"/>
            </w:pPr>
            <w:r w:rsidRPr="00057099">
              <w:t>NW-RHD-027-921_</w:t>
            </w:r>
            <w:r w:rsidR="005C7355" w:rsidRPr="00057099">
              <w:t>40</w:t>
            </w:r>
            <w:r w:rsidRPr="00057099">
              <w:t xml:space="preserve">-DR-C-1401 </w:t>
            </w:r>
          </w:p>
        </w:tc>
      </w:tr>
      <w:tr w:rsidR="00B1585C" w:rsidRPr="00057099" w14:paraId="2CD6BFD4" w14:textId="77777777" w:rsidTr="006F7394">
        <w:trPr>
          <w:cantSplit/>
        </w:trPr>
        <w:tc>
          <w:tcPr>
            <w:tcW w:w="2948" w:type="dxa"/>
          </w:tcPr>
          <w:p w14:paraId="597522C0" w14:textId="77777777" w:rsidR="00B1585C" w:rsidRPr="00057099" w:rsidRDefault="00B1585C" w:rsidP="006F7394">
            <w:pPr>
              <w:spacing w:line="240" w:lineRule="exact"/>
            </w:pPr>
            <w:r w:rsidRPr="00057099">
              <w:t>opstelling</w:t>
            </w:r>
          </w:p>
        </w:tc>
        <w:tc>
          <w:tcPr>
            <w:tcW w:w="851" w:type="dxa"/>
          </w:tcPr>
          <w:p w14:paraId="7DC2F264" w14:textId="77777777" w:rsidR="00B1585C" w:rsidRPr="00057099" w:rsidRDefault="00B1585C" w:rsidP="006F7394">
            <w:pPr>
              <w:spacing w:line="240" w:lineRule="exact"/>
            </w:pPr>
          </w:p>
        </w:tc>
        <w:tc>
          <w:tcPr>
            <w:tcW w:w="284" w:type="dxa"/>
          </w:tcPr>
          <w:p w14:paraId="3AD9F3F1" w14:textId="77777777" w:rsidR="00B1585C" w:rsidRPr="00057099" w:rsidRDefault="00B1585C" w:rsidP="006F7394">
            <w:pPr>
              <w:spacing w:line="240" w:lineRule="exact"/>
            </w:pPr>
            <w:r w:rsidRPr="00057099">
              <w:t>:</w:t>
            </w:r>
          </w:p>
        </w:tc>
        <w:tc>
          <w:tcPr>
            <w:tcW w:w="4530" w:type="dxa"/>
          </w:tcPr>
          <w:p w14:paraId="56704A14" w14:textId="3D480028" w:rsidR="00B1585C" w:rsidRPr="00057099" w:rsidRDefault="00B1585C" w:rsidP="006F7394">
            <w:pPr>
              <w:spacing w:line="240" w:lineRule="exact"/>
            </w:pPr>
            <w:r w:rsidRPr="00057099">
              <w:t xml:space="preserve">Binnen in de </w:t>
            </w:r>
            <w:r w:rsidR="005308B2" w:rsidRPr="00057099">
              <w:t>pompenkelder</w:t>
            </w:r>
          </w:p>
        </w:tc>
      </w:tr>
      <w:tr w:rsidR="00B1585C" w:rsidRPr="00057099" w14:paraId="6A13781B" w14:textId="77777777" w:rsidTr="006F7394">
        <w:trPr>
          <w:cantSplit/>
        </w:trPr>
        <w:tc>
          <w:tcPr>
            <w:tcW w:w="2948" w:type="dxa"/>
          </w:tcPr>
          <w:p w14:paraId="4589E455" w14:textId="77777777" w:rsidR="00B1585C" w:rsidRPr="00057099" w:rsidRDefault="00B1585C" w:rsidP="006F7394">
            <w:pPr>
              <w:spacing w:line="240" w:lineRule="exact"/>
            </w:pPr>
            <w:r w:rsidRPr="00057099">
              <w:t>medium</w:t>
            </w:r>
          </w:p>
        </w:tc>
        <w:tc>
          <w:tcPr>
            <w:tcW w:w="851" w:type="dxa"/>
          </w:tcPr>
          <w:p w14:paraId="5609732F" w14:textId="77777777" w:rsidR="00B1585C" w:rsidRPr="00057099" w:rsidRDefault="00B1585C" w:rsidP="006F7394">
            <w:pPr>
              <w:spacing w:line="240" w:lineRule="exact"/>
            </w:pPr>
          </w:p>
        </w:tc>
        <w:tc>
          <w:tcPr>
            <w:tcW w:w="284" w:type="dxa"/>
          </w:tcPr>
          <w:p w14:paraId="4394B7E7" w14:textId="77777777" w:rsidR="00B1585C" w:rsidRPr="00057099" w:rsidRDefault="00B1585C" w:rsidP="006F7394">
            <w:pPr>
              <w:spacing w:line="240" w:lineRule="exact"/>
            </w:pPr>
            <w:r w:rsidRPr="00057099">
              <w:t>:</w:t>
            </w:r>
          </w:p>
        </w:tc>
        <w:tc>
          <w:tcPr>
            <w:tcW w:w="4530" w:type="dxa"/>
          </w:tcPr>
          <w:p w14:paraId="3B5FECFD" w14:textId="60F76EE8" w:rsidR="00B1585C" w:rsidRPr="00057099" w:rsidRDefault="006E7A24" w:rsidP="006F7394">
            <w:pPr>
              <w:spacing w:line="240" w:lineRule="exact"/>
            </w:pPr>
            <w:r w:rsidRPr="00057099">
              <w:t>afvalwater</w:t>
            </w:r>
          </w:p>
        </w:tc>
      </w:tr>
    </w:tbl>
    <w:p w14:paraId="07F3879E" w14:textId="77777777" w:rsidR="00B1585C" w:rsidRPr="00057099" w:rsidRDefault="00B1585C" w:rsidP="00B1585C"/>
    <w:p w14:paraId="24A669C7" w14:textId="77777777" w:rsidR="00B1585C" w:rsidRPr="00057099" w:rsidRDefault="00B1585C" w:rsidP="006028B5">
      <w:pPr>
        <w:pStyle w:val="Heading3"/>
      </w:pPr>
      <w:r w:rsidRPr="00057099">
        <w:t>Ontwerpgegevens</w:t>
      </w:r>
    </w:p>
    <w:tbl>
      <w:tblPr>
        <w:tblW w:w="8619" w:type="dxa"/>
        <w:tblLayout w:type="fixed"/>
        <w:tblLook w:val="01E0" w:firstRow="1" w:lastRow="1" w:firstColumn="1" w:lastColumn="1" w:noHBand="0" w:noVBand="0"/>
      </w:tblPr>
      <w:tblGrid>
        <w:gridCol w:w="2948"/>
        <w:gridCol w:w="851"/>
        <w:gridCol w:w="284"/>
        <w:gridCol w:w="4530"/>
        <w:gridCol w:w="6"/>
      </w:tblGrid>
      <w:tr w:rsidR="00B1585C" w:rsidRPr="00057099" w14:paraId="49B70200" w14:textId="77777777" w:rsidTr="006F7394">
        <w:trPr>
          <w:cantSplit/>
        </w:trPr>
        <w:tc>
          <w:tcPr>
            <w:tcW w:w="2948" w:type="dxa"/>
          </w:tcPr>
          <w:p w14:paraId="1F34C5AC" w14:textId="77777777" w:rsidR="00B1585C" w:rsidRPr="00057099" w:rsidRDefault="00B1585C" w:rsidP="006F7394">
            <w:r w:rsidRPr="00057099">
              <w:t>capaciteit (per pomp)</w:t>
            </w:r>
          </w:p>
        </w:tc>
        <w:tc>
          <w:tcPr>
            <w:tcW w:w="851" w:type="dxa"/>
          </w:tcPr>
          <w:p w14:paraId="46900ACF" w14:textId="77777777" w:rsidR="00B1585C" w:rsidRPr="00057099" w:rsidRDefault="00B1585C" w:rsidP="006F7394">
            <w:pPr>
              <w:jc w:val="right"/>
            </w:pPr>
            <w:r w:rsidRPr="00057099">
              <w:t>m</w:t>
            </w:r>
            <w:r w:rsidRPr="00057099">
              <w:rPr>
                <w:vertAlign w:val="superscript"/>
              </w:rPr>
              <w:t>3</w:t>
            </w:r>
            <w:r w:rsidRPr="00057099">
              <w:t>/h</w:t>
            </w:r>
          </w:p>
        </w:tc>
        <w:tc>
          <w:tcPr>
            <w:tcW w:w="284" w:type="dxa"/>
          </w:tcPr>
          <w:p w14:paraId="1EFB914D" w14:textId="77777777" w:rsidR="00B1585C" w:rsidRPr="00057099" w:rsidRDefault="00B1585C" w:rsidP="006F7394">
            <w:r w:rsidRPr="00057099">
              <w:t>:</w:t>
            </w:r>
          </w:p>
        </w:tc>
        <w:tc>
          <w:tcPr>
            <w:tcW w:w="4536" w:type="dxa"/>
            <w:gridSpan w:val="2"/>
          </w:tcPr>
          <w:p w14:paraId="3401F23E" w14:textId="5C73181D" w:rsidR="00B1585C" w:rsidRPr="00057099" w:rsidRDefault="006E7A24" w:rsidP="006F7394">
            <w:pPr>
              <w:rPr>
                <w:highlight w:val="yellow"/>
              </w:rPr>
            </w:pPr>
            <w:r w:rsidRPr="00057099">
              <w:t>40</w:t>
            </w:r>
          </w:p>
        </w:tc>
      </w:tr>
      <w:tr w:rsidR="00B1585C" w:rsidRPr="00057099" w14:paraId="40AD6D8A" w14:textId="77777777" w:rsidTr="006F7394">
        <w:trPr>
          <w:cantSplit/>
        </w:trPr>
        <w:tc>
          <w:tcPr>
            <w:tcW w:w="2948" w:type="dxa"/>
          </w:tcPr>
          <w:p w14:paraId="0CD48CCD" w14:textId="77777777" w:rsidR="00B1585C" w:rsidRPr="00057099" w:rsidRDefault="00B1585C" w:rsidP="006F7394">
            <w:r w:rsidRPr="00057099">
              <w:t>statische opvoerdruk</w:t>
            </w:r>
          </w:p>
        </w:tc>
        <w:tc>
          <w:tcPr>
            <w:tcW w:w="851" w:type="dxa"/>
          </w:tcPr>
          <w:p w14:paraId="512A3CEF" w14:textId="77777777" w:rsidR="00B1585C" w:rsidRPr="00057099" w:rsidRDefault="00B1585C" w:rsidP="006F7394">
            <w:pPr>
              <w:jc w:val="right"/>
            </w:pPr>
            <w:r w:rsidRPr="00057099">
              <w:t>kPa</w:t>
            </w:r>
          </w:p>
        </w:tc>
        <w:tc>
          <w:tcPr>
            <w:tcW w:w="284" w:type="dxa"/>
          </w:tcPr>
          <w:p w14:paraId="5C7079F5" w14:textId="77777777" w:rsidR="00B1585C" w:rsidRPr="00057099" w:rsidRDefault="00B1585C" w:rsidP="006F7394">
            <w:r w:rsidRPr="00057099">
              <w:t>:</w:t>
            </w:r>
          </w:p>
        </w:tc>
        <w:tc>
          <w:tcPr>
            <w:tcW w:w="4536" w:type="dxa"/>
            <w:gridSpan w:val="2"/>
          </w:tcPr>
          <w:p w14:paraId="6203A3BD" w14:textId="1A7196E4" w:rsidR="00B1585C" w:rsidRPr="00057099" w:rsidRDefault="006E7A24" w:rsidP="006F7394">
            <w:pPr>
              <w:rPr>
                <w:highlight w:val="yellow"/>
              </w:rPr>
            </w:pPr>
            <w:r w:rsidRPr="00057099">
              <w:t>41</w:t>
            </w:r>
          </w:p>
        </w:tc>
      </w:tr>
      <w:tr w:rsidR="00B1585C" w:rsidRPr="00057099" w14:paraId="197A17F8" w14:textId="77777777" w:rsidTr="006F7394">
        <w:trPr>
          <w:cantSplit/>
        </w:trPr>
        <w:tc>
          <w:tcPr>
            <w:tcW w:w="2948" w:type="dxa"/>
          </w:tcPr>
          <w:p w14:paraId="585025D7" w14:textId="77777777" w:rsidR="00B1585C" w:rsidRPr="00057099" w:rsidRDefault="00B1585C" w:rsidP="006F7394">
            <w:r w:rsidRPr="00057099">
              <w:t>manometrische opvoerdruk</w:t>
            </w:r>
          </w:p>
        </w:tc>
        <w:tc>
          <w:tcPr>
            <w:tcW w:w="851" w:type="dxa"/>
          </w:tcPr>
          <w:p w14:paraId="15C899BA" w14:textId="77777777" w:rsidR="00B1585C" w:rsidRPr="00057099" w:rsidRDefault="00B1585C" w:rsidP="006F7394">
            <w:pPr>
              <w:jc w:val="right"/>
            </w:pPr>
            <w:r w:rsidRPr="00057099">
              <w:t>kPa</w:t>
            </w:r>
          </w:p>
        </w:tc>
        <w:tc>
          <w:tcPr>
            <w:tcW w:w="284" w:type="dxa"/>
          </w:tcPr>
          <w:p w14:paraId="4BBE2845" w14:textId="77777777" w:rsidR="00B1585C" w:rsidRPr="00057099" w:rsidRDefault="00B1585C" w:rsidP="006F7394">
            <w:r w:rsidRPr="00057099">
              <w:t>:</w:t>
            </w:r>
          </w:p>
        </w:tc>
        <w:tc>
          <w:tcPr>
            <w:tcW w:w="4536" w:type="dxa"/>
            <w:gridSpan w:val="2"/>
          </w:tcPr>
          <w:p w14:paraId="591BC5A4" w14:textId="79088D9E" w:rsidR="00B1585C" w:rsidRPr="00057099" w:rsidRDefault="006E7A24" w:rsidP="006F7394">
            <w:r w:rsidRPr="00057099">
              <w:t>7</w:t>
            </w:r>
            <w:r w:rsidR="00B1585C" w:rsidRPr="00057099">
              <w:t>1 (ontwerpgrondslag pomp)</w:t>
            </w:r>
          </w:p>
        </w:tc>
      </w:tr>
      <w:tr w:rsidR="00B1585C" w:rsidRPr="00057099" w14:paraId="324765C5" w14:textId="77777777" w:rsidTr="006F7394">
        <w:trPr>
          <w:gridAfter w:val="1"/>
          <w:wAfter w:w="6" w:type="dxa"/>
          <w:cantSplit/>
        </w:trPr>
        <w:tc>
          <w:tcPr>
            <w:tcW w:w="2948" w:type="dxa"/>
          </w:tcPr>
          <w:p w14:paraId="7BF65471" w14:textId="3C880299" w:rsidR="00B1585C" w:rsidRPr="00057099" w:rsidRDefault="00B1585C" w:rsidP="006F7394">
            <w:r w:rsidRPr="00057099">
              <w:t xml:space="preserve">geluidbronsterkte </w:t>
            </w:r>
            <w:proofErr w:type="spellStart"/>
            <w:r w:rsidRPr="00057099">
              <w:t>Lwr</w:t>
            </w:r>
            <w:proofErr w:type="spellEnd"/>
            <w:r w:rsidRPr="00057099">
              <w:t xml:space="preserve"> van </w:t>
            </w:r>
            <w:r w:rsidR="00670859" w:rsidRPr="00057099">
              <w:t>installatie</w:t>
            </w:r>
          </w:p>
          <w:p w14:paraId="34125A9A" w14:textId="77777777" w:rsidR="00B1585C" w:rsidRPr="00057099" w:rsidRDefault="00B1585C" w:rsidP="006F7394">
            <w:pPr>
              <w:spacing w:line="240" w:lineRule="exact"/>
            </w:pPr>
          </w:p>
        </w:tc>
        <w:tc>
          <w:tcPr>
            <w:tcW w:w="851" w:type="dxa"/>
          </w:tcPr>
          <w:p w14:paraId="3F2AA0FC" w14:textId="77777777" w:rsidR="00B1585C" w:rsidRPr="00057099" w:rsidRDefault="00B1585C" w:rsidP="006F7394">
            <w:pPr>
              <w:spacing w:line="240" w:lineRule="exact"/>
              <w:jc w:val="right"/>
            </w:pPr>
            <w:r w:rsidRPr="00057099">
              <w:t>dB(A)</w:t>
            </w:r>
          </w:p>
        </w:tc>
        <w:tc>
          <w:tcPr>
            <w:tcW w:w="284" w:type="dxa"/>
          </w:tcPr>
          <w:p w14:paraId="616EB19F" w14:textId="77777777" w:rsidR="00B1585C" w:rsidRPr="00057099" w:rsidRDefault="00B1585C" w:rsidP="006F7394">
            <w:pPr>
              <w:spacing w:line="240" w:lineRule="exact"/>
            </w:pPr>
            <w:r w:rsidRPr="00057099">
              <w:t>:</w:t>
            </w:r>
          </w:p>
        </w:tc>
        <w:tc>
          <w:tcPr>
            <w:tcW w:w="4530" w:type="dxa"/>
          </w:tcPr>
          <w:p w14:paraId="6EA104F0" w14:textId="77777777" w:rsidR="00B1585C" w:rsidRPr="00057099" w:rsidRDefault="00B1585C" w:rsidP="006F7394">
            <w:pPr>
              <w:spacing w:line="240" w:lineRule="exact"/>
            </w:pPr>
            <w:r w:rsidRPr="00057099">
              <w:t>&lt; 55, in afgemonteerde situatie, gemeten en berekend volgens de handleiding “Meten en rekenen industrielawaai” van 1999.</w:t>
            </w:r>
          </w:p>
        </w:tc>
      </w:tr>
      <w:tr w:rsidR="008132D1" w:rsidRPr="00057099" w14:paraId="79346DDA" w14:textId="77777777" w:rsidTr="00831766">
        <w:trPr>
          <w:gridAfter w:val="1"/>
          <w:wAfter w:w="6" w:type="dxa"/>
          <w:cantSplit/>
        </w:trPr>
        <w:tc>
          <w:tcPr>
            <w:tcW w:w="2948" w:type="dxa"/>
          </w:tcPr>
          <w:p w14:paraId="282C9727" w14:textId="77777777" w:rsidR="008132D1" w:rsidRPr="00057099" w:rsidRDefault="008132D1" w:rsidP="00831766">
            <w:r w:rsidRPr="00057099">
              <w:t xml:space="preserve">opmerking </w:t>
            </w:r>
          </w:p>
        </w:tc>
        <w:tc>
          <w:tcPr>
            <w:tcW w:w="851" w:type="dxa"/>
          </w:tcPr>
          <w:p w14:paraId="51AF8D75" w14:textId="77777777" w:rsidR="008132D1" w:rsidRPr="00057099" w:rsidRDefault="008132D1" w:rsidP="00831766">
            <w:pPr>
              <w:spacing w:line="240" w:lineRule="exact"/>
              <w:jc w:val="right"/>
            </w:pPr>
          </w:p>
        </w:tc>
        <w:tc>
          <w:tcPr>
            <w:tcW w:w="284" w:type="dxa"/>
          </w:tcPr>
          <w:p w14:paraId="56D2969F" w14:textId="77777777" w:rsidR="008132D1" w:rsidRPr="00057099" w:rsidRDefault="008132D1" w:rsidP="00831766">
            <w:pPr>
              <w:spacing w:line="240" w:lineRule="exact"/>
            </w:pPr>
            <w:r w:rsidRPr="00057099">
              <w:t>:</w:t>
            </w:r>
          </w:p>
        </w:tc>
        <w:tc>
          <w:tcPr>
            <w:tcW w:w="4530" w:type="dxa"/>
          </w:tcPr>
          <w:p w14:paraId="67E938C9" w14:textId="77777777" w:rsidR="008132D1" w:rsidRPr="00057099" w:rsidRDefault="008132D1" w:rsidP="00831766">
            <w:pPr>
              <w:spacing w:line="240" w:lineRule="exact"/>
            </w:pPr>
            <w:r w:rsidRPr="00057099">
              <w:t>De opvoerhoogten zijn bepaald op basis van aannamen voor wat betreft leidingloop, leidinglengte, leidingdiameter, appendages, wandruwheden en weerstandscoëfficiënten e.d. Deze waarde zijn ter informatie bedoeld. De aannemer dient de definitieve vormgeving te bepalen. Aan de hand hiervan dient hij de definitieve opvoerhoogten te bepalen en waar nodig aan te passen t.o.v. de bestekgegevens.</w:t>
            </w:r>
          </w:p>
        </w:tc>
      </w:tr>
    </w:tbl>
    <w:p w14:paraId="781816B2" w14:textId="77777777" w:rsidR="00B1585C" w:rsidRPr="00057099" w:rsidRDefault="00B1585C" w:rsidP="00B1585C"/>
    <w:p w14:paraId="4F2BAC97" w14:textId="77777777" w:rsidR="00B1585C" w:rsidRPr="00057099" w:rsidRDefault="00B1585C" w:rsidP="005B35B1">
      <w:pPr>
        <w:pStyle w:val="Heading2"/>
        <w:numPr>
          <w:ilvl w:val="1"/>
          <w:numId w:val="19"/>
        </w:numPr>
      </w:pPr>
      <w:bookmarkStart w:id="294" w:name="_Toc54965627"/>
      <w:r w:rsidRPr="00057099">
        <w:t>Pomp</w:t>
      </w:r>
      <w:bookmarkEnd w:id="294"/>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B1585C" w:rsidRPr="00057099" w14:paraId="499CBDFC" w14:textId="77777777" w:rsidTr="006F7394">
        <w:trPr>
          <w:cantSplit/>
        </w:trPr>
        <w:tc>
          <w:tcPr>
            <w:tcW w:w="2948" w:type="dxa"/>
          </w:tcPr>
          <w:p w14:paraId="5988F57F" w14:textId="77777777" w:rsidR="00B1585C" w:rsidRPr="00057099" w:rsidRDefault="00B1585C" w:rsidP="006F7394">
            <w:r w:rsidRPr="00057099">
              <w:t>Systeem</w:t>
            </w:r>
          </w:p>
        </w:tc>
        <w:tc>
          <w:tcPr>
            <w:tcW w:w="851" w:type="dxa"/>
          </w:tcPr>
          <w:p w14:paraId="763EDE67" w14:textId="77777777" w:rsidR="00B1585C" w:rsidRPr="00057099" w:rsidRDefault="00B1585C" w:rsidP="006F7394">
            <w:pPr>
              <w:jc w:val="right"/>
            </w:pPr>
          </w:p>
        </w:tc>
        <w:tc>
          <w:tcPr>
            <w:tcW w:w="284" w:type="dxa"/>
          </w:tcPr>
          <w:p w14:paraId="64E70A61" w14:textId="77777777" w:rsidR="00B1585C" w:rsidRPr="00057099" w:rsidRDefault="00B1585C" w:rsidP="006F7394">
            <w:r w:rsidRPr="00057099">
              <w:t>:</w:t>
            </w:r>
          </w:p>
        </w:tc>
        <w:tc>
          <w:tcPr>
            <w:tcW w:w="4536" w:type="dxa"/>
          </w:tcPr>
          <w:p w14:paraId="0E8619E9" w14:textId="77777777" w:rsidR="00B1585C" w:rsidRPr="00057099" w:rsidRDefault="00B1585C" w:rsidP="006F7394">
            <w:r w:rsidRPr="00057099">
              <w:t>centrifugaalpomp</w:t>
            </w:r>
          </w:p>
        </w:tc>
      </w:tr>
      <w:tr w:rsidR="00B1585C" w:rsidRPr="00057099" w14:paraId="36F67223" w14:textId="77777777" w:rsidTr="006F7394">
        <w:trPr>
          <w:cantSplit/>
        </w:trPr>
        <w:tc>
          <w:tcPr>
            <w:tcW w:w="2948" w:type="dxa"/>
          </w:tcPr>
          <w:p w14:paraId="1D314B2F" w14:textId="77777777" w:rsidR="00B1585C" w:rsidRPr="00057099" w:rsidRDefault="00B1585C" w:rsidP="006F7394">
            <w:r w:rsidRPr="00057099">
              <w:t>Fabricaat</w:t>
            </w:r>
          </w:p>
        </w:tc>
        <w:tc>
          <w:tcPr>
            <w:tcW w:w="851" w:type="dxa"/>
          </w:tcPr>
          <w:p w14:paraId="071E0D5D" w14:textId="77777777" w:rsidR="00B1585C" w:rsidRPr="00057099" w:rsidRDefault="00B1585C" w:rsidP="006F7394">
            <w:pPr>
              <w:jc w:val="right"/>
            </w:pPr>
          </w:p>
        </w:tc>
        <w:tc>
          <w:tcPr>
            <w:tcW w:w="284" w:type="dxa"/>
          </w:tcPr>
          <w:p w14:paraId="26F3609C" w14:textId="77777777" w:rsidR="00B1585C" w:rsidRPr="00057099" w:rsidRDefault="00B1585C" w:rsidP="006F7394">
            <w:r w:rsidRPr="00057099">
              <w:t>:</w:t>
            </w:r>
          </w:p>
        </w:tc>
        <w:tc>
          <w:tcPr>
            <w:tcW w:w="4536" w:type="dxa"/>
          </w:tcPr>
          <w:p w14:paraId="61CE0082" w14:textId="77777777" w:rsidR="00B1585C" w:rsidRPr="00057099" w:rsidRDefault="00B1585C" w:rsidP="006F7394">
            <w:r w:rsidRPr="00057099">
              <w:t>Hidrostal of gelijkwaardig</w:t>
            </w:r>
          </w:p>
        </w:tc>
      </w:tr>
      <w:tr w:rsidR="00B1585C" w:rsidRPr="00057099" w14:paraId="036C9972" w14:textId="77777777" w:rsidTr="006F7394">
        <w:trPr>
          <w:cantSplit/>
        </w:trPr>
        <w:tc>
          <w:tcPr>
            <w:tcW w:w="2948" w:type="dxa"/>
          </w:tcPr>
          <w:p w14:paraId="27858CAC" w14:textId="77777777" w:rsidR="00B1585C" w:rsidRPr="00057099" w:rsidRDefault="00B1585C" w:rsidP="006F7394">
            <w:r w:rsidRPr="00057099">
              <w:t>Type</w:t>
            </w:r>
          </w:p>
        </w:tc>
        <w:tc>
          <w:tcPr>
            <w:tcW w:w="851" w:type="dxa"/>
          </w:tcPr>
          <w:p w14:paraId="497261CC" w14:textId="77777777" w:rsidR="00B1585C" w:rsidRPr="00057099" w:rsidRDefault="00B1585C" w:rsidP="006F7394">
            <w:pPr>
              <w:jc w:val="right"/>
            </w:pPr>
          </w:p>
        </w:tc>
        <w:tc>
          <w:tcPr>
            <w:tcW w:w="284" w:type="dxa"/>
          </w:tcPr>
          <w:p w14:paraId="441EBB9B" w14:textId="77777777" w:rsidR="00B1585C" w:rsidRPr="00057099" w:rsidRDefault="00B1585C" w:rsidP="006F7394">
            <w:r w:rsidRPr="00057099">
              <w:t>:</w:t>
            </w:r>
          </w:p>
        </w:tc>
        <w:tc>
          <w:tcPr>
            <w:tcW w:w="4536" w:type="dxa"/>
          </w:tcPr>
          <w:p w14:paraId="6A1003BF" w14:textId="77777777" w:rsidR="00B1585C" w:rsidRPr="00057099" w:rsidRDefault="00B1585C" w:rsidP="006F7394"/>
        </w:tc>
      </w:tr>
      <w:tr w:rsidR="00B1585C" w:rsidRPr="00057099" w14:paraId="4D563831" w14:textId="77777777" w:rsidTr="006F7394">
        <w:trPr>
          <w:cantSplit/>
        </w:trPr>
        <w:tc>
          <w:tcPr>
            <w:tcW w:w="2948" w:type="dxa"/>
          </w:tcPr>
          <w:p w14:paraId="784762D5" w14:textId="77777777" w:rsidR="00B1585C" w:rsidRPr="00057099" w:rsidRDefault="00B1585C" w:rsidP="006F7394">
            <w:r w:rsidRPr="00057099">
              <w:t>opstellingswijze</w:t>
            </w:r>
          </w:p>
        </w:tc>
        <w:tc>
          <w:tcPr>
            <w:tcW w:w="851" w:type="dxa"/>
          </w:tcPr>
          <w:p w14:paraId="65A77CF6" w14:textId="77777777" w:rsidR="00B1585C" w:rsidRPr="00057099" w:rsidRDefault="00B1585C" w:rsidP="006F7394">
            <w:pPr>
              <w:jc w:val="right"/>
            </w:pPr>
          </w:p>
        </w:tc>
        <w:tc>
          <w:tcPr>
            <w:tcW w:w="284" w:type="dxa"/>
          </w:tcPr>
          <w:p w14:paraId="6571E5AC" w14:textId="77777777" w:rsidR="00B1585C" w:rsidRPr="00057099" w:rsidRDefault="00B1585C" w:rsidP="006F7394">
            <w:r w:rsidRPr="00057099">
              <w:t>:</w:t>
            </w:r>
          </w:p>
        </w:tc>
        <w:tc>
          <w:tcPr>
            <w:tcW w:w="4536" w:type="dxa"/>
          </w:tcPr>
          <w:p w14:paraId="5D84DE6F" w14:textId="77777777" w:rsidR="00B1585C" w:rsidRPr="00057099" w:rsidRDefault="00B1585C" w:rsidP="006F7394">
            <w:r w:rsidRPr="00057099">
              <w:t>horizontaal op stalen frame</w:t>
            </w:r>
          </w:p>
        </w:tc>
      </w:tr>
      <w:tr w:rsidR="00B1585C" w:rsidRPr="00057099" w14:paraId="2D73AE46" w14:textId="77777777" w:rsidTr="006F7394">
        <w:trPr>
          <w:cantSplit/>
        </w:trPr>
        <w:tc>
          <w:tcPr>
            <w:tcW w:w="2948" w:type="dxa"/>
          </w:tcPr>
          <w:p w14:paraId="7FB690E7" w14:textId="77777777" w:rsidR="00B1585C" w:rsidRPr="00057099" w:rsidRDefault="00B1585C" w:rsidP="006F7394">
            <w:r w:rsidRPr="00057099">
              <w:t>waaiertype</w:t>
            </w:r>
          </w:p>
        </w:tc>
        <w:tc>
          <w:tcPr>
            <w:tcW w:w="851" w:type="dxa"/>
          </w:tcPr>
          <w:p w14:paraId="19E1FDB5" w14:textId="77777777" w:rsidR="00B1585C" w:rsidRPr="00057099" w:rsidRDefault="00B1585C" w:rsidP="006F7394">
            <w:pPr>
              <w:jc w:val="right"/>
            </w:pPr>
          </w:p>
        </w:tc>
        <w:tc>
          <w:tcPr>
            <w:tcW w:w="284" w:type="dxa"/>
          </w:tcPr>
          <w:p w14:paraId="0DCED21D" w14:textId="77777777" w:rsidR="00B1585C" w:rsidRPr="00057099" w:rsidRDefault="00B1585C" w:rsidP="006F7394">
            <w:r w:rsidRPr="00057099">
              <w:t>:</w:t>
            </w:r>
          </w:p>
        </w:tc>
        <w:tc>
          <w:tcPr>
            <w:tcW w:w="4536" w:type="dxa"/>
          </w:tcPr>
          <w:p w14:paraId="525F4F57" w14:textId="77777777" w:rsidR="00B1585C" w:rsidRPr="00057099" w:rsidRDefault="00B1585C" w:rsidP="006F7394">
            <w:pPr>
              <w:overflowPunct w:val="0"/>
              <w:autoSpaceDE w:val="0"/>
              <w:autoSpaceDN w:val="0"/>
              <w:adjustRightInd w:val="0"/>
              <w:spacing w:line="264" w:lineRule="exact"/>
              <w:textAlignment w:val="baseline"/>
            </w:pPr>
            <w:r w:rsidRPr="00057099">
              <w:t>schroefcentrifugaal</w:t>
            </w:r>
          </w:p>
        </w:tc>
      </w:tr>
      <w:tr w:rsidR="00B1585C" w:rsidRPr="00057099" w14:paraId="765D10DD" w14:textId="77777777" w:rsidTr="006F7394">
        <w:trPr>
          <w:cantSplit/>
        </w:trPr>
        <w:tc>
          <w:tcPr>
            <w:tcW w:w="2948" w:type="dxa"/>
          </w:tcPr>
          <w:p w14:paraId="49F17BF6" w14:textId="77777777" w:rsidR="00B1585C" w:rsidRPr="00057099" w:rsidRDefault="00B1585C" w:rsidP="006F7394">
            <w:r w:rsidRPr="00057099">
              <w:t>waaierdiameter</w:t>
            </w:r>
          </w:p>
        </w:tc>
        <w:tc>
          <w:tcPr>
            <w:tcW w:w="851" w:type="dxa"/>
          </w:tcPr>
          <w:p w14:paraId="502D5F9D" w14:textId="77777777" w:rsidR="00B1585C" w:rsidRPr="00057099" w:rsidRDefault="00B1585C" w:rsidP="006F7394">
            <w:pPr>
              <w:jc w:val="right"/>
            </w:pPr>
            <w:r w:rsidRPr="00057099">
              <w:t>mm</w:t>
            </w:r>
          </w:p>
        </w:tc>
        <w:tc>
          <w:tcPr>
            <w:tcW w:w="284" w:type="dxa"/>
          </w:tcPr>
          <w:p w14:paraId="77B9DC4E" w14:textId="77777777" w:rsidR="00B1585C" w:rsidRPr="00057099" w:rsidRDefault="00B1585C" w:rsidP="006F7394">
            <w:r w:rsidRPr="00057099">
              <w:t>:</w:t>
            </w:r>
          </w:p>
        </w:tc>
        <w:tc>
          <w:tcPr>
            <w:tcW w:w="4536" w:type="dxa"/>
          </w:tcPr>
          <w:p w14:paraId="3045871C" w14:textId="77777777" w:rsidR="00B1585C" w:rsidRPr="00057099" w:rsidRDefault="00B1585C" w:rsidP="006F7394">
            <w:pPr>
              <w:tabs>
                <w:tab w:val="left" w:pos="567"/>
              </w:tabs>
            </w:pPr>
          </w:p>
        </w:tc>
      </w:tr>
      <w:tr w:rsidR="00B1585C" w:rsidRPr="00057099" w14:paraId="72FF727E" w14:textId="77777777" w:rsidTr="006F7394">
        <w:trPr>
          <w:cantSplit/>
        </w:trPr>
        <w:tc>
          <w:tcPr>
            <w:tcW w:w="2948" w:type="dxa"/>
          </w:tcPr>
          <w:p w14:paraId="6B5CEA5D" w14:textId="77777777" w:rsidR="00B1585C" w:rsidRPr="00057099" w:rsidRDefault="00B1585C" w:rsidP="006F7394">
            <w:r w:rsidRPr="00057099">
              <w:t>kogeldoorlaat</w:t>
            </w:r>
          </w:p>
        </w:tc>
        <w:tc>
          <w:tcPr>
            <w:tcW w:w="851" w:type="dxa"/>
          </w:tcPr>
          <w:p w14:paraId="6697EA31" w14:textId="77777777" w:rsidR="00B1585C" w:rsidRPr="00057099" w:rsidRDefault="00B1585C" w:rsidP="006F7394">
            <w:pPr>
              <w:jc w:val="right"/>
            </w:pPr>
            <w:r w:rsidRPr="00057099">
              <w:t>mm</w:t>
            </w:r>
          </w:p>
        </w:tc>
        <w:tc>
          <w:tcPr>
            <w:tcW w:w="284" w:type="dxa"/>
          </w:tcPr>
          <w:p w14:paraId="6D00561B" w14:textId="77777777" w:rsidR="00B1585C" w:rsidRPr="00057099" w:rsidRDefault="00B1585C" w:rsidP="006F7394">
            <w:r w:rsidRPr="00057099">
              <w:t>:</w:t>
            </w:r>
          </w:p>
        </w:tc>
        <w:tc>
          <w:tcPr>
            <w:tcW w:w="4536" w:type="dxa"/>
          </w:tcPr>
          <w:p w14:paraId="40F430C3" w14:textId="696A01A9" w:rsidR="00B1585C" w:rsidRPr="00057099" w:rsidRDefault="00B1585C" w:rsidP="006F7394">
            <w:pPr>
              <w:tabs>
                <w:tab w:val="left" w:pos="567"/>
              </w:tabs>
            </w:pPr>
            <w:r w:rsidRPr="00057099">
              <w:t xml:space="preserve">          (</w:t>
            </w:r>
            <w:r w:rsidR="006E7A24" w:rsidRPr="00057099">
              <w:rPr>
                <w:rFonts w:cs="Arial"/>
              </w:rPr>
              <w:t>≥</w:t>
            </w:r>
            <w:r w:rsidRPr="00057099">
              <w:t xml:space="preserve"> </w:t>
            </w:r>
            <w:r w:rsidR="006E7A24" w:rsidRPr="00057099">
              <w:t>75</w:t>
            </w:r>
            <w:r w:rsidRPr="00057099">
              <w:t>)</w:t>
            </w:r>
          </w:p>
        </w:tc>
      </w:tr>
      <w:tr w:rsidR="00B1585C" w:rsidRPr="00057099" w14:paraId="6873E4B4" w14:textId="77777777" w:rsidTr="006F7394">
        <w:trPr>
          <w:cantSplit/>
        </w:trPr>
        <w:tc>
          <w:tcPr>
            <w:tcW w:w="2948" w:type="dxa"/>
          </w:tcPr>
          <w:p w14:paraId="4CD83AD1" w14:textId="77777777" w:rsidR="00B1585C" w:rsidRPr="00057099" w:rsidRDefault="00B1585C" w:rsidP="006F7394">
            <w:r w:rsidRPr="00057099">
              <w:lastRenderedPageBreak/>
              <w:t xml:space="preserve">rendement </w:t>
            </w:r>
            <w:proofErr w:type="spellStart"/>
            <w:r w:rsidRPr="00057099">
              <w:t>ontwerpunt</w:t>
            </w:r>
            <w:proofErr w:type="spellEnd"/>
          </w:p>
        </w:tc>
        <w:tc>
          <w:tcPr>
            <w:tcW w:w="851" w:type="dxa"/>
          </w:tcPr>
          <w:p w14:paraId="1E554543" w14:textId="77777777" w:rsidR="00B1585C" w:rsidRPr="00057099" w:rsidRDefault="00B1585C" w:rsidP="006F7394">
            <w:pPr>
              <w:jc w:val="right"/>
            </w:pPr>
          </w:p>
        </w:tc>
        <w:tc>
          <w:tcPr>
            <w:tcW w:w="284" w:type="dxa"/>
          </w:tcPr>
          <w:p w14:paraId="484ECCF1" w14:textId="77777777" w:rsidR="00B1585C" w:rsidRPr="00057099" w:rsidRDefault="00B1585C" w:rsidP="006F7394">
            <w:r w:rsidRPr="00057099">
              <w:t>:</w:t>
            </w:r>
          </w:p>
        </w:tc>
        <w:tc>
          <w:tcPr>
            <w:tcW w:w="4536" w:type="dxa"/>
          </w:tcPr>
          <w:p w14:paraId="12191CD5" w14:textId="77777777" w:rsidR="00B1585C" w:rsidRPr="00057099" w:rsidRDefault="00B1585C" w:rsidP="006F7394">
            <w:pPr>
              <w:tabs>
                <w:tab w:val="left" w:pos="567"/>
              </w:tabs>
            </w:pPr>
            <w:r w:rsidRPr="00057099">
              <w:t xml:space="preserve">     (grafiek bijvoegen)</w:t>
            </w:r>
          </w:p>
        </w:tc>
      </w:tr>
      <w:tr w:rsidR="00B1585C" w:rsidRPr="00057099" w14:paraId="2731C07A" w14:textId="77777777" w:rsidTr="006F7394">
        <w:trPr>
          <w:cantSplit/>
        </w:trPr>
        <w:tc>
          <w:tcPr>
            <w:tcW w:w="2948" w:type="dxa"/>
          </w:tcPr>
          <w:p w14:paraId="4119B89D" w14:textId="77777777" w:rsidR="00B1585C" w:rsidRPr="00057099" w:rsidRDefault="00B1585C" w:rsidP="006F7394">
            <w:r w:rsidRPr="00057099">
              <w:t>lagersmering</w:t>
            </w:r>
          </w:p>
        </w:tc>
        <w:tc>
          <w:tcPr>
            <w:tcW w:w="851" w:type="dxa"/>
          </w:tcPr>
          <w:p w14:paraId="12CC361B" w14:textId="77777777" w:rsidR="00B1585C" w:rsidRPr="00057099" w:rsidRDefault="00B1585C" w:rsidP="006F7394">
            <w:pPr>
              <w:jc w:val="right"/>
            </w:pPr>
          </w:p>
        </w:tc>
        <w:tc>
          <w:tcPr>
            <w:tcW w:w="284" w:type="dxa"/>
          </w:tcPr>
          <w:p w14:paraId="3F445FD5" w14:textId="77777777" w:rsidR="00B1585C" w:rsidRPr="00057099" w:rsidRDefault="00B1585C" w:rsidP="006F7394">
            <w:r w:rsidRPr="00057099">
              <w:t>:</w:t>
            </w:r>
          </w:p>
        </w:tc>
        <w:tc>
          <w:tcPr>
            <w:tcW w:w="4536" w:type="dxa"/>
          </w:tcPr>
          <w:p w14:paraId="3D1D46CB" w14:textId="77777777" w:rsidR="00B1585C" w:rsidRPr="00057099" w:rsidRDefault="00B1585C" w:rsidP="006F7394">
            <w:pPr>
              <w:tabs>
                <w:tab w:val="left" w:pos="567"/>
              </w:tabs>
            </w:pPr>
          </w:p>
        </w:tc>
      </w:tr>
      <w:tr w:rsidR="00B1585C" w:rsidRPr="00057099" w14:paraId="70EA52C7" w14:textId="77777777" w:rsidTr="006F7394">
        <w:trPr>
          <w:cantSplit/>
        </w:trPr>
        <w:tc>
          <w:tcPr>
            <w:tcW w:w="2948" w:type="dxa"/>
          </w:tcPr>
          <w:p w14:paraId="3AB1BCEC" w14:textId="77777777" w:rsidR="00B1585C" w:rsidRPr="00057099" w:rsidRDefault="00B1585C" w:rsidP="006F7394">
            <w:r w:rsidRPr="00057099">
              <w:t>L</w:t>
            </w:r>
            <w:r w:rsidRPr="00057099">
              <w:rPr>
                <w:vertAlign w:val="subscript"/>
              </w:rPr>
              <w:t>10h</w:t>
            </w:r>
            <w:r w:rsidRPr="00057099">
              <w:t xml:space="preserve"> levensduur lagers</w:t>
            </w:r>
          </w:p>
        </w:tc>
        <w:tc>
          <w:tcPr>
            <w:tcW w:w="851" w:type="dxa"/>
          </w:tcPr>
          <w:p w14:paraId="4FA970D7" w14:textId="77777777" w:rsidR="00B1585C" w:rsidRPr="00057099" w:rsidRDefault="00B1585C" w:rsidP="006F7394">
            <w:pPr>
              <w:jc w:val="right"/>
            </w:pPr>
            <w:r w:rsidRPr="00057099">
              <w:t>h</w:t>
            </w:r>
          </w:p>
        </w:tc>
        <w:tc>
          <w:tcPr>
            <w:tcW w:w="284" w:type="dxa"/>
          </w:tcPr>
          <w:p w14:paraId="325AD068" w14:textId="77777777" w:rsidR="00B1585C" w:rsidRPr="00057099" w:rsidRDefault="00B1585C" w:rsidP="006F7394">
            <w:r w:rsidRPr="00057099">
              <w:t>:</w:t>
            </w:r>
          </w:p>
        </w:tc>
        <w:tc>
          <w:tcPr>
            <w:tcW w:w="4536" w:type="dxa"/>
          </w:tcPr>
          <w:p w14:paraId="60F9F9A0" w14:textId="77777777" w:rsidR="00B1585C" w:rsidRPr="00057099" w:rsidRDefault="00B1585C" w:rsidP="006F7394">
            <w:pPr>
              <w:tabs>
                <w:tab w:val="left" w:pos="567"/>
              </w:tabs>
            </w:pPr>
            <w:r w:rsidRPr="00057099">
              <w:t>50.000</w:t>
            </w:r>
          </w:p>
        </w:tc>
      </w:tr>
      <w:tr w:rsidR="00B1585C" w:rsidRPr="00057099" w14:paraId="525972B1" w14:textId="77777777" w:rsidTr="006F7394">
        <w:trPr>
          <w:cantSplit/>
        </w:trPr>
        <w:tc>
          <w:tcPr>
            <w:tcW w:w="2948" w:type="dxa"/>
          </w:tcPr>
          <w:p w14:paraId="68768C75" w14:textId="77777777" w:rsidR="00B1585C" w:rsidRPr="00057099" w:rsidRDefault="00B1585C" w:rsidP="006F7394">
            <w:r w:rsidRPr="00057099">
              <w:t>Asafdichting</w:t>
            </w:r>
          </w:p>
        </w:tc>
        <w:tc>
          <w:tcPr>
            <w:tcW w:w="851" w:type="dxa"/>
          </w:tcPr>
          <w:p w14:paraId="26F76190" w14:textId="77777777" w:rsidR="00B1585C" w:rsidRPr="00057099" w:rsidRDefault="00B1585C" w:rsidP="006F7394">
            <w:pPr>
              <w:jc w:val="right"/>
            </w:pPr>
          </w:p>
        </w:tc>
        <w:tc>
          <w:tcPr>
            <w:tcW w:w="284" w:type="dxa"/>
          </w:tcPr>
          <w:p w14:paraId="7B668ADB" w14:textId="77777777" w:rsidR="00B1585C" w:rsidRPr="00057099" w:rsidRDefault="00B1585C" w:rsidP="006F7394">
            <w:r w:rsidRPr="00057099">
              <w:t>:</w:t>
            </w:r>
          </w:p>
        </w:tc>
        <w:tc>
          <w:tcPr>
            <w:tcW w:w="4536" w:type="dxa"/>
          </w:tcPr>
          <w:p w14:paraId="27E9E095" w14:textId="77777777" w:rsidR="00B1585C" w:rsidRPr="00057099" w:rsidRDefault="00B1585C" w:rsidP="006F7394">
            <w:r w:rsidRPr="00057099">
              <w:t>Dubbele mechanical seal</w:t>
            </w:r>
          </w:p>
        </w:tc>
      </w:tr>
      <w:tr w:rsidR="00B1585C" w:rsidRPr="00057099" w14:paraId="63AF61A7" w14:textId="77777777" w:rsidTr="006F7394">
        <w:trPr>
          <w:cantSplit/>
        </w:trPr>
        <w:tc>
          <w:tcPr>
            <w:tcW w:w="2948" w:type="dxa"/>
          </w:tcPr>
          <w:p w14:paraId="4C91E3D7" w14:textId="77777777" w:rsidR="00B1585C" w:rsidRPr="00057099" w:rsidRDefault="00B1585C" w:rsidP="006F7394">
            <w:r w:rsidRPr="00057099">
              <w:t>flensaansluitingen:</w:t>
            </w:r>
          </w:p>
        </w:tc>
        <w:tc>
          <w:tcPr>
            <w:tcW w:w="851" w:type="dxa"/>
          </w:tcPr>
          <w:p w14:paraId="13DE8C65" w14:textId="77777777" w:rsidR="00B1585C" w:rsidRPr="00057099" w:rsidRDefault="00B1585C" w:rsidP="006F7394">
            <w:pPr>
              <w:jc w:val="right"/>
            </w:pPr>
          </w:p>
        </w:tc>
        <w:tc>
          <w:tcPr>
            <w:tcW w:w="284" w:type="dxa"/>
          </w:tcPr>
          <w:p w14:paraId="5BBCB7A3" w14:textId="77777777" w:rsidR="00B1585C" w:rsidRPr="00057099" w:rsidRDefault="00B1585C" w:rsidP="006F7394"/>
        </w:tc>
        <w:tc>
          <w:tcPr>
            <w:tcW w:w="4536" w:type="dxa"/>
          </w:tcPr>
          <w:p w14:paraId="71DDC3D9" w14:textId="77777777" w:rsidR="00B1585C" w:rsidRPr="00057099" w:rsidRDefault="00B1585C" w:rsidP="006F7394"/>
        </w:tc>
      </w:tr>
      <w:tr w:rsidR="00B1585C" w:rsidRPr="00057099" w14:paraId="08A00E10" w14:textId="77777777" w:rsidTr="006F7394">
        <w:trPr>
          <w:cantSplit/>
        </w:trPr>
        <w:tc>
          <w:tcPr>
            <w:tcW w:w="2948" w:type="dxa"/>
          </w:tcPr>
          <w:p w14:paraId="5A422D64"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zuigzijde</w:t>
            </w:r>
          </w:p>
        </w:tc>
        <w:tc>
          <w:tcPr>
            <w:tcW w:w="851" w:type="dxa"/>
          </w:tcPr>
          <w:p w14:paraId="37D43A7B" w14:textId="77777777" w:rsidR="00B1585C" w:rsidRPr="00057099" w:rsidRDefault="00B1585C" w:rsidP="006F7394">
            <w:pPr>
              <w:jc w:val="right"/>
            </w:pPr>
          </w:p>
        </w:tc>
        <w:tc>
          <w:tcPr>
            <w:tcW w:w="284" w:type="dxa"/>
          </w:tcPr>
          <w:p w14:paraId="63D462C3" w14:textId="77777777" w:rsidR="00B1585C" w:rsidRPr="00057099" w:rsidRDefault="00B1585C" w:rsidP="006F7394">
            <w:r w:rsidRPr="00057099">
              <w:t>:</w:t>
            </w:r>
          </w:p>
        </w:tc>
        <w:tc>
          <w:tcPr>
            <w:tcW w:w="4536" w:type="dxa"/>
          </w:tcPr>
          <w:p w14:paraId="65DDCA20" w14:textId="7A3F7AB7" w:rsidR="00B1585C" w:rsidRPr="00057099" w:rsidRDefault="00B1585C" w:rsidP="006F7394">
            <w:r w:rsidRPr="00057099">
              <w:t xml:space="preserve">DN </w:t>
            </w:r>
            <w:r w:rsidR="006E7A24" w:rsidRPr="00057099">
              <w:t>100</w:t>
            </w:r>
          </w:p>
        </w:tc>
      </w:tr>
      <w:tr w:rsidR="00B1585C" w:rsidRPr="00057099" w14:paraId="7A4DABD4" w14:textId="77777777" w:rsidTr="006F7394">
        <w:trPr>
          <w:cantSplit/>
        </w:trPr>
        <w:tc>
          <w:tcPr>
            <w:tcW w:w="2948" w:type="dxa"/>
          </w:tcPr>
          <w:p w14:paraId="7F482685"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perszijde</w:t>
            </w:r>
          </w:p>
        </w:tc>
        <w:tc>
          <w:tcPr>
            <w:tcW w:w="851" w:type="dxa"/>
          </w:tcPr>
          <w:p w14:paraId="0DFAAAB0" w14:textId="77777777" w:rsidR="00B1585C" w:rsidRPr="00057099" w:rsidRDefault="00B1585C" w:rsidP="006F7394">
            <w:pPr>
              <w:jc w:val="right"/>
            </w:pPr>
          </w:p>
        </w:tc>
        <w:tc>
          <w:tcPr>
            <w:tcW w:w="284" w:type="dxa"/>
          </w:tcPr>
          <w:p w14:paraId="6472EAD7" w14:textId="77777777" w:rsidR="00B1585C" w:rsidRPr="00057099" w:rsidRDefault="00B1585C" w:rsidP="006F7394">
            <w:r w:rsidRPr="00057099">
              <w:t>:</w:t>
            </w:r>
          </w:p>
        </w:tc>
        <w:tc>
          <w:tcPr>
            <w:tcW w:w="4536" w:type="dxa"/>
          </w:tcPr>
          <w:p w14:paraId="27A83032" w14:textId="41288D67" w:rsidR="00B1585C" w:rsidRPr="00057099" w:rsidRDefault="00B1585C" w:rsidP="006F7394">
            <w:r w:rsidRPr="00057099">
              <w:t xml:space="preserve">DN </w:t>
            </w:r>
            <w:r w:rsidR="006E7A24" w:rsidRPr="00057099">
              <w:t>80</w:t>
            </w:r>
          </w:p>
        </w:tc>
      </w:tr>
      <w:tr w:rsidR="00B1585C" w:rsidRPr="00057099" w14:paraId="18533584" w14:textId="77777777" w:rsidTr="006F7394">
        <w:trPr>
          <w:cantSplit/>
        </w:trPr>
        <w:tc>
          <w:tcPr>
            <w:tcW w:w="2948" w:type="dxa"/>
          </w:tcPr>
          <w:p w14:paraId="10C5D0AA" w14:textId="77777777" w:rsidR="00B1585C" w:rsidRPr="00057099" w:rsidRDefault="00B1585C" w:rsidP="006F7394">
            <w:r w:rsidRPr="00057099">
              <w:t>materialen:</w:t>
            </w:r>
          </w:p>
        </w:tc>
        <w:tc>
          <w:tcPr>
            <w:tcW w:w="851" w:type="dxa"/>
          </w:tcPr>
          <w:p w14:paraId="0FE2CBEC" w14:textId="77777777" w:rsidR="00B1585C" w:rsidRPr="00057099" w:rsidRDefault="00B1585C" w:rsidP="006F7394">
            <w:pPr>
              <w:jc w:val="right"/>
            </w:pPr>
          </w:p>
        </w:tc>
        <w:tc>
          <w:tcPr>
            <w:tcW w:w="284" w:type="dxa"/>
          </w:tcPr>
          <w:p w14:paraId="0AB5DF20" w14:textId="77777777" w:rsidR="00B1585C" w:rsidRPr="00057099" w:rsidRDefault="00B1585C" w:rsidP="006F7394"/>
        </w:tc>
        <w:tc>
          <w:tcPr>
            <w:tcW w:w="4536" w:type="dxa"/>
          </w:tcPr>
          <w:p w14:paraId="7E3D7F8D" w14:textId="77777777" w:rsidR="00B1585C" w:rsidRPr="00057099" w:rsidRDefault="00B1585C" w:rsidP="006F7394"/>
        </w:tc>
      </w:tr>
      <w:tr w:rsidR="00B1585C" w:rsidRPr="00057099" w14:paraId="704A5788" w14:textId="77777777" w:rsidTr="006F7394">
        <w:trPr>
          <w:cantSplit/>
        </w:trPr>
        <w:tc>
          <w:tcPr>
            <w:tcW w:w="2948" w:type="dxa"/>
          </w:tcPr>
          <w:p w14:paraId="4B38D501"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pomphuis en deksel</w:t>
            </w:r>
          </w:p>
        </w:tc>
        <w:tc>
          <w:tcPr>
            <w:tcW w:w="851" w:type="dxa"/>
          </w:tcPr>
          <w:p w14:paraId="5E506F36" w14:textId="77777777" w:rsidR="00B1585C" w:rsidRPr="00057099" w:rsidRDefault="00B1585C" w:rsidP="006F7394">
            <w:pPr>
              <w:jc w:val="right"/>
            </w:pPr>
          </w:p>
        </w:tc>
        <w:tc>
          <w:tcPr>
            <w:tcW w:w="284" w:type="dxa"/>
          </w:tcPr>
          <w:p w14:paraId="4EC76161" w14:textId="77777777" w:rsidR="00B1585C" w:rsidRPr="00057099" w:rsidRDefault="00B1585C" w:rsidP="006F7394">
            <w:r w:rsidRPr="00057099">
              <w:t>:</w:t>
            </w:r>
          </w:p>
        </w:tc>
        <w:tc>
          <w:tcPr>
            <w:tcW w:w="4536" w:type="dxa"/>
          </w:tcPr>
          <w:p w14:paraId="51EF9C41" w14:textId="77777777" w:rsidR="00B1585C" w:rsidRPr="00057099" w:rsidRDefault="00B1585C" w:rsidP="006F7394">
            <w:r w:rsidRPr="00057099">
              <w:rPr>
                <w:szCs w:val="18"/>
              </w:rPr>
              <w:t>nodulair gietijzer</w:t>
            </w:r>
          </w:p>
        </w:tc>
      </w:tr>
      <w:tr w:rsidR="00B1585C" w:rsidRPr="00057099" w14:paraId="686AAC9E" w14:textId="77777777" w:rsidTr="006F7394">
        <w:trPr>
          <w:cantSplit/>
        </w:trPr>
        <w:tc>
          <w:tcPr>
            <w:tcW w:w="2948" w:type="dxa"/>
          </w:tcPr>
          <w:p w14:paraId="6F0CE827"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waaier</w:t>
            </w:r>
          </w:p>
        </w:tc>
        <w:tc>
          <w:tcPr>
            <w:tcW w:w="851" w:type="dxa"/>
          </w:tcPr>
          <w:p w14:paraId="5D3301CC" w14:textId="77777777" w:rsidR="00B1585C" w:rsidRPr="00057099" w:rsidRDefault="00B1585C" w:rsidP="006F7394">
            <w:pPr>
              <w:jc w:val="right"/>
            </w:pPr>
          </w:p>
        </w:tc>
        <w:tc>
          <w:tcPr>
            <w:tcW w:w="284" w:type="dxa"/>
          </w:tcPr>
          <w:p w14:paraId="08D8E307" w14:textId="77777777" w:rsidR="00B1585C" w:rsidRPr="00057099" w:rsidRDefault="00B1585C" w:rsidP="006F7394">
            <w:r w:rsidRPr="00057099">
              <w:t>:</w:t>
            </w:r>
          </w:p>
        </w:tc>
        <w:tc>
          <w:tcPr>
            <w:tcW w:w="4536" w:type="dxa"/>
          </w:tcPr>
          <w:p w14:paraId="038A36F3" w14:textId="77777777" w:rsidR="00B1585C" w:rsidRPr="00057099" w:rsidRDefault="00B1585C" w:rsidP="006F7394">
            <w:r w:rsidRPr="00057099">
              <w:rPr>
                <w:szCs w:val="18"/>
              </w:rPr>
              <w:t>chroomstaal/roestvast staal of roestvast staal</w:t>
            </w:r>
          </w:p>
        </w:tc>
      </w:tr>
      <w:tr w:rsidR="00B1585C" w:rsidRPr="00057099" w14:paraId="67907765" w14:textId="77777777" w:rsidTr="006F7394">
        <w:trPr>
          <w:cantSplit/>
        </w:trPr>
        <w:tc>
          <w:tcPr>
            <w:tcW w:w="2948" w:type="dxa"/>
          </w:tcPr>
          <w:p w14:paraId="5F6D06E8"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slijtring of slijtconus</w:t>
            </w:r>
          </w:p>
        </w:tc>
        <w:tc>
          <w:tcPr>
            <w:tcW w:w="851" w:type="dxa"/>
          </w:tcPr>
          <w:p w14:paraId="74AEE67E" w14:textId="77777777" w:rsidR="00B1585C" w:rsidRPr="00057099" w:rsidRDefault="00B1585C" w:rsidP="006F7394">
            <w:pPr>
              <w:jc w:val="right"/>
            </w:pPr>
          </w:p>
        </w:tc>
        <w:tc>
          <w:tcPr>
            <w:tcW w:w="284" w:type="dxa"/>
          </w:tcPr>
          <w:p w14:paraId="74CD6568" w14:textId="77777777" w:rsidR="00B1585C" w:rsidRPr="00057099" w:rsidRDefault="00B1585C" w:rsidP="006F7394">
            <w:r w:rsidRPr="00057099">
              <w:t>:</w:t>
            </w:r>
          </w:p>
        </w:tc>
        <w:tc>
          <w:tcPr>
            <w:tcW w:w="4536" w:type="dxa"/>
          </w:tcPr>
          <w:p w14:paraId="06B84DE1" w14:textId="77777777" w:rsidR="00B1585C" w:rsidRPr="00057099" w:rsidRDefault="00B1585C" w:rsidP="006F7394">
            <w:r w:rsidRPr="00057099">
              <w:rPr>
                <w:szCs w:val="18"/>
              </w:rPr>
              <w:t>uitwendig nastelbare binnenconus, chroomstaal</w:t>
            </w:r>
          </w:p>
        </w:tc>
      </w:tr>
      <w:tr w:rsidR="00B1585C" w:rsidRPr="00057099" w14:paraId="424607F9" w14:textId="77777777" w:rsidTr="006F7394">
        <w:trPr>
          <w:cantSplit/>
        </w:trPr>
        <w:tc>
          <w:tcPr>
            <w:tcW w:w="2948" w:type="dxa"/>
          </w:tcPr>
          <w:p w14:paraId="2C41428C"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pompzijde</w:t>
            </w:r>
          </w:p>
        </w:tc>
        <w:tc>
          <w:tcPr>
            <w:tcW w:w="851" w:type="dxa"/>
          </w:tcPr>
          <w:p w14:paraId="5EA2BB11" w14:textId="77777777" w:rsidR="00B1585C" w:rsidRPr="00057099" w:rsidRDefault="00B1585C" w:rsidP="006F7394">
            <w:pPr>
              <w:jc w:val="right"/>
            </w:pPr>
          </w:p>
        </w:tc>
        <w:tc>
          <w:tcPr>
            <w:tcW w:w="284" w:type="dxa"/>
          </w:tcPr>
          <w:p w14:paraId="23EF5C96" w14:textId="77777777" w:rsidR="00B1585C" w:rsidRPr="00057099" w:rsidRDefault="00B1585C" w:rsidP="006F7394">
            <w:r w:rsidRPr="00057099">
              <w:t>:</w:t>
            </w:r>
          </w:p>
        </w:tc>
        <w:tc>
          <w:tcPr>
            <w:tcW w:w="4536" w:type="dxa"/>
          </w:tcPr>
          <w:p w14:paraId="30BF9F10" w14:textId="77777777" w:rsidR="00B1585C" w:rsidRPr="00057099" w:rsidRDefault="00B1585C" w:rsidP="006F7394">
            <w:r w:rsidRPr="00057099">
              <w:rPr>
                <w:szCs w:val="18"/>
              </w:rPr>
              <w:t>siliciumcarbide / tungstencarbide</w:t>
            </w:r>
          </w:p>
        </w:tc>
      </w:tr>
      <w:tr w:rsidR="00B1585C" w:rsidRPr="00057099" w14:paraId="6AFD9BF7" w14:textId="77777777" w:rsidTr="006F7394">
        <w:trPr>
          <w:cantSplit/>
        </w:trPr>
        <w:tc>
          <w:tcPr>
            <w:tcW w:w="2948" w:type="dxa"/>
          </w:tcPr>
          <w:p w14:paraId="13ACA929"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motorzijde</w:t>
            </w:r>
          </w:p>
        </w:tc>
        <w:tc>
          <w:tcPr>
            <w:tcW w:w="851" w:type="dxa"/>
          </w:tcPr>
          <w:p w14:paraId="61E24B3B" w14:textId="77777777" w:rsidR="00B1585C" w:rsidRPr="00057099" w:rsidRDefault="00B1585C" w:rsidP="006F7394">
            <w:pPr>
              <w:jc w:val="right"/>
            </w:pPr>
          </w:p>
        </w:tc>
        <w:tc>
          <w:tcPr>
            <w:tcW w:w="284" w:type="dxa"/>
          </w:tcPr>
          <w:p w14:paraId="416CFF42" w14:textId="77777777" w:rsidR="00B1585C" w:rsidRPr="00057099" w:rsidRDefault="00B1585C" w:rsidP="006F7394">
            <w:r w:rsidRPr="00057099">
              <w:t>:</w:t>
            </w:r>
          </w:p>
        </w:tc>
        <w:tc>
          <w:tcPr>
            <w:tcW w:w="4536" w:type="dxa"/>
          </w:tcPr>
          <w:p w14:paraId="0D89653D" w14:textId="77777777" w:rsidR="00B1585C" w:rsidRPr="00057099" w:rsidRDefault="00B1585C" w:rsidP="006F7394">
            <w:r w:rsidRPr="00057099">
              <w:rPr>
                <w:szCs w:val="18"/>
              </w:rPr>
              <w:t>siliciumcarbide / siliciumcarbide</w:t>
            </w:r>
          </w:p>
        </w:tc>
      </w:tr>
      <w:tr w:rsidR="00B1585C" w:rsidRPr="00057099" w14:paraId="534495C5" w14:textId="77777777" w:rsidTr="006F7394">
        <w:trPr>
          <w:cantSplit/>
        </w:trPr>
        <w:tc>
          <w:tcPr>
            <w:tcW w:w="2948" w:type="dxa"/>
          </w:tcPr>
          <w:p w14:paraId="1E554586"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fundatieframe</w:t>
            </w:r>
          </w:p>
        </w:tc>
        <w:tc>
          <w:tcPr>
            <w:tcW w:w="851" w:type="dxa"/>
          </w:tcPr>
          <w:p w14:paraId="4858E3A5" w14:textId="77777777" w:rsidR="00B1585C" w:rsidRPr="00057099" w:rsidRDefault="00B1585C" w:rsidP="006F7394">
            <w:pPr>
              <w:jc w:val="right"/>
            </w:pPr>
          </w:p>
        </w:tc>
        <w:tc>
          <w:tcPr>
            <w:tcW w:w="284" w:type="dxa"/>
          </w:tcPr>
          <w:p w14:paraId="1522131A" w14:textId="77777777" w:rsidR="00B1585C" w:rsidRPr="00057099" w:rsidRDefault="00B1585C" w:rsidP="006F7394">
            <w:r w:rsidRPr="00057099">
              <w:t>:</w:t>
            </w:r>
          </w:p>
        </w:tc>
        <w:tc>
          <w:tcPr>
            <w:tcW w:w="4536" w:type="dxa"/>
          </w:tcPr>
          <w:p w14:paraId="57437DF9" w14:textId="77777777" w:rsidR="00B1585C" w:rsidRPr="00057099" w:rsidRDefault="00B1585C" w:rsidP="006F7394">
            <w:r w:rsidRPr="00057099">
              <w:t>thermisch verzinkt staal en geconserveerd</w:t>
            </w:r>
          </w:p>
        </w:tc>
      </w:tr>
      <w:tr w:rsidR="00B1585C" w:rsidRPr="00057099" w14:paraId="0EDDA23A" w14:textId="77777777" w:rsidTr="006F7394">
        <w:trPr>
          <w:cantSplit/>
        </w:trPr>
        <w:tc>
          <w:tcPr>
            <w:tcW w:w="2948" w:type="dxa"/>
          </w:tcPr>
          <w:p w14:paraId="09327804" w14:textId="77777777" w:rsidR="00B1585C" w:rsidRPr="00057099" w:rsidRDefault="00B1585C" w:rsidP="006F7394">
            <w:r w:rsidRPr="00057099">
              <w:t>nevenbestanddelen</w:t>
            </w:r>
          </w:p>
        </w:tc>
        <w:tc>
          <w:tcPr>
            <w:tcW w:w="851" w:type="dxa"/>
          </w:tcPr>
          <w:p w14:paraId="7032F5EF" w14:textId="77777777" w:rsidR="00B1585C" w:rsidRPr="00057099" w:rsidRDefault="00B1585C" w:rsidP="006F7394">
            <w:pPr>
              <w:jc w:val="right"/>
            </w:pPr>
          </w:p>
        </w:tc>
        <w:tc>
          <w:tcPr>
            <w:tcW w:w="284" w:type="dxa"/>
          </w:tcPr>
          <w:p w14:paraId="6E11D2C6" w14:textId="77777777" w:rsidR="00B1585C" w:rsidRPr="00057099" w:rsidRDefault="00B1585C" w:rsidP="006F7394">
            <w:r w:rsidRPr="00057099">
              <w:t>:</w:t>
            </w:r>
          </w:p>
        </w:tc>
        <w:tc>
          <w:tcPr>
            <w:tcW w:w="4536" w:type="dxa"/>
          </w:tcPr>
          <w:p w14:paraId="3CCFE6FF" w14:textId="77777777" w:rsidR="00B1585C" w:rsidRPr="00057099" w:rsidRDefault="00B1585C" w:rsidP="006F7394">
            <w:pPr>
              <w:pStyle w:val="Bullet1"/>
              <w:numPr>
                <w:ilvl w:val="0"/>
                <w:numId w:val="0"/>
              </w:numPr>
              <w:rPr>
                <w:lang w:val="nl-NL"/>
              </w:rPr>
            </w:pPr>
            <w:r w:rsidRPr="00057099">
              <w:rPr>
                <w:rFonts w:eastAsiaTheme="minorEastAsia" w:cstheme="minorBidi"/>
                <w:noProof w:val="0"/>
                <w:color w:val="00577E" w:themeColor="text1"/>
                <w:sz w:val="20"/>
                <w:lang w:val="nl-NL" w:eastAsia="en-GB"/>
              </w:rPr>
              <w:t>fundatieframe</w:t>
            </w:r>
          </w:p>
        </w:tc>
      </w:tr>
    </w:tbl>
    <w:p w14:paraId="67A53986" w14:textId="77777777" w:rsidR="00B1585C" w:rsidRPr="00057099" w:rsidRDefault="00B1585C" w:rsidP="00B1585C"/>
    <w:p w14:paraId="489CBB32" w14:textId="77777777" w:rsidR="00B1585C" w:rsidRPr="00057099" w:rsidRDefault="00B1585C" w:rsidP="00B1585C"/>
    <w:p w14:paraId="3FC64E1F" w14:textId="77777777" w:rsidR="00B1585C" w:rsidRPr="00057099" w:rsidRDefault="00B1585C" w:rsidP="00B1585C"/>
    <w:p w14:paraId="35AFD6C0" w14:textId="77777777" w:rsidR="00B1585C" w:rsidRPr="00057099" w:rsidRDefault="00B1585C" w:rsidP="00B1585C"/>
    <w:p w14:paraId="35CE5546" w14:textId="77777777" w:rsidR="00B1585C" w:rsidRPr="00057099" w:rsidRDefault="00B1585C" w:rsidP="00B1585C"/>
    <w:p w14:paraId="47AA29E2" w14:textId="77777777" w:rsidR="00B1585C" w:rsidRPr="00057099" w:rsidRDefault="00B1585C" w:rsidP="00B1585C"/>
    <w:p w14:paraId="518AC768" w14:textId="77777777" w:rsidR="00B1585C" w:rsidRPr="00057099" w:rsidRDefault="00B1585C" w:rsidP="00B1585C"/>
    <w:p w14:paraId="5410C9E8" w14:textId="77777777" w:rsidR="00B1585C" w:rsidRPr="00057099" w:rsidRDefault="00B1585C" w:rsidP="006028B5">
      <w:pPr>
        <w:pStyle w:val="Heading3"/>
      </w:pPr>
      <w:r w:rsidRPr="00057099">
        <w:t>Aandrijving</w:t>
      </w:r>
    </w:p>
    <w:tbl>
      <w:tblPr>
        <w:tblW w:w="8613" w:type="dxa"/>
        <w:tblLayout w:type="fixed"/>
        <w:tblLook w:val="01E0" w:firstRow="1" w:lastRow="1" w:firstColumn="1" w:lastColumn="1" w:noHBand="0" w:noVBand="0"/>
      </w:tblPr>
      <w:tblGrid>
        <w:gridCol w:w="2948"/>
        <w:gridCol w:w="851"/>
        <w:gridCol w:w="284"/>
        <w:gridCol w:w="4530"/>
      </w:tblGrid>
      <w:tr w:rsidR="00B1585C" w:rsidRPr="00057099" w14:paraId="6274CF31" w14:textId="77777777" w:rsidTr="006F7394">
        <w:tc>
          <w:tcPr>
            <w:tcW w:w="2948" w:type="dxa"/>
          </w:tcPr>
          <w:p w14:paraId="231E9D0E" w14:textId="77777777" w:rsidR="00B1585C" w:rsidRPr="00057099" w:rsidRDefault="00B1585C" w:rsidP="006F7394">
            <w:pPr>
              <w:spacing w:line="240" w:lineRule="exact"/>
            </w:pPr>
            <w:r w:rsidRPr="00057099">
              <w:t>systeem</w:t>
            </w:r>
          </w:p>
        </w:tc>
        <w:tc>
          <w:tcPr>
            <w:tcW w:w="851" w:type="dxa"/>
          </w:tcPr>
          <w:p w14:paraId="687BD868" w14:textId="77777777" w:rsidR="00B1585C" w:rsidRPr="00057099" w:rsidRDefault="00B1585C" w:rsidP="006F7394">
            <w:pPr>
              <w:spacing w:line="240" w:lineRule="exact"/>
              <w:jc w:val="right"/>
            </w:pPr>
          </w:p>
        </w:tc>
        <w:tc>
          <w:tcPr>
            <w:tcW w:w="284" w:type="dxa"/>
          </w:tcPr>
          <w:p w14:paraId="722A0211" w14:textId="77777777" w:rsidR="00B1585C" w:rsidRPr="00057099" w:rsidRDefault="00B1585C" w:rsidP="006F7394">
            <w:pPr>
              <w:spacing w:line="240" w:lineRule="exact"/>
            </w:pPr>
            <w:r w:rsidRPr="00057099">
              <w:t>:</w:t>
            </w:r>
          </w:p>
        </w:tc>
        <w:tc>
          <w:tcPr>
            <w:tcW w:w="4530" w:type="dxa"/>
          </w:tcPr>
          <w:p w14:paraId="509E42C8" w14:textId="77777777" w:rsidR="00B1585C" w:rsidRPr="00057099" w:rsidRDefault="00B1585C" w:rsidP="006F7394">
            <w:pPr>
              <w:spacing w:line="240" w:lineRule="exact"/>
            </w:pPr>
            <w:proofErr w:type="spellStart"/>
            <w:r w:rsidRPr="00057099">
              <w:t>direkt</w:t>
            </w:r>
            <w:proofErr w:type="spellEnd"/>
            <w:r w:rsidRPr="00057099">
              <w:t xml:space="preserve"> gekoppelde elektromotor</w:t>
            </w:r>
          </w:p>
        </w:tc>
      </w:tr>
      <w:tr w:rsidR="00B1585C" w:rsidRPr="00057099" w14:paraId="4F8E294B" w14:textId="77777777" w:rsidTr="006F7394">
        <w:tc>
          <w:tcPr>
            <w:tcW w:w="2948" w:type="dxa"/>
          </w:tcPr>
          <w:p w14:paraId="363D7127" w14:textId="77777777" w:rsidR="00B1585C" w:rsidRPr="00057099" w:rsidRDefault="00B1585C" w:rsidP="006F7394">
            <w:pPr>
              <w:spacing w:line="240" w:lineRule="exact"/>
            </w:pPr>
            <w:r w:rsidRPr="00057099">
              <w:t>bouwwijze</w:t>
            </w:r>
          </w:p>
        </w:tc>
        <w:tc>
          <w:tcPr>
            <w:tcW w:w="851" w:type="dxa"/>
          </w:tcPr>
          <w:p w14:paraId="6E2AC3A6" w14:textId="77777777" w:rsidR="00B1585C" w:rsidRPr="00057099" w:rsidRDefault="00B1585C" w:rsidP="006F7394">
            <w:pPr>
              <w:spacing w:line="240" w:lineRule="exact"/>
              <w:jc w:val="right"/>
            </w:pPr>
          </w:p>
        </w:tc>
        <w:tc>
          <w:tcPr>
            <w:tcW w:w="284" w:type="dxa"/>
          </w:tcPr>
          <w:p w14:paraId="79A0B961" w14:textId="77777777" w:rsidR="00B1585C" w:rsidRPr="00057099" w:rsidRDefault="00B1585C" w:rsidP="006F7394">
            <w:pPr>
              <w:spacing w:line="240" w:lineRule="exact"/>
            </w:pPr>
            <w:r w:rsidRPr="00057099">
              <w:t>:</w:t>
            </w:r>
          </w:p>
        </w:tc>
        <w:tc>
          <w:tcPr>
            <w:tcW w:w="4530" w:type="dxa"/>
          </w:tcPr>
          <w:p w14:paraId="25F4A4AB" w14:textId="77777777" w:rsidR="00B1585C" w:rsidRPr="00057099" w:rsidRDefault="00B1585C"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compact</w:t>
            </w:r>
          </w:p>
          <w:p w14:paraId="355DF349" w14:textId="77777777" w:rsidR="00B1585C" w:rsidRPr="00057099" w:rsidRDefault="00B1585C"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met ingebouwde flexibele koppeling</w:t>
            </w:r>
          </w:p>
          <w:p w14:paraId="704B1614" w14:textId="77777777" w:rsidR="00B1585C" w:rsidRPr="00057099" w:rsidRDefault="00B1585C"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samengebouw op een subframe van elektromotor, koppeling ,lagerhuis met pompas en waaier</w:t>
            </w:r>
          </w:p>
          <w:p w14:paraId="0B9ADFF3" w14:textId="77777777" w:rsidR="00B1585C" w:rsidRPr="00057099" w:rsidRDefault="00B1585C"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het subframe is verschuifbaar op het fundatieframe </w:t>
            </w:r>
          </w:p>
        </w:tc>
      </w:tr>
      <w:tr w:rsidR="00B1585C" w:rsidRPr="00057099" w14:paraId="65B5CF16" w14:textId="77777777" w:rsidTr="006F7394">
        <w:tc>
          <w:tcPr>
            <w:tcW w:w="2948" w:type="dxa"/>
          </w:tcPr>
          <w:p w14:paraId="1BD30F0B" w14:textId="77777777" w:rsidR="00B1585C" w:rsidRPr="00057099" w:rsidRDefault="00B1585C" w:rsidP="006F7394">
            <w:pPr>
              <w:spacing w:line="240" w:lineRule="exact"/>
            </w:pPr>
            <w:r w:rsidRPr="00057099">
              <w:t>fabrikaat</w:t>
            </w:r>
          </w:p>
        </w:tc>
        <w:tc>
          <w:tcPr>
            <w:tcW w:w="851" w:type="dxa"/>
          </w:tcPr>
          <w:p w14:paraId="0AF4E8F3" w14:textId="77777777" w:rsidR="00B1585C" w:rsidRPr="00057099" w:rsidRDefault="00B1585C" w:rsidP="006F7394">
            <w:pPr>
              <w:spacing w:line="240" w:lineRule="exact"/>
              <w:jc w:val="right"/>
            </w:pPr>
          </w:p>
        </w:tc>
        <w:tc>
          <w:tcPr>
            <w:tcW w:w="284" w:type="dxa"/>
          </w:tcPr>
          <w:p w14:paraId="70995E7B" w14:textId="77777777" w:rsidR="00B1585C" w:rsidRPr="00057099" w:rsidRDefault="00B1585C" w:rsidP="006F7394">
            <w:pPr>
              <w:spacing w:line="240" w:lineRule="exact"/>
            </w:pPr>
            <w:r w:rsidRPr="00057099">
              <w:t>:</w:t>
            </w:r>
          </w:p>
        </w:tc>
        <w:tc>
          <w:tcPr>
            <w:tcW w:w="4530" w:type="dxa"/>
          </w:tcPr>
          <w:p w14:paraId="46CA9B54" w14:textId="77777777" w:rsidR="00B1585C" w:rsidRPr="00057099" w:rsidRDefault="00B1585C" w:rsidP="006F7394">
            <w:pPr>
              <w:spacing w:line="240" w:lineRule="exact"/>
            </w:pPr>
          </w:p>
        </w:tc>
      </w:tr>
      <w:tr w:rsidR="00B1585C" w:rsidRPr="00057099" w14:paraId="0DE1D29C" w14:textId="77777777" w:rsidTr="006F7394">
        <w:tc>
          <w:tcPr>
            <w:tcW w:w="2948" w:type="dxa"/>
          </w:tcPr>
          <w:p w14:paraId="0AD67C93" w14:textId="77777777" w:rsidR="00B1585C" w:rsidRPr="00057099" w:rsidRDefault="00B1585C" w:rsidP="006F7394">
            <w:pPr>
              <w:spacing w:line="240" w:lineRule="exact"/>
            </w:pPr>
            <w:r w:rsidRPr="00057099">
              <w:t>type</w:t>
            </w:r>
          </w:p>
        </w:tc>
        <w:tc>
          <w:tcPr>
            <w:tcW w:w="851" w:type="dxa"/>
          </w:tcPr>
          <w:p w14:paraId="6175D75C" w14:textId="77777777" w:rsidR="00B1585C" w:rsidRPr="00057099" w:rsidRDefault="00B1585C" w:rsidP="006F7394">
            <w:pPr>
              <w:spacing w:line="240" w:lineRule="exact"/>
              <w:jc w:val="right"/>
            </w:pPr>
          </w:p>
        </w:tc>
        <w:tc>
          <w:tcPr>
            <w:tcW w:w="284" w:type="dxa"/>
          </w:tcPr>
          <w:p w14:paraId="00D3DAF6" w14:textId="77777777" w:rsidR="00B1585C" w:rsidRPr="00057099" w:rsidRDefault="00B1585C" w:rsidP="006F7394">
            <w:pPr>
              <w:spacing w:line="240" w:lineRule="exact"/>
            </w:pPr>
            <w:r w:rsidRPr="00057099">
              <w:t>:</w:t>
            </w:r>
          </w:p>
        </w:tc>
        <w:tc>
          <w:tcPr>
            <w:tcW w:w="4530" w:type="dxa"/>
          </w:tcPr>
          <w:p w14:paraId="5A83D07B" w14:textId="77777777" w:rsidR="00B1585C" w:rsidRPr="00057099" w:rsidRDefault="00B1585C" w:rsidP="006F7394">
            <w:pPr>
              <w:spacing w:line="240" w:lineRule="exact"/>
            </w:pPr>
          </w:p>
        </w:tc>
      </w:tr>
      <w:tr w:rsidR="00B1585C" w:rsidRPr="00057099" w14:paraId="6219E2E8" w14:textId="77777777" w:rsidTr="006F7394">
        <w:tc>
          <w:tcPr>
            <w:tcW w:w="2948" w:type="dxa"/>
          </w:tcPr>
          <w:p w14:paraId="2B595409" w14:textId="77777777" w:rsidR="00B1585C" w:rsidRPr="00057099" w:rsidRDefault="00B1585C" w:rsidP="006F7394">
            <w:pPr>
              <w:spacing w:line="240" w:lineRule="exact"/>
            </w:pPr>
            <w:r w:rsidRPr="00057099">
              <w:t>regeling toerental</w:t>
            </w:r>
          </w:p>
        </w:tc>
        <w:tc>
          <w:tcPr>
            <w:tcW w:w="851" w:type="dxa"/>
          </w:tcPr>
          <w:p w14:paraId="1CF99AF0" w14:textId="77777777" w:rsidR="00B1585C" w:rsidRPr="00057099" w:rsidRDefault="00B1585C" w:rsidP="006F7394">
            <w:pPr>
              <w:spacing w:line="240" w:lineRule="exact"/>
              <w:jc w:val="right"/>
            </w:pPr>
          </w:p>
        </w:tc>
        <w:tc>
          <w:tcPr>
            <w:tcW w:w="284" w:type="dxa"/>
          </w:tcPr>
          <w:p w14:paraId="2EB9AF79" w14:textId="77777777" w:rsidR="00B1585C" w:rsidRPr="00057099" w:rsidRDefault="00B1585C" w:rsidP="006F7394">
            <w:pPr>
              <w:spacing w:line="240" w:lineRule="exact"/>
            </w:pPr>
            <w:r w:rsidRPr="00057099">
              <w:t>:</w:t>
            </w:r>
          </w:p>
        </w:tc>
        <w:tc>
          <w:tcPr>
            <w:tcW w:w="4530" w:type="dxa"/>
          </w:tcPr>
          <w:p w14:paraId="248D76F9" w14:textId="3FFA6914" w:rsidR="00B1585C" w:rsidRPr="00057099" w:rsidRDefault="006E7A24" w:rsidP="006F7394">
            <w:pPr>
              <w:spacing w:line="240" w:lineRule="exact"/>
            </w:pPr>
            <w:r w:rsidRPr="00057099">
              <w:t>n.v.t.</w:t>
            </w:r>
          </w:p>
        </w:tc>
      </w:tr>
      <w:tr w:rsidR="00B1585C" w:rsidRPr="00057099" w14:paraId="1DE1090D" w14:textId="77777777" w:rsidTr="006F7394">
        <w:tc>
          <w:tcPr>
            <w:tcW w:w="2948" w:type="dxa"/>
          </w:tcPr>
          <w:p w14:paraId="1622BDD1" w14:textId="77777777" w:rsidR="00B1585C" w:rsidRPr="00057099" w:rsidRDefault="00B1585C" w:rsidP="006F7394">
            <w:pPr>
              <w:spacing w:line="240" w:lineRule="exact"/>
            </w:pPr>
            <w:r w:rsidRPr="00057099">
              <w:t>toerental motor</w:t>
            </w:r>
          </w:p>
        </w:tc>
        <w:tc>
          <w:tcPr>
            <w:tcW w:w="851" w:type="dxa"/>
          </w:tcPr>
          <w:p w14:paraId="4DD8C51B" w14:textId="77777777" w:rsidR="00B1585C" w:rsidRPr="00057099" w:rsidRDefault="00B1585C" w:rsidP="006F7394">
            <w:pPr>
              <w:spacing w:line="240" w:lineRule="exact"/>
              <w:jc w:val="right"/>
            </w:pPr>
            <w:r w:rsidRPr="00057099">
              <w:t>min.</w:t>
            </w:r>
            <w:r w:rsidRPr="00057099">
              <w:rPr>
                <w:vertAlign w:val="superscript"/>
              </w:rPr>
              <w:noBreakHyphen/>
              <w:t>1</w:t>
            </w:r>
          </w:p>
        </w:tc>
        <w:tc>
          <w:tcPr>
            <w:tcW w:w="284" w:type="dxa"/>
          </w:tcPr>
          <w:p w14:paraId="100E6FE8" w14:textId="77777777" w:rsidR="00B1585C" w:rsidRPr="00057099" w:rsidRDefault="00B1585C" w:rsidP="006F7394">
            <w:pPr>
              <w:spacing w:line="240" w:lineRule="exact"/>
            </w:pPr>
            <w:r w:rsidRPr="00057099">
              <w:t>:</w:t>
            </w:r>
          </w:p>
        </w:tc>
        <w:tc>
          <w:tcPr>
            <w:tcW w:w="4530" w:type="dxa"/>
          </w:tcPr>
          <w:p w14:paraId="14E7DB9E" w14:textId="77777777" w:rsidR="00B1585C" w:rsidRPr="00057099" w:rsidRDefault="00B1585C" w:rsidP="006F7394">
            <w:pPr>
              <w:spacing w:line="240" w:lineRule="exact"/>
            </w:pPr>
            <w:r w:rsidRPr="00057099">
              <w:tab/>
            </w:r>
            <w:r w:rsidRPr="00057099">
              <w:tab/>
              <w:t>(</w:t>
            </w:r>
            <w:r w:rsidRPr="00057099">
              <w:rPr>
                <w:rFonts w:cs="Arial"/>
              </w:rPr>
              <w:t>≤ 1500)</w:t>
            </w:r>
          </w:p>
        </w:tc>
      </w:tr>
      <w:tr w:rsidR="00B1585C" w:rsidRPr="00057099" w14:paraId="273A57F2" w14:textId="77777777" w:rsidTr="006F7394">
        <w:tc>
          <w:tcPr>
            <w:tcW w:w="2948" w:type="dxa"/>
          </w:tcPr>
          <w:p w14:paraId="5D250A98" w14:textId="77777777" w:rsidR="00B1585C" w:rsidRPr="00057099" w:rsidRDefault="00B1585C" w:rsidP="006F7394">
            <w:pPr>
              <w:spacing w:line="240" w:lineRule="exact"/>
            </w:pPr>
            <w:r w:rsidRPr="00057099">
              <w:t>geïnstalleerd vermogen</w:t>
            </w:r>
          </w:p>
        </w:tc>
        <w:tc>
          <w:tcPr>
            <w:tcW w:w="851" w:type="dxa"/>
          </w:tcPr>
          <w:p w14:paraId="71143F02" w14:textId="77777777" w:rsidR="00B1585C" w:rsidRPr="00057099" w:rsidRDefault="00B1585C" w:rsidP="006F7394">
            <w:pPr>
              <w:spacing w:line="240" w:lineRule="exact"/>
              <w:jc w:val="right"/>
            </w:pPr>
            <w:r w:rsidRPr="00057099">
              <w:t>kW</w:t>
            </w:r>
          </w:p>
        </w:tc>
        <w:tc>
          <w:tcPr>
            <w:tcW w:w="284" w:type="dxa"/>
          </w:tcPr>
          <w:p w14:paraId="30C22F1B" w14:textId="77777777" w:rsidR="00B1585C" w:rsidRPr="00057099" w:rsidRDefault="00B1585C" w:rsidP="006F7394">
            <w:pPr>
              <w:spacing w:line="240" w:lineRule="exact"/>
            </w:pPr>
            <w:r w:rsidRPr="00057099">
              <w:t>:</w:t>
            </w:r>
          </w:p>
        </w:tc>
        <w:tc>
          <w:tcPr>
            <w:tcW w:w="4530" w:type="dxa"/>
          </w:tcPr>
          <w:p w14:paraId="2495F08F" w14:textId="2CA2FB90" w:rsidR="00B1585C" w:rsidRPr="00057099" w:rsidRDefault="00B1585C" w:rsidP="006F7394">
            <w:pPr>
              <w:spacing w:line="240" w:lineRule="exact"/>
            </w:pPr>
            <w:r w:rsidRPr="00057099">
              <w:t xml:space="preserve">ca. </w:t>
            </w:r>
            <w:r w:rsidR="006E7A24" w:rsidRPr="00057099">
              <w:t>2,2</w:t>
            </w:r>
          </w:p>
        </w:tc>
      </w:tr>
      <w:tr w:rsidR="00B1585C" w:rsidRPr="00057099" w14:paraId="21FC1FC8" w14:textId="77777777" w:rsidTr="006F7394">
        <w:tc>
          <w:tcPr>
            <w:tcW w:w="2948" w:type="dxa"/>
          </w:tcPr>
          <w:p w14:paraId="044CA906" w14:textId="77777777" w:rsidR="00B1585C" w:rsidRPr="00057099" w:rsidRDefault="00B1585C" w:rsidP="006F7394">
            <w:pPr>
              <w:spacing w:line="240" w:lineRule="exact"/>
            </w:pPr>
            <w:r w:rsidRPr="00057099">
              <w:t>spanning</w:t>
            </w:r>
          </w:p>
        </w:tc>
        <w:tc>
          <w:tcPr>
            <w:tcW w:w="851" w:type="dxa"/>
          </w:tcPr>
          <w:p w14:paraId="0BFCF0F2" w14:textId="77777777" w:rsidR="00B1585C" w:rsidRPr="00057099" w:rsidRDefault="00B1585C" w:rsidP="006F7394">
            <w:pPr>
              <w:spacing w:line="240" w:lineRule="exact"/>
              <w:jc w:val="right"/>
            </w:pPr>
            <w:r w:rsidRPr="00057099">
              <w:t>V</w:t>
            </w:r>
          </w:p>
        </w:tc>
        <w:tc>
          <w:tcPr>
            <w:tcW w:w="284" w:type="dxa"/>
          </w:tcPr>
          <w:p w14:paraId="01B43C60" w14:textId="77777777" w:rsidR="00B1585C" w:rsidRPr="00057099" w:rsidRDefault="00B1585C" w:rsidP="006F7394">
            <w:pPr>
              <w:spacing w:line="240" w:lineRule="exact"/>
            </w:pPr>
            <w:r w:rsidRPr="00057099">
              <w:t>:</w:t>
            </w:r>
          </w:p>
        </w:tc>
        <w:tc>
          <w:tcPr>
            <w:tcW w:w="4530" w:type="dxa"/>
          </w:tcPr>
          <w:p w14:paraId="7A7CD4C9" w14:textId="77777777" w:rsidR="00B1585C" w:rsidRPr="00057099" w:rsidRDefault="00B1585C" w:rsidP="006F7394">
            <w:pPr>
              <w:spacing w:line="240" w:lineRule="exact"/>
            </w:pPr>
          </w:p>
        </w:tc>
      </w:tr>
      <w:tr w:rsidR="00B1585C" w:rsidRPr="00057099" w14:paraId="57E6AD5C" w14:textId="77777777" w:rsidTr="006F7394">
        <w:tc>
          <w:tcPr>
            <w:tcW w:w="2948" w:type="dxa"/>
          </w:tcPr>
          <w:p w14:paraId="605BF054" w14:textId="77777777" w:rsidR="00B1585C" w:rsidRPr="00057099" w:rsidRDefault="00B1585C" w:rsidP="006F7394">
            <w:pPr>
              <w:spacing w:line="240" w:lineRule="exact"/>
            </w:pPr>
            <w:r w:rsidRPr="00057099">
              <w:t>nominaalstroom</w:t>
            </w:r>
          </w:p>
        </w:tc>
        <w:tc>
          <w:tcPr>
            <w:tcW w:w="851" w:type="dxa"/>
          </w:tcPr>
          <w:p w14:paraId="421FBAF4" w14:textId="77777777" w:rsidR="00B1585C" w:rsidRPr="00057099" w:rsidRDefault="00B1585C" w:rsidP="006F7394">
            <w:pPr>
              <w:spacing w:line="240" w:lineRule="exact"/>
              <w:jc w:val="right"/>
            </w:pPr>
            <w:r w:rsidRPr="00057099">
              <w:t>A</w:t>
            </w:r>
          </w:p>
        </w:tc>
        <w:tc>
          <w:tcPr>
            <w:tcW w:w="284" w:type="dxa"/>
          </w:tcPr>
          <w:p w14:paraId="565406D2" w14:textId="77777777" w:rsidR="00B1585C" w:rsidRPr="00057099" w:rsidRDefault="00B1585C" w:rsidP="006F7394">
            <w:pPr>
              <w:spacing w:line="240" w:lineRule="exact"/>
            </w:pPr>
            <w:r w:rsidRPr="00057099">
              <w:t>:</w:t>
            </w:r>
          </w:p>
        </w:tc>
        <w:tc>
          <w:tcPr>
            <w:tcW w:w="4530" w:type="dxa"/>
          </w:tcPr>
          <w:p w14:paraId="70967A81" w14:textId="77777777" w:rsidR="00B1585C" w:rsidRPr="00057099" w:rsidRDefault="00B1585C" w:rsidP="006F7394">
            <w:pPr>
              <w:spacing w:line="240" w:lineRule="exact"/>
            </w:pPr>
            <w:r w:rsidRPr="00057099">
              <w:t>3x 400, 50 Hz</w:t>
            </w:r>
          </w:p>
        </w:tc>
      </w:tr>
      <w:tr w:rsidR="00B1585C" w:rsidRPr="00057099" w14:paraId="4751E741" w14:textId="77777777" w:rsidTr="006F7394">
        <w:tc>
          <w:tcPr>
            <w:tcW w:w="2948" w:type="dxa"/>
          </w:tcPr>
          <w:p w14:paraId="47957E0F" w14:textId="77777777" w:rsidR="00B1585C" w:rsidRPr="00057099" w:rsidRDefault="00B1585C" w:rsidP="006F7394">
            <w:pPr>
              <w:spacing w:line="240" w:lineRule="exact"/>
            </w:pPr>
            <w:r w:rsidRPr="00057099">
              <w:t>wijze van aanlopen</w:t>
            </w:r>
          </w:p>
        </w:tc>
        <w:tc>
          <w:tcPr>
            <w:tcW w:w="851" w:type="dxa"/>
          </w:tcPr>
          <w:p w14:paraId="4D11E4E8" w14:textId="77777777" w:rsidR="00B1585C" w:rsidRPr="00057099" w:rsidRDefault="00B1585C" w:rsidP="006F7394">
            <w:pPr>
              <w:spacing w:line="240" w:lineRule="exact"/>
              <w:jc w:val="right"/>
            </w:pPr>
          </w:p>
        </w:tc>
        <w:tc>
          <w:tcPr>
            <w:tcW w:w="284" w:type="dxa"/>
          </w:tcPr>
          <w:p w14:paraId="428781DB" w14:textId="77777777" w:rsidR="00B1585C" w:rsidRPr="00057099" w:rsidRDefault="00B1585C" w:rsidP="006F7394">
            <w:pPr>
              <w:spacing w:line="240" w:lineRule="exact"/>
            </w:pPr>
            <w:r w:rsidRPr="00057099">
              <w:t>:</w:t>
            </w:r>
          </w:p>
        </w:tc>
        <w:tc>
          <w:tcPr>
            <w:tcW w:w="4530" w:type="dxa"/>
          </w:tcPr>
          <w:p w14:paraId="638D85C6" w14:textId="303B292C" w:rsidR="00B1585C" w:rsidRPr="00057099" w:rsidRDefault="006E7A24" w:rsidP="006F7394">
            <w:pPr>
              <w:spacing w:line="240" w:lineRule="exact"/>
            </w:pPr>
            <w:r w:rsidRPr="00057099">
              <w:t>DOL</w:t>
            </w:r>
          </w:p>
        </w:tc>
      </w:tr>
      <w:tr w:rsidR="00B1585C" w:rsidRPr="00057099" w14:paraId="349FF4CD" w14:textId="77777777" w:rsidTr="006F7394">
        <w:tc>
          <w:tcPr>
            <w:tcW w:w="2948" w:type="dxa"/>
          </w:tcPr>
          <w:p w14:paraId="2C2178CA" w14:textId="77777777" w:rsidR="00B1585C" w:rsidRPr="00057099" w:rsidRDefault="00B1585C" w:rsidP="006F7394">
            <w:pPr>
              <w:spacing w:line="240" w:lineRule="exact"/>
            </w:pPr>
            <w:r w:rsidRPr="00057099">
              <w:t>isolatieklasse</w:t>
            </w:r>
          </w:p>
        </w:tc>
        <w:tc>
          <w:tcPr>
            <w:tcW w:w="851" w:type="dxa"/>
          </w:tcPr>
          <w:p w14:paraId="1B239E80" w14:textId="77777777" w:rsidR="00B1585C" w:rsidRPr="00057099" w:rsidRDefault="00B1585C" w:rsidP="006F7394">
            <w:pPr>
              <w:spacing w:line="240" w:lineRule="exact"/>
              <w:jc w:val="right"/>
            </w:pPr>
          </w:p>
        </w:tc>
        <w:tc>
          <w:tcPr>
            <w:tcW w:w="284" w:type="dxa"/>
          </w:tcPr>
          <w:p w14:paraId="4084420F" w14:textId="77777777" w:rsidR="00B1585C" w:rsidRPr="00057099" w:rsidRDefault="00B1585C" w:rsidP="006F7394">
            <w:pPr>
              <w:spacing w:line="240" w:lineRule="exact"/>
            </w:pPr>
            <w:r w:rsidRPr="00057099">
              <w:t>:</w:t>
            </w:r>
          </w:p>
        </w:tc>
        <w:tc>
          <w:tcPr>
            <w:tcW w:w="4530" w:type="dxa"/>
          </w:tcPr>
          <w:p w14:paraId="2CE6FDB6" w14:textId="77777777" w:rsidR="00B1585C" w:rsidRPr="00057099" w:rsidRDefault="00B1585C" w:rsidP="006F7394">
            <w:pPr>
              <w:spacing w:line="240" w:lineRule="exact"/>
            </w:pPr>
            <w:r w:rsidRPr="00057099">
              <w:t>F</w:t>
            </w:r>
          </w:p>
        </w:tc>
      </w:tr>
      <w:tr w:rsidR="00B1585C" w:rsidRPr="00057099" w14:paraId="5429DDFD" w14:textId="77777777" w:rsidTr="006F7394">
        <w:tc>
          <w:tcPr>
            <w:tcW w:w="2948" w:type="dxa"/>
          </w:tcPr>
          <w:p w14:paraId="777F3376" w14:textId="77777777" w:rsidR="00B1585C" w:rsidRPr="00057099" w:rsidRDefault="00B1585C" w:rsidP="006F7394">
            <w:pPr>
              <w:spacing w:line="240" w:lineRule="exact"/>
            </w:pPr>
            <w:r w:rsidRPr="00057099">
              <w:t>beschermingsklasse</w:t>
            </w:r>
          </w:p>
        </w:tc>
        <w:tc>
          <w:tcPr>
            <w:tcW w:w="851" w:type="dxa"/>
          </w:tcPr>
          <w:p w14:paraId="65E631A6" w14:textId="77777777" w:rsidR="00B1585C" w:rsidRPr="00057099" w:rsidRDefault="00B1585C" w:rsidP="006F7394">
            <w:pPr>
              <w:spacing w:line="240" w:lineRule="exact"/>
              <w:jc w:val="right"/>
            </w:pPr>
          </w:p>
        </w:tc>
        <w:tc>
          <w:tcPr>
            <w:tcW w:w="284" w:type="dxa"/>
          </w:tcPr>
          <w:p w14:paraId="4B0B89D7" w14:textId="77777777" w:rsidR="00B1585C" w:rsidRPr="00057099" w:rsidRDefault="00B1585C" w:rsidP="006F7394">
            <w:pPr>
              <w:spacing w:line="240" w:lineRule="exact"/>
            </w:pPr>
            <w:r w:rsidRPr="00057099">
              <w:t>:</w:t>
            </w:r>
          </w:p>
        </w:tc>
        <w:tc>
          <w:tcPr>
            <w:tcW w:w="4530" w:type="dxa"/>
          </w:tcPr>
          <w:p w14:paraId="14B3E376" w14:textId="77777777" w:rsidR="00B1585C" w:rsidRPr="00057099" w:rsidRDefault="00B1585C" w:rsidP="006F7394">
            <w:pPr>
              <w:spacing w:line="240" w:lineRule="exact"/>
            </w:pPr>
            <w:r w:rsidRPr="00057099">
              <w:t>IP55</w:t>
            </w:r>
          </w:p>
        </w:tc>
      </w:tr>
      <w:tr w:rsidR="00B1585C" w:rsidRPr="00057099" w14:paraId="1E4AFFAD" w14:textId="77777777" w:rsidTr="006F7394">
        <w:tc>
          <w:tcPr>
            <w:tcW w:w="2948" w:type="dxa"/>
          </w:tcPr>
          <w:p w14:paraId="65360E9F" w14:textId="77777777" w:rsidR="00B1585C" w:rsidRPr="00057099" w:rsidRDefault="00B1585C" w:rsidP="006F7394">
            <w:pPr>
              <w:spacing w:line="240" w:lineRule="exact"/>
            </w:pPr>
            <w:r w:rsidRPr="00057099">
              <w:t>bedrijfstype</w:t>
            </w:r>
          </w:p>
        </w:tc>
        <w:tc>
          <w:tcPr>
            <w:tcW w:w="851" w:type="dxa"/>
          </w:tcPr>
          <w:p w14:paraId="65DBD030" w14:textId="77777777" w:rsidR="00B1585C" w:rsidRPr="00057099" w:rsidRDefault="00B1585C" w:rsidP="006F7394">
            <w:pPr>
              <w:spacing w:line="240" w:lineRule="exact"/>
              <w:jc w:val="right"/>
            </w:pPr>
          </w:p>
        </w:tc>
        <w:tc>
          <w:tcPr>
            <w:tcW w:w="284" w:type="dxa"/>
          </w:tcPr>
          <w:p w14:paraId="3CCEA6E4" w14:textId="77777777" w:rsidR="00B1585C" w:rsidRPr="00057099" w:rsidRDefault="00B1585C" w:rsidP="006F7394">
            <w:pPr>
              <w:spacing w:line="240" w:lineRule="exact"/>
            </w:pPr>
            <w:r w:rsidRPr="00057099">
              <w:t>:</w:t>
            </w:r>
          </w:p>
        </w:tc>
        <w:tc>
          <w:tcPr>
            <w:tcW w:w="4530" w:type="dxa"/>
          </w:tcPr>
          <w:p w14:paraId="5EE5506B" w14:textId="77777777" w:rsidR="00B1585C" w:rsidRPr="00057099" w:rsidRDefault="00B1585C" w:rsidP="006F7394">
            <w:pPr>
              <w:spacing w:line="240" w:lineRule="exact"/>
            </w:pPr>
            <w:r w:rsidRPr="00057099">
              <w:t>S1</w:t>
            </w:r>
          </w:p>
        </w:tc>
      </w:tr>
      <w:tr w:rsidR="00B1585C" w:rsidRPr="00057099" w14:paraId="0DCB8651" w14:textId="77777777" w:rsidTr="006F7394">
        <w:tc>
          <w:tcPr>
            <w:tcW w:w="2948" w:type="dxa"/>
          </w:tcPr>
          <w:p w14:paraId="3E3F4B6B" w14:textId="77777777" w:rsidR="00B1585C" w:rsidRPr="00057099" w:rsidRDefault="00B1585C" w:rsidP="006F7394">
            <w:pPr>
              <w:spacing w:line="240" w:lineRule="exact"/>
            </w:pPr>
            <w:r w:rsidRPr="00057099">
              <w:t>type smering</w:t>
            </w:r>
          </w:p>
        </w:tc>
        <w:tc>
          <w:tcPr>
            <w:tcW w:w="851" w:type="dxa"/>
          </w:tcPr>
          <w:p w14:paraId="1D3D0ADC" w14:textId="77777777" w:rsidR="00B1585C" w:rsidRPr="00057099" w:rsidRDefault="00B1585C" w:rsidP="006F7394">
            <w:pPr>
              <w:spacing w:line="240" w:lineRule="exact"/>
              <w:jc w:val="right"/>
            </w:pPr>
          </w:p>
        </w:tc>
        <w:tc>
          <w:tcPr>
            <w:tcW w:w="284" w:type="dxa"/>
          </w:tcPr>
          <w:p w14:paraId="49D65C3C" w14:textId="77777777" w:rsidR="00B1585C" w:rsidRPr="00057099" w:rsidRDefault="00B1585C" w:rsidP="006F7394">
            <w:pPr>
              <w:spacing w:line="240" w:lineRule="exact"/>
            </w:pPr>
            <w:r w:rsidRPr="00057099">
              <w:t>:</w:t>
            </w:r>
          </w:p>
        </w:tc>
        <w:tc>
          <w:tcPr>
            <w:tcW w:w="4530" w:type="dxa"/>
          </w:tcPr>
          <w:p w14:paraId="3F9D3A1F" w14:textId="77777777" w:rsidR="00B1585C" w:rsidRPr="00057099" w:rsidRDefault="00B1585C" w:rsidP="006F7394">
            <w:pPr>
              <w:spacing w:line="240" w:lineRule="exact"/>
            </w:pPr>
          </w:p>
        </w:tc>
      </w:tr>
      <w:tr w:rsidR="00B1585C" w:rsidRPr="00057099" w14:paraId="2186BF8D" w14:textId="77777777" w:rsidTr="006F7394">
        <w:tc>
          <w:tcPr>
            <w:tcW w:w="2948" w:type="dxa"/>
          </w:tcPr>
          <w:p w14:paraId="53EC76BD" w14:textId="77777777" w:rsidR="00B1585C" w:rsidRPr="00057099" w:rsidRDefault="00B1585C" w:rsidP="006F7394">
            <w:pPr>
              <w:spacing w:line="240" w:lineRule="exact"/>
            </w:pPr>
            <w:r w:rsidRPr="00057099">
              <w:t>L</w:t>
            </w:r>
            <w:r w:rsidRPr="00057099">
              <w:rPr>
                <w:vertAlign w:val="subscript"/>
              </w:rPr>
              <w:t>10h</w:t>
            </w:r>
            <w:r w:rsidRPr="00057099">
              <w:t xml:space="preserve"> levensduur lagers</w:t>
            </w:r>
          </w:p>
        </w:tc>
        <w:tc>
          <w:tcPr>
            <w:tcW w:w="851" w:type="dxa"/>
          </w:tcPr>
          <w:p w14:paraId="31941C09" w14:textId="77777777" w:rsidR="00B1585C" w:rsidRPr="00057099" w:rsidRDefault="00B1585C" w:rsidP="006F7394">
            <w:pPr>
              <w:spacing w:line="240" w:lineRule="exact"/>
              <w:jc w:val="right"/>
            </w:pPr>
            <w:r w:rsidRPr="00057099">
              <w:t>h</w:t>
            </w:r>
          </w:p>
        </w:tc>
        <w:tc>
          <w:tcPr>
            <w:tcW w:w="284" w:type="dxa"/>
          </w:tcPr>
          <w:p w14:paraId="1A0443EA" w14:textId="77777777" w:rsidR="00B1585C" w:rsidRPr="00057099" w:rsidRDefault="00B1585C" w:rsidP="006F7394">
            <w:pPr>
              <w:spacing w:line="240" w:lineRule="exact"/>
            </w:pPr>
            <w:r w:rsidRPr="00057099">
              <w:t>:</w:t>
            </w:r>
          </w:p>
        </w:tc>
        <w:tc>
          <w:tcPr>
            <w:tcW w:w="4530" w:type="dxa"/>
          </w:tcPr>
          <w:p w14:paraId="30AE15CA" w14:textId="77777777" w:rsidR="00B1585C" w:rsidRPr="00057099" w:rsidRDefault="00B1585C" w:rsidP="006F7394">
            <w:pPr>
              <w:spacing w:line="240" w:lineRule="exact"/>
            </w:pPr>
            <w:r w:rsidRPr="00057099">
              <w:t>50.000</w:t>
            </w:r>
          </w:p>
        </w:tc>
      </w:tr>
      <w:tr w:rsidR="00B1585C" w:rsidRPr="00057099" w14:paraId="706B6B9D" w14:textId="77777777" w:rsidTr="006F7394">
        <w:tc>
          <w:tcPr>
            <w:tcW w:w="2948" w:type="dxa"/>
          </w:tcPr>
          <w:p w14:paraId="496F3D8B" w14:textId="77777777" w:rsidR="00B1585C" w:rsidRPr="00057099" w:rsidRDefault="00B1585C" w:rsidP="006F7394">
            <w:pPr>
              <w:spacing w:line="240" w:lineRule="exact"/>
            </w:pPr>
            <w:r w:rsidRPr="00057099">
              <w:t>beveiligingen</w:t>
            </w:r>
          </w:p>
        </w:tc>
        <w:tc>
          <w:tcPr>
            <w:tcW w:w="851" w:type="dxa"/>
          </w:tcPr>
          <w:p w14:paraId="4B98D59D" w14:textId="77777777" w:rsidR="00B1585C" w:rsidRPr="00057099" w:rsidRDefault="00B1585C" w:rsidP="006F7394">
            <w:pPr>
              <w:spacing w:line="240" w:lineRule="exact"/>
              <w:jc w:val="right"/>
            </w:pPr>
          </w:p>
        </w:tc>
        <w:tc>
          <w:tcPr>
            <w:tcW w:w="284" w:type="dxa"/>
          </w:tcPr>
          <w:p w14:paraId="4147B2E4" w14:textId="77777777" w:rsidR="00B1585C" w:rsidRPr="00057099" w:rsidRDefault="00B1585C" w:rsidP="006F7394">
            <w:pPr>
              <w:spacing w:line="240" w:lineRule="exact"/>
            </w:pPr>
            <w:r w:rsidRPr="00057099">
              <w:t>:</w:t>
            </w:r>
          </w:p>
        </w:tc>
        <w:tc>
          <w:tcPr>
            <w:tcW w:w="4530" w:type="dxa"/>
          </w:tcPr>
          <w:p w14:paraId="76A699E9" w14:textId="77777777" w:rsidR="00B1585C" w:rsidRPr="00057099" w:rsidRDefault="00B1585C" w:rsidP="006F7394">
            <w:pPr>
              <w:spacing w:line="240" w:lineRule="exact"/>
            </w:pPr>
            <w:r w:rsidRPr="00057099">
              <w:t xml:space="preserve">motor voorzien van thermische beveiliging, zie instrumentatielijst. </w:t>
            </w:r>
            <w:proofErr w:type="gramStart"/>
            <w:r w:rsidRPr="00057099">
              <w:t>Indien</w:t>
            </w:r>
            <w:proofErr w:type="gramEnd"/>
            <w:r w:rsidRPr="00057099">
              <w:t xml:space="preserve"> het een thermistor betreft, relais bijleveren.</w:t>
            </w:r>
          </w:p>
        </w:tc>
      </w:tr>
    </w:tbl>
    <w:p w14:paraId="640C5C7F" w14:textId="77777777" w:rsidR="00B1585C" w:rsidRPr="00057099" w:rsidRDefault="00B1585C" w:rsidP="00B1585C">
      <w:pPr>
        <w:pStyle w:val="BodyText"/>
      </w:pPr>
    </w:p>
    <w:p w14:paraId="494554B8" w14:textId="77777777" w:rsidR="00B1585C" w:rsidRPr="00057099" w:rsidRDefault="00B1585C" w:rsidP="005B35B1">
      <w:pPr>
        <w:pStyle w:val="Heading2"/>
        <w:numPr>
          <w:ilvl w:val="1"/>
          <w:numId w:val="19"/>
        </w:numPr>
      </w:pPr>
      <w:bookmarkStart w:id="295" w:name="_Toc54965628"/>
      <w:r w:rsidRPr="00057099">
        <w:t>Leidingwerk en appendages</w:t>
      </w:r>
      <w:bookmarkEnd w:id="295"/>
    </w:p>
    <w:p w14:paraId="03CFF5DB" w14:textId="77777777" w:rsidR="00B1585C" w:rsidRPr="00057099" w:rsidRDefault="00B1585C" w:rsidP="006028B5">
      <w:pPr>
        <w:pStyle w:val="Heading3"/>
      </w:pPr>
      <w:r w:rsidRPr="00057099">
        <w:t>Hoofdgegevens</w:t>
      </w:r>
    </w:p>
    <w:tbl>
      <w:tblPr>
        <w:tblW w:w="8619" w:type="dxa"/>
        <w:tblLayout w:type="fixed"/>
        <w:tblLook w:val="01E0" w:firstRow="1" w:lastRow="1" w:firstColumn="1" w:lastColumn="1" w:noHBand="0" w:noVBand="0"/>
      </w:tblPr>
      <w:tblGrid>
        <w:gridCol w:w="2948"/>
        <w:gridCol w:w="851"/>
        <w:gridCol w:w="284"/>
        <w:gridCol w:w="4536"/>
      </w:tblGrid>
      <w:tr w:rsidR="00B1585C" w:rsidRPr="00057099" w14:paraId="23205390" w14:textId="77777777" w:rsidTr="006F7394">
        <w:trPr>
          <w:cantSplit/>
        </w:trPr>
        <w:tc>
          <w:tcPr>
            <w:tcW w:w="2948" w:type="dxa"/>
          </w:tcPr>
          <w:p w14:paraId="5C179252" w14:textId="77777777" w:rsidR="00B1585C" w:rsidRPr="00057099" w:rsidRDefault="00B1585C" w:rsidP="006F7394">
            <w:r w:rsidRPr="00057099">
              <w:t>materiaal leiding</w:t>
            </w:r>
          </w:p>
        </w:tc>
        <w:tc>
          <w:tcPr>
            <w:tcW w:w="851" w:type="dxa"/>
          </w:tcPr>
          <w:p w14:paraId="0F5543BC" w14:textId="77777777" w:rsidR="00B1585C" w:rsidRPr="00057099" w:rsidRDefault="00B1585C" w:rsidP="006F7394">
            <w:pPr>
              <w:jc w:val="right"/>
            </w:pPr>
          </w:p>
        </w:tc>
        <w:tc>
          <w:tcPr>
            <w:tcW w:w="284" w:type="dxa"/>
          </w:tcPr>
          <w:p w14:paraId="55144502" w14:textId="77777777" w:rsidR="00B1585C" w:rsidRPr="00057099" w:rsidRDefault="00B1585C" w:rsidP="006F7394">
            <w:r w:rsidRPr="00057099">
              <w:t>:</w:t>
            </w:r>
          </w:p>
        </w:tc>
        <w:tc>
          <w:tcPr>
            <w:tcW w:w="4536" w:type="dxa"/>
          </w:tcPr>
          <w:p w14:paraId="05A84309" w14:textId="77777777" w:rsidR="00B1585C" w:rsidRPr="00057099" w:rsidRDefault="00B1585C" w:rsidP="006F7394">
            <w:r w:rsidRPr="00057099">
              <w:t xml:space="preserve">thermisch verzinkt staal, gietijzer, rvs AISI304L </w:t>
            </w:r>
          </w:p>
        </w:tc>
      </w:tr>
      <w:tr w:rsidR="00B1585C" w:rsidRPr="00057099" w14:paraId="60221D09" w14:textId="77777777" w:rsidTr="006F7394">
        <w:trPr>
          <w:cantSplit/>
        </w:trPr>
        <w:tc>
          <w:tcPr>
            <w:tcW w:w="2948" w:type="dxa"/>
          </w:tcPr>
          <w:p w14:paraId="2A3283FF" w14:textId="77777777" w:rsidR="00B1585C" w:rsidRPr="00057099" w:rsidRDefault="00B1585C" w:rsidP="006F7394">
            <w:r w:rsidRPr="00057099">
              <w:t>materiaal in te storten delen</w:t>
            </w:r>
          </w:p>
        </w:tc>
        <w:tc>
          <w:tcPr>
            <w:tcW w:w="851" w:type="dxa"/>
          </w:tcPr>
          <w:p w14:paraId="6EFE8874" w14:textId="77777777" w:rsidR="00B1585C" w:rsidRPr="00057099" w:rsidRDefault="00B1585C" w:rsidP="006F7394">
            <w:pPr>
              <w:jc w:val="right"/>
            </w:pPr>
          </w:p>
        </w:tc>
        <w:tc>
          <w:tcPr>
            <w:tcW w:w="284" w:type="dxa"/>
          </w:tcPr>
          <w:p w14:paraId="35C5BA89" w14:textId="77777777" w:rsidR="00B1585C" w:rsidRPr="00057099" w:rsidRDefault="00B1585C" w:rsidP="006F7394">
            <w:r w:rsidRPr="00057099">
              <w:t>:</w:t>
            </w:r>
          </w:p>
        </w:tc>
        <w:tc>
          <w:tcPr>
            <w:tcW w:w="4536" w:type="dxa"/>
          </w:tcPr>
          <w:p w14:paraId="7D91DEED" w14:textId="77777777" w:rsidR="00B1585C" w:rsidRPr="00057099" w:rsidRDefault="00B1585C" w:rsidP="006F7394">
            <w:r w:rsidRPr="00057099">
              <w:t>nodulair gietijzer</w:t>
            </w:r>
          </w:p>
        </w:tc>
      </w:tr>
      <w:tr w:rsidR="00B1585C" w:rsidRPr="00057099" w14:paraId="3FF11697" w14:textId="77777777" w:rsidTr="006F7394">
        <w:trPr>
          <w:cantSplit/>
        </w:trPr>
        <w:tc>
          <w:tcPr>
            <w:tcW w:w="2948" w:type="dxa"/>
          </w:tcPr>
          <w:p w14:paraId="17C0D4B0" w14:textId="77777777" w:rsidR="00B1585C" w:rsidRPr="00057099" w:rsidRDefault="00B1585C" w:rsidP="006F7394">
            <w:r w:rsidRPr="00057099">
              <w:t>leveringsomvang</w:t>
            </w:r>
          </w:p>
        </w:tc>
        <w:tc>
          <w:tcPr>
            <w:tcW w:w="851" w:type="dxa"/>
          </w:tcPr>
          <w:p w14:paraId="5BAC256C" w14:textId="77777777" w:rsidR="00B1585C" w:rsidRPr="00057099" w:rsidRDefault="00B1585C" w:rsidP="006F7394">
            <w:pPr>
              <w:jc w:val="right"/>
            </w:pPr>
          </w:p>
        </w:tc>
        <w:tc>
          <w:tcPr>
            <w:tcW w:w="284" w:type="dxa"/>
          </w:tcPr>
          <w:p w14:paraId="762496FE" w14:textId="77777777" w:rsidR="00B1585C" w:rsidRPr="00057099" w:rsidRDefault="00B1585C" w:rsidP="006F7394">
            <w:r w:rsidRPr="00057099">
              <w:t>:</w:t>
            </w:r>
          </w:p>
        </w:tc>
        <w:tc>
          <w:tcPr>
            <w:tcW w:w="4536" w:type="dxa"/>
          </w:tcPr>
          <w:p w14:paraId="74C18AA7" w14:textId="77777777" w:rsidR="00B1585C" w:rsidRPr="00057099" w:rsidRDefault="00B1585C" w:rsidP="006F7394">
            <w:r w:rsidRPr="00057099">
              <w:t>zoals aangegeven op de P&amp;ID’s en tekeningen en zoals hierna vermeld</w:t>
            </w:r>
          </w:p>
        </w:tc>
      </w:tr>
    </w:tbl>
    <w:p w14:paraId="1EFC6451" w14:textId="77777777" w:rsidR="00B1585C" w:rsidRPr="00057099" w:rsidRDefault="00B1585C" w:rsidP="00B1585C"/>
    <w:p w14:paraId="53A13983" w14:textId="77777777" w:rsidR="00B1585C" w:rsidRPr="00057099" w:rsidRDefault="00B1585C" w:rsidP="006028B5">
      <w:pPr>
        <w:pStyle w:val="Heading3"/>
      </w:pPr>
      <w:r w:rsidRPr="00057099">
        <w:t>Zuigleiding pomp</w:t>
      </w:r>
    </w:p>
    <w:tbl>
      <w:tblPr>
        <w:tblW w:w="0" w:type="auto"/>
        <w:tblLayout w:type="fixed"/>
        <w:tblLook w:val="01E0" w:firstRow="1" w:lastRow="1" w:firstColumn="1" w:lastColumn="1" w:noHBand="0" w:noVBand="0"/>
      </w:tblPr>
      <w:tblGrid>
        <w:gridCol w:w="2948"/>
        <w:gridCol w:w="851"/>
        <w:gridCol w:w="284"/>
        <w:gridCol w:w="4536"/>
      </w:tblGrid>
      <w:tr w:rsidR="00B1585C" w:rsidRPr="00057099" w14:paraId="1AF9531F" w14:textId="77777777" w:rsidTr="006F7394">
        <w:trPr>
          <w:cantSplit/>
        </w:trPr>
        <w:tc>
          <w:tcPr>
            <w:tcW w:w="2948" w:type="dxa"/>
          </w:tcPr>
          <w:p w14:paraId="6B28385E" w14:textId="77777777" w:rsidR="00B1585C" w:rsidRPr="00057099" w:rsidRDefault="00B1585C" w:rsidP="006F7394">
            <w:r w:rsidRPr="00057099">
              <w:t>Tracé</w:t>
            </w:r>
          </w:p>
        </w:tc>
        <w:tc>
          <w:tcPr>
            <w:tcW w:w="851" w:type="dxa"/>
          </w:tcPr>
          <w:p w14:paraId="01076FEE" w14:textId="77777777" w:rsidR="00B1585C" w:rsidRPr="00057099" w:rsidRDefault="00B1585C" w:rsidP="006F7394">
            <w:pPr>
              <w:jc w:val="right"/>
            </w:pPr>
          </w:p>
        </w:tc>
        <w:tc>
          <w:tcPr>
            <w:tcW w:w="284" w:type="dxa"/>
          </w:tcPr>
          <w:p w14:paraId="155DA1A7" w14:textId="77777777" w:rsidR="00B1585C" w:rsidRPr="00057099" w:rsidRDefault="00B1585C" w:rsidP="006F7394">
            <w:r w:rsidRPr="00057099">
              <w:t>:</w:t>
            </w:r>
          </w:p>
        </w:tc>
        <w:tc>
          <w:tcPr>
            <w:tcW w:w="4536" w:type="dxa"/>
          </w:tcPr>
          <w:p w14:paraId="440F533E" w14:textId="3AEB11D6" w:rsidR="00B1585C" w:rsidRPr="00057099" w:rsidRDefault="00B1585C" w:rsidP="006F7394">
            <w:r w:rsidRPr="00057099">
              <w:t>vanaf bestaande muurdoorvoerstuk DN</w:t>
            </w:r>
            <w:r w:rsidR="006E7A24" w:rsidRPr="00057099">
              <w:t>150</w:t>
            </w:r>
            <w:r w:rsidRPr="00057099">
              <w:t xml:space="preserve"> t/m aansluiting op pomp</w:t>
            </w:r>
          </w:p>
        </w:tc>
      </w:tr>
      <w:tr w:rsidR="00B1585C" w:rsidRPr="00057099" w14:paraId="085D7E9B" w14:textId="77777777" w:rsidTr="006F7394">
        <w:trPr>
          <w:cantSplit/>
        </w:trPr>
        <w:tc>
          <w:tcPr>
            <w:tcW w:w="2948" w:type="dxa"/>
          </w:tcPr>
          <w:p w14:paraId="69F6831B" w14:textId="77777777" w:rsidR="00B1585C" w:rsidRPr="00057099" w:rsidRDefault="00B1585C" w:rsidP="006F7394">
            <w:r w:rsidRPr="00057099">
              <w:t>Aantal</w:t>
            </w:r>
          </w:p>
        </w:tc>
        <w:tc>
          <w:tcPr>
            <w:tcW w:w="851" w:type="dxa"/>
          </w:tcPr>
          <w:p w14:paraId="3110A183" w14:textId="77777777" w:rsidR="00B1585C" w:rsidRPr="00057099" w:rsidRDefault="00B1585C" w:rsidP="006F7394">
            <w:pPr>
              <w:jc w:val="right"/>
            </w:pPr>
          </w:p>
        </w:tc>
        <w:tc>
          <w:tcPr>
            <w:tcW w:w="284" w:type="dxa"/>
          </w:tcPr>
          <w:p w14:paraId="6610FE59" w14:textId="77777777" w:rsidR="00B1585C" w:rsidRPr="00057099" w:rsidRDefault="00B1585C" w:rsidP="006F7394">
            <w:r w:rsidRPr="00057099">
              <w:t>:</w:t>
            </w:r>
          </w:p>
        </w:tc>
        <w:tc>
          <w:tcPr>
            <w:tcW w:w="4536" w:type="dxa"/>
          </w:tcPr>
          <w:p w14:paraId="34FA7B6B" w14:textId="77777777" w:rsidR="00B1585C" w:rsidRPr="00057099" w:rsidRDefault="00B1585C" w:rsidP="006F7394">
            <w:r w:rsidRPr="00057099">
              <w:t>2</w:t>
            </w:r>
          </w:p>
        </w:tc>
      </w:tr>
      <w:tr w:rsidR="00B1585C" w:rsidRPr="00057099" w14:paraId="74D4DD5A" w14:textId="77777777" w:rsidTr="006F7394">
        <w:trPr>
          <w:cantSplit/>
        </w:trPr>
        <w:tc>
          <w:tcPr>
            <w:tcW w:w="2948" w:type="dxa"/>
          </w:tcPr>
          <w:p w14:paraId="05CEC5C5" w14:textId="77777777" w:rsidR="00B1585C" w:rsidRPr="00057099" w:rsidRDefault="00B1585C" w:rsidP="006F7394">
            <w:r w:rsidRPr="00057099">
              <w:t>diameter</w:t>
            </w:r>
          </w:p>
        </w:tc>
        <w:tc>
          <w:tcPr>
            <w:tcW w:w="851" w:type="dxa"/>
          </w:tcPr>
          <w:p w14:paraId="6885D8A7" w14:textId="77777777" w:rsidR="00B1585C" w:rsidRPr="00057099" w:rsidRDefault="00B1585C" w:rsidP="006F7394">
            <w:pPr>
              <w:jc w:val="right"/>
            </w:pPr>
            <w:r w:rsidRPr="00057099">
              <w:t>mm</w:t>
            </w:r>
          </w:p>
        </w:tc>
        <w:tc>
          <w:tcPr>
            <w:tcW w:w="284" w:type="dxa"/>
          </w:tcPr>
          <w:p w14:paraId="71D56072" w14:textId="77777777" w:rsidR="00B1585C" w:rsidRPr="00057099" w:rsidRDefault="00B1585C" w:rsidP="006F7394">
            <w:r w:rsidRPr="00057099">
              <w:t>:</w:t>
            </w:r>
          </w:p>
        </w:tc>
        <w:tc>
          <w:tcPr>
            <w:tcW w:w="4536" w:type="dxa"/>
          </w:tcPr>
          <w:p w14:paraId="21E1F731" w14:textId="573F0562" w:rsidR="00B1585C" w:rsidRPr="00057099" w:rsidRDefault="00B1585C" w:rsidP="006F7394">
            <w:r w:rsidRPr="00057099">
              <w:t xml:space="preserve">DN </w:t>
            </w:r>
            <w:r w:rsidR="006E7A24" w:rsidRPr="00057099">
              <w:t>15</w:t>
            </w:r>
            <w:r w:rsidRPr="00057099">
              <w:t>0</w:t>
            </w:r>
          </w:p>
        </w:tc>
      </w:tr>
      <w:tr w:rsidR="00B1585C" w:rsidRPr="00057099" w14:paraId="34D6C853" w14:textId="77777777" w:rsidTr="006F7394">
        <w:trPr>
          <w:cantSplit/>
        </w:trPr>
        <w:tc>
          <w:tcPr>
            <w:tcW w:w="2948" w:type="dxa"/>
          </w:tcPr>
          <w:p w14:paraId="253CBBA2" w14:textId="77777777" w:rsidR="00B1585C" w:rsidRPr="00057099" w:rsidRDefault="00B1585C" w:rsidP="006F7394">
            <w:r w:rsidRPr="00057099">
              <w:t>appendages</w:t>
            </w:r>
          </w:p>
        </w:tc>
        <w:tc>
          <w:tcPr>
            <w:tcW w:w="851" w:type="dxa"/>
          </w:tcPr>
          <w:p w14:paraId="25F70C19" w14:textId="77777777" w:rsidR="00B1585C" w:rsidRPr="00057099" w:rsidRDefault="00B1585C" w:rsidP="006F7394">
            <w:pPr>
              <w:jc w:val="right"/>
            </w:pPr>
          </w:p>
        </w:tc>
        <w:tc>
          <w:tcPr>
            <w:tcW w:w="284" w:type="dxa"/>
          </w:tcPr>
          <w:p w14:paraId="1197D12F" w14:textId="77777777" w:rsidR="00B1585C" w:rsidRPr="00057099" w:rsidRDefault="00B1585C" w:rsidP="006F7394">
            <w:r w:rsidRPr="00057099">
              <w:t>:</w:t>
            </w:r>
          </w:p>
        </w:tc>
        <w:tc>
          <w:tcPr>
            <w:tcW w:w="4536" w:type="dxa"/>
          </w:tcPr>
          <w:p w14:paraId="0840B119"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muurdoorvoerstuk</w:t>
            </w:r>
          </w:p>
        </w:tc>
      </w:tr>
      <w:tr w:rsidR="00B1585C" w:rsidRPr="00057099" w14:paraId="15C9C452" w14:textId="77777777" w:rsidTr="006F7394">
        <w:trPr>
          <w:cantSplit/>
        </w:trPr>
        <w:tc>
          <w:tcPr>
            <w:tcW w:w="2948" w:type="dxa"/>
          </w:tcPr>
          <w:p w14:paraId="2ECFF37E" w14:textId="77777777" w:rsidR="00B1585C" w:rsidRPr="00057099" w:rsidRDefault="00B1585C" w:rsidP="006F7394"/>
        </w:tc>
        <w:tc>
          <w:tcPr>
            <w:tcW w:w="851" w:type="dxa"/>
          </w:tcPr>
          <w:p w14:paraId="7ABCEC5B" w14:textId="77777777" w:rsidR="00B1585C" w:rsidRPr="00057099" w:rsidRDefault="00B1585C" w:rsidP="006F7394">
            <w:pPr>
              <w:jc w:val="right"/>
            </w:pPr>
          </w:p>
        </w:tc>
        <w:tc>
          <w:tcPr>
            <w:tcW w:w="284" w:type="dxa"/>
          </w:tcPr>
          <w:p w14:paraId="3CC4591E" w14:textId="77777777" w:rsidR="00B1585C" w:rsidRPr="00057099" w:rsidRDefault="00B1585C" w:rsidP="006F7394"/>
        </w:tc>
        <w:tc>
          <w:tcPr>
            <w:tcW w:w="4536" w:type="dxa"/>
          </w:tcPr>
          <w:p w14:paraId="539BA9B1"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schuifafsluiters</w:t>
            </w:r>
          </w:p>
        </w:tc>
      </w:tr>
      <w:tr w:rsidR="00B1585C" w:rsidRPr="00057099" w14:paraId="1890BB17" w14:textId="77777777" w:rsidTr="006F7394">
        <w:trPr>
          <w:cantSplit/>
        </w:trPr>
        <w:tc>
          <w:tcPr>
            <w:tcW w:w="2948" w:type="dxa"/>
          </w:tcPr>
          <w:p w14:paraId="787D292B" w14:textId="77777777" w:rsidR="00B1585C" w:rsidRPr="00057099" w:rsidRDefault="00B1585C" w:rsidP="006F7394"/>
        </w:tc>
        <w:tc>
          <w:tcPr>
            <w:tcW w:w="851" w:type="dxa"/>
          </w:tcPr>
          <w:p w14:paraId="74A15D57" w14:textId="77777777" w:rsidR="00B1585C" w:rsidRPr="00057099" w:rsidRDefault="00B1585C" w:rsidP="006F7394">
            <w:pPr>
              <w:jc w:val="right"/>
            </w:pPr>
          </w:p>
        </w:tc>
        <w:tc>
          <w:tcPr>
            <w:tcW w:w="284" w:type="dxa"/>
          </w:tcPr>
          <w:p w14:paraId="6D86C338" w14:textId="77777777" w:rsidR="00B1585C" w:rsidRPr="00057099" w:rsidRDefault="00B1585C" w:rsidP="006F7394"/>
        </w:tc>
        <w:tc>
          <w:tcPr>
            <w:tcW w:w="4536" w:type="dxa"/>
          </w:tcPr>
          <w:p w14:paraId="65FC3BD8"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B1585C" w:rsidRPr="00057099" w14:paraId="464BF372" w14:textId="77777777" w:rsidTr="006F7394">
        <w:trPr>
          <w:cantSplit/>
        </w:trPr>
        <w:tc>
          <w:tcPr>
            <w:tcW w:w="2948" w:type="dxa"/>
          </w:tcPr>
          <w:p w14:paraId="0366313C" w14:textId="77777777" w:rsidR="00B1585C" w:rsidRPr="00057099" w:rsidRDefault="00B1585C" w:rsidP="006F7394"/>
        </w:tc>
        <w:tc>
          <w:tcPr>
            <w:tcW w:w="851" w:type="dxa"/>
          </w:tcPr>
          <w:p w14:paraId="027B700A" w14:textId="77777777" w:rsidR="00B1585C" w:rsidRPr="00057099" w:rsidRDefault="00B1585C" w:rsidP="006F7394">
            <w:pPr>
              <w:jc w:val="right"/>
            </w:pPr>
          </w:p>
        </w:tc>
        <w:tc>
          <w:tcPr>
            <w:tcW w:w="284" w:type="dxa"/>
          </w:tcPr>
          <w:p w14:paraId="5485EDAC" w14:textId="77777777" w:rsidR="00B1585C" w:rsidRPr="00057099" w:rsidRDefault="00B1585C" w:rsidP="006F7394"/>
        </w:tc>
        <w:tc>
          <w:tcPr>
            <w:tcW w:w="4536" w:type="dxa"/>
          </w:tcPr>
          <w:p w14:paraId="30FBC89D"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B1585C" w:rsidRPr="00057099" w14:paraId="3C8F36E6" w14:textId="77777777" w:rsidTr="006F7394">
        <w:trPr>
          <w:cantSplit/>
        </w:trPr>
        <w:tc>
          <w:tcPr>
            <w:tcW w:w="2948" w:type="dxa"/>
          </w:tcPr>
          <w:p w14:paraId="6AC73008" w14:textId="77777777" w:rsidR="00B1585C" w:rsidRPr="00057099" w:rsidRDefault="00B1585C" w:rsidP="006F7394"/>
        </w:tc>
        <w:tc>
          <w:tcPr>
            <w:tcW w:w="851" w:type="dxa"/>
          </w:tcPr>
          <w:p w14:paraId="768A9804" w14:textId="77777777" w:rsidR="00B1585C" w:rsidRPr="00057099" w:rsidRDefault="00B1585C" w:rsidP="006F7394">
            <w:pPr>
              <w:jc w:val="right"/>
            </w:pPr>
          </w:p>
        </w:tc>
        <w:tc>
          <w:tcPr>
            <w:tcW w:w="284" w:type="dxa"/>
          </w:tcPr>
          <w:p w14:paraId="3DF6CE0F" w14:textId="77777777" w:rsidR="00B1585C" w:rsidRPr="00057099" w:rsidRDefault="00B1585C" w:rsidP="006F7394"/>
        </w:tc>
        <w:tc>
          <w:tcPr>
            <w:tcW w:w="4536" w:type="dxa"/>
          </w:tcPr>
          <w:p w14:paraId="404BF1FC"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r w:rsidR="00B1585C" w:rsidRPr="00057099" w14:paraId="3E068C08" w14:textId="77777777" w:rsidTr="006F7394">
        <w:trPr>
          <w:cantSplit/>
        </w:trPr>
        <w:tc>
          <w:tcPr>
            <w:tcW w:w="2948" w:type="dxa"/>
          </w:tcPr>
          <w:p w14:paraId="5D39F40A" w14:textId="77777777" w:rsidR="00B1585C" w:rsidRPr="00057099" w:rsidRDefault="00B1585C" w:rsidP="006F7394"/>
        </w:tc>
        <w:tc>
          <w:tcPr>
            <w:tcW w:w="851" w:type="dxa"/>
          </w:tcPr>
          <w:p w14:paraId="1353FF59" w14:textId="77777777" w:rsidR="00B1585C" w:rsidRPr="00057099" w:rsidRDefault="00B1585C" w:rsidP="006F7394">
            <w:pPr>
              <w:jc w:val="right"/>
            </w:pPr>
          </w:p>
        </w:tc>
        <w:tc>
          <w:tcPr>
            <w:tcW w:w="284" w:type="dxa"/>
          </w:tcPr>
          <w:p w14:paraId="1877B966" w14:textId="77777777" w:rsidR="00B1585C" w:rsidRPr="00057099" w:rsidRDefault="00B1585C" w:rsidP="006F7394"/>
        </w:tc>
        <w:tc>
          <w:tcPr>
            <w:tcW w:w="4536" w:type="dxa"/>
          </w:tcPr>
          <w:p w14:paraId="44103D25"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bl>
    <w:p w14:paraId="1C36F5B6" w14:textId="77777777" w:rsidR="00B1585C" w:rsidRPr="00057099" w:rsidRDefault="00B1585C" w:rsidP="00B1585C"/>
    <w:p w14:paraId="037D02B0" w14:textId="77777777" w:rsidR="00B1585C" w:rsidRPr="00057099" w:rsidRDefault="00B1585C" w:rsidP="006028B5">
      <w:pPr>
        <w:pStyle w:val="Heading3"/>
      </w:pPr>
      <w:r w:rsidRPr="00057099">
        <w:t>Persleiding pomp</w:t>
      </w:r>
    </w:p>
    <w:tbl>
      <w:tblPr>
        <w:tblW w:w="0" w:type="auto"/>
        <w:tblLayout w:type="fixed"/>
        <w:tblLook w:val="01E0" w:firstRow="1" w:lastRow="1" w:firstColumn="1" w:lastColumn="1" w:noHBand="0" w:noVBand="0"/>
      </w:tblPr>
      <w:tblGrid>
        <w:gridCol w:w="2948"/>
        <w:gridCol w:w="851"/>
        <w:gridCol w:w="284"/>
        <w:gridCol w:w="4536"/>
      </w:tblGrid>
      <w:tr w:rsidR="00B1585C" w:rsidRPr="00057099" w14:paraId="44D23782" w14:textId="77777777" w:rsidTr="006F7394">
        <w:trPr>
          <w:cantSplit/>
        </w:trPr>
        <w:tc>
          <w:tcPr>
            <w:tcW w:w="2948" w:type="dxa"/>
          </w:tcPr>
          <w:p w14:paraId="6DDCDCEC" w14:textId="77777777" w:rsidR="00B1585C" w:rsidRPr="00057099" w:rsidRDefault="00B1585C" w:rsidP="006F7394">
            <w:r w:rsidRPr="00057099">
              <w:t>Tracé</w:t>
            </w:r>
          </w:p>
        </w:tc>
        <w:tc>
          <w:tcPr>
            <w:tcW w:w="851" w:type="dxa"/>
          </w:tcPr>
          <w:p w14:paraId="4D143269" w14:textId="77777777" w:rsidR="00B1585C" w:rsidRPr="00057099" w:rsidRDefault="00B1585C" w:rsidP="006F7394">
            <w:pPr>
              <w:jc w:val="right"/>
            </w:pPr>
          </w:p>
        </w:tc>
        <w:tc>
          <w:tcPr>
            <w:tcW w:w="284" w:type="dxa"/>
          </w:tcPr>
          <w:p w14:paraId="1ADEB68C" w14:textId="77777777" w:rsidR="00B1585C" w:rsidRPr="00057099" w:rsidRDefault="00B1585C" w:rsidP="006F7394">
            <w:r w:rsidRPr="00057099">
              <w:t>:</w:t>
            </w:r>
          </w:p>
        </w:tc>
        <w:tc>
          <w:tcPr>
            <w:tcW w:w="4536" w:type="dxa"/>
          </w:tcPr>
          <w:p w14:paraId="6D0DC883" w14:textId="77777777" w:rsidR="00B1585C" w:rsidRPr="00057099" w:rsidRDefault="00B1585C" w:rsidP="006F7394">
            <w:r w:rsidRPr="00057099">
              <w:t>vanaf aansluiting pomp tot en met aansluiting op nieuw muurdoorvoerstuk DN300</w:t>
            </w:r>
          </w:p>
        </w:tc>
      </w:tr>
      <w:tr w:rsidR="00B1585C" w:rsidRPr="00057099" w14:paraId="3A5E6C23" w14:textId="77777777" w:rsidTr="006F7394">
        <w:trPr>
          <w:cantSplit/>
        </w:trPr>
        <w:tc>
          <w:tcPr>
            <w:tcW w:w="2948" w:type="dxa"/>
          </w:tcPr>
          <w:p w14:paraId="4FA8620C" w14:textId="77777777" w:rsidR="00B1585C" w:rsidRPr="00057099" w:rsidRDefault="00B1585C" w:rsidP="006F7394">
            <w:r w:rsidRPr="00057099">
              <w:t>Aantal</w:t>
            </w:r>
          </w:p>
        </w:tc>
        <w:tc>
          <w:tcPr>
            <w:tcW w:w="851" w:type="dxa"/>
          </w:tcPr>
          <w:p w14:paraId="09C64ED0" w14:textId="77777777" w:rsidR="00B1585C" w:rsidRPr="00057099" w:rsidRDefault="00B1585C" w:rsidP="006F7394">
            <w:pPr>
              <w:jc w:val="right"/>
            </w:pPr>
          </w:p>
        </w:tc>
        <w:tc>
          <w:tcPr>
            <w:tcW w:w="284" w:type="dxa"/>
          </w:tcPr>
          <w:p w14:paraId="17CA3CFC" w14:textId="77777777" w:rsidR="00B1585C" w:rsidRPr="00057099" w:rsidRDefault="00B1585C" w:rsidP="006F7394">
            <w:r w:rsidRPr="00057099">
              <w:t>:</w:t>
            </w:r>
          </w:p>
        </w:tc>
        <w:tc>
          <w:tcPr>
            <w:tcW w:w="4536" w:type="dxa"/>
          </w:tcPr>
          <w:p w14:paraId="44924499" w14:textId="02FE8104" w:rsidR="00B1585C" w:rsidRPr="00057099" w:rsidRDefault="008C2319" w:rsidP="006F7394">
            <w:r w:rsidRPr="00057099">
              <w:t>2</w:t>
            </w:r>
          </w:p>
        </w:tc>
      </w:tr>
      <w:tr w:rsidR="00B1585C" w:rsidRPr="00057099" w14:paraId="67623726" w14:textId="77777777" w:rsidTr="006F7394">
        <w:trPr>
          <w:cantSplit/>
        </w:trPr>
        <w:tc>
          <w:tcPr>
            <w:tcW w:w="2948" w:type="dxa"/>
          </w:tcPr>
          <w:p w14:paraId="53674A4A" w14:textId="77777777" w:rsidR="00B1585C" w:rsidRPr="00057099" w:rsidRDefault="00B1585C" w:rsidP="006F7394">
            <w:r w:rsidRPr="00057099">
              <w:t>diameter</w:t>
            </w:r>
          </w:p>
        </w:tc>
        <w:tc>
          <w:tcPr>
            <w:tcW w:w="851" w:type="dxa"/>
          </w:tcPr>
          <w:p w14:paraId="3C99CEFA" w14:textId="77777777" w:rsidR="00B1585C" w:rsidRPr="00057099" w:rsidRDefault="00B1585C" w:rsidP="006F7394">
            <w:pPr>
              <w:jc w:val="right"/>
            </w:pPr>
            <w:r w:rsidRPr="00057099">
              <w:t>mm</w:t>
            </w:r>
          </w:p>
        </w:tc>
        <w:tc>
          <w:tcPr>
            <w:tcW w:w="284" w:type="dxa"/>
          </w:tcPr>
          <w:p w14:paraId="73A61B58" w14:textId="77777777" w:rsidR="00B1585C" w:rsidRPr="00057099" w:rsidRDefault="00B1585C" w:rsidP="006F7394">
            <w:r w:rsidRPr="00057099">
              <w:t>:</w:t>
            </w:r>
          </w:p>
        </w:tc>
        <w:tc>
          <w:tcPr>
            <w:tcW w:w="4536" w:type="dxa"/>
          </w:tcPr>
          <w:p w14:paraId="4673E698" w14:textId="3C954DB7" w:rsidR="00B1585C" w:rsidRPr="00057099" w:rsidRDefault="00B1585C" w:rsidP="006F7394">
            <w:r w:rsidRPr="00057099">
              <w:t xml:space="preserve">DN </w:t>
            </w:r>
            <w:r w:rsidR="006E7A24" w:rsidRPr="00057099">
              <w:t>100</w:t>
            </w:r>
          </w:p>
        </w:tc>
      </w:tr>
      <w:tr w:rsidR="00B1585C" w:rsidRPr="00057099" w14:paraId="0426C3DE" w14:textId="77777777" w:rsidTr="006F7394">
        <w:trPr>
          <w:cantSplit/>
        </w:trPr>
        <w:tc>
          <w:tcPr>
            <w:tcW w:w="2948" w:type="dxa"/>
          </w:tcPr>
          <w:p w14:paraId="3DEA9628" w14:textId="77777777" w:rsidR="00B1585C" w:rsidRPr="00057099" w:rsidRDefault="00B1585C" w:rsidP="006F7394">
            <w:r w:rsidRPr="00057099">
              <w:t>appendages</w:t>
            </w:r>
          </w:p>
        </w:tc>
        <w:tc>
          <w:tcPr>
            <w:tcW w:w="851" w:type="dxa"/>
          </w:tcPr>
          <w:p w14:paraId="6B8F3ED7" w14:textId="77777777" w:rsidR="00B1585C" w:rsidRPr="00057099" w:rsidRDefault="00B1585C" w:rsidP="006F7394">
            <w:pPr>
              <w:jc w:val="right"/>
            </w:pPr>
          </w:p>
        </w:tc>
        <w:tc>
          <w:tcPr>
            <w:tcW w:w="284" w:type="dxa"/>
          </w:tcPr>
          <w:p w14:paraId="716AB4CA" w14:textId="77777777" w:rsidR="00B1585C" w:rsidRPr="00057099" w:rsidRDefault="00B1585C" w:rsidP="006F7394">
            <w:r w:rsidRPr="00057099">
              <w:t>:</w:t>
            </w:r>
          </w:p>
        </w:tc>
        <w:tc>
          <w:tcPr>
            <w:tcW w:w="4536" w:type="dxa"/>
          </w:tcPr>
          <w:p w14:paraId="25A69ECC"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muurdoorvoerstuk </w:t>
            </w:r>
          </w:p>
        </w:tc>
      </w:tr>
      <w:tr w:rsidR="00B1585C" w:rsidRPr="00057099" w14:paraId="728BA48E" w14:textId="77777777" w:rsidTr="006F7394">
        <w:trPr>
          <w:cantSplit/>
        </w:trPr>
        <w:tc>
          <w:tcPr>
            <w:tcW w:w="2948" w:type="dxa"/>
          </w:tcPr>
          <w:p w14:paraId="5E34C143" w14:textId="77777777" w:rsidR="00B1585C" w:rsidRPr="00057099" w:rsidRDefault="00B1585C" w:rsidP="006F7394"/>
        </w:tc>
        <w:tc>
          <w:tcPr>
            <w:tcW w:w="851" w:type="dxa"/>
          </w:tcPr>
          <w:p w14:paraId="28E70839" w14:textId="77777777" w:rsidR="00B1585C" w:rsidRPr="00057099" w:rsidRDefault="00B1585C" w:rsidP="006F7394">
            <w:pPr>
              <w:jc w:val="right"/>
            </w:pPr>
          </w:p>
        </w:tc>
        <w:tc>
          <w:tcPr>
            <w:tcW w:w="284" w:type="dxa"/>
          </w:tcPr>
          <w:p w14:paraId="4233473A" w14:textId="77777777" w:rsidR="00B1585C" w:rsidRPr="00057099" w:rsidRDefault="00B1585C" w:rsidP="006F7394"/>
        </w:tc>
        <w:tc>
          <w:tcPr>
            <w:tcW w:w="4536" w:type="dxa"/>
          </w:tcPr>
          <w:p w14:paraId="444051B7"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r w:rsidR="00B1585C" w:rsidRPr="00057099" w14:paraId="6F014D50" w14:textId="77777777" w:rsidTr="006F7394">
        <w:trPr>
          <w:cantSplit/>
        </w:trPr>
        <w:tc>
          <w:tcPr>
            <w:tcW w:w="2948" w:type="dxa"/>
          </w:tcPr>
          <w:p w14:paraId="7234DBEF" w14:textId="77777777" w:rsidR="00B1585C" w:rsidRPr="00057099" w:rsidRDefault="00B1585C" w:rsidP="006F7394"/>
        </w:tc>
        <w:tc>
          <w:tcPr>
            <w:tcW w:w="851" w:type="dxa"/>
          </w:tcPr>
          <w:p w14:paraId="70E665DE" w14:textId="77777777" w:rsidR="00B1585C" w:rsidRPr="00057099" w:rsidRDefault="00B1585C" w:rsidP="006F7394">
            <w:pPr>
              <w:jc w:val="right"/>
            </w:pPr>
          </w:p>
        </w:tc>
        <w:tc>
          <w:tcPr>
            <w:tcW w:w="284" w:type="dxa"/>
          </w:tcPr>
          <w:p w14:paraId="51DEF434" w14:textId="77777777" w:rsidR="00B1585C" w:rsidRPr="00057099" w:rsidRDefault="00B1585C" w:rsidP="006F7394"/>
        </w:tc>
        <w:tc>
          <w:tcPr>
            <w:tcW w:w="4536" w:type="dxa"/>
          </w:tcPr>
          <w:p w14:paraId="714B40C9"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terugslagklep</w:t>
            </w:r>
          </w:p>
        </w:tc>
      </w:tr>
      <w:tr w:rsidR="00B1585C" w:rsidRPr="00057099" w14:paraId="4120D256" w14:textId="77777777" w:rsidTr="006F7394">
        <w:trPr>
          <w:cantSplit/>
        </w:trPr>
        <w:tc>
          <w:tcPr>
            <w:tcW w:w="2948" w:type="dxa"/>
          </w:tcPr>
          <w:p w14:paraId="1FFFDE4A" w14:textId="77777777" w:rsidR="00B1585C" w:rsidRPr="00057099" w:rsidRDefault="00B1585C" w:rsidP="006F7394"/>
        </w:tc>
        <w:tc>
          <w:tcPr>
            <w:tcW w:w="851" w:type="dxa"/>
          </w:tcPr>
          <w:p w14:paraId="35FF89D6" w14:textId="77777777" w:rsidR="00B1585C" w:rsidRPr="00057099" w:rsidRDefault="00B1585C" w:rsidP="006F7394">
            <w:pPr>
              <w:jc w:val="right"/>
            </w:pPr>
          </w:p>
        </w:tc>
        <w:tc>
          <w:tcPr>
            <w:tcW w:w="284" w:type="dxa"/>
          </w:tcPr>
          <w:p w14:paraId="27579F20" w14:textId="77777777" w:rsidR="00B1585C" w:rsidRPr="00057099" w:rsidRDefault="00B1585C" w:rsidP="006F7394"/>
        </w:tc>
        <w:tc>
          <w:tcPr>
            <w:tcW w:w="4536" w:type="dxa"/>
          </w:tcPr>
          <w:p w14:paraId="678053EE"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tc>
      </w:tr>
      <w:tr w:rsidR="00B1585C" w:rsidRPr="00057099" w14:paraId="79DB418B" w14:textId="77777777" w:rsidTr="006F7394">
        <w:trPr>
          <w:cantSplit/>
        </w:trPr>
        <w:tc>
          <w:tcPr>
            <w:tcW w:w="2948" w:type="dxa"/>
          </w:tcPr>
          <w:p w14:paraId="23321745" w14:textId="77777777" w:rsidR="00B1585C" w:rsidRPr="00057099" w:rsidRDefault="00B1585C" w:rsidP="006F7394"/>
        </w:tc>
        <w:tc>
          <w:tcPr>
            <w:tcW w:w="851" w:type="dxa"/>
          </w:tcPr>
          <w:p w14:paraId="53B3665E" w14:textId="77777777" w:rsidR="00B1585C" w:rsidRPr="00057099" w:rsidRDefault="00B1585C" w:rsidP="006F7394">
            <w:pPr>
              <w:jc w:val="right"/>
            </w:pPr>
          </w:p>
        </w:tc>
        <w:tc>
          <w:tcPr>
            <w:tcW w:w="284" w:type="dxa"/>
          </w:tcPr>
          <w:p w14:paraId="246AF5BF" w14:textId="77777777" w:rsidR="00B1585C" w:rsidRPr="00057099" w:rsidRDefault="00B1585C" w:rsidP="006F7394"/>
        </w:tc>
        <w:tc>
          <w:tcPr>
            <w:tcW w:w="4536" w:type="dxa"/>
          </w:tcPr>
          <w:p w14:paraId="366272CF"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B1585C" w:rsidRPr="00057099" w14:paraId="0A332872" w14:textId="77777777" w:rsidTr="006F7394">
        <w:trPr>
          <w:cantSplit/>
        </w:trPr>
        <w:tc>
          <w:tcPr>
            <w:tcW w:w="2948" w:type="dxa"/>
          </w:tcPr>
          <w:p w14:paraId="0C861AB1" w14:textId="77777777" w:rsidR="00B1585C" w:rsidRPr="00057099" w:rsidRDefault="00B1585C" w:rsidP="006F7394"/>
        </w:tc>
        <w:tc>
          <w:tcPr>
            <w:tcW w:w="851" w:type="dxa"/>
          </w:tcPr>
          <w:p w14:paraId="0FBAB55F" w14:textId="77777777" w:rsidR="00B1585C" w:rsidRPr="00057099" w:rsidRDefault="00B1585C" w:rsidP="006F7394">
            <w:pPr>
              <w:jc w:val="right"/>
            </w:pPr>
          </w:p>
        </w:tc>
        <w:tc>
          <w:tcPr>
            <w:tcW w:w="284" w:type="dxa"/>
          </w:tcPr>
          <w:p w14:paraId="08CCB26A" w14:textId="77777777" w:rsidR="00B1585C" w:rsidRPr="00057099" w:rsidRDefault="00B1585C" w:rsidP="006F7394"/>
        </w:tc>
        <w:tc>
          <w:tcPr>
            <w:tcW w:w="4536" w:type="dxa"/>
          </w:tcPr>
          <w:p w14:paraId="2FE54920"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B1585C" w:rsidRPr="00057099" w14:paraId="143C0397" w14:textId="77777777" w:rsidTr="006F7394">
        <w:trPr>
          <w:cantSplit/>
        </w:trPr>
        <w:tc>
          <w:tcPr>
            <w:tcW w:w="2948" w:type="dxa"/>
          </w:tcPr>
          <w:p w14:paraId="67A34C64" w14:textId="77777777" w:rsidR="00B1585C" w:rsidRPr="00057099" w:rsidRDefault="00B1585C" w:rsidP="006F7394"/>
          <w:p w14:paraId="7EB69442" w14:textId="77777777" w:rsidR="00B1585C" w:rsidRPr="00057099" w:rsidRDefault="00B1585C" w:rsidP="006F7394"/>
        </w:tc>
        <w:tc>
          <w:tcPr>
            <w:tcW w:w="851" w:type="dxa"/>
          </w:tcPr>
          <w:p w14:paraId="3D629273" w14:textId="77777777" w:rsidR="00B1585C" w:rsidRPr="00057099" w:rsidRDefault="00B1585C" w:rsidP="006F7394">
            <w:pPr>
              <w:jc w:val="right"/>
            </w:pPr>
          </w:p>
        </w:tc>
        <w:tc>
          <w:tcPr>
            <w:tcW w:w="284" w:type="dxa"/>
          </w:tcPr>
          <w:p w14:paraId="099923F7" w14:textId="77777777" w:rsidR="00B1585C" w:rsidRPr="00057099" w:rsidRDefault="00B1585C" w:rsidP="006F7394"/>
        </w:tc>
        <w:tc>
          <w:tcPr>
            <w:tcW w:w="4536" w:type="dxa"/>
          </w:tcPr>
          <w:p w14:paraId="53057A92" w14:textId="77777777" w:rsidR="00B1585C" w:rsidRPr="00057099" w:rsidRDefault="00B1585C"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bl>
    <w:p w14:paraId="5D627572" w14:textId="663A4E4F" w:rsidR="00B1585C" w:rsidRPr="00057099" w:rsidRDefault="00B1585C" w:rsidP="005B35B1">
      <w:pPr>
        <w:pStyle w:val="Heading2"/>
        <w:numPr>
          <w:ilvl w:val="1"/>
          <w:numId w:val="19"/>
        </w:numPr>
      </w:pPr>
      <w:bookmarkStart w:id="296" w:name="_Toc54965629"/>
      <w:r w:rsidRPr="00057099">
        <w:t>Nevenbestanddelen</w:t>
      </w:r>
      <w:bookmarkEnd w:id="296"/>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54789795" w14:textId="77777777" w:rsidTr="00D62E73">
        <w:trPr>
          <w:cantSplit/>
        </w:trPr>
        <w:tc>
          <w:tcPr>
            <w:tcW w:w="3227" w:type="dxa"/>
          </w:tcPr>
          <w:p w14:paraId="4C376FEA" w14:textId="77777777" w:rsidR="004D7395" w:rsidRPr="00057099" w:rsidRDefault="004D7395" w:rsidP="00D62E73">
            <w:r w:rsidRPr="00057099">
              <w:t>Materiaal verbindingsmiddelen</w:t>
            </w:r>
          </w:p>
        </w:tc>
        <w:tc>
          <w:tcPr>
            <w:tcW w:w="567" w:type="dxa"/>
          </w:tcPr>
          <w:p w14:paraId="05CD3190" w14:textId="77777777" w:rsidR="004D7395" w:rsidRPr="00057099" w:rsidRDefault="004D7395" w:rsidP="00D62E73">
            <w:pPr>
              <w:spacing w:line="240" w:lineRule="exact"/>
              <w:jc w:val="right"/>
            </w:pPr>
          </w:p>
        </w:tc>
        <w:tc>
          <w:tcPr>
            <w:tcW w:w="284" w:type="dxa"/>
          </w:tcPr>
          <w:p w14:paraId="2BF314B7" w14:textId="77777777" w:rsidR="004D7395" w:rsidRPr="00057099" w:rsidRDefault="004D7395" w:rsidP="00D62E73">
            <w:pPr>
              <w:spacing w:line="240" w:lineRule="exact"/>
            </w:pPr>
            <w:r w:rsidRPr="00057099">
              <w:t>:</w:t>
            </w:r>
          </w:p>
        </w:tc>
        <w:tc>
          <w:tcPr>
            <w:tcW w:w="4990" w:type="dxa"/>
          </w:tcPr>
          <w:p w14:paraId="276E7B30" w14:textId="035F38C4" w:rsidR="004D7395" w:rsidRPr="00057099" w:rsidRDefault="004D7395" w:rsidP="00D62E73">
            <w:pPr>
              <w:spacing w:line="240" w:lineRule="exact"/>
            </w:pPr>
            <w:r w:rsidRPr="00057099">
              <w:t>volgens Bundel AV 2018 WT, hoofdstuk 2</w:t>
            </w:r>
          </w:p>
        </w:tc>
      </w:tr>
      <w:tr w:rsidR="004D7395" w:rsidRPr="00057099" w14:paraId="435261AA" w14:textId="77777777" w:rsidTr="00D62E73">
        <w:trPr>
          <w:cantSplit/>
        </w:trPr>
        <w:tc>
          <w:tcPr>
            <w:tcW w:w="3227" w:type="dxa"/>
          </w:tcPr>
          <w:p w14:paraId="315C2358" w14:textId="77777777" w:rsidR="004D7395" w:rsidRPr="00057099" w:rsidRDefault="004D7395" w:rsidP="00D62E73">
            <w:pPr>
              <w:spacing w:line="240" w:lineRule="exact"/>
            </w:pPr>
            <w:r w:rsidRPr="00057099">
              <w:t>Materiaal ondersteuningsconstructies</w:t>
            </w:r>
          </w:p>
        </w:tc>
        <w:tc>
          <w:tcPr>
            <w:tcW w:w="567" w:type="dxa"/>
          </w:tcPr>
          <w:p w14:paraId="36C4B63E" w14:textId="77777777" w:rsidR="004D7395" w:rsidRPr="00057099" w:rsidRDefault="004D7395" w:rsidP="00D62E73">
            <w:pPr>
              <w:spacing w:line="240" w:lineRule="exact"/>
              <w:jc w:val="right"/>
            </w:pPr>
          </w:p>
        </w:tc>
        <w:tc>
          <w:tcPr>
            <w:tcW w:w="284" w:type="dxa"/>
          </w:tcPr>
          <w:p w14:paraId="3390491B" w14:textId="77777777" w:rsidR="004D7395" w:rsidRPr="00057099" w:rsidRDefault="004D7395" w:rsidP="00D62E73">
            <w:pPr>
              <w:spacing w:line="240" w:lineRule="exact"/>
            </w:pPr>
            <w:r w:rsidRPr="00057099">
              <w:t>:</w:t>
            </w:r>
          </w:p>
        </w:tc>
        <w:tc>
          <w:tcPr>
            <w:tcW w:w="4990" w:type="dxa"/>
          </w:tcPr>
          <w:p w14:paraId="41516FD1" w14:textId="77777777" w:rsidR="004D7395" w:rsidRPr="00057099" w:rsidRDefault="004D7395" w:rsidP="00D62E73">
            <w:pPr>
              <w:spacing w:line="240" w:lineRule="exact"/>
            </w:pPr>
            <w:r w:rsidRPr="00057099">
              <w:t>roestvaststaal AISI 304, thermisch verzinkt staal</w:t>
            </w:r>
          </w:p>
          <w:p w14:paraId="6C3B8B0D" w14:textId="77777777" w:rsidR="004D7395" w:rsidRPr="00057099" w:rsidRDefault="004D7395" w:rsidP="00D62E73">
            <w:pPr>
              <w:spacing w:line="240" w:lineRule="exact"/>
            </w:pPr>
          </w:p>
        </w:tc>
      </w:tr>
    </w:tbl>
    <w:p w14:paraId="65DB1BAB" w14:textId="21C14956" w:rsidR="004D7395" w:rsidRPr="00057099" w:rsidRDefault="004D7395" w:rsidP="004D7395">
      <w:pPr>
        <w:pStyle w:val="BodyText"/>
      </w:pPr>
    </w:p>
    <w:p w14:paraId="349D7F33" w14:textId="77777777" w:rsidR="00B1585C" w:rsidRPr="00057099" w:rsidRDefault="00B1585C" w:rsidP="005B35B1">
      <w:pPr>
        <w:pStyle w:val="Heading2"/>
        <w:numPr>
          <w:ilvl w:val="1"/>
          <w:numId w:val="19"/>
        </w:numPr>
      </w:pPr>
      <w:bookmarkStart w:id="297" w:name="_Toc54965630"/>
      <w:r w:rsidRPr="00057099">
        <w:t>Conservering</w:t>
      </w:r>
      <w:bookmarkEnd w:id="297"/>
    </w:p>
    <w:p w14:paraId="19259DC6" w14:textId="77777777" w:rsidR="00B1585C" w:rsidRPr="00057099" w:rsidRDefault="00B1585C" w:rsidP="00B1585C">
      <w:r w:rsidRPr="00057099">
        <w:t>Alle genoemde stalen onderdelen conserveren zoals genoemd in de voorschriften:</w:t>
      </w:r>
    </w:p>
    <w:p w14:paraId="53226B07" w14:textId="77777777" w:rsidR="00B1585C" w:rsidRPr="00057099" w:rsidRDefault="00B1585C" w:rsidP="00B1585C"/>
    <w:p w14:paraId="6A70CAED" w14:textId="77777777" w:rsidR="00B1585C" w:rsidRPr="00057099" w:rsidRDefault="00B1585C" w:rsidP="005B35B1">
      <w:pPr>
        <w:pStyle w:val="Heading2"/>
        <w:numPr>
          <w:ilvl w:val="1"/>
          <w:numId w:val="19"/>
        </w:numPr>
      </w:pPr>
      <w:bookmarkStart w:id="298" w:name="_Toc54965631"/>
      <w:r w:rsidRPr="00057099">
        <w:t>Keuringen en beproevingen</w:t>
      </w:r>
      <w:bookmarkEnd w:id="298"/>
    </w:p>
    <w:p w14:paraId="0425C8B5" w14:textId="77777777" w:rsidR="00B1585C" w:rsidRPr="00057099" w:rsidRDefault="00B1585C" w:rsidP="00B1585C">
      <w:r w:rsidRPr="00057099">
        <w:t>Naast de algemeen gebruikelijke keuringen en beproevingen, zoals genoemd in de algemene technische werken, dienen voor dit onderdeel door de aannemer de volgende beproevingen te worden uitgevoerd:</w:t>
      </w:r>
    </w:p>
    <w:p w14:paraId="38917CBB" w14:textId="77777777" w:rsidR="00B1585C" w:rsidRPr="00057099" w:rsidRDefault="00B1585C" w:rsidP="00B1585C"/>
    <w:p w14:paraId="406AD585" w14:textId="77777777" w:rsidR="00B1585C" w:rsidRPr="00057099" w:rsidRDefault="00B1585C" w:rsidP="00B1585C">
      <w:r w:rsidRPr="00057099">
        <w:t>Voor de verzending naar de bouwplaats (FAT):</w:t>
      </w:r>
    </w:p>
    <w:p w14:paraId="5D8E2303" w14:textId="77777777" w:rsidR="00B1585C" w:rsidRPr="00057099" w:rsidRDefault="00B1585C" w:rsidP="00B1585C">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w:t>
      </w:r>
    </w:p>
    <w:p w14:paraId="30E1FFCF" w14:textId="77777777" w:rsidR="00B1585C" w:rsidRPr="00057099" w:rsidRDefault="00B1585C" w:rsidP="00B1585C"/>
    <w:p w14:paraId="691F7A3E" w14:textId="77777777" w:rsidR="00B1585C" w:rsidRPr="00057099" w:rsidRDefault="00B1585C" w:rsidP="00B1585C">
      <w:r w:rsidRPr="00057099">
        <w:t>Na de montage ten behoeve van de oplevering (SAT):</w:t>
      </w:r>
    </w:p>
    <w:p w14:paraId="77A198C0" w14:textId="77777777" w:rsidR="00B1585C" w:rsidRPr="00057099" w:rsidRDefault="00B1585C" w:rsidP="00B1585C">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 conservering.</w:t>
      </w:r>
    </w:p>
    <w:p w14:paraId="0D6E041A" w14:textId="77777777" w:rsidR="00B1585C" w:rsidRPr="00057099" w:rsidRDefault="00B1585C" w:rsidP="00B1585C">
      <w:pPr>
        <w:pStyle w:val="Bullet1"/>
        <w:tabs>
          <w:tab w:val="clear" w:pos="1135"/>
          <w:tab w:val="num" w:pos="426"/>
          <w:tab w:val="num" w:pos="657"/>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Lekdichtheidtest</w:t>
      </w:r>
      <w:proofErr w:type="spellEnd"/>
      <w:r w:rsidRPr="00057099">
        <w:rPr>
          <w:rFonts w:eastAsiaTheme="minorEastAsia" w:cstheme="minorBidi"/>
          <w:noProof w:val="0"/>
          <w:color w:val="00577E" w:themeColor="text1"/>
          <w:sz w:val="20"/>
          <w:lang w:val="nl-NL" w:eastAsia="en-GB"/>
        </w:rPr>
        <w:t xml:space="preserve"> leidingwerk en appendages.</w:t>
      </w:r>
    </w:p>
    <w:p w14:paraId="50A000C8" w14:textId="77777777" w:rsidR="00B1585C" w:rsidRPr="00057099" w:rsidRDefault="00B1585C" w:rsidP="00B1585C">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Capaciteitstest.</w:t>
      </w:r>
    </w:p>
    <w:p w14:paraId="254AE05C" w14:textId="77777777" w:rsidR="00B1585C" w:rsidRPr="00057099" w:rsidRDefault="00B1585C" w:rsidP="00B1585C">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Trillingsmeting.</w:t>
      </w:r>
    </w:p>
    <w:p w14:paraId="448DEBE2" w14:textId="62DC4DC5" w:rsidR="00D0548C" w:rsidRPr="00057099" w:rsidRDefault="00D0548C">
      <w:pPr>
        <w:rPr>
          <w:rFonts w:cs="Arial"/>
          <w:highlight w:val="magenta"/>
        </w:rPr>
      </w:pPr>
      <w:r w:rsidRPr="00057099">
        <w:rPr>
          <w:highlight w:val="magenta"/>
        </w:rPr>
        <w:br w:type="page"/>
      </w:r>
    </w:p>
    <w:p w14:paraId="1EB6C79E" w14:textId="64EBE723" w:rsidR="006E7A24" w:rsidRPr="00057099" w:rsidRDefault="006E7A24" w:rsidP="005B35B1">
      <w:pPr>
        <w:pStyle w:val="Heading1"/>
        <w:numPr>
          <w:ilvl w:val="0"/>
          <w:numId w:val="19"/>
        </w:numPr>
      </w:pPr>
      <w:bookmarkStart w:id="299" w:name="_Toc54965632"/>
      <w:r w:rsidRPr="00057099">
        <w:lastRenderedPageBreak/>
        <w:t>Terreinrioleringspompen kelder 2</w:t>
      </w:r>
      <w:bookmarkEnd w:id="299"/>
    </w:p>
    <w:p w14:paraId="6514BEE7" w14:textId="77777777" w:rsidR="006E7A24" w:rsidRPr="00057099" w:rsidRDefault="006E7A24" w:rsidP="006E7A24">
      <w:pPr>
        <w:pStyle w:val="BodyText"/>
      </w:pPr>
      <w:r w:rsidRPr="00057099">
        <w:t>In de pompenruimte van het nieuwe ontvangwerk dienen twee terreinrioleringspompen 1+1 inclusief leidingwerk en appendages te worden opgesteld. Het rioolwater dient naar het ontvangwerk te worden gepompt.</w:t>
      </w:r>
    </w:p>
    <w:p w14:paraId="67ECA132" w14:textId="77777777" w:rsidR="006E7A24" w:rsidRPr="00057099" w:rsidRDefault="006E7A24" w:rsidP="006E7A24">
      <w:pPr>
        <w:pStyle w:val="BodyText"/>
      </w:pPr>
    </w:p>
    <w:p w14:paraId="7BF0EFF9" w14:textId="77777777" w:rsidR="006E7A24" w:rsidRPr="00057099" w:rsidRDefault="006E7A24" w:rsidP="005B35B1">
      <w:pPr>
        <w:pStyle w:val="Heading2"/>
        <w:numPr>
          <w:ilvl w:val="1"/>
          <w:numId w:val="19"/>
        </w:numPr>
      </w:pPr>
      <w:bookmarkStart w:id="300" w:name="_Toc54965633"/>
      <w:r w:rsidRPr="00057099">
        <w:t>Leveringsomvang</w:t>
      </w:r>
      <w:bookmarkEnd w:id="300"/>
    </w:p>
    <w:p w14:paraId="65332A7A" w14:textId="77777777" w:rsidR="006E7A24" w:rsidRPr="00057099" w:rsidRDefault="006E7A24" w:rsidP="006E7A24">
      <w:r w:rsidRPr="00057099">
        <w:t>De leveringsomvang bestaat uit:</w:t>
      </w:r>
    </w:p>
    <w:p w14:paraId="76F17072" w14:textId="77777777" w:rsidR="006E7A24" w:rsidRPr="00057099" w:rsidRDefault="006E7A24" w:rsidP="006E7A2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twee schroefcentrifugaalpompen;</w:t>
      </w:r>
    </w:p>
    <w:p w14:paraId="2773B55C" w14:textId="77777777" w:rsidR="006E7A24" w:rsidRPr="00057099" w:rsidRDefault="006E7A24" w:rsidP="006E7A2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leidingwerk met appendages;</w:t>
      </w:r>
    </w:p>
    <w:p w14:paraId="1D014C49" w14:textId="77777777" w:rsidR="006E7A24" w:rsidRPr="00057099" w:rsidRDefault="006E7A24" w:rsidP="006E7A24">
      <w:pPr>
        <w:pStyle w:val="Bullet1"/>
        <w:tabs>
          <w:tab w:val="clear" w:pos="1135"/>
          <w:tab w:val="num" w:pos="426"/>
        </w:tabs>
        <w:ind w:left="426"/>
        <w:rPr>
          <w:lang w:val="nl-NL"/>
        </w:rPr>
      </w:pPr>
      <w:r w:rsidRPr="00057099">
        <w:rPr>
          <w:rFonts w:eastAsiaTheme="minorEastAsia" w:cstheme="minorBidi"/>
          <w:noProof w:val="0"/>
          <w:color w:val="00577E" w:themeColor="text1"/>
          <w:sz w:val="20"/>
          <w:lang w:val="nl-NL" w:eastAsia="en-GB"/>
        </w:rPr>
        <w:t>nevenbestanddelen</w:t>
      </w:r>
      <w:r w:rsidRPr="00057099">
        <w:rPr>
          <w:lang w:val="nl-NL"/>
        </w:rPr>
        <w:t>.</w:t>
      </w:r>
    </w:p>
    <w:p w14:paraId="55D85965" w14:textId="77777777" w:rsidR="006E7A24" w:rsidRPr="00057099" w:rsidRDefault="006E7A24" w:rsidP="006E7A24"/>
    <w:p w14:paraId="67EA5F77" w14:textId="77777777" w:rsidR="006E7A24" w:rsidRPr="00057099" w:rsidRDefault="006E7A24" w:rsidP="005B35B1">
      <w:pPr>
        <w:pStyle w:val="Heading2"/>
        <w:numPr>
          <w:ilvl w:val="1"/>
          <w:numId w:val="19"/>
        </w:numPr>
      </w:pPr>
      <w:bookmarkStart w:id="301" w:name="_Toc54965634"/>
      <w:r w:rsidRPr="00057099">
        <w:t>Algemeen</w:t>
      </w:r>
      <w:bookmarkEnd w:id="301"/>
    </w:p>
    <w:tbl>
      <w:tblPr>
        <w:tblW w:w="8613" w:type="dxa"/>
        <w:tblLayout w:type="fixed"/>
        <w:tblLook w:val="01E0" w:firstRow="1" w:lastRow="1" w:firstColumn="1" w:lastColumn="1" w:noHBand="0" w:noVBand="0"/>
      </w:tblPr>
      <w:tblGrid>
        <w:gridCol w:w="2948"/>
        <w:gridCol w:w="851"/>
        <w:gridCol w:w="284"/>
        <w:gridCol w:w="4530"/>
      </w:tblGrid>
      <w:tr w:rsidR="006E7A24" w:rsidRPr="00057099" w14:paraId="31E5EC83" w14:textId="77777777" w:rsidTr="006F7394">
        <w:trPr>
          <w:cantSplit/>
        </w:trPr>
        <w:tc>
          <w:tcPr>
            <w:tcW w:w="2948" w:type="dxa"/>
          </w:tcPr>
          <w:p w14:paraId="255D4807" w14:textId="77777777" w:rsidR="006E7A24" w:rsidRPr="00057099" w:rsidRDefault="006E7A24" w:rsidP="006F7394">
            <w:pPr>
              <w:spacing w:line="240" w:lineRule="exact"/>
            </w:pPr>
            <w:r w:rsidRPr="00057099">
              <w:t>P&amp;ID-nummer</w:t>
            </w:r>
          </w:p>
        </w:tc>
        <w:tc>
          <w:tcPr>
            <w:tcW w:w="851" w:type="dxa"/>
          </w:tcPr>
          <w:p w14:paraId="06A0E852" w14:textId="77777777" w:rsidR="006E7A24" w:rsidRPr="00057099" w:rsidRDefault="006E7A24" w:rsidP="006F7394">
            <w:pPr>
              <w:spacing w:line="240" w:lineRule="exact"/>
            </w:pPr>
          </w:p>
        </w:tc>
        <w:tc>
          <w:tcPr>
            <w:tcW w:w="284" w:type="dxa"/>
          </w:tcPr>
          <w:p w14:paraId="65FD58F8" w14:textId="77777777" w:rsidR="006E7A24" w:rsidRPr="00057099" w:rsidRDefault="006E7A24" w:rsidP="006F7394">
            <w:pPr>
              <w:spacing w:line="240" w:lineRule="exact"/>
            </w:pPr>
            <w:r w:rsidRPr="00057099">
              <w:t>:</w:t>
            </w:r>
          </w:p>
        </w:tc>
        <w:tc>
          <w:tcPr>
            <w:tcW w:w="4530" w:type="dxa"/>
          </w:tcPr>
          <w:p w14:paraId="434B115D" w14:textId="77777777" w:rsidR="006E7A24" w:rsidRPr="00057099" w:rsidRDefault="006E7A24" w:rsidP="006F7394">
            <w:pPr>
              <w:spacing w:line="240" w:lineRule="exact"/>
            </w:pPr>
            <w:r w:rsidRPr="00057099">
              <w:t>NW 3E--790</w:t>
            </w:r>
          </w:p>
        </w:tc>
      </w:tr>
      <w:tr w:rsidR="006E7A24" w:rsidRPr="00057099" w14:paraId="03317EC4" w14:textId="77777777" w:rsidTr="006F7394">
        <w:trPr>
          <w:cantSplit/>
        </w:trPr>
        <w:tc>
          <w:tcPr>
            <w:tcW w:w="2948" w:type="dxa"/>
          </w:tcPr>
          <w:p w14:paraId="5CAF1B41" w14:textId="77777777" w:rsidR="006E7A24" w:rsidRPr="00057099" w:rsidRDefault="006E7A24" w:rsidP="006F7394">
            <w:pPr>
              <w:spacing w:line="240" w:lineRule="exact"/>
            </w:pPr>
            <w:r w:rsidRPr="00057099">
              <w:t>positienummer</w:t>
            </w:r>
          </w:p>
        </w:tc>
        <w:tc>
          <w:tcPr>
            <w:tcW w:w="851" w:type="dxa"/>
          </w:tcPr>
          <w:p w14:paraId="44B57942" w14:textId="77777777" w:rsidR="006E7A24" w:rsidRPr="00057099" w:rsidRDefault="006E7A24" w:rsidP="006F7394">
            <w:pPr>
              <w:spacing w:line="240" w:lineRule="exact"/>
            </w:pPr>
          </w:p>
        </w:tc>
        <w:tc>
          <w:tcPr>
            <w:tcW w:w="284" w:type="dxa"/>
          </w:tcPr>
          <w:p w14:paraId="00F9C15B" w14:textId="77777777" w:rsidR="006E7A24" w:rsidRPr="00057099" w:rsidRDefault="006E7A24" w:rsidP="006F7394">
            <w:pPr>
              <w:spacing w:line="240" w:lineRule="exact"/>
            </w:pPr>
            <w:r w:rsidRPr="00057099">
              <w:t>:</w:t>
            </w:r>
          </w:p>
        </w:tc>
        <w:tc>
          <w:tcPr>
            <w:tcW w:w="4530" w:type="dxa"/>
          </w:tcPr>
          <w:p w14:paraId="087B7483" w14:textId="1AD18C87" w:rsidR="006E7A24" w:rsidRPr="00057099" w:rsidRDefault="006E7A24" w:rsidP="006F7394">
            <w:pPr>
              <w:spacing w:line="240" w:lineRule="exact"/>
            </w:pPr>
            <w:r w:rsidRPr="00057099">
              <w:t>P_9070 / P_9080</w:t>
            </w:r>
          </w:p>
        </w:tc>
      </w:tr>
      <w:tr w:rsidR="006E7A24" w:rsidRPr="00057099" w14:paraId="77DEF224" w14:textId="77777777" w:rsidTr="006F7394">
        <w:trPr>
          <w:cantSplit/>
        </w:trPr>
        <w:tc>
          <w:tcPr>
            <w:tcW w:w="2948" w:type="dxa"/>
          </w:tcPr>
          <w:p w14:paraId="1CD8D486" w14:textId="77777777" w:rsidR="006E7A24" w:rsidRPr="00057099" w:rsidRDefault="006E7A24" w:rsidP="006F7394">
            <w:pPr>
              <w:spacing w:line="240" w:lineRule="exact"/>
            </w:pPr>
            <w:r w:rsidRPr="00057099">
              <w:t>tekeningnummer</w:t>
            </w:r>
          </w:p>
        </w:tc>
        <w:tc>
          <w:tcPr>
            <w:tcW w:w="851" w:type="dxa"/>
          </w:tcPr>
          <w:p w14:paraId="455DD410" w14:textId="77777777" w:rsidR="006E7A24" w:rsidRPr="00057099" w:rsidRDefault="006E7A24" w:rsidP="006F7394">
            <w:pPr>
              <w:spacing w:line="240" w:lineRule="exact"/>
            </w:pPr>
          </w:p>
        </w:tc>
        <w:tc>
          <w:tcPr>
            <w:tcW w:w="284" w:type="dxa"/>
          </w:tcPr>
          <w:p w14:paraId="3B9D4590" w14:textId="77777777" w:rsidR="006E7A24" w:rsidRPr="00057099" w:rsidRDefault="006E7A24" w:rsidP="006F7394">
            <w:pPr>
              <w:spacing w:line="240" w:lineRule="exact"/>
            </w:pPr>
            <w:r w:rsidRPr="00057099">
              <w:t>:</w:t>
            </w:r>
          </w:p>
        </w:tc>
        <w:tc>
          <w:tcPr>
            <w:tcW w:w="4530" w:type="dxa"/>
          </w:tcPr>
          <w:p w14:paraId="542F3EA6" w14:textId="77777777" w:rsidR="006E7A24" w:rsidRPr="00057099" w:rsidRDefault="006E7A24" w:rsidP="006F7394">
            <w:pPr>
              <w:spacing w:line="240" w:lineRule="exact"/>
            </w:pPr>
            <w:r w:rsidRPr="00057099">
              <w:t>NW-RHD-027-921_1</w:t>
            </w:r>
            <w:r w:rsidR="00B104EF" w:rsidRPr="00057099">
              <w:t>1</w:t>
            </w:r>
            <w:r w:rsidRPr="00057099">
              <w:t>-DR-C-1</w:t>
            </w:r>
            <w:r w:rsidR="00B104EF" w:rsidRPr="00057099">
              <w:t>1</w:t>
            </w:r>
            <w:r w:rsidRPr="00057099">
              <w:t>01</w:t>
            </w:r>
          </w:p>
          <w:p w14:paraId="1B827C15" w14:textId="7C80029E" w:rsidR="00B104EF" w:rsidRPr="00057099" w:rsidRDefault="00B104EF" w:rsidP="006F7394">
            <w:pPr>
              <w:spacing w:line="240" w:lineRule="exact"/>
            </w:pPr>
            <w:r w:rsidRPr="00057099">
              <w:t>NW-RHD-027-921_11-DR-C-1102</w:t>
            </w:r>
          </w:p>
        </w:tc>
      </w:tr>
      <w:tr w:rsidR="006E7A24" w:rsidRPr="00057099" w14:paraId="4FD71C76" w14:textId="77777777" w:rsidTr="006F7394">
        <w:trPr>
          <w:cantSplit/>
        </w:trPr>
        <w:tc>
          <w:tcPr>
            <w:tcW w:w="2948" w:type="dxa"/>
          </w:tcPr>
          <w:p w14:paraId="3EFC37FA" w14:textId="77777777" w:rsidR="006E7A24" w:rsidRPr="00057099" w:rsidRDefault="006E7A24" w:rsidP="006F7394">
            <w:pPr>
              <w:spacing w:line="240" w:lineRule="exact"/>
            </w:pPr>
            <w:r w:rsidRPr="00057099">
              <w:t>opstelling</w:t>
            </w:r>
          </w:p>
        </w:tc>
        <w:tc>
          <w:tcPr>
            <w:tcW w:w="851" w:type="dxa"/>
          </w:tcPr>
          <w:p w14:paraId="6CFC570C" w14:textId="77777777" w:rsidR="006E7A24" w:rsidRPr="00057099" w:rsidRDefault="006E7A24" w:rsidP="006F7394">
            <w:pPr>
              <w:spacing w:line="240" w:lineRule="exact"/>
            </w:pPr>
          </w:p>
        </w:tc>
        <w:tc>
          <w:tcPr>
            <w:tcW w:w="284" w:type="dxa"/>
          </w:tcPr>
          <w:p w14:paraId="27A45069" w14:textId="77777777" w:rsidR="006E7A24" w:rsidRPr="00057099" w:rsidRDefault="006E7A24" w:rsidP="006F7394">
            <w:pPr>
              <w:spacing w:line="240" w:lineRule="exact"/>
            </w:pPr>
            <w:r w:rsidRPr="00057099">
              <w:t>:</w:t>
            </w:r>
          </w:p>
        </w:tc>
        <w:tc>
          <w:tcPr>
            <w:tcW w:w="4530" w:type="dxa"/>
          </w:tcPr>
          <w:p w14:paraId="65AD9918" w14:textId="6E5749EA" w:rsidR="006E7A24" w:rsidRPr="00057099" w:rsidRDefault="006E7A24" w:rsidP="006F7394">
            <w:pPr>
              <w:spacing w:line="240" w:lineRule="exact"/>
            </w:pPr>
            <w:r w:rsidRPr="00057099">
              <w:t>Binnen in de pompen</w:t>
            </w:r>
            <w:r w:rsidR="00291AD3" w:rsidRPr="00057099">
              <w:t>ruimte</w:t>
            </w:r>
            <w:r w:rsidRPr="00057099">
              <w:t xml:space="preserve"> van het ontvangwerk</w:t>
            </w:r>
          </w:p>
        </w:tc>
      </w:tr>
      <w:tr w:rsidR="006E7A24" w:rsidRPr="00057099" w14:paraId="0A9FE34B" w14:textId="77777777" w:rsidTr="006F7394">
        <w:trPr>
          <w:cantSplit/>
        </w:trPr>
        <w:tc>
          <w:tcPr>
            <w:tcW w:w="2948" w:type="dxa"/>
          </w:tcPr>
          <w:p w14:paraId="0A6BC68B" w14:textId="77777777" w:rsidR="006E7A24" w:rsidRPr="00057099" w:rsidRDefault="006E7A24" w:rsidP="006F7394">
            <w:pPr>
              <w:spacing w:line="240" w:lineRule="exact"/>
            </w:pPr>
            <w:r w:rsidRPr="00057099">
              <w:t>medium</w:t>
            </w:r>
          </w:p>
        </w:tc>
        <w:tc>
          <w:tcPr>
            <w:tcW w:w="851" w:type="dxa"/>
          </w:tcPr>
          <w:p w14:paraId="63AC76A5" w14:textId="77777777" w:rsidR="006E7A24" w:rsidRPr="00057099" w:rsidRDefault="006E7A24" w:rsidP="006F7394">
            <w:pPr>
              <w:spacing w:line="240" w:lineRule="exact"/>
            </w:pPr>
          </w:p>
        </w:tc>
        <w:tc>
          <w:tcPr>
            <w:tcW w:w="284" w:type="dxa"/>
          </w:tcPr>
          <w:p w14:paraId="6A5081F6" w14:textId="77777777" w:rsidR="006E7A24" w:rsidRPr="00057099" w:rsidRDefault="006E7A24" w:rsidP="006F7394">
            <w:pPr>
              <w:spacing w:line="240" w:lineRule="exact"/>
            </w:pPr>
            <w:r w:rsidRPr="00057099">
              <w:t>:</w:t>
            </w:r>
          </w:p>
        </w:tc>
        <w:tc>
          <w:tcPr>
            <w:tcW w:w="4530" w:type="dxa"/>
          </w:tcPr>
          <w:p w14:paraId="2D96BB65" w14:textId="6C5DBADC" w:rsidR="006E7A24" w:rsidRPr="00057099" w:rsidRDefault="006E7A24" w:rsidP="006F7394">
            <w:pPr>
              <w:spacing w:line="240" w:lineRule="exact"/>
            </w:pPr>
            <w:r w:rsidRPr="00057099">
              <w:t>afvalwater</w:t>
            </w:r>
          </w:p>
        </w:tc>
      </w:tr>
    </w:tbl>
    <w:p w14:paraId="32DF604E" w14:textId="77777777" w:rsidR="006E7A24" w:rsidRPr="00057099" w:rsidRDefault="006E7A24" w:rsidP="006E7A24"/>
    <w:p w14:paraId="3E7E62AF" w14:textId="77777777" w:rsidR="006E7A24" w:rsidRPr="00057099" w:rsidRDefault="006E7A24" w:rsidP="006028B5">
      <w:pPr>
        <w:pStyle w:val="Heading3"/>
      </w:pPr>
      <w:r w:rsidRPr="00057099">
        <w:t>Ontwerpgegevens</w:t>
      </w:r>
    </w:p>
    <w:tbl>
      <w:tblPr>
        <w:tblW w:w="8619" w:type="dxa"/>
        <w:tblLayout w:type="fixed"/>
        <w:tblLook w:val="01E0" w:firstRow="1" w:lastRow="1" w:firstColumn="1" w:lastColumn="1" w:noHBand="0" w:noVBand="0"/>
      </w:tblPr>
      <w:tblGrid>
        <w:gridCol w:w="2948"/>
        <w:gridCol w:w="851"/>
        <w:gridCol w:w="284"/>
        <w:gridCol w:w="4530"/>
        <w:gridCol w:w="6"/>
      </w:tblGrid>
      <w:tr w:rsidR="006E7A24" w:rsidRPr="00057099" w14:paraId="5E012A05" w14:textId="77777777" w:rsidTr="006F7394">
        <w:trPr>
          <w:cantSplit/>
        </w:trPr>
        <w:tc>
          <w:tcPr>
            <w:tcW w:w="2948" w:type="dxa"/>
          </w:tcPr>
          <w:p w14:paraId="119C9EF5" w14:textId="77777777" w:rsidR="006E7A24" w:rsidRPr="00057099" w:rsidRDefault="006E7A24" w:rsidP="006F7394">
            <w:r w:rsidRPr="00057099">
              <w:t>capaciteit (per pomp)</w:t>
            </w:r>
          </w:p>
        </w:tc>
        <w:tc>
          <w:tcPr>
            <w:tcW w:w="851" w:type="dxa"/>
          </w:tcPr>
          <w:p w14:paraId="408AC624" w14:textId="77777777" w:rsidR="006E7A24" w:rsidRPr="00057099" w:rsidRDefault="006E7A24" w:rsidP="006F7394">
            <w:pPr>
              <w:jc w:val="right"/>
            </w:pPr>
            <w:r w:rsidRPr="00057099">
              <w:t>m</w:t>
            </w:r>
            <w:r w:rsidRPr="00057099">
              <w:rPr>
                <w:vertAlign w:val="superscript"/>
              </w:rPr>
              <w:t>3</w:t>
            </w:r>
            <w:r w:rsidRPr="00057099">
              <w:t>/h</w:t>
            </w:r>
          </w:p>
        </w:tc>
        <w:tc>
          <w:tcPr>
            <w:tcW w:w="284" w:type="dxa"/>
          </w:tcPr>
          <w:p w14:paraId="26E02234" w14:textId="77777777" w:rsidR="006E7A24" w:rsidRPr="00057099" w:rsidRDefault="006E7A24" w:rsidP="006F7394">
            <w:r w:rsidRPr="00057099">
              <w:t>:</w:t>
            </w:r>
          </w:p>
        </w:tc>
        <w:tc>
          <w:tcPr>
            <w:tcW w:w="4536" w:type="dxa"/>
            <w:gridSpan w:val="2"/>
          </w:tcPr>
          <w:p w14:paraId="7F8CF788" w14:textId="77777777" w:rsidR="006E7A24" w:rsidRPr="00057099" w:rsidRDefault="006E7A24" w:rsidP="006F7394">
            <w:pPr>
              <w:rPr>
                <w:highlight w:val="yellow"/>
              </w:rPr>
            </w:pPr>
            <w:r w:rsidRPr="00057099">
              <w:t>40</w:t>
            </w:r>
          </w:p>
        </w:tc>
      </w:tr>
      <w:tr w:rsidR="006E7A24" w:rsidRPr="00057099" w14:paraId="4CC02C12" w14:textId="77777777" w:rsidTr="006F7394">
        <w:trPr>
          <w:cantSplit/>
        </w:trPr>
        <w:tc>
          <w:tcPr>
            <w:tcW w:w="2948" w:type="dxa"/>
          </w:tcPr>
          <w:p w14:paraId="6DB5E757" w14:textId="77777777" w:rsidR="006E7A24" w:rsidRPr="00057099" w:rsidRDefault="006E7A24" w:rsidP="006F7394">
            <w:r w:rsidRPr="00057099">
              <w:t>statische opvoerdruk</w:t>
            </w:r>
          </w:p>
        </w:tc>
        <w:tc>
          <w:tcPr>
            <w:tcW w:w="851" w:type="dxa"/>
          </w:tcPr>
          <w:p w14:paraId="7678F986" w14:textId="77777777" w:rsidR="006E7A24" w:rsidRPr="00057099" w:rsidRDefault="006E7A24" w:rsidP="006F7394">
            <w:pPr>
              <w:jc w:val="right"/>
            </w:pPr>
            <w:r w:rsidRPr="00057099">
              <w:t>kPa</w:t>
            </w:r>
          </w:p>
        </w:tc>
        <w:tc>
          <w:tcPr>
            <w:tcW w:w="284" w:type="dxa"/>
          </w:tcPr>
          <w:p w14:paraId="1A0992E0" w14:textId="77777777" w:rsidR="006E7A24" w:rsidRPr="00057099" w:rsidRDefault="006E7A24" w:rsidP="006F7394">
            <w:r w:rsidRPr="00057099">
              <w:t>:</w:t>
            </w:r>
          </w:p>
        </w:tc>
        <w:tc>
          <w:tcPr>
            <w:tcW w:w="4536" w:type="dxa"/>
            <w:gridSpan w:val="2"/>
          </w:tcPr>
          <w:p w14:paraId="7C546553" w14:textId="77777777" w:rsidR="006E7A24" w:rsidRPr="00057099" w:rsidRDefault="006E7A24" w:rsidP="006F7394">
            <w:pPr>
              <w:rPr>
                <w:highlight w:val="yellow"/>
              </w:rPr>
            </w:pPr>
            <w:r w:rsidRPr="00057099">
              <w:t>41</w:t>
            </w:r>
          </w:p>
        </w:tc>
      </w:tr>
      <w:tr w:rsidR="006E7A24" w:rsidRPr="00057099" w14:paraId="48F4B89C" w14:textId="77777777" w:rsidTr="006F7394">
        <w:trPr>
          <w:cantSplit/>
        </w:trPr>
        <w:tc>
          <w:tcPr>
            <w:tcW w:w="2948" w:type="dxa"/>
          </w:tcPr>
          <w:p w14:paraId="03677F64" w14:textId="77777777" w:rsidR="006E7A24" w:rsidRPr="00057099" w:rsidRDefault="006E7A24" w:rsidP="006F7394">
            <w:r w:rsidRPr="00057099">
              <w:t>manometrische opvoerdruk</w:t>
            </w:r>
          </w:p>
        </w:tc>
        <w:tc>
          <w:tcPr>
            <w:tcW w:w="851" w:type="dxa"/>
          </w:tcPr>
          <w:p w14:paraId="348ED26E" w14:textId="77777777" w:rsidR="006E7A24" w:rsidRPr="00057099" w:rsidRDefault="006E7A24" w:rsidP="006F7394">
            <w:pPr>
              <w:jc w:val="right"/>
            </w:pPr>
            <w:r w:rsidRPr="00057099">
              <w:t>kPa</w:t>
            </w:r>
          </w:p>
        </w:tc>
        <w:tc>
          <w:tcPr>
            <w:tcW w:w="284" w:type="dxa"/>
          </w:tcPr>
          <w:p w14:paraId="662B9B27" w14:textId="77777777" w:rsidR="006E7A24" w:rsidRPr="00057099" w:rsidRDefault="006E7A24" w:rsidP="006F7394">
            <w:r w:rsidRPr="00057099">
              <w:t>:</w:t>
            </w:r>
          </w:p>
        </w:tc>
        <w:tc>
          <w:tcPr>
            <w:tcW w:w="4536" w:type="dxa"/>
            <w:gridSpan w:val="2"/>
          </w:tcPr>
          <w:p w14:paraId="31EC152A" w14:textId="43008100" w:rsidR="006E7A24" w:rsidRPr="00057099" w:rsidRDefault="007C569A" w:rsidP="006F7394">
            <w:r w:rsidRPr="00057099">
              <w:t>55</w:t>
            </w:r>
            <w:r w:rsidR="006E7A24" w:rsidRPr="00057099">
              <w:t xml:space="preserve"> (ontwerpgrondslag pomp)</w:t>
            </w:r>
          </w:p>
        </w:tc>
      </w:tr>
      <w:tr w:rsidR="006E7A24" w:rsidRPr="00057099" w14:paraId="7C60E516" w14:textId="77777777" w:rsidTr="006F7394">
        <w:trPr>
          <w:gridAfter w:val="1"/>
          <w:wAfter w:w="6" w:type="dxa"/>
          <w:cantSplit/>
        </w:trPr>
        <w:tc>
          <w:tcPr>
            <w:tcW w:w="2948" w:type="dxa"/>
          </w:tcPr>
          <w:p w14:paraId="6F5B1608" w14:textId="254B3A85" w:rsidR="006E7A24" w:rsidRPr="00057099" w:rsidRDefault="006E7A24" w:rsidP="006F7394">
            <w:r w:rsidRPr="00057099">
              <w:t xml:space="preserve">geluidbronsterkte </w:t>
            </w:r>
            <w:proofErr w:type="spellStart"/>
            <w:r w:rsidRPr="00057099">
              <w:t>Lwr</w:t>
            </w:r>
            <w:proofErr w:type="spellEnd"/>
            <w:r w:rsidRPr="00057099">
              <w:t xml:space="preserve"> van </w:t>
            </w:r>
            <w:r w:rsidR="00670859" w:rsidRPr="00057099">
              <w:t>installatie</w:t>
            </w:r>
          </w:p>
          <w:p w14:paraId="14691730" w14:textId="77777777" w:rsidR="006E7A24" w:rsidRPr="00057099" w:rsidRDefault="006E7A24" w:rsidP="006F7394">
            <w:pPr>
              <w:spacing w:line="240" w:lineRule="exact"/>
            </w:pPr>
          </w:p>
        </w:tc>
        <w:tc>
          <w:tcPr>
            <w:tcW w:w="851" w:type="dxa"/>
          </w:tcPr>
          <w:p w14:paraId="1EAB3DAB" w14:textId="77777777" w:rsidR="006E7A24" w:rsidRPr="00057099" w:rsidRDefault="006E7A24" w:rsidP="006F7394">
            <w:pPr>
              <w:spacing w:line="240" w:lineRule="exact"/>
              <w:jc w:val="right"/>
            </w:pPr>
            <w:r w:rsidRPr="00057099">
              <w:t>dB(A)</w:t>
            </w:r>
          </w:p>
        </w:tc>
        <w:tc>
          <w:tcPr>
            <w:tcW w:w="284" w:type="dxa"/>
          </w:tcPr>
          <w:p w14:paraId="2A698990" w14:textId="77777777" w:rsidR="006E7A24" w:rsidRPr="00057099" w:rsidRDefault="006E7A24" w:rsidP="006F7394">
            <w:pPr>
              <w:spacing w:line="240" w:lineRule="exact"/>
            </w:pPr>
            <w:r w:rsidRPr="00057099">
              <w:t>:</w:t>
            </w:r>
          </w:p>
        </w:tc>
        <w:tc>
          <w:tcPr>
            <w:tcW w:w="4530" w:type="dxa"/>
          </w:tcPr>
          <w:p w14:paraId="2DCF14E2" w14:textId="77777777" w:rsidR="006E7A24" w:rsidRPr="00057099" w:rsidRDefault="006E7A24" w:rsidP="006F7394">
            <w:pPr>
              <w:spacing w:line="240" w:lineRule="exact"/>
            </w:pPr>
            <w:r w:rsidRPr="00057099">
              <w:t>&lt; 55, in afgemonteerde situatie, gemeten en berekend volgens de handleiding “Meten en rekenen industrielawaai” van 1999.</w:t>
            </w:r>
          </w:p>
        </w:tc>
      </w:tr>
      <w:tr w:rsidR="008132D1" w:rsidRPr="00057099" w14:paraId="5CF80907" w14:textId="77777777" w:rsidTr="00831766">
        <w:trPr>
          <w:gridAfter w:val="1"/>
          <w:wAfter w:w="6" w:type="dxa"/>
          <w:cantSplit/>
        </w:trPr>
        <w:tc>
          <w:tcPr>
            <w:tcW w:w="2948" w:type="dxa"/>
          </w:tcPr>
          <w:p w14:paraId="239A2953" w14:textId="77777777" w:rsidR="008132D1" w:rsidRPr="00057099" w:rsidRDefault="008132D1" w:rsidP="00831766">
            <w:r w:rsidRPr="00057099">
              <w:t xml:space="preserve">opmerking </w:t>
            </w:r>
          </w:p>
        </w:tc>
        <w:tc>
          <w:tcPr>
            <w:tcW w:w="851" w:type="dxa"/>
          </w:tcPr>
          <w:p w14:paraId="6C302420" w14:textId="77777777" w:rsidR="008132D1" w:rsidRPr="00057099" w:rsidRDefault="008132D1" w:rsidP="00831766">
            <w:pPr>
              <w:spacing w:line="240" w:lineRule="exact"/>
              <w:jc w:val="right"/>
            </w:pPr>
          </w:p>
        </w:tc>
        <w:tc>
          <w:tcPr>
            <w:tcW w:w="284" w:type="dxa"/>
          </w:tcPr>
          <w:p w14:paraId="0DE6CAB3" w14:textId="77777777" w:rsidR="008132D1" w:rsidRPr="00057099" w:rsidRDefault="008132D1" w:rsidP="00831766">
            <w:pPr>
              <w:spacing w:line="240" w:lineRule="exact"/>
            </w:pPr>
            <w:r w:rsidRPr="00057099">
              <w:t>:</w:t>
            </w:r>
          </w:p>
        </w:tc>
        <w:tc>
          <w:tcPr>
            <w:tcW w:w="4530" w:type="dxa"/>
          </w:tcPr>
          <w:p w14:paraId="69FAFE3B" w14:textId="77777777" w:rsidR="008132D1" w:rsidRPr="00057099" w:rsidRDefault="008132D1" w:rsidP="00831766">
            <w:pPr>
              <w:spacing w:line="240" w:lineRule="exact"/>
            </w:pPr>
            <w:r w:rsidRPr="00057099">
              <w:t>De opvoerhoogten zijn bepaald op basis van aannamen voor wat betreft leidingloop, leidinglengte, leidingdiameter, appendages, wandruwheden en weerstandscoëfficiënten e.d. Deze waarde zijn ter informatie bedoeld. De aannemer dient de definitieve vormgeving te bepalen. Aan de hand hiervan dient hij de definitieve opvoerhoogten te bepalen en waar nodig aan te passen t.o.v. de bestekgegevens.</w:t>
            </w:r>
          </w:p>
        </w:tc>
      </w:tr>
    </w:tbl>
    <w:p w14:paraId="2C4165AB" w14:textId="77777777" w:rsidR="006E7A24" w:rsidRPr="00057099" w:rsidRDefault="006E7A24" w:rsidP="006E7A24"/>
    <w:p w14:paraId="63E62184" w14:textId="77777777" w:rsidR="006E7A24" w:rsidRPr="00057099" w:rsidRDefault="006E7A24" w:rsidP="005B35B1">
      <w:pPr>
        <w:pStyle w:val="Heading2"/>
        <w:numPr>
          <w:ilvl w:val="1"/>
          <w:numId w:val="19"/>
        </w:numPr>
      </w:pPr>
      <w:bookmarkStart w:id="302" w:name="_Toc54965635"/>
      <w:r w:rsidRPr="00057099">
        <w:t>Pomp</w:t>
      </w:r>
      <w:bookmarkEnd w:id="302"/>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6E7A24" w:rsidRPr="00057099" w14:paraId="67DD749C" w14:textId="77777777" w:rsidTr="006F7394">
        <w:trPr>
          <w:cantSplit/>
        </w:trPr>
        <w:tc>
          <w:tcPr>
            <w:tcW w:w="2948" w:type="dxa"/>
          </w:tcPr>
          <w:p w14:paraId="0EA0C156" w14:textId="77777777" w:rsidR="006E7A24" w:rsidRPr="00057099" w:rsidRDefault="006E7A24" w:rsidP="006F7394">
            <w:r w:rsidRPr="00057099">
              <w:t>Systeem</w:t>
            </w:r>
          </w:p>
        </w:tc>
        <w:tc>
          <w:tcPr>
            <w:tcW w:w="851" w:type="dxa"/>
          </w:tcPr>
          <w:p w14:paraId="4825C7CC" w14:textId="77777777" w:rsidR="006E7A24" w:rsidRPr="00057099" w:rsidRDefault="006E7A24" w:rsidP="006F7394">
            <w:pPr>
              <w:jc w:val="right"/>
            </w:pPr>
          </w:p>
        </w:tc>
        <w:tc>
          <w:tcPr>
            <w:tcW w:w="284" w:type="dxa"/>
          </w:tcPr>
          <w:p w14:paraId="6C6EC8DB" w14:textId="77777777" w:rsidR="006E7A24" w:rsidRPr="00057099" w:rsidRDefault="006E7A24" w:rsidP="006F7394">
            <w:r w:rsidRPr="00057099">
              <w:t>:</w:t>
            </w:r>
          </w:p>
        </w:tc>
        <w:tc>
          <w:tcPr>
            <w:tcW w:w="4536" w:type="dxa"/>
          </w:tcPr>
          <w:p w14:paraId="711C5B0A" w14:textId="77777777" w:rsidR="006E7A24" w:rsidRPr="00057099" w:rsidRDefault="006E7A24" w:rsidP="006F7394">
            <w:r w:rsidRPr="00057099">
              <w:t>centrifugaalpomp</w:t>
            </w:r>
          </w:p>
        </w:tc>
      </w:tr>
      <w:tr w:rsidR="006E7A24" w:rsidRPr="00057099" w14:paraId="30A6971C" w14:textId="77777777" w:rsidTr="006F7394">
        <w:trPr>
          <w:cantSplit/>
        </w:trPr>
        <w:tc>
          <w:tcPr>
            <w:tcW w:w="2948" w:type="dxa"/>
          </w:tcPr>
          <w:p w14:paraId="35CF66C1" w14:textId="77777777" w:rsidR="006E7A24" w:rsidRPr="00057099" w:rsidRDefault="006E7A24" w:rsidP="006F7394">
            <w:r w:rsidRPr="00057099">
              <w:t>Fabricaat</w:t>
            </w:r>
          </w:p>
        </w:tc>
        <w:tc>
          <w:tcPr>
            <w:tcW w:w="851" w:type="dxa"/>
          </w:tcPr>
          <w:p w14:paraId="70A5CB08" w14:textId="77777777" w:rsidR="006E7A24" w:rsidRPr="00057099" w:rsidRDefault="006E7A24" w:rsidP="006F7394">
            <w:pPr>
              <w:jc w:val="right"/>
            </w:pPr>
          </w:p>
        </w:tc>
        <w:tc>
          <w:tcPr>
            <w:tcW w:w="284" w:type="dxa"/>
          </w:tcPr>
          <w:p w14:paraId="236AF8B4" w14:textId="77777777" w:rsidR="006E7A24" w:rsidRPr="00057099" w:rsidRDefault="006E7A24" w:rsidP="006F7394">
            <w:r w:rsidRPr="00057099">
              <w:t>:</w:t>
            </w:r>
          </w:p>
        </w:tc>
        <w:tc>
          <w:tcPr>
            <w:tcW w:w="4536" w:type="dxa"/>
          </w:tcPr>
          <w:p w14:paraId="59D3E289" w14:textId="77777777" w:rsidR="006E7A24" w:rsidRPr="00057099" w:rsidRDefault="006E7A24" w:rsidP="006F7394">
            <w:r w:rsidRPr="00057099">
              <w:t>Hidrostal of gelijkwaardig</w:t>
            </w:r>
          </w:p>
        </w:tc>
      </w:tr>
      <w:tr w:rsidR="006E7A24" w:rsidRPr="00057099" w14:paraId="18575764" w14:textId="77777777" w:rsidTr="006F7394">
        <w:trPr>
          <w:cantSplit/>
        </w:trPr>
        <w:tc>
          <w:tcPr>
            <w:tcW w:w="2948" w:type="dxa"/>
          </w:tcPr>
          <w:p w14:paraId="01FFD1E3" w14:textId="77777777" w:rsidR="006E7A24" w:rsidRPr="00057099" w:rsidRDefault="006E7A24" w:rsidP="006F7394">
            <w:r w:rsidRPr="00057099">
              <w:t>Type</w:t>
            </w:r>
          </w:p>
        </w:tc>
        <w:tc>
          <w:tcPr>
            <w:tcW w:w="851" w:type="dxa"/>
          </w:tcPr>
          <w:p w14:paraId="4E23943B" w14:textId="77777777" w:rsidR="006E7A24" w:rsidRPr="00057099" w:rsidRDefault="006E7A24" w:rsidP="006F7394">
            <w:pPr>
              <w:jc w:val="right"/>
            </w:pPr>
          </w:p>
        </w:tc>
        <w:tc>
          <w:tcPr>
            <w:tcW w:w="284" w:type="dxa"/>
          </w:tcPr>
          <w:p w14:paraId="45FA8011" w14:textId="77777777" w:rsidR="006E7A24" w:rsidRPr="00057099" w:rsidRDefault="006E7A24" w:rsidP="006F7394">
            <w:r w:rsidRPr="00057099">
              <w:t>:</w:t>
            </w:r>
          </w:p>
        </w:tc>
        <w:tc>
          <w:tcPr>
            <w:tcW w:w="4536" w:type="dxa"/>
          </w:tcPr>
          <w:p w14:paraId="360FD47C" w14:textId="77777777" w:rsidR="006E7A24" w:rsidRPr="00057099" w:rsidRDefault="006E7A24" w:rsidP="006F7394"/>
        </w:tc>
      </w:tr>
      <w:tr w:rsidR="006E7A24" w:rsidRPr="00057099" w14:paraId="0D601A7F" w14:textId="77777777" w:rsidTr="006F7394">
        <w:trPr>
          <w:cantSplit/>
        </w:trPr>
        <w:tc>
          <w:tcPr>
            <w:tcW w:w="2948" w:type="dxa"/>
          </w:tcPr>
          <w:p w14:paraId="69C04F99" w14:textId="77777777" w:rsidR="006E7A24" w:rsidRPr="00057099" w:rsidRDefault="006E7A24" w:rsidP="006F7394">
            <w:r w:rsidRPr="00057099">
              <w:t>opstellingswijze</w:t>
            </w:r>
          </w:p>
        </w:tc>
        <w:tc>
          <w:tcPr>
            <w:tcW w:w="851" w:type="dxa"/>
          </w:tcPr>
          <w:p w14:paraId="11BA8A3C" w14:textId="77777777" w:rsidR="006E7A24" w:rsidRPr="00057099" w:rsidRDefault="006E7A24" w:rsidP="006F7394">
            <w:pPr>
              <w:jc w:val="right"/>
            </w:pPr>
          </w:p>
        </w:tc>
        <w:tc>
          <w:tcPr>
            <w:tcW w:w="284" w:type="dxa"/>
          </w:tcPr>
          <w:p w14:paraId="3C55D79E" w14:textId="77777777" w:rsidR="006E7A24" w:rsidRPr="00057099" w:rsidRDefault="006E7A24" w:rsidP="006F7394">
            <w:r w:rsidRPr="00057099">
              <w:t>:</w:t>
            </w:r>
          </w:p>
        </w:tc>
        <w:tc>
          <w:tcPr>
            <w:tcW w:w="4536" w:type="dxa"/>
          </w:tcPr>
          <w:p w14:paraId="443DAE9A" w14:textId="77777777" w:rsidR="006E7A24" w:rsidRPr="00057099" w:rsidRDefault="006E7A24" w:rsidP="006F7394">
            <w:r w:rsidRPr="00057099">
              <w:t>horizontaal op stalen frame</w:t>
            </w:r>
          </w:p>
        </w:tc>
      </w:tr>
      <w:tr w:rsidR="006E7A24" w:rsidRPr="00057099" w14:paraId="23BA49B1" w14:textId="77777777" w:rsidTr="006F7394">
        <w:trPr>
          <w:cantSplit/>
        </w:trPr>
        <w:tc>
          <w:tcPr>
            <w:tcW w:w="2948" w:type="dxa"/>
          </w:tcPr>
          <w:p w14:paraId="3AE537BA" w14:textId="77777777" w:rsidR="006E7A24" w:rsidRPr="00057099" w:rsidRDefault="006E7A24" w:rsidP="006F7394">
            <w:r w:rsidRPr="00057099">
              <w:t>waaiertype</w:t>
            </w:r>
          </w:p>
        </w:tc>
        <w:tc>
          <w:tcPr>
            <w:tcW w:w="851" w:type="dxa"/>
          </w:tcPr>
          <w:p w14:paraId="0697C040" w14:textId="77777777" w:rsidR="006E7A24" w:rsidRPr="00057099" w:rsidRDefault="006E7A24" w:rsidP="006F7394">
            <w:pPr>
              <w:jc w:val="right"/>
            </w:pPr>
          </w:p>
        </w:tc>
        <w:tc>
          <w:tcPr>
            <w:tcW w:w="284" w:type="dxa"/>
          </w:tcPr>
          <w:p w14:paraId="06B71D63" w14:textId="77777777" w:rsidR="006E7A24" w:rsidRPr="00057099" w:rsidRDefault="006E7A24" w:rsidP="006F7394">
            <w:r w:rsidRPr="00057099">
              <w:t>:</w:t>
            </w:r>
          </w:p>
        </w:tc>
        <w:tc>
          <w:tcPr>
            <w:tcW w:w="4536" w:type="dxa"/>
          </w:tcPr>
          <w:p w14:paraId="39EF130A" w14:textId="77777777" w:rsidR="006E7A24" w:rsidRPr="00057099" w:rsidRDefault="006E7A24" w:rsidP="006F7394">
            <w:pPr>
              <w:overflowPunct w:val="0"/>
              <w:autoSpaceDE w:val="0"/>
              <w:autoSpaceDN w:val="0"/>
              <w:adjustRightInd w:val="0"/>
              <w:spacing w:line="264" w:lineRule="exact"/>
              <w:textAlignment w:val="baseline"/>
            </w:pPr>
            <w:r w:rsidRPr="00057099">
              <w:t>schroefcentrifugaal</w:t>
            </w:r>
          </w:p>
        </w:tc>
      </w:tr>
      <w:tr w:rsidR="006E7A24" w:rsidRPr="00057099" w14:paraId="0C82A6AB" w14:textId="77777777" w:rsidTr="006F7394">
        <w:trPr>
          <w:cantSplit/>
        </w:trPr>
        <w:tc>
          <w:tcPr>
            <w:tcW w:w="2948" w:type="dxa"/>
          </w:tcPr>
          <w:p w14:paraId="3CA9C3B9" w14:textId="77777777" w:rsidR="006E7A24" w:rsidRPr="00057099" w:rsidRDefault="006E7A24" w:rsidP="006F7394">
            <w:r w:rsidRPr="00057099">
              <w:t>waaierdiameter</w:t>
            </w:r>
          </w:p>
        </w:tc>
        <w:tc>
          <w:tcPr>
            <w:tcW w:w="851" w:type="dxa"/>
          </w:tcPr>
          <w:p w14:paraId="57C6616E" w14:textId="77777777" w:rsidR="006E7A24" w:rsidRPr="00057099" w:rsidRDefault="006E7A24" w:rsidP="006F7394">
            <w:pPr>
              <w:jc w:val="right"/>
            </w:pPr>
            <w:r w:rsidRPr="00057099">
              <w:t>mm</w:t>
            </w:r>
          </w:p>
        </w:tc>
        <w:tc>
          <w:tcPr>
            <w:tcW w:w="284" w:type="dxa"/>
          </w:tcPr>
          <w:p w14:paraId="70948EE7" w14:textId="77777777" w:rsidR="006E7A24" w:rsidRPr="00057099" w:rsidRDefault="006E7A24" w:rsidP="006F7394">
            <w:r w:rsidRPr="00057099">
              <w:t>:</w:t>
            </w:r>
          </w:p>
        </w:tc>
        <w:tc>
          <w:tcPr>
            <w:tcW w:w="4536" w:type="dxa"/>
          </w:tcPr>
          <w:p w14:paraId="0E3B1ADF" w14:textId="77777777" w:rsidR="006E7A24" w:rsidRPr="00057099" w:rsidRDefault="006E7A24" w:rsidP="006F7394">
            <w:pPr>
              <w:tabs>
                <w:tab w:val="left" w:pos="567"/>
              </w:tabs>
            </w:pPr>
          </w:p>
        </w:tc>
      </w:tr>
      <w:tr w:rsidR="006E7A24" w:rsidRPr="00057099" w14:paraId="7C8AE108" w14:textId="77777777" w:rsidTr="006F7394">
        <w:trPr>
          <w:cantSplit/>
        </w:trPr>
        <w:tc>
          <w:tcPr>
            <w:tcW w:w="2948" w:type="dxa"/>
          </w:tcPr>
          <w:p w14:paraId="0B40B6CE" w14:textId="77777777" w:rsidR="006E7A24" w:rsidRPr="00057099" w:rsidRDefault="006E7A24" w:rsidP="006F7394">
            <w:r w:rsidRPr="00057099">
              <w:lastRenderedPageBreak/>
              <w:t>kogeldoorlaat</w:t>
            </w:r>
          </w:p>
        </w:tc>
        <w:tc>
          <w:tcPr>
            <w:tcW w:w="851" w:type="dxa"/>
          </w:tcPr>
          <w:p w14:paraId="4CB1B7A7" w14:textId="77777777" w:rsidR="006E7A24" w:rsidRPr="00057099" w:rsidRDefault="006E7A24" w:rsidP="006F7394">
            <w:pPr>
              <w:jc w:val="right"/>
            </w:pPr>
            <w:r w:rsidRPr="00057099">
              <w:t>mm</w:t>
            </w:r>
          </w:p>
        </w:tc>
        <w:tc>
          <w:tcPr>
            <w:tcW w:w="284" w:type="dxa"/>
          </w:tcPr>
          <w:p w14:paraId="58DF720F" w14:textId="77777777" w:rsidR="006E7A24" w:rsidRPr="00057099" w:rsidRDefault="006E7A24" w:rsidP="006F7394">
            <w:r w:rsidRPr="00057099">
              <w:t>:</w:t>
            </w:r>
          </w:p>
        </w:tc>
        <w:tc>
          <w:tcPr>
            <w:tcW w:w="4536" w:type="dxa"/>
          </w:tcPr>
          <w:p w14:paraId="0F2794FA" w14:textId="77777777" w:rsidR="006E7A24" w:rsidRPr="00057099" w:rsidRDefault="006E7A24" w:rsidP="006F7394">
            <w:pPr>
              <w:tabs>
                <w:tab w:val="left" w:pos="567"/>
              </w:tabs>
            </w:pPr>
            <w:r w:rsidRPr="00057099">
              <w:t xml:space="preserve">          (</w:t>
            </w:r>
            <w:r w:rsidRPr="00057099">
              <w:rPr>
                <w:rFonts w:cs="Arial"/>
              </w:rPr>
              <w:t>≥</w:t>
            </w:r>
            <w:r w:rsidRPr="00057099">
              <w:t xml:space="preserve"> 75)</w:t>
            </w:r>
          </w:p>
        </w:tc>
      </w:tr>
      <w:tr w:rsidR="006E7A24" w:rsidRPr="00057099" w14:paraId="5780D904" w14:textId="77777777" w:rsidTr="006F7394">
        <w:trPr>
          <w:cantSplit/>
        </w:trPr>
        <w:tc>
          <w:tcPr>
            <w:tcW w:w="2948" w:type="dxa"/>
          </w:tcPr>
          <w:p w14:paraId="76E7E22B" w14:textId="77777777" w:rsidR="006E7A24" w:rsidRPr="00057099" w:rsidRDefault="006E7A24" w:rsidP="006F7394">
            <w:r w:rsidRPr="00057099">
              <w:t xml:space="preserve">rendement </w:t>
            </w:r>
            <w:proofErr w:type="spellStart"/>
            <w:r w:rsidRPr="00057099">
              <w:t>ontwerpunt</w:t>
            </w:r>
            <w:proofErr w:type="spellEnd"/>
          </w:p>
        </w:tc>
        <w:tc>
          <w:tcPr>
            <w:tcW w:w="851" w:type="dxa"/>
          </w:tcPr>
          <w:p w14:paraId="38DC8BF9" w14:textId="77777777" w:rsidR="006E7A24" w:rsidRPr="00057099" w:rsidRDefault="006E7A24" w:rsidP="006F7394">
            <w:pPr>
              <w:jc w:val="right"/>
            </w:pPr>
          </w:p>
        </w:tc>
        <w:tc>
          <w:tcPr>
            <w:tcW w:w="284" w:type="dxa"/>
          </w:tcPr>
          <w:p w14:paraId="7FF2AF23" w14:textId="77777777" w:rsidR="006E7A24" w:rsidRPr="00057099" w:rsidRDefault="006E7A24" w:rsidP="006F7394">
            <w:r w:rsidRPr="00057099">
              <w:t>:</w:t>
            </w:r>
          </w:p>
        </w:tc>
        <w:tc>
          <w:tcPr>
            <w:tcW w:w="4536" w:type="dxa"/>
          </w:tcPr>
          <w:p w14:paraId="1C35D032" w14:textId="77777777" w:rsidR="006E7A24" w:rsidRPr="00057099" w:rsidRDefault="006E7A24" w:rsidP="006F7394">
            <w:pPr>
              <w:tabs>
                <w:tab w:val="left" w:pos="567"/>
              </w:tabs>
            </w:pPr>
            <w:r w:rsidRPr="00057099">
              <w:t xml:space="preserve">     (grafiek bijvoegen)</w:t>
            </w:r>
          </w:p>
        </w:tc>
      </w:tr>
      <w:tr w:rsidR="006E7A24" w:rsidRPr="00057099" w14:paraId="6BDD34B7" w14:textId="77777777" w:rsidTr="006F7394">
        <w:trPr>
          <w:cantSplit/>
        </w:trPr>
        <w:tc>
          <w:tcPr>
            <w:tcW w:w="2948" w:type="dxa"/>
          </w:tcPr>
          <w:p w14:paraId="051259E7" w14:textId="77777777" w:rsidR="006E7A24" w:rsidRPr="00057099" w:rsidRDefault="006E7A24" w:rsidP="006F7394">
            <w:r w:rsidRPr="00057099">
              <w:t>lagersmering</w:t>
            </w:r>
          </w:p>
        </w:tc>
        <w:tc>
          <w:tcPr>
            <w:tcW w:w="851" w:type="dxa"/>
          </w:tcPr>
          <w:p w14:paraId="2C0FB887" w14:textId="77777777" w:rsidR="006E7A24" w:rsidRPr="00057099" w:rsidRDefault="006E7A24" w:rsidP="006F7394">
            <w:pPr>
              <w:jc w:val="right"/>
            </w:pPr>
          </w:p>
        </w:tc>
        <w:tc>
          <w:tcPr>
            <w:tcW w:w="284" w:type="dxa"/>
          </w:tcPr>
          <w:p w14:paraId="7226E310" w14:textId="77777777" w:rsidR="006E7A24" w:rsidRPr="00057099" w:rsidRDefault="006E7A24" w:rsidP="006F7394">
            <w:r w:rsidRPr="00057099">
              <w:t>:</w:t>
            </w:r>
          </w:p>
        </w:tc>
        <w:tc>
          <w:tcPr>
            <w:tcW w:w="4536" w:type="dxa"/>
          </w:tcPr>
          <w:p w14:paraId="58E1DCB7" w14:textId="77777777" w:rsidR="006E7A24" w:rsidRPr="00057099" w:rsidRDefault="006E7A24" w:rsidP="006F7394">
            <w:pPr>
              <w:tabs>
                <w:tab w:val="left" w:pos="567"/>
              </w:tabs>
            </w:pPr>
          </w:p>
        </w:tc>
      </w:tr>
      <w:tr w:rsidR="006E7A24" w:rsidRPr="00057099" w14:paraId="4334C068" w14:textId="77777777" w:rsidTr="006F7394">
        <w:trPr>
          <w:cantSplit/>
        </w:trPr>
        <w:tc>
          <w:tcPr>
            <w:tcW w:w="2948" w:type="dxa"/>
          </w:tcPr>
          <w:p w14:paraId="203C4153" w14:textId="77777777" w:rsidR="006E7A24" w:rsidRPr="00057099" w:rsidRDefault="006E7A24" w:rsidP="006F7394">
            <w:r w:rsidRPr="00057099">
              <w:t>L</w:t>
            </w:r>
            <w:r w:rsidRPr="00057099">
              <w:rPr>
                <w:vertAlign w:val="subscript"/>
              </w:rPr>
              <w:t>10h</w:t>
            </w:r>
            <w:r w:rsidRPr="00057099">
              <w:t xml:space="preserve"> levensduur lagers</w:t>
            </w:r>
          </w:p>
        </w:tc>
        <w:tc>
          <w:tcPr>
            <w:tcW w:w="851" w:type="dxa"/>
          </w:tcPr>
          <w:p w14:paraId="42A2D5E8" w14:textId="77777777" w:rsidR="006E7A24" w:rsidRPr="00057099" w:rsidRDefault="006E7A24" w:rsidP="006F7394">
            <w:pPr>
              <w:jc w:val="right"/>
            </w:pPr>
            <w:r w:rsidRPr="00057099">
              <w:t>h</w:t>
            </w:r>
          </w:p>
        </w:tc>
        <w:tc>
          <w:tcPr>
            <w:tcW w:w="284" w:type="dxa"/>
          </w:tcPr>
          <w:p w14:paraId="7BF50D6E" w14:textId="77777777" w:rsidR="006E7A24" w:rsidRPr="00057099" w:rsidRDefault="006E7A24" w:rsidP="006F7394">
            <w:r w:rsidRPr="00057099">
              <w:t>:</w:t>
            </w:r>
          </w:p>
        </w:tc>
        <w:tc>
          <w:tcPr>
            <w:tcW w:w="4536" w:type="dxa"/>
          </w:tcPr>
          <w:p w14:paraId="0311213D" w14:textId="77777777" w:rsidR="006E7A24" w:rsidRPr="00057099" w:rsidRDefault="006E7A24" w:rsidP="006F7394">
            <w:pPr>
              <w:tabs>
                <w:tab w:val="left" w:pos="567"/>
              </w:tabs>
            </w:pPr>
            <w:r w:rsidRPr="00057099">
              <w:t>50.000</w:t>
            </w:r>
          </w:p>
        </w:tc>
      </w:tr>
      <w:tr w:rsidR="006E7A24" w:rsidRPr="00057099" w14:paraId="63E0216A" w14:textId="77777777" w:rsidTr="006F7394">
        <w:trPr>
          <w:cantSplit/>
        </w:trPr>
        <w:tc>
          <w:tcPr>
            <w:tcW w:w="2948" w:type="dxa"/>
          </w:tcPr>
          <w:p w14:paraId="59C625CE" w14:textId="77777777" w:rsidR="006E7A24" w:rsidRPr="00057099" w:rsidRDefault="006E7A24" w:rsidP="006F7394">
            <w:r w:rsidRPr="00057099">
              <w:t>Asafdichting</w:t>
            </w:r>
          </w:p>
        </w:tc>
        <w:tc>
          <w:tcPr>
            <w:tcW w:w="851" w:type="dxa"/>
          </w:tcPr>
          <w:p w14:paraId="21A54061" w14:textId="77777777" w:rsidR="006E7A24" w:rsidRPr="00057099" w:rsidRDefault="006E7A24" w:rsidP="006F7394">
            <w:pPr>
              <w:jc w:val="right"/>
            </w:pPr>
          </w:p>
        </w:tc>
        <w:tc>
          <w:tcPr>
            <w:tcW w:w="284" w:type="dxa"/>
          </w:tcPr>
          <w:p w14:paraId="5BA39C55" w14:textId="77777777" w:rsidR="006E7A24" w:rsidRPr="00057099" w:rsidRDefault="006E7A24" w:rsidP="006F7394">
            <w:r w:rsidRPr="00057099">
              <w:t>:</w:t>
            </w:r>
          </w:p>
        </w:tc>
        <w:tc>
          <w:tcPr>
            <w:tcW w:w="4536" w:type="dxa"/>
          </w:tcPr>
          <w:p w14:paraId="2EB15394" w14:textId="77777777" w:rsidR="006E7A24" w:rsidRPr="00057099" w:rsidRDefault="006E7A24" w:rsidP="006F7394">
            <w:r w:rsidRPr="00057099">
              <w:t>Dubbele mechanical seal</w:t>
            </w:r>
          </w:p>
        </w:tc>
      </w:tr>
      <w:tr w:rsidR="006E7A24" w:rsidRPr="00057099" w14:paraId="382CEEF8" w14:textId="77777777" w:rsidTr="006F7394">
        <w:trPr>
          <w:cantSplit/>
        </w:trPr>
        <w:tc>
          <w:tcPr>
            <w:tcW w:w="2948" w:type="dxa"/>
          </w:tcPr>
          <w:p w14:paraId="286ED8BE" w14:textId="77777777" w:rsidR="006E7A24" w:rsidRPr="00057099" w:rsidRDefault="006E7A24" w:rsidP="006F7394">
            <w:r w:rsidRPr="00057099">
              <w:t>flensaansluitingen:</w:t>
            </w:r>
          </w:p>
        </w:tc>
        <w:tc>
          <w:tcPr>
            <w:tcW w:w="851" w:type="dxa"/>
          </w:tcPr>
          <w:p w14:paraId="3F7DC6D1" w14:textId="77777777" w:rsidR="006E7A24" w:rsidRPr="00057099" w:rsidRDefault="006E7A24" w:rsidP="006F7394">
            <w:pPr>
              <w:jc w:val="right"/>
            </w:pPr>
          </w:p>
        </w:tc>
        <w:tc>
          <w:tcPr>
            <w:tcW w:w="284" w:type="dxa"/>
          </w:tcPr>
          <w:p w14:paraId="574118F1" w14:textId="77777777" w:rsidR="006E7A24" w:rsidRPr="00057099" w:rsidRDefault="006E7A24" w:rsidP="006F7394"/>
        </w:tc>
        <w:tc>
          <w:tcPr>
            <w:tcW w:w="4536" w:type="dxa"/>
          </w:tcPr>
          <w:p w14:paraId="7766A74B" w14:textId="77777777" w:rsidR="006E7A24" w:rsidRPr="00057099" w:rsidRDefault="006E7A24" w:rsidP="006F7394"/>
        </w:tc>
      </w:tr>
      <w:tr w:rsidR="006E7A24" w:rsidRPr="00057099" w14:paraId="32D00712" w14:textId="77777777" w:rsidTr="006F7394">
        <w:trPr>
          <w:cantSplit/>
        </w:trPr>
        <w:tc>
          <w:tcPr>
            <w:tcW w:w="2948" w:type="dxa"/>
          </w:tcPr>
          <w:p w14:paraId="2ED86A59"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zuigzijde</w:t>
            </w:r>
          </w:p>
        </w:tc>
        <w:tc>
          <w:tcPr>
            <w:tcW w:w="851" w:type="dxa"/>
          </w:tcPr>
          <w:p w14:paraId="3F74B265" w14:textId="77777777" w:rsidR="006E7A24" w:rsidRPr="00057099" w:rsidRDefault="006E7A24" w:rsidP="006F7394">
            <w:pPr>
              <w:jc w:val="right"/>
            </w:pPr>
          </w:p>
        </w:tc>
        <w:tc>
          <w:tcPr>
            <w:tcW w:w="284" w:type="dxa"/>
          </w:tcPr>
          <w:p w14:paraId="7AECB344" w14:textId="77777777" w:rsidR="006E7A24" w:rsidRPr="00057099" w:rsidRDefault="006E7A24" w:rsidP="006F7394">
            <w:r w:rsidRPr="00057099">
              <w:t>:</w:t>
            </w:r>
          </w:p>
        </w:tc>
        <w:tc>
          <w:tcPr>
            <w:tcW w:w="4536" w:type="dxa"/>
          </w:tcPr>
          <w:p w14:paraId="65A62B17" w14:textId="77777777" w:rsidR="006E7A24" w:rsidRPr="00057099" w:rsidRDefault="006E7A24" w:rsidP="006F7394">
            <w:r w:rsidRPr="00057099">
              <w:t>DN 100</w:t>
            </w:r>
          </w:p>
        </w:tc>
      </w:tr>
      <w:tr w:rsidR="006E7A24" w:rsidRPr="00057099" w14:paraId="496FED40" w14:textId="77777777" w:rsidTr="006F7394">
        <w:trPr>
          <w:cantSplit/>
        </w:trPr>
        <w:tc>
          <w:tcPr>
            <w:tcW w:w="2948" w:type="dxa"/>
          </w:tcPr>
          <w:p w14:paraId="71ABFEB9"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perszijde</w:t>
            </w:r>
          </w:p>
        </w:tc>
        <w:tc>
          <w:tcPr>
            <w:tcW w:w="851" w:type="dxa"/>
          </w:tcPr>
          <w:p w14:paraId="6E580075" w14:textId="77777777" w:rsidR="006E7A24" w:rsidRPr="00057099" w:rsidRDefault="006E7A24" w:rsidP="006F7394">
            <w:pPr>
              <w:jc w:val="right"/>
            </w:pPr>
          </w:p>
        </w:tc>
        <w:tc>
          <w:tcPr>
            <w:tcW w:w="284" w:type="dxa"/>
          </w:tcPr>
          <w:p w14:paraId="41166F15" w14:textId="77777777" w:rsidR="006E7A24" w:rsidRPr="00057099" w:rsidRDefault="006E7A24" w:rsidP="006F7394">
            <w:r w:rsidRPr="00057099">
              <w:t>:</w:t>
            </w:r>
          </w:p>
        </w:tc>
        <w:tc>
          <w:tcPr>
            <w:tcW w:w="4536" w:type="dxa"/>
          </w:tcPr>
          <w:p w14:paraId="14B045BC" w14:textId="77777777" w:rsidR="006E7A24" w:rsidRPr="00057099" w:rsidRDefault="006E7A24" w:rsidP="006F7394">
            <w:r w:rsidRPr="00057099">
              <w:t>DN 80</w:t>
            </w:r>
          </w:p>
        </w:tc>
      </w:tr>
      <w:tr w:rsidR="006E7A24" w:rsidRPr="00057099" w14:paraId="309CFBB5" w14:textId="77777777" w:rsidTr="006F7394">
        <w:trPr>
          <w:cantSplit/>
        </w:trPr>
        <w:tc>
          <w:tcPr>
            <w:tcW w:w="2948" w:type="dxa"/>
          </w:tcPr>
          <w:p w14:paraId="65ED93AE" w14:textId="77777777" w:rsidR="006E7A24" w:rsidRPr="00057099" w:rsidRDefault="006E7A24" w:rsidP="006F7394">
            <w:r w:rsidRPr="00057099">
              <w:t>materialen:</w:t>
            </w:r>
          </w:p>
        </w:tc>
        <w:tc>
          <w:tcPr>
            <w:tcW w:w="851" w:type="dxa"/>
          </w:tcPr>
          <w:p w14:paraId="66475579" w14:textId="77777777" w:rsidR="006E7A24" w:rsidRPr="00057099" w:rsidRDefault="006E7A24" w:rsidP="006F7394">
            <w:pPr>
              <w:jc w:val="right"/>
            </w:pPr>
          </w:p>
        </w:tc>
        <w:tc>
          <w:tcPr>
            <w:tcW w:w="284" w:type="dxa"/>
          </w:tcPr>
          <w:p w14:paraId="59A6E5F0" w14:textId="77777777" w:rsidR="006E7A24" w:rsidRPr="00057099" w:rsidRDefault="006E7A24" w:rsidP="006F7394"/>
        </w:tc>
        <w:tc>
          <w:tcPr>
            <w:tcW w:w="4536" w:type="dxa"/>
          </w:tcPr>
          <w:p w14:paraId="72D00000" w14:textId="77777777" w:rsidR="006E7A24" w:rsidRPr="00057099" w:rsidRDefault="006E7A24" w:rsidP="006F7394"/>
        </w:tc>
      </w:tr>
      <w:tr w:rsidR="006E7A24" w:rsidRPr="00057099" w14:paraId="10DC7E22" w14:textId="77777777" w:rsidTr="006F7394">
        <w:trPr>
          <w:cantSplit/>
        </w:trPr>
        <w:tc>
          <w:tcPr>
            <w:tcW w:w="2948" w:type="dxa"/>
          </w:tcPr>
          <w:p w14:paraId="11712466"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pomphuis en deksel</w:t>
            </w:r>
          </w:p>
        </w:tc>
        <w:tc>
          <w:tcPr>
            <w:tcW w:w="851" w:type="dxa"/>
          </w:tcPr>
          <w:p w14:paraId="3C8E2822" w14:textId="77777777" w:rsidR="006E7A24" w:rsidRPr="00057099" w:rsidRDefault="006E7A24" w:rsidP="006F7394">
            <w:pPr>
              <w:jc w:val="right"/>
            </w:pPr>
          </w:p>
        </w:tc>
        <w:tc>
          <w:tcPr>
            <w:tcW w:w="284" w:type="dxa"/>
          </w:tcPr>
          <w:p w14:paraId="34A67A57" w14:textId="77777777" w:rsidR="006E7A24" w:rsidRPr="00057099" w:rsidRDefault="006E7A24" w:rsidP="006F7394">
            <w:r w:rsidRPr="00057099">
              <w:t>:</w:t>
            </w:r>
          </w:p>
        </w:tc>
        <w:tc>
          <w:tcPr>
            <w:tcW w:w="4536" w:type="dxa"/>
          </w:tcPr>
          <w:p w14:paraId="71B03B36" w14:textId="77777777" w:rsidR="006E7A24" w:rsidRPr="00057099" w:rsidRDefault="006E7A24" w:rsidP="006F7394">
            <w:r w:rsidRPr="00057099">
              <w:rPr>
                <w:szCs w:val="18"/>
              </w:rPr>
              <w:t>nodulair gietijzer</w:t>
            </w:r>
          </w:p>
        </w:tc>
      </w:tr>
      <w:tr w:rsidR="006E7A24" w:rsidRPr="00057099" w14:paraId="761A576B" w14:textId="77777777" w:rsidTr="006F7394">
        <w:trPr>
          <w:cantSplit/>
        </w:trPr>
        <w:tc>
          <w:tcPr>
            <w:tcW w:w="2948" w:type="dxa"/>
          </w:tcPr>
          <w:p w14:paraId="75DF8709"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waaier</w:t>
            </w:r>
          </w:p>
        </w:tc>
        <w:tc>
          <w:tcPr>
            <w:tcW w:w="851" w:type="dxa"/>
          </w:tcPr>
          <w:p w14:paraId="1B4C5650" w14:textId="77777777" w:rsidR="006E7A24" w:rsidRPr="00057099" w:rsidRDefault="006E7A24" w:rsidP="006F7394">
            <w:pPr>
              <w:jc w:val="right"/>
            </w:pPr>
          </w:p>
        </w:tc>
        <w:tc>
          <w:tcPr>
            <w:tcW w:w="284" w:type="dxa"/>
          </w:tcPr>
          <w:p w14:paraId="5A980038" w14:textId="77777777" w:rsidR="006E7A24" w:rsidRPr="00057099" w:rsidRDefault="006E7A24" w:rsidP="006F7394">
            <w:r w:rsidRPr="00057099">
              <w:t>:</w:t>
            </w:r>
          </w:p>
        </w:tc>
        <w:tc>
          <w:tcPr>
            <w:tcW w:w="4536" w:type="dxa"/>
          </w:tcPr>
          <w:p w14:paraId="144D5749" w14:textId="77777777" w:rsidR="006E7A24" w:rsidRPr="00057099" w:rsidRDefault="006E7A24" w:rsidP="006F7394">
            <w:r w:rsidRPr="00057099">
              <w:rPr>
                <w:szCs w:val="18"/>
              </w:rPr>
              <w:t>chroomstaal/roestvast staal of roestvast staal</w:t>
            </w:r>
          </w:p>
        </w:tc>
      </w:tr>
      <w:tr w:rsidR="006E7A24" w:rsidRPr="00057099" w14:paraId="2ABD2879" w14:textId="77777777" w:rsidTr="006F7394">
        <w:trPr>
          <w:cantSplit/>
        </w:trPr>
        <w:tc>
          <w:tcPr>
            <w:tcW w:w="2948" w:type="dxa"/>
          </w:tcPr>
          <w:p w14:paraId="6B98A425"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slijtring of slijtconus</w:t>
            </w:r>
          </w:p>
        </w:tc>
        <w:tc>
          <w:tcPr>
            <w:tcW w:w="851" w:type="dxa"/>
          </w:tcPr>
          <w:p w14:paraId="59DE1E72" w14:textId="77777777" w:rsidR="006E7A24" w:rsidRPr="00057099" w:rsidRDefault="006E7A24" w:rsidP="006F7394">
            <w:pPr>
              <w:jc w:val="right"/>
            </w:pPr>
          </w:p>
        </w:tc>
        <w:tc>
          <w:tcPr>
            <w:tcW w:w="284" w:type="dxa"/>
          </w:tcPr>
          <w:p w14:paraId="3942D0C2" w14:textId="77777777" w:rsidR="006E7A24" w:rsidRPr="00057099" w:rsidRDefault="006E7A24" w:rsidP="006F7394">
            <w:r w:rsidRPr="00057099">
              <w:t>:</w:t>
            </w:r>
          </w:p>
        </w:tc>
        <w:tc>
          <w:tcPr>
            <w:tcW w:w="4536" w:type="dxa"/>
          </w:tcPr>
          <w:p w14:paraId="534F780B" w14:textId="77777777" w:rsidR="006E7A24" w:rsidRPr="00057099" w:rsidRDefault="006E7A24" w:rsidP="006F7394">
            <w:r w:rsidRPr="00057099">
              <w:rPr>
                <w:szCs w:val="18"/>
              </w:rPr>
              <w:t>uitwendig nastelbare binnenconus, chroomstaal</w:t>
            </w:r>
          </w:p>
        </w:tc>
      </w:tr>
      <w:tr w:rsidR="006E7A24" w:rsidRPr="00057099" w14:paraId="1E0E336E" w14:textId="77777777" w:rsidTr="006F7394">
        <w:trPr>
          <w:cantSplit/>
        </w:trPr>
        <w:tc>
          <w:tcPr>
            <w:tcW w:w="2948" w:type="dxa"/>
          </w:tcPr>
          <w:p w14:paraId="35C661B4"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pompzijde</w:t>
            </w:r>
          </w:p>
        </w:tc>
        <w:tc>
          <w:tcPr>
            <w:tcW w:w="851" w:type="dxa"/>
          </w:tcPr>
          <w:p w14:paraId="169F15A1" w14:textId="77777777" w:rsidR="006E7A24" w:rsidRPr="00057099" w:rsidRDefault="006E7A24" w:rsidP="006F7394">
            <w:pPr>
              <w:jc w:val="right"/>
            </w:pPr>
          </w:p>
        </w:tc>
        <w:tc>
          <w:tcPr>
            <w:tcW w:w="284" w:type="dxa"/>
          </w:tcPr>
          <w:p w14:paraId="700D6FCB" w14:textId="77777777" w:rsidR="006E7A24" w:rsidRPr="00057099" w:rsidRDefault="006E7A24" w:rsidP="006F7394">
            <w:r w:rsidRPr="00057099">
              <w:t>:</w:t>
            </w:r>
          </w:p>
        </w:tc>
        <w:tc>
          <w:tcPr>
            <w:tcW w:w="4536" w:type="dxa"/>
          </w:tcPr>
          <w:p w14:paraId="4E86A253" w14:textId="77777777" w:rsidR="006E7A24" w:rsidRPr="00057099" w:rsidRDefault="006E7A24" w:rsidP="006F7394">
            <w:r w:rsidRPr="00057099">
              <w:rPr>
                <w:szCs w:val="18"/>
              </w:rPr>
              <w:t>siliciumcarbide / tungstencarbide</w:t>
            </w:r>
          </w:p>
        </w:tc>
      </w:tr>
      <w:tr w:rsidR="006E7A24" w:rsidRPr="00057099" w14:paraId="49D5659F" w14:textId="77777777" w:rsidTr="006F7394">
        <w:trPr>
          <w:cantSplit/>
        </w:trPr>
        <w:tc>
          <w:tcPr>
            <w:tcW w:w="2948" w:type="dxa"/>
          </w:tcPr>
          <w:p w14:paraId="21D7BE4E"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asafdichting motorzijde</w:t>
            </w:r>
          </w:p>
        </w:tc>
        <w:tc>
          <w:tcPr>
            <w:tcW w:w="851" w:type="dxa"/>
          </w:tcPr>
          <w:p w14:paraId="6CAC8AC7" w14:textId="77777777" w:rsidR="006E7A24" w:rsidRPr="00057099" w:rsidRDefault="006E7A24" w:rsidP="006F7394">
            <w:pPr>
              <w:jc w:val="right"/>
            </w:pPr>
          </w:p>
        </w:tc>
        <w:tc>
          <w:tcPr>
            <w:tcW w:w="284" w:type="dxa"/>
          </w:tcPr>
          <w:p w14:paraId="3254E955" w14:textId="77777777" w:rsidR="006E7A24" w:rsidRPr="00057099" w:rsidRDefault="006E7A24" w:rsidP="006F7394">
            <w:r w:rsidRPr="00057099">
              <w:t>:</w:t>
            </w:r>
          </w:p>
        </w:tc>
        <w:tc>
          <w:tcPr>
            <w:tcW w:w="4536" w:type="dxa"/>
          </w:tcPr>
          <w:p w14:paraId="7E883139" w14:textId="77777777" w:rsidR="006E7A24" w:rsidRPr="00057099" w:rsidRDefault="006E7A24" w:rsidP="006F7394">
            <w:r w:rsidRPr="00057099">
              <w:rPr>
                <w:szCs w:val="18"/>
              </w:rPr>
              <w:t>siliciumcarbide / siliciumcarbide</w:t>
            </w:r>
          </w:p>
        </w:tc>
      </w:tr>
      <w:tr w:rsidR="006E7A24" w:rsidRPr="00057099" w14:paraId="1C26F655" w14:textId="77777777" w:rsidTr="006F7394">
        <w:trPr>
          <w:cantSplit/>
        </w:trPr>
        <w:tc>
          <w:tcPr>
            <w:tcW w:w="2948" w:type="dxa"/>
          </w:tcPr>
          <w:p w14:paraId="1AA85FCD"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color w:val="00577E" w:themeColor="text1"/>
                <w:sz w:val="20"/>
                <w:lang w:val="nl-NL"/>
              </w:rPr>
              <w:t>fundatieframe</w:t>
            </w:r>
          </w:p>
        </w:tc>
        <w:tc>
          <w:tcPr>
            <w:tcW w:w="851" w:type="dxa"/>
          </w:tcPr>
          <w:p w14:paraId="4870098C" w14:textId="77777777" w:rsidR="006E7A24" w:rsidRPr="00057099" w:rsidRDefault="006E7A24" w:rsidP="006F7394">
            <w:pPr>
              <w:jc w:val="right"/>
            </w:pPr>
          </w:p>
        </w:tc>
        <w:tc>
          <w:tcPr>
            <w:tcW w:w="284" w:type="dxa"/>
          </w:tcPr>
          <w:p w14:paraId="0D2B240B" w14:textId="77777777" w:rsidR="006E7A24" w:rsidRPr="00057099" w:rsidRDefault="006E7A24" w:rsidP="006F7394">
            <w:r w:rsidRPr="00057099">
              <w:t>:</w:t>
            </w:r>
          </w:p>
        </w:tc>
        <w:tc>
          <w:tcPr>
            <w:tcW w:w="4536" w:type="dxa"/>
          </w:tcPr>
          <w:p w14:paraId="4B1267DA" w14:textId="77777777" w:rsidR="006E7A24" w:rsidRPr="00057099" w:rsidRDefault="006E7A24" w:rsidP="006F7394">
            <w:r w:rsidRPr="00057099">
              <w:t>thermisch verzinkt staal en geconserveerd</w:t>
            </w:r>
          </w:p>
        </w:tc>
      </w:tr>
      <w:tr w:rsidR="006E7A24" w:rsidRPr="00057099" w14:paraId="365ABD7B" w14:textId="77777777" w:rsidTr="006F7394">
        <w:trPr>
          <w:cantSplit/>
        </w:trPr>
        <w:tc>
          <w:tcPr>
            <w:tcW w:w="2948" w:type="dxa"/>
          </w:tcPr>
          <w:p w14:paraId="1DC4D015" w14:textId="77777777" w:rsidR="006E7A24" w:rsidRPr="00057099" w:rsidRDefault="006E7A24" w:rsidP="006F7394">
            <w:r w:rsidRPr="00057099">
              <w:t>nevenbestanddelen</w:t>
            </w:r>
          </w:p>
        </w:tc>
        <w:tc>
          <w:tcPr>
            <w:tcW w:w="851" w:type="dxa"/>
          </w:tcPr>
          <w:p w14:paraId="226F67C2" w14:textId="77777777" w:rsidR="006E7A24" w:rsidRPr="00057099" w:rsidRDefault="006E7A24" w:rsidP="006F7394">
            <w:pPr>
              <w:jc w:val="right"/>
            </w:pPr>
          </w:p>
        </w:tc>
        <w:tc>
          <w:tcPr>
            <w:tcW w:w="284" w:type="dxa"/>
          </w:tcPr>
          <w:p w14:paraId="26EC44CF" w14:textId="77777777" w:rsidR="006E7A24" w:rsidRPr="00057099" w:rsidRDefault="006E7A24" w:rsidP="006F7394">
            <w:r w:rsidRPr="00057099">
              <w:t>:</w:t>
            </w:r>
          </w:p>
        </w:tc>
        <w:tc>
          <w:tcPr>
            <w:tcW w:w="4536" w:type="dxa"/>
          </w:tcPr>
          <w:p w14:paraId="5118900A" w14:textId="77777777" w:rsidR="006E7A24" w:rsidRPr="00057099" w:rsidRDefault="006E7A24" w:rsidP="006F7394">
            <w:pPr>
              <w:pStyle w:val="Bullet1"/>
              <w:numPr>
                <w:ilvl w:val="0"/>
                <w:numId w:val="0"/>
              </w:numPr>
              <w:rPr>
                <w:lang w:val="nl-NL"/>
              </w:rPr>
            </w:pPr>
            <w:r w:rsidRPr="00057099">
              <w:rPr>
                <w:rFonts w:eastAsiaTheme="minorEastAsia" w:cstheme="minorBidi"/>
                <w:noProof w:val="0"/>
                <w:color w:val="00577E" w:themeColor="text1"/>
                <w:sz w:val="20"/>
                <w:lang w:val="nl-NL" w:eastAsia="en-GB"/>
              </w:rPr>
              <w:t>fundatieframe</w:t>
            </w:r>
          </w:p>
        </w:tc>
      </w:tr>
    </w:tbl>
    <w:p w14:paraId="5223D619" w14:textId="77777777" w:rsidR="006E7A24" w:rsidRPr="00057099" w:rsidRDefault="006E7A24" w:rsidP="006E7A24"/>
    <w:p w14:paraId="43D962AF" w14:textId="77777777" w:rsidR="006E7A24" w:rsidRPr="00057099" w:rsidRDefault="006E7A24" w:rsidP="006E7A24"/>
    <w:p w14:paraId="05ABB91B" w14:textId="77777777" w:rsidR="006E7A24" w:rsidRPr="00057099" w:rsidRDefault="006E7A24" w:rsidP="006E7A24"/>
    <w:p w14:paraId="27E8F902" w14:textId="77777777" w:rsidR="006E7A24" w:rsidRPr="00057099" w:rsidRDefault="006E7A24" w:rsidP="006E7A24"/>
    <w:p w14:paraId="2FA57E0C" w14:textId="77777777" w:rsidR="006E7A24" w:rsidRPr="00057099" w:rsidRDefault="006E7A24" w:rsidP="006E7A24"/>
    <w:p w14:paraId="7AE14E4C" w14:textId="77777777" w:rsidR="006E7A24" w:rsidRPr="00057099" w:rsidRDefault="006E7A24" w:rsidP="006E7A24"/>
    <w:p w14:paraId="3085C5CD" w14:textId="77777777" w:rsidR="006E7A24" w:rsidRPr="00057099" w:rsidRDefault="006E7A24" w:rsidP="006E7A24"/>
    <w:p w14:paraId="17021D9F" w14:textId="77777777" w:rsidR="006E7A24" w:rsidRPr="00057099" w:rsidRDefault="006E7A24" w:rsidP="006E7A24"/>
    <w:p w14:paraId="47370F90" w14:textId="77777777" w:rsidR="006E7A24" w:rsidRPr="00057099" w:rsidRDefault="006E7A24" w:rsidP="006E7A24"/>
    <w:p w14:paraId="265CE6FF" w14:textId="77777777" w:rsidR="006E7A24" w:rsidRPr="00057099" w:rsidRDefault="006E7A24" w:rsidP="006E7A24"/>
    <w:p w14:paraId="5A505E9B" w14:textId="77777777" w:rsidR="006E7A24" w:rsidRPr="00057099" w:rsidRDefault="006E7A24" w:rsidP="006E7A24"/>
    <w:p w14:paraId="584A4A55" w14:textId="77777777" w:rsidR="006E7A24" w:rsidRPr="00057099" w:rsidRDefault="006E7A24" w:rsidP="006028B5">
      <w:pPr>
        <w:pStyle w:val="Heading3"/>
      </w:pPr>
      <w:r w:rsidRPr="00057099">
        <w:t>Aandrijving</w:t>
      </w:r>
    </w:p>
    <w:tbl>
      <w:tblPr>
        <w:tblW w:w="8613" w:type="dxa"/>
        <w:tblLayout w:type="fixed"/>
        <w:tblLook w:val="01E0" w:firstRow="1" w:lastRow="1" w:firstColumn="1" w:lastColumn="1" w:noHBand="0" w:noVBand="0"/>
      </w:tblPr>
      <w:tblGrid>
        <w:gridCol w:w="2948"/>
        <w:gridCol w:w="851"/>
        <w:gridCol w:w="284"/>
        <w:gridCol w:w="4530"/>
      </w:tblGrid>
      <w:tr w:rsidR="006E7A24" w:rsidRPr="00057099" w14:paraId="5EE425F9" w14:textId="77777777" w:rsidTr="006F7394">
        <w:tc>
          <w:tcPr>
            <w:tcW w:w="2948" w:type="dxa"/>
          </w:tcPr>
          <w:p w14:paraId="3512798B" w14:textId="77777777" w:rsidR="006E7A24" w:rsidRPr="00057099" w:rsidRDefault="006E7A24" w:rsidP="006F7394">
            <w:pPr>
              <w:spacing w:line="240" w:lineRule="exact"/>
            </w:pPr>
            <w:r w:rsidRPr="00057099">
              <w:t>systeem</w:t>
            </w:r>
          </w:p>
        </w:tc>
        <w:tc>
          <w:tcPr>
            <w:tcW w:w="851" w:type="dxa"/>
          </w:tcPr>
          <w:p w14:paraId="20CD9B18" w14:textId="77777777" w:rsidR="006E7A24" w:rsidRPr="00057099" w:rsidRDefault="006E7A24" w:rsidP="006F7394">
            <w:pPr>
              <w:spacing w:line="240" w:lineRule="exact"/>
              <w:jc w:val="right"/>
            </w:pPr>
          </w:p>
        </w:tc>
        <w:tc>
          <w:tcPr>
            <w:tcW w:w="284" w:type="dxa"/>
          </w:tcPr>
          <w:p w14:paraId="0AC3BA25" w14:textId="77777777" w:rsidR="006E7A24" w:rsidRPr="00057099" w:rsidRDefault="006E7A24" w:rsidP="006F7394">
            <w:pPr>
              <w:spacing w:line="240" w:lineRule="exact"/>
            </w:pPr>
            <w:r w:rsidRPr="00057099">
              <w:t>:</w:t>
            </w:r>
          </w:p>
        </w:tc>
        <w:tc>
          <w:tcPr>
            <w:tcW w:w="4530" w:type="dxa"/>
          </w:tcPr>
          <w:p w14:paraId="11C8C96D" w14:textId="77777777" w:rsidR="006E7A24" w:rsidRPr="00057099" w:rsidRDefault="006E7A24" w:rsidP="006F7394">
            <w:pPr>
              <w:spacing w:line="240" w:lineRule="exact"/>
            </w:pPr>
            <w:proofErr w:type="spellStart"/>
            <w:r w:rsidRPr="00057099">
              <w:t>direkt</w:t>
            </w:r>
            <w:proofErr w:type="spellEnd"/>
            <w:r w:rsidRPr="00057099">
              <w:t xml:space="preserve"> gekoppelde elektromotor</w:t>
            </w:r>
          </w:p>
        </w:tc>
      </w:tr>
      <w:tr w:rsidR="006E7A24" w:rsidRPr="00057099" w14:paraId="1EA22788" w14:textId="77777777" w:rsidTr="006F7394">
        <w:tc>
          <w:tcPr>
            <w:tcW w:w="2948" w:type="dxa"/>
          </w:tcPr>
          <w:p w14:paraId="7191B751" w14:textId="77777777" w:rsidR="006E7A24" w:rsidRPr="00057099" w:rsidRDefault="006E7A24" w:rsidP="006F7394">
            <w:pPr>
              <w:spacing w:line="240" w:lineRule="exact"/>
            </w:pPr>
            <w:r w:rsidRPr="00057099">
              <w:t>bouwwijze</w:t>
            </w:r>
          </w:p>
        </w:tc>
        <w:tc>
          <w:tcPr>
            <w:tcW w:w="851" w:type="dxa"/>
          </w:tcPr>
          <w:p w14:paraId="7E3293E9" w14:textId="77777777" w:rsidR="006E7A24" w:rsidRPr="00057099" w:rsidRDefault="006E7A24" w:rsidP="006F7394">
            <w:pPr>
              <w:spacing w:line="240" w:lineRule="exact"/>
              <w:jc w:val="right"/>
            </w:pPr>
          </w:p>
        </w:tc>
        <w:tc>
          <w:tcPr>
            <w:tcW w:w="284" w:type="dxa"/>
          </w:tcPr>
          <w:p w14:paraId="75614AA7" w14:textId="77777777" w:rsidR="006E7A24" w:rsidRPr="00057099" w:rsidRDefault="006E7A24" w:rsidP="006F7394">
            <w:pPr>
              <w:spacing w:line="240" w:lineRule="exact"/>
            </w:pPr>
            <w:r w:rsidRPr="00057099">
              <w:t>:</w:t>
            </w:r>
          </w:p>
        </w:tc>
        <w:tc>
          <w:tcPr>
            <w:tcW w:w="4530" w:type="dxa"/>
          </w:tcPr>
          <w:p w14:paraId="3079CFFF" w14:textId="77777777" w:rsidR="006E7A24" w:rsidRPr="00057099" w:rsidRDefault="006E7A24"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compact</w:t>
            </w:r>
          </w:p>
          <w:p w14:paraId="4C2D2FB2" w14:textId="77777777" w:rsidR="006E7A24" w:rsidRPr="00057099" w:rsidRDefault="006E7A24"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met ingebouwde flexibele koppeling</w:t>
            </w:r>
          </w:p>
          <w:p w14:paraId="7C8B9321" w14:textId="77777777" w:rsidR="006E7A24" w:rsidRPr="00057099" w:rsidRDefault="006E7A24"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samengebouw op een subframe van elektromotor, koppeling ,lagerhuis met pompas en waaier</w:t>
            </w:r>
          </w:p>
          <w:p w14:paraId="11986688" w14:textId="77777777" w:rsidR="006E7A24" w:rsidRPr="00057099" w:rsidRDefault="006E7A24"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het subframe is verschuifbaar op het fundatieframe </w:t>
            </w:r>
          </w:p>
        </w:tc>
      </w:tr>
      <w:tr w:rsidR="006E7A24" w:rsidRPr="00057099" w14:paraId="6B746C6E" w14:textId="77777777" w:rsidTr="006F7394">
        <w:tc>
          <w:tcPr>
            <w:tcW w:w="2948" w:type="dxa"/>
          </w:tcPr>
          <w:p w14:paraId="4DD341C1" w14:textId="77777777" w:rsidR="006E7A24" w:rsidRPr="00057099" w:rsidRDefault="006E7A24" w:rsidP="006F7394">
            <w:pPr>
              <w:spacing w:line="240" w:lineRule="exact"/>
            </w:pPr>
            <w:r w:rsidRPr="00057099">
              <w:t>fabrikaat</w:t>
            </w:r>
          </w:p>
        </w:tc>
        <w:tc>
          <w:tcPr>
            <w:tcW w:w="851" w:type="dxa"/>
          </w:tcPr>
          <w:p w14:paraId="3C8E6F8A" w14:textId="77777777" w:rsidR="006E7A24" w:rsidRPr="00057099" w:rsidRDefault="006E7A24" w:rsidP="006F7394">
            <w:pPr>
              <w:spacing w:line="240" w:lineRule="exact"/>
              <w:jc w:val="right"/>
            </w:pPr>
          </w:p>
        </w:tc>
        <w:tc>
          <w:tcPr>
            <w:tcW w:w="284" w:type="dxa"/>
          </w:tcPr>
          <w:p w14:paraId="3F59E696" w14:textId="77777777" w:rsidR="006E7A24" w:rsidRPr="00057099" w:rsidRDefault="006E7A24" w:rsidP="006F7394">
            <w:pPr>
              <w:spacing w:line="240" w:lineRule="exact"/>
            </w:pPr>
            <w:r w:rsidRPr="00057099">
              <w:t>:</w:t>
            </w:r>
          </w:p>
        </w:tc>
        <w:tc>
          <w:tcPr>
            <w:tcW w:w="4530" w:type="dxa"/>
          </w:tcPr>
          <w:p w14:paraId="76EFE015" w14:textId="77777777" w:rsidR="006E7A24" w:rsidRPr="00057099" w:rsidRDefault="006E7A24" w:rsidP="006F7394">
            <w:pPr>
              <w:spacing w:line="240" w:lineRule="exact"/>
            </w:pPr>
          </w:p>
        </w:tc>
      </w:tr>
      <w:tr w:rsidR="006E7A24" w:rsidRPr="00057099" w14:paraId="08726803" w14:textId="77777777" w:rsidTr="006F7394">
        <w:tc>
          <w:tcPr>
            <w:tcW w:w="2948" w:type="dxa"/>
          </w:tcPr>
          <w:p w14:paraId="6C7099E4" w14:textId="77777777" w:rsidR="006E7A24" w:rsidRPr="00057099" w:rsidRDefault="006E7A24" w:rsidP="006F7394">
            <w:pPr>
              <w:spacing w:line="240" w:lineRule="exact"/>
            </w:pPr>
            <w:r w:rsidRPr="00057099">
              <w:t>type</w:t>
            </w:r>
          </w:p>
        </w:tc>
        <w:tc>
          <w:tcPr>
            <w:tcW w:w="851" w:type="dxa"/>
          </w:tcPr>
          <w:p w14:paraId="36CCA941" w14:textId="77777777" w:rsidR="006E7A24" w:rsidRPr="00057099" w:rsidRDefault="006E7A24" w:rsidP="006F7394">
            <w:pPr>
              <w:spacing w:line="240" w:lineRule="exact"/>
              <w:jc w:val="right"/>
            </w:pPr>
          </w:p>
        </w:tc>
        <w:tc>
          <w:tcPr>
            <w:tcW w:w="284" w:type="dxa"/>
          </w:tcPr>
          <w:p w14:paraId="6485EBF7" w14:textId="77777777" w:rsidR="006E7A24" w:rsidRPr="00057099" w:rsidRDefault="006E7A24" w:rsidP="006F7394">
            <w:pPr>
              <w:spacing w:line="240" w:lineRule="exact"/>
            </w:pPr>
            <w:r w:rsidRPr="00057099">
              <w:t>:</w:t>
            </w:r>
          </w:p>
        </w:tc>
        <w:tc>
          <w:tcPr>
            <w:tcW w:w="4530" w:type="dxa"/>
          </w:tcPr>
          <w:p w14:paraId="00BA5C45" w14:textId="77777777" w:rsidR="006E7A24" w:rsidRPr="00057099" w:rsidRDefault="006E7A24" w:rsidP="006F7394">
            <w:pPr>
              <w:spacing w:line="240" w:lineRule="exact"/>
            </w:pPr>
          </w:p>
        </w:tc>
      </w:tr>
      <w:tr w:rsidR="006E7A24" w:rsidRPr="00057099" w14:paraId="789F2AF6" w14:textId="77777777" w:rsidTr="006F7394">
        <w:tc>
          <w:tcPr>
            <w:tcW w:w="2948" w:type="dxa"/>
          </w:tcPr>
          <w:p w14:paraId="280CDD43" w14:textId="77777777" w:rsidR="006E7A24" w:rsidRPr="00057099" w:rsidRDefault="006E7A24" w:rsidP="006F7394">
            <w:pPr>
              <w:spacing w:line="240" w:lineRule="exact"/>
            </w:pPr>
            <w:r w:rsidRPr="00057099">
              <w:t>regeling toerental</w:t>
            </w:r>
          </w:p>
        </w:tc>
        <w:tc>
          <w:tcPr>
            <w:tcW w:w="851" w:type="dxa"/>
          </w:tcPr>
          <w:p w14:paraId="10910BBA" w14:textId="77777777" w:rsidR="006E7A24" w:rsidRPr="00057099" w:rsidRDefault="006E7A24" w:rsidP="006F7394">
            <w:pPr>
              <w:spacing w:line="240" w:lineRule="exact"/>
              <w:jc w:val="right"/>
            </w:pPr>
          </w:p>
        </w:tc>
        <w:tc>
          <w:tcPr>
            <w:tcW w:w="284" w:type="dxa"/>
          </w:tcPr>
          <w:p w14:paraId="277B9921" w14:textId="77777777" w:rsidR="006E7A24" w:rsidRPr="00057099" w:rsidRDefault="006E7A24" w:rsidP="006F7394">
            <w:pPr>
              <w:spacing w:line="240" w:lineRule="exact"/>
            </w:pPr>
            <w:r w:rsidRPr="00057099">
              <w:t>:</w:t>
            </w:r>
          </w:p>
        </w:tc>
        <w:tc>
          <w:tcPr>
            <w:tcW w:w="4530" w:type="dxa"/>
          </w:tcPr>
          <w:p w14:paraId="4BAE4BCF" w14:textId="77777777" w:rsidR="006E7A24" w:rsidRPr="00057099" w:rsidRDefault="006E7A24" w:rsidP="006F7394">
            <w:pPr>
              <w:spacing w:line="240" w:lineRule="exact"/>
            </w:pPr>
            <w:r w:rsidRPr="00057099">
              <w:t>n.v.t.</w:t>
            </w:r>
          </w:p>
        </w:tc>
      </w:tr>
      <w:tr w:rsidR="006E7A24" w:rsidRPr="00057099" w14:paraId="1D2385C2" w14:textId="77777777" w:rsidTr="006F7394">
        <w:tc>
          <w:tcPr>
            <w:tcW w:w="2948" w:type="dxa"/>
          </w:tcPr>
          <w:p w14:paraId="0D4010F6" w14:textId="77777777" w:rsidR="006E7A24" w:rsidRPr="00057099" w:rsidRDefault="006E7A24" w:rsidP="006F7394">
            <w:pPr>
              <w:spacing w:line="240" w:lineRule="exact"/>
            </w:pPr>
            <w:r w:rsidRPr="00057099">
              <w:t>toerental motor</w:t>
            </w:r>
          </w:p>
        </w:tc>
        <w:tc>
          <w:tcPr>
            <w:tcW w:w="851" w:type="dxa"/>
          </w:tcPr>
          <w:p w14:paraId="6DD76EED" w14:textId="77777777" w:rsidR="006E7A24" w:rsidRPr="00057099" w:rsidRDefault="006E7A24" w:rsidP="006F7394">
            <w:pPr>
              <w:spacing w:line="240" w:lineRule="exact"/>
              <w:jc w:val="right"/>
            </w:pPr>
            <w:r w:rsidRPr="00057099">
              <w:t>min.</w:t>
            </w:r>
            <w:r w:rsidRPr="00057099">
              <w:rPr>
                <w:vertAlign w:val="superscript"/>
              </w:rPr>
              <w:noBreakHyphen/>
              <w:t>1</w:t>
            </w:r>
          </w:p>
        </w:tc>
        <w:tc>
          <w:tcPr>
            <w:tcW w:w="284" w:type="dxa"/>
          </w:tcPr>
          <w:p w14:paraId="7CC777D3" w14:textId="77777777" w:rsidR="006E7A24" w:rsidRPr="00057099" w:rsidRDefault="006E7A24" w:rsidP="006F7394">
            <w:pPr>
              <w:spacing w:line="240" w:lineRule="exact"/>
            </w:pPr>
            <w:r w:rsidRPr="00057099">
              <w:t>:</w:t>
            </w:r>
          </w:p>
        </w:tc>
        <w:tc>
          <w:tcPr>
            <w:tcW w:w="4530" w:type="dxa"/>
          </w:tcPr>
          <w:p w14:paraId="0B4CD211" w14:textId="77777777" w:rsidR="006E7A24" w:rsidRPr="00057099" w:rsidRDefault="006E7A24" w:rsidP="006F7394">
            <w:pPr>
              <w:spacing w:line="240" w:lineRule="exact"/>
            </w:pPr>
            <w:r w:rsidRPr="00057099">
              <w:tab/>
            </w:r>
            <w:r w:rsidRPr="00057099">
              <w:tab/>
              <w:t>(</w:t>
            </w:r>
            <w:r w:rsidRPr="00057099">
              <w:rPr>
                <w:rFonts w:cs="Arial"/>
              </w:rPr>
              <w:t>≤ 1500)</w:t>
            </w:r>
          </w:p>
        </w:tc>
      </w:tr>
      <w:tr w:rsidR="006E7A24" w:rsidRPr="00057099" w14:paraId="205BDB5E" w14:textId="77777777" w:rsidTr="006F7394">
        <w:tc>
          <w:tcPr>
            <w:tcW w:w="2948" w:type="dxa"/>
          </w:tcPr>
          <w:p w14:paraId="76CF2410" w14:textId="77777777" w:rsidR="006E7A24" w:rsidRPr="00057099" w:rsidRDefault="006E7A24" w:rsidP="006F7394">
            <w:pPr>
              <w:spacing w:line="240" w:lineRule="exact"/>
            </w:pPr>
            <w:r w:rsidRPr="00057099">
              <w:t>geïnstalleerd vermogen</w:t>
            </w:r>
          </w:p>
        </w:tc>
        <w:tc>
          <w:tcPr>
            <w:tcW w:w="851" w:type="dxa"/>
          </w:tcPr>
          <w:p w14:paraId="03A769AF" w14:textId="77777777" w:rsidR="006E7A24" w:rsidRPr="00057099" w:rsidRDefault="006E7A24" w:rsidP="006F7394">
            <w:pPr>
              <w:spacing w:line="240" w:lineRule="exact"/>
              <w:jc w:val="right"/>
            </w:pPr>
            <w:r w:rsidRPr="00057099">
              <w:t>kW</w:t>
            </w:r>
          </w:p>
        </w:tc>
        <w:tc>
          <w:tcPr>
            <w:tcW w:w="284" w:type="dxa"/>
          </w:tcPr>
          <w:p w14:paraId="488E1965" w14:textId="77777777" w:rsidR="006E7A24" w:rsidRPr="00057099" w:rsidRDefault="006E7A24" w:rsidP="006F7394">
            <w:pPr>
              <w:spacing w:line="240" w:lineRule="exact"/>
            </w:pPr>
            <w:r w:rsidRPr="00057099">
              <w:t>:</w:t>
            </w:r>
          </w:p>
        </w:tc>
        <w:tc>
          <w:tcPr>
            <w:tcW w:w="4530" w:type="dxa"/>
          </w:tcPr>
          <w:p w14:paraId="0E7101B9" w14:textId="77777777" w:rsidR="006E7A24" w:rsidRPr="00057099" w:rsidRDefault="006E7A24" w:rsidP="006F7394">
            <w:pPr>
              <w:spacing w:line="240" w:lineRule="exact"/>
            </w:pPr>
            <w:r w:rsidRPr="00057099">
              <w:t>ca. 2,2</w:t>
            </w:r>
          </w:p>
        </w:tc>
      </w:tr>
      <w:tr w:rsidR="006E7A24" w:rsidRPr="00057099" w14:paraId="6AF047D3" w14:textId="77777777" w:rsidTr="006F7394">
        <w:tc>
          <w:tcPr>
            <w:tcW w:w="2948" w:type="dxa"/>
          </w:tcPr>
          <w:p w14:paraId="7EFB71B9" w14:textId="77777777" w:rsidR="006E7A24" w:rsidRPr="00057099" w:rsidRDefault="006E7A24" w:rsidP="006F7394">
            <w:pPr>
              <w:spacing w:line="240" w:lineRule="exact"/>
            </w:pPr>
            <w:r w:rsidRPr="00057099">
              <w:t>spanning</w:t>
            </w:r>
          </w:p>
        </w:tc>
        <w:tc>
          <w:tcPr>
            <w:tcW w:w="851" w:type="dxa"/>
          </w:tcPr>
          <w:p w14:paraId="0F46B87A" w14:textId="77777777" w:rsidR="006E7A24" w:rsidRPr="00057099" w:rsidRDefault="006E7A24" w:rsidP="006F7394">
            <w:pPr>
              <w:spacing w:line="240" w:lineRule="exact"/>
              <w:jc w:val="right"/>
            </w:pPr>
            <w:r w:rsidRPr="00057099">
              <w:t>V</w:t>
            </w:r>
          </w:p>
        </w:tc>
        <w:tc>
          <w:tcPr>
            <w:tcW w:w="284" w:type="dxa"/>
          </w:tcPr>
          <w:p w14:paraId="271FD3F3" w14:textId="77777777" w:rsidR="006E7A24" w:rsidRPr="00057099" w:rsidRDefault="006E7A24" w:rsidP="006F7394">
            <w:pPr>
              <w:spacing w:line="240" w:lineRule="exact"/>
            </w:pPr>
            <w:r w:rsidRPr="00057099">
              <w:t>:</w:t>
            </w:r>
          </w:p>
        </w:tc>
        <w:tc>
          <w:tcPr>
            <w:tcW w:w="4530" w:type="dxa"/>
          </w:tcPr>
          <w:p w14:paraId="0B12CA87" w14:textId="77777777" w:rsidR="006E7A24" w:rsidRPr="00057099" w:rsidRDefault="006E7A24" w:rsidP="006F7394">
            <w:pPr>
              <w:spacing w:line="240" w:lineRule="exact"/>
            </w:pPr>
          </w:p>
        </w:tc>
      </w:tr>
      <w:tr w:rsidR="006E7A24" w:rsidRPr="00057099" w14:paraId="10A63B23" w14:textId="77777777" w:rsidTr="006F7394">
        <w:tc>
          <w:tcPr>
            <w:tcW w:w="2948" w:type="dxa"/>
          </w:tcPr>
          <w:p w14:paraId="1F005EFE" w14:textId="77777777" w:rsidR="006E7A24" w:rsidRPr="00057099" w:rsidRDefault="006E7A24" w:rsidP="006F7394">
            <w:pPr>
              <w:spacing w:line="240" w:lineRule="exact"/>
            </w:pPr>
            <w:r w:rsidRPr="00057099">
              <w:t>nominaalstroom</w:t>
            </w:r>
          </w:p>
        </w:tc>
        <w:tc>
          <w:tcPr>
            <w:tcW w:w="851" w:type="dxa"/>
          </w:tcPr>
          <w:p w14:paraId="6C48FB21" w14:textId="77777777" w:rsidR="006E7A24" w:rsidRPr="00057099" w:rsidRDefault="006E7A24" w:rsidP="006F7394">
            <w:pPr>
              <w:spacing w:line="240" w:lineRule="exact"/>
              <w:jc w:val="right"/>
            </w:pPr>
            <w:r w:rsidRPr="00057099">
              <w:t>A</w:t>
            </w:r>
          </w:p>
        </w:tc>
        <w:tc>
          <w:tcPr>
            <w:tcW w:w="284" w:type="dxa"/>
          </w:tcPr>
          <w:p w14:paraId="46D71E6B" w14:textId="77777777" w:rsidR="006E7A24" w:rsidRPr="00057099" w:rsidRDefault="006E7A24" w:rsidP="006F7394">
            <w:pPr>
              <w:spacing w:line="240" w:lineRule="exact"/>
            </w:pPr>
            <w:r w:rsidRPr="00057099">
              <w:t>:</w:t>
            </w:r>
          </w:p>
        </w:tc>
        <w:tc>
          <w:tcPr>
            <w:tcW w:w="4530" w:type="dxa"/>
          </w:tcPr>
          <w:p w14:paraId="45B6CB68" w14:textId="77777777" w:rsidR="006E7A24" w:rsidRPr="00057099" w:rsidRDefault="006E7A24" w:rsidP="006F7394">
            <w:pPr>
              <w:spacing w:line="240" w:lineRule="exact"/>
            </w:pPr>
            <w:r w:rsidRPr="00057099">
              <w:t>3x 400, 50 Hz</w:t>
            </w:r>
          </w:p>
        </w:tc>
      </w:tr>
      <w:tr w:rsidR="006E7A24" w:rsidRPr="00057099" w14:paraId="1B3C6774" w14:textId="77777777" w:rsidTr="006F7394">
        <w:tc>
          <w:tcPr>
            <w:tcW w:w="2948" w:type="dxa"/>
          </w:tcPr>
          <w:p w14:paraId="543765D6" w14:textId="77777777" w:rsidR="006E7A24" w:rsidRPr="00057099" w:rsidRDefault="006E7A24" w:rsidP="006F7394">
            <w:pPr>
              <w:spacing w:line="240" w:lineRule="exact"/>
            </w:pPr>
            <w:r w:rsidRPr="00057099">
              <w:t>wijze van aanlopen</w:t>
            </w:r>
          </w:p>
        </w:tc>
        <w:tc>
          <w:tcPr>
            <w:tcW w:w="851" w:type="dxa"/>
          </w:tcPr>
          <w:p w14:paraId="6C4A9E74" w14:textId="77777777" w:rsidR="006E7A24" w:rsidRPr="00057099" w:rsidRDefault="006E7A24" w:rsidP="006F7394">
            <w:pPr>
              <w:spacing w:line="240" w:lineRule="exact"/>
              <w:jc w:val="right"/>
            </w:pPr>
          </w:p>
        </w:tc>
        <w:tc>
          <w:tcPr>
            <w:tcW w:w="284" w:type="dxa"/>
          </w:tcPr>
          <w:p w14:paraId="05ADAE92" w14:textId="77777777" w:rsidR="006E7A24" w:rsidRPr="00057099" w:rsidRDefault="006E7A24" w:rsidP="006F7394">
            <w:pPr>
              <w:spacing w:line="240" w:lineRule="exact"/>
            </w:pPr>
            <w:r w:rsidRPr="00057099">
              <w:t>:</w:t>
            </w:r>
          </w:p>
        </w:tc>
        <w:tc>
          <w:tcPr>
            <w:tcW w:w="4530" w:type="dxa"/>
          </w:tcPr>
          <w:p w14:paraId="730ED633" w14:textId="77777777" w:rsidR="006E7A24" w:rsidRPr="00057099" w:rsidRDefault="006E7A24" w:rsidP="006F7394">
            <w:pPr>
              <w:spacing w:line="240" w:lineRule="exact"/>
            </w:pPr>
            <w:r w:rsidRPr="00057099">
              <w:t>DOL</w:t>
            </w:r>
          </w:p>
        </w:tc>
      </w:tr>
      <w:tr w:rsidR="006E7A24" w:rsidRPr="00057099" w14:paraId="3DD7A9C0" w14:textId="77777777" w:rsidTr="006F7394">
        <w:tc>
          <w:tcPr>
            <w:tcW w:w="2948" w:type="dxa"/>
          </w:tcPr>
          <w:p w14:paraId="7759899B" w14:textId="77777777" w:rsidR="006E7A24" w:rsidRPr="00057099" w:rsidRDefault="006E7A24" w:rsidP="006F7394">
            <w:pPr>
              <w:spacing w:line="240" w:lineRule="exact"/>
            </w:pPr>
            <w:r w:rsidRPr="00057099">
              <w:t>isolatieklasse</w:t>
            </w:r>
          </w:p>
        </w:tc>
        <w:tc>
          <w:tcPr>
            <w:tcW w:w="851" w:type="dxa"/>
          </w:tcPr>
          <w:p w14:paraId="4100EF8D" w14:textId="77777777" w:rsidR="006E7A24" w:rsidRPr="00057099" w:rsidRDefault="006E7A24" w:rsidP="006F7394">
            <w:pPr>
              <w:spacing w:line="240" w:lineRule="exact"/>
              <w:jc w:val="right"/>
            </w:pPr>
          </w:p>
        </w:tc>
        <w:tc>
          <w:tcPr>
            <w:tcW w:w="284" w:type="dxa"/>
          </w:tcPr>
          <w:p w14:paraId="5BF2D1F5" w14:textId="77777777" w:rsidR="006E7A24" w:rsidRPr="00057099" w:rsidRDefault="006E7A24" w:rsidP="006F7394">
            <w:pPr>
              <w:spacing w:line="240" w:lineRule="exact"/>
            </w:pPr>
            <w:r w:rsidRPr="00057099">
              <w:t>:</w:t>
            </w:r>
          </w:p>
        </w:tc>
        <w:tc>
          <w:tcPr>
            <w:tcW w:w="4530" w:type="dxa"/>
          </w:tcPr>
          <w:p w14:paraId="0D6D86C3" w14:textId="77777777" w:rsidR="006E7A24" w:rsidRPr="00057099" w:rsidRDefault="006E7A24" w:rsidP="006F7394">
            <w:pPr>
              <w:spacing w:line="240" w:lineRule="exact"/>
            </w:pPr>
            <w:r w:rsidRPr="00057099">
              <w:t>F</w:t>
            </w:r>
          </w:p>
        </w:tc>
      </w:tr>
      <w:tr w:rsidR="006E7A24" w:rsidRPr="00057099" w14:paraId="29A124B9" w14:textId="77777777" w:rsidTr="006F7394">
        <w:tc>
          <w:tcPr>
            <w:tcW w:w="2948" w:type="dxa"/>
          </w:tcPr>
          <w:p w14:paraId="15980C76" w14:textId="77777777" w:rsidR="006E7A24" w:rsidRPr="00057099" w:rsidRDefault="006E7A24" w:rsidP="006F7394">
            <w:pPr>
              <w:spacing w:line="240" w:lineRule="exact"/>
            </w:pPr>
            <w:r w:rsidRPr="00057099">
              <w:t>beschermingsklasse</w:t>
            </w:r>
          </w:p>
        </w:tc>
        <w:tc>
          <w:tcPr>
            <w:tcW w:w="851" w:type="dxa"/>
          </w:tcPr>
          <w:p w14:paraId="0522B8F4" w14:textId="77777777" w:rsidR="006E7A24" w:rsidRPr="00057099" w:rsidRDefault="006E7A24" w:rsidP="006F7394">
            <w:pPr>
              <w:spacing w:line="240" w:lineRule="exact"/>
              <w:jc w:val="right"/>
            </w:pPr>
          </w:p>
        </w:tc>
        <w:tc>
          <w:tcPr>
            <w:tcW w:w="284" w:type="dxa"/>
          </w:tcPr>
          <w:p w14:paraId="201E10F4" w14:textId="77777777" w:rsidR="006E7A24" w:rsidRPr="00057099" w:rsidRDefault="006E7A24" w:rsidP="006F7394">
            <w:pPr>
              <w:spacing w:line="240" w:lineRule="exact"/>
            </w:pPr>
            <w:r w:rsidRPr="00057099">
              <w:t>:</w:t>
            </w:r>
          </w:p>
        </w:tc>
        <w:tc>
          <w:tcPr>
            <w:tcW w:w="4530" w:type="dxa"/>
          </w:tcPr>
          <w:p w14:paraId="3C7D2FD7" w14:textId="77777777" w:rsidR="006E7A24" w:rsidRPr="00057099" w:rsidRDefault="006E7A24" w:rsidP="006F7394">
            <w:pPr>
              <w:spacing w:line="240" w:lineRule="exact"/>
            </w:pPr>
            <w:r w:rsidRPr="00057099">
              <w:t>IP55</w:t>
            </w:r>
          </w:p>
        </w:tc>
      </w:tr>
      <w:tr w:rsidR="006E7A24" w:rsidRPr="00057099" w14:paraId="73F8F831" w14:textId="77777777" w:rsidTr="006F7394">
        <w:tc>
          <w:tcPr>
            <w:tcW w:w="2948" w:type="dxa"/>
          </w:tcPr>
          <w:p w14:paraId="260A89FA" w14:textId="77777777" w:rsidR="006E7A24" w:rsidRPr="00057099" w:rsidRDefault="006E7A24" w:rsidP="006F7394">
            <w:pPr>
              <w:spacing w:line="240" w:lineRule="exact"/>
            </w:pPr>
            <w:r w:rsidRPr="00057099">
              <w:t>bedrijfstype</w:t>
            </w:r>
          </w:p>
        </w:tc>
        <w:tc>
          <w:tcPr>
            <w:tcW w:w="851" w:type="dxa"/>
          </w:tcPr>
          <w:p w14:paraId="7D5BFB35" w14:textId="77777777" w:rsidR="006E7A24" w:rsidRPr="00057099" w:rsidRDefault="006E7A24" w:rsidP="006F7394">
            <w:pPr>
              <w:spacing w:line="240" w:lineRule="exact"/>
              <w:jc w:val="right"/>
            </w:pPr>
          </w:p>
        </w:tc>
        <w:tc>
          <w:tcPr>
            <w:tcW w:w="284" w:type="dxa"/>
          </w:tcPr>
          <w:p w14:paraId="4CC113B8" w14:textId="77777777" w:rsidR="006E7A24" w:rsidRPr="00057099" w:rsidRDefault="006E7A24" w:rsidP="006F7394">
            <w:pPr>
              <w:spacing w:line="240" w:lineRule="exact"/>
            </w:pPr>
            <w:r w:rsidRPr="00057099">
              <w:t>:</w:t>
            </w:r>
          </w:p>
        </w:tc>
        <w:tc>
          <w:tcPr>
            <w:tcW w:w="4530" w:type="dxa"/>
          </w:tcPr>
          <w:p w14:paraId="261E503D" w14:textId="77777777" w:rsidR="006E7A24" w:rsidRPr="00057099" w:rsidRDefault="006E7A24" w:rsidP="006F7394">
            <w:pPr>
              <w:spacing w:line="240" w:lineRule="exact"/>
            </w:pPr>
            <w:r w:rsidRPr="00057099">
              <w:t>S1</w:t>
            </w:r>
          </w:p>
        </w:tc>
      </w:tr>
      <w:tr w:rsidR="006E7A24" w:rsidRPr="00057099" w14:paraId="5C442D82" w14:textId="77777777" w:rsidTr="006F7394">
        <w:tc>
          <w:tcPr>
            <w:tcW w:w="2948" w:type="dxa"/>
          </w:tcPr>
          <w:p w14:paraId="31566D4F" w14:textId="77777777" w:rsidR="006E7A24" w:rsidRPr="00057099" w:rsidRDefault="006E7A24" w:rsidP="006F7394">
            <w:pPr>
              <w:spacing w:line="240" w:lineRule="exact"/>
            </w:pPr>
            <w:r w:rsidRPr="00057099">
              <w:t>type smering</w:t>
            </w:r>
          </w:p>
        </w:tc>
        <w:tc>
          <w:tcPr>
            <w:tcW w:w="851" w:type="dxa"/>
          </w:tcPr>
          <w:p w14:paraId="5BAC2CC4" w14:textId="77777777" w:rsidR="006E7A24" w:rsidRPr="00057099" w:rsidRDefault="006E7A24" w:rsidP="006F7394">
            <w:pPr>
              <w:spacing w:line="240" w:lineRule="exact"/>
              <w:jc w:val="right"/>
            </w:pPr>
          </w:p>
        </w:tc>
        <w:tc>
          <w:tcPr>
            <w:tcW w:w="284" w:type="dxa"/>
          </w:tcPr>
          <w:p w14:paraId="773E3676" w14:textId="77777777" w:rsidR="006E7A24" w:rsidRPr="00057099" w:rsidRDefault="006E7A24" w:rsidP="006F7394">
            <w:pPr>
              <w:spacing w:line="240" w:lineRule="exact"/>
            </w:pPr>
            <w:r w:rsidRPr="00057099">
              <w:t>:</w:t>
            </w:r>
          </w:p>
        </w:tc>
        <w:tc>
          <w:tcPr>
            <w:tcW w:w="4530" w:type="dxa"/>
          </w:tcPr>
          <w:p w14:paraId="28BC5636" w14:textId="77777777" w:rsidR="006E7A24" w:rsidRPr="00057099" w:rsidRDefault="006E7A24" w:rsidP="006F7394">
            <w:pPr>
              <w:spacing w:line="240" w:lineRule="exact"/>
            </w:pPr>
          </w:p>
        </w:tc>
      </w:tr>
      <w:tr w:rsidR="006E7A24" w:rsidRPr="00057099" w14:paraId="777904C0" w14:textId="77777777" w:rsidTr="006F7394">
        <w:tc>
          <w:tcPr>
            <w:tcW w:w="2948" w:type="dxa"/>
          </w:tcPr>
          <w:p w14:paraId="3E92B08A" w14:textId="77777777" w:rsidR="006E7A24" w:rsidRPr="00057099" w:rsidRDefault="006E7A24" w:rsidP="006F7394">
            <w:pPr>
              <w:spacing w:line="240" w:lineRule="exact"/>
            </w:pPr>
            <w:r w:rsidRPr="00057099">
              <w:t>L</w:t>
            </w:r>
            <w:r w:rsidRPr="00057099">
              <w:rPr>
                <w:vertAlign w:val="subscript"/>
              </w:rPr>
              <w:t>10h</w:t>
            </w:r>
            <w:r w:rsidRPr="00057099">
              <w:t xml:space="preserve"> levensduur lagers</w:t>
            </w:r>
          </w:p>
        </w:tc>
        <w:tc>
          <w:tcPr>
            <w:tcW w:w="851" w:type="dxa"/>
          </w:tcPr>
          <w:p w14:paraId="1C8B6F95" w14:textId="77777777" w:rsidR="006E7A24" w:rsidRPr="00057099" w:rsidRDefault="006E7A24" w:rsidP="006F7394">
            <w:pPr>
              <w:spacing w:line="240" w:lineRule="exact"/>
              <w:jc w:val="right"/>
            </w:pPr>
            <w:r w:rsidRPr="00057099">
              <w:t>h</w:t>
            </w:r>
          </w:p>
        </w:tc>
        <w:tc>
          <w:tcPr>
            <w:tcW w:w="284" w:type="dxa"/>
          </w:tcPr>
          <w:p w14:paraId="2C446B9D" w14:textId="77777777" w:rsidR="006E7A24" w:rsidRPr="00057099" w:rsidRDefault="006E7A24" w:rsidP="006F7394">
            <w:pPr>
              <w:spacing w:line="240" w:lineRule="exact"/>
            </w:pPr>
            <w:r w:rsidRPr="00057099">
              <w:t>:</w:t>
            </w:r>
          </w:p>
        </w:tc>
        <w:tc>
          <w:tcPr>
            <w:tcW w:w="4530" w:type="dxa"/>
          </w:tcPr>
          <w:p w14:paraId="57E1409F" w14:textId="77777777" w:rsidR="006E7A24" w:rsidRPr="00057099" w:rsidRDefault="006E7A24" w:rsidP="006F7394">
            <w:pPr>
              <w:spacing w:line="240" w:lineRule="exact"/>
            </w:pPr>
            <w:r w:rsidRPr="00057099">
              <w:t>50.000</w:t>
            </w:r>
          </w:p>
        </w:tc>
      </w:tr>
      <w:tr w:rsidR="006E7A24" w:rsidRPr="00057099" w14:paraId="347A80C2" w14:textId="77777777" w:rsidTr="006F7394">
        <w:tc>
          <w:tcPr>
            <w:tcW w:w="2948" w:type="dxa"/>
          </w:tcPr>
          <w:p w14:paraId="78B836A7" w14:textId="77777777" w:rsidR="006E7A24" w:rsidRPr="00057099" w:rsidRDefault="006E7A24" w:rsidP="006F7394">
            <w:pPr>
              <w:spacing w:line="240" w:lineRule="exact"/>
            </w:pPr>
            <w:r w:rsidRPr="00057099">
              <w:t>beveiligingen</w:t>
            </w:r>
          </w:p>
        </w:tc>
        <w:tc>
          <w:tcPr>
            <w:tcW w:w="851" w:type="dxa"/>
          </w:tcPr>
          <w:p w14:paraId="4E159D14" w14:textId="77777777" w:rsidR="006E7A24" w:rsidRPr="00057099" w:rsidRDefault="006E7A24" w:rsidP="006F7394">
            <w:pPr>
              <w:spacing w:line="240" w:lineRule="exact"/>
              <w:jc w:val="right"/>
            </w:pPr>
          </w:p>
        </w:tc>
        <w:tc>
          <w:tcPr>
            <w:tcW w:w="284" w:type="dxa"/>
          </w:tcPr>
          <w:p w14:paraId="2E37DE36" w14:textId="77777777" w:rsidR="006E7A24" w:rsidRPr="00057099" w:rsidRDefault="006E7A24" w:rsidP="006F7394">
            <w:pPr>
              <w:spacing w:line="240" w:lineRule="exact"/>
            </w:pPr>
            <w:r w:rsidRPr="00057099">
              <w:t>:</w:t>
            </w:r>
          </w:p>
        </w:tc>
        <w:tc>
          <w:tcPr>
            <w:tcW w:w="4530" w:type="dxa"/>
          </w:tcPr>
          <w:p w14:paraId="30547E35" w14:textId="77777777" w:rsidR="006E7A24" w:rsidRPr="00057099" w:rsidRDefault="006E7A24" w:rsidP="006F7394">
            <w:pPr>
              <w:spacing w:line="240" w:lineRule="exact"/>
            </w:pPr>
            <w:r w:rsidRPr="00057099">
              <w:t xml:space="preserve">motor voorzien van thermische beveiliging, zie instrumentatielijst. </w:t>
            </w:r>
            <w:proofErr w:type="gramStart"/>
            <w:r w:rsidRPr="00057099">
              <w:t>Indien</w:t>
            </w:r>
            <w:proofErr w:type="gramEnd"/>
            <w:r w:rsidRPr="00057099">
              <w:t xml:space="preserve"> het een thermistor betreft, relais bijleveren.</w:t>
            </w:r>
          </w:p>
        </w:tc>
      </w:tr>
    </w:tbl>
    <w:p w14:paraId="5AAA7395" w14:textId="77777777" w:rsidR="006E7A24" w:rsidRPr="00057099" w:rsidRDefault="006E7A24" w:rsidP="006E7A24">
      <w:pPr>
        <w:pStyle w:val="BodyText"/>
      </w:pPr>
    </w:p>
    <w:p w14:paraId="5821048D" w14:textId="77777777" w:rsidR="006E7A24" w:rsidRPr="00057099" w:rsidRDefault="006E7A24" w:rsidP="005B35B1">
      <w:pPr>
        <w:pStyle w:val="Heading2"/>
        <w:numPr>
          <w:ilvl w:val="1"/>
          <w:numId w:val="19"/>
        </w:numPr>
      </w:pPr>
      <w:bookmarkStart w:id="303" w:name="_Toc54965636"/>
      <w:r w:rsidRPr="00057099">
        <w:t>Leidingwerk en appendages</w:t>
      </w:r>
      <w:bookmarkEnd w:id="303"/>
    </w:p>
    <w:p w14:paraId="05B884DF" w14:textId="77777777" w:rsidR="006E7A24" w:rsidRPr="00057099" w:rsidRDefault="006E7A24" w:rsidP="006028B5">
      <w:pPr>
        <w:pStyle w:val="Heading3"/>
      </w:pPr>
      <w:r w:rsidRPr="00057099">
        <w:t>Hoofdgegevens</w:t>
      </w:r>
    </w:p>
    <w:tbl>
      <w:tblPr>
        <w:tblW w:w="8619" w:type="dxa"/>
        <w:tblLayout w:type="fixed"/>
        <w:tblLook w:val="01E0" w:firstRow="1" w:lastRow="1" w:firstColumn="1" w:lastColumn="1" w:noHBand="0" w:noVBand="0"/>
      </w:tblPr>
      <w:tblGrid>
        <w:gridCol w:w="2948"/>
        <w:gridCol w:w="851"/>
        <w:gridCol w:w="284"/>
        <w:gridCol w:w="4536"/>
      </w:tblGrid>
      <w:tr w:rsidR="006E7A24" w:rsidRPr="00057099" w14:paraId="73C89497" w14:textId="77777777" w:rsidTr="006F7394">
        <w:trPr>
          <w:cantSplit/>
        </w:trPr>
        <w:tc>
          <w:tcPr>
            <w:tcW w:w="2948" w:type="dxa"/>
          </w:tcPr>
          <w:p w14:paraId="12CE04DB" w14:textId="77777777" w:rsidR="006E7A24" w:rsidRPr="00057099" w:rsidRDefault="006E7A24" w:rsidP="006F7394">
            <w:r w:rsidRPr="00057099">
              <w:t>materiaal leiding</w:t>
            </w:r>
          </w:p>
        </w:tc>
        <w:tc>
          <w:tcPr>
            <w:tcW w:w="851" w:type="dxa"/>
          </w:tcPr>
          <w:p w14:paraId="049CEEA0" w14:textId="77777777" w:rsidR="006E7A24" w:rsidRPr="00057099" w:rsidRDefault="006E7A24" w:rsidP="006F7394">
            <w:pPr>
              <w:jc w:val="right"/>
            </w:pPr>
          </w:p>
        </w:tc>
        <w:tc>
          <w:tcPr>
            <w:tcW w:w="284" w:type="dxa"/>
          </w:tcPr>
          <w:p w14:paraId="137B11EC" w14:textId="77777777" w:rsidR="006E7A24" w:rsidRPr="00057099" w:rsidRDefault="006E7A24" w:rsidP="006F7394">
            <w:r w:rsidRPr="00057099">
              <w:t>:</w:t>
            </w:r>
          </w:p>
        </w:tc>
        <w:tc>
          <w:tcPr>
            <w:tcW w:w="4536" w:type="dxa"/>
          </w:tcPr>
          <w:p w14:paraId="736B3B23" w14:textId="77777777" w:rsidR="006E7A24" w:rsidRPr="00057099" w:rsidRDefault="006E7A24" w:rsidP="006F7394">
            <w:r w:rsidRPr="00057099">
              <w:t xml:space="preserve">thermisch verzinkt staal, gietijzer, rvs AISI304L </w:t>
            </w:r>
          </w:p>
        </w:tc>
      </w:tr>
      <w:tr w:rsidR="006E7A24" w:rsidRPr="00057099" w14:paraId="2FC6C6A6" w14:textId="77777777" w:rsidTr="006F7394">
        <w:trPr>
          <w:cantSplit/>
        </w:trPr>
        <w:tc>
          <w:tcPr>
            <w:tcW w:w="2948" w:type="dxa"/>
          </w:tcPr>
          <w:p w14:paraId="70F94DD4" w14:textId="77777777" w:rsidR="006E7A24" w:rsidRPr="00057099" w:rsidRDefault="006E7A24" w:rsidP="006F7394">
            <w:r w:rsidRPr="00057099">
              <w:t>materiaal in te storten delen</w:t>
            </w:r>
          </w:p>
        </w:tc>
        <w:tc>
          <w:tcPr>
            <w:tcW w:w="851" w:type="dxa"/>
          </w:tcPr>
          <w:p w14:paraId="272BAA4A" w14:textId="77777777" w:rsidR="006E7A24" w:rsidRPr="00057099" w:rsidRDefault="006E7A24" w:rsidP="006F7394">
            <w:pPr>
              <w:jc w:val="right"/>
            </w:pPr>
          </w:p>
        </w:tc>
        <w:tc>
          <w:tcPr>
            <w:tcW w:w="284" w:type="dxa"/>
          </w:tcPr>
          <w:p w14:paraId="51309E7E" w14:textId="77777777" w:rsidR="006E7A24" w:rsidRPr="00057099" w:rsidRDefault="006E7A24" w:rsidP="006F7394">
            <w:r w:rsidRPr="00057099">
              <w:t>:</w:t>
            </w:r>
          </w:p>
        </w:tc>
        <w:tc>
          <w:tcPr>
            <w:tcW w:w="4536" w:type="dxa"/>
          </w:tcPr>
          <w:p w14:paraId="513D17CC" w14:textId="77777777" w:rsidR="006E7A24" w:rsidRPr="00057099" w:rsidRDefault="006E7A24" w:rsidP="006F7394">
            <w:r w:rsidRPr="00057099">
              <w:t>nodulair gietijzer</w:t>
            </w:r>
          </w:p>
        </w:tc>
      </w:tr>
      <w:tr w:rsidR="006E7A24" w:rsidRPr="00057099" w14:paraId="4B53F63C" w14:textId="77777777" w:rsidTr="006F7394">
        <w:trPr>
          <w:cantSplit/>
        </w:trPr>
        <w:tc>
          <w:tcPr>
            <w:tcW w:w="2948" w:type="dxa"/>
          </w:tcPr>
          <w:p w14:paraId="77BFAA77" w14:textId="77777777" w:rsidR="006E7A24" w:rsidRPr="00057099" w:rsidRDefault="006E7A24" w:rsidP="006F7394">
            <w:r w:rsidRPr="00057099">
              <w:lastRenderedPageBreak/>
              <w:t>leveringsomvang</w:t>
            </w:r>
          </w:p>
        </w:tc>
        <w:tc>
          <w:tcPr>
            <w:tcW w:w="851" w:type="dxa"/>
          </w:tcPr>
          <w:p w14:paraId="0EFB811C" w14:textId="77777777" w:rsidR="006E7A24" w:rsidRPr="00057099" w:rsidRDefault="006E7A24" w:rsidP="006F7394">
            <w:pPr>
              <w:jc w:val="right"/>
            </w:pPr>
          </w:p>
        </w:tc>
        <w:tc>
          <w:tcPr>
            <w:tcW w:w="284" w:type="dxa"/>
          </w:tcPr>
          <w:p w14:paraId="6194B59C" w14:textId="77777777" w:rsidR="006E7A24" w:rsidRPr="00057099" w:rsidRDefault="006E7A24" w:rsidP="006F7394">
            <w:r w:rsidRPr="00057099">
              <w:t>:</w:t>
            </w:r>
          </w:p>
        </w:tc>
        <w:tc>
          <w:tcPr>
            <w:tcW w:w="4536" w:type="dxa"/>
          </w:tcPr>
          <w:p w14:paraId="2108027B" w14:textId="77777777" w:rsidR="006E7A24" w:rsidRPr="00057099" w:rsidRDefault="006E7A24" w:rsidP="006F7394">
            <w:r w:rsidRPr="00057099">
              <w:t>zoals aangegeven op de P&amp;ID’s en tekeningen en zoals hierna vermeld</w:t>
            </w:r>
          </w:p>
        </w:tc>
      </w:tr>
    </w:tbl>
    <w:p w14:paraId="6F1A358F" w14:textId="77777777" w:rsidR="006E7A24" w:rsidRPr="00057099" w:rsidRDefault="006E7A24" w:rsidP="006E7A24"/>
    <w:p w14:paraId="5B85A004" w14:textId="77777777" w:rsidR="006E7A24" w:rsidRPr="00057099" w:rsidRDefault="006E7A24" w:rsidP="006028B5">
      <w:pPr>
        <w:pStyle w:val="Heading3"/>
      </w:pPr>
      <w:r w:rsidRPr="00057099">
        <w:t>Zuigleiding pomp</w:t>
      </w:r>
    </w:p>
    <w:tbl>
      <w:tblPr>
        <w:tblW w:w="0" w:type="auto"/>
        <w:tblLayout w:type="fixed"/>
        <w:tblLook w:val="01E0" w:firstRow="1" w:lastRow="1" w:firstColumn="1" w:lastColumn="1" w:noHBand="0" w:noVBand="0"/>
      </w:tblPr>
      <w:tblGrid>
        <w:gridCol w:w="2948"/>
        <w:gridCol w:w="851"/>
        <w:gridCol w:w="284"/>
        <w:gridCol w:w="4536"/>
      </w:tblGrid>
      <w:tr w:rsidR="006E7A24" w:rsidRPr="00057099" w14:paraId="1E31CC61" w14:textId="77777777" w:rsidTr="006F7394">
        <w:trPr>
          <w:cantSplit/>
        </w:trPr>
        <w:tc>
          <w:tcPr>
            <w:tcW w:w="2948" w:type="dxa"/>
          </w:tcPr>
          <w:p w14:paraId="3058970A" w14:textId="77777777" w:rsidR="006E7A24" w:rsidRPr="00057099" w:rsidRDefault="006E7A24" w:rsidP="006F7394">
            <w:r w:rsidRPr="00057099">
              <w:t>Tracé</w:t>
            </w:r>
          </w:p>
        </w:tc>
        <w:tc>
          <w:tcPr>
            <w:tcW w:w="851" w:type="dxa"/>
          </w:tcPr>
          <w:p w14:paraId="51A72F73" w14:textId="77777777" w:rsidR="006E7A24" w:rsidRPr="00057099" w:rsidRDefault="006E7A24" w:rsidP="006F7394">
            <w:pPr>
              <w:jc w:val="right"/>
            </w:pPr>
          </w:p>
        </w:tc>
        <w:tc>
          <w:tcPr>
            <w:tcW w:w="284" w:type="dxa"/>
          </w:tcPr>
          <w:p w14:paraId="15D4404C" w14:textId="77777777" w:rsidR="006E7A24" w:rsidRPr="00057099" w:rsidRDefault="006E7A24" w:rsidP="006F7394">
            <w:r w:rsidRPr="00057099">
              <w:t>:</w:t>
            </w:r>
          </w:p>
        </w:tc>
        <w:tc>
          <w:tcPr>
            <w:tcW w:w="4536" w:type="dxa"/>
          </w:tcPr>
          <w:p w14:paraId="0AB35E35" w14:textId="77777777" w:rsidR="006E7A24" w:rsidRPr="00057099" w:rsidRDefault="006E7A24" w:rsidP="006F7394">
            <w:r w:rsidRPr="00057099">
              <w:t>vanaf bestaande muurdoorvoerstuk DN150 t/m aansluiting op pomp</w:t>
            </w:r>
          </w:p>
        </w:tc>
      </w:tr>
      <w:tr w:rsidR="006E7A24" w:rsidRPr="00057099" w14:paraId="4F80221B" w14:textId="77777777" w:rsidTr="006F7394">
        <w:trPr>
          <w:cantSplit/>
        </w:trPr>
        <w:tc>
          <w:tcPr>
            <w:tcW w:w="2948" w:type="dxa"/>
          </w:tcPr>
          <w:p w14:paraId="777A76C2" w14:textId="77777777" w:rsidR="006E7A24" w:rsidRPr="00057099" w:rsidRDefault="006E7A24" w:rsidP="006F7394">
            <w:r w:rsidRPr="00057099">
              <w:t>Aantal</w:t>
            </w:r>
          </w:p>
        </w:tc>
        <w:tc>
          <w:tcPr>
            <w:tcW w:w="851" w:type="dxa"/>
          </w:tcPr>
          <w:p w14:paraId="302AE24B" w14:textId="77777777" w:rsidR="006E7A24" w:rsidRPr="00057099" w:rsidRDefault="006E7A24" w:rsidP="006F7394">
            <w:pPr>
              <w:jc w:val="right"/>
            </w:pPr>
          </w:p>
        </w:tc>
        <w:tc>
          <w:tcPr>
            <w:tcW w:w="284" w:type="dxa"/>
          </w:tcPr>
          <w:p w14:paraId="78382DC9" w14:textId="77777777" w:rsidR="006E7A24" w:rsidRPr="00057099" w:rsidRDefault="006E7A24" w:rsidP="006F7394">
            <w:r w:rsidRPr="00057099">
              <w:t>:</w:t>
            </w:r>
          </w:p>
        </w:tc>
        <w:tc>
          <w:tcPr>
            <w:tcW w:w="4536" w:type="dxa"/>
          </w:tcPr>
          <w:p w14:paraId="1E41705B" w14:textId="77777777" w:rsidR="006E7A24" w:rsidRPr="00057099" w:rsidRDefault="006E7A24" w:rsidP="006F7394">
            <w:r w:rsidRPr="00057099">
              <w:t>2</w:t>
            </w:r>
          </w:p>
        </w:tc>
      </w:tr>
      <w:tr w:rsidR="006E7A24" w:rsidRPr="00057099" w14:paraId="4A84979F" w14:textId="77777777" w:rsidTr="006F7394">
        <w:trPr>
          <w:cantSplit/>
        </w:trPr>
        <w:tc>
          <w:tcPr>
            <w:tcW w:w="2948" w:type="dxa"/>
          </w:tcPr>
          <w:p w14:paraId="01A957DB" w14:textId="77777777" w:rsidR="006E7A24" w:rsidRPr="00057099" w:rsidRDefault="006E7A24" w:rsidP="006F7394">
            <w:r w:rsidRPr="00057099">
              <w:t>diameter</w:t>
            </w:r>
          </w:p>
        </w:tc>
        <w:tc>
          <w:tcPr>
            <w:tcW w:w="851" w:type="dxa"/>
          </w:tcPr>
          <w:p w14:paraId="589C0B34" w14:textId="77777777" w:rsidR="006E7A24" w:rsidRPr="00057099" w:rsidRDefault="006E7A24" w:rsidP="006F7394">
            <w:pPr>
              <w:jc w:val="right"/>
            </w:pPr>
            <w:r w:rsidRPr="00057099">
              <w:t>mm</w:t>
            </w:r>
          </w:p>
        </w:tc>
        <w:tc>
          <w:tcPr>
            <w:tcW w:w="284" w:type="dxa"/>
          </w:tcPr>
          <w:p w14:paraId="7566AEE4" w14:textId="77777777" w:rsidR="006E7A24" w:rsidRPr="00057099" w:rsidRDefault="006E7A24" w:rsidP="006F7394">
            <w:r w:rsidRPr="00057099">
              <w:t>:</w:t>
            </w:r>
          </w:p>
        </w:tc>
        <w:tc>
          <w:tcPr>
            <w:tcW w:w="4536" w:type="dxa"/>
          </w:tcPr>
          <w:p w14:paraId="7F5066CC" w14:textId="77777777" w:rsidR="006E7A24" w:rsidRPr="00057099" w:rsidRDefault="006E7A24" w:rsidP="006F7394">
            <w:r w:rsidRPr="00057099">
              <w:t>DN 150</w:t>
            </w:r>
          </w:p>
        </w:tc>
      </w:tr>
      <w:tr w:rsidR="006E7A24" w:rsidRPr="00057099" w14:paraId="3E8C8529" w14:textId="77777777" w:rsidTr="006F7394">
        <w:trPr>
          <w:cantSplit/>
        </w:trPr>
        <w:tc>
          <w:tcPr>
            <w:tcW w:w="2948" w:type="dxa"/>
          </w:tcPr>
          <w:p w14:paraId="5BB97DCF" w14:textId="77777777" w:rsidR="006E7A24" w:rsidRPr="00057099" w:rsidRDefault="006E7A24" w:rsidP="006F7394">
            <w:r w:rsidRPr="00057099">
              <w:t>appendages</w:t>
            </w:r>
          </w:p>
        </w:tc>
        <w:tc>
          <w:tcPr>
            <w:tcW w:w="851" w:type="dxa"/>
          </w:tcPr>
          <w:p w14:paraId="761C603D" w14:textId="77777777" w:rsidR="006E7A24" w:rsidRPr="00057099" w:rsidRDefault="006E7A24" w:rsidP="006F7394">
            <w:pPr>
              <w:jc w:val="right"/>
            </w:pPr>
          </w:p>
        </w:tc>
        <w:tc>
          <w:tcPr>
            <w:tcW w:w="284" w:type="dxa"/>
          </w:tcPr>
          <w:p w14:paraId="39A4EF88" w14:textId="77777777" w:rsidR="006E7A24" w:rsidRPr="00057099" w:rsidRDefault="006E7A24" w:rsidP="006F7394">
            <w:r w:rsidRPr="00057099">
              <w:t>:</w:t>
            </w:r>
          </w:p>
        </w:tc>
        <w:tc>
          <w:tcPr>
            <w:tcW w:w="4536" w:type="dxa"/>
          </w:tcPr>
          <w:p w14:paraId="0786197D"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muurdoorvoerstuk</w:t>
            </w:r>
          </w:p>
        </w:tc>
      </w:tr>
      <w:tr w:rsidR="006E7A24" w:rsidRPr="00057099" w14:paraId="0C613392" w14:textId="77777777" w:rsidTr="006F7394">
        <w:trPr>
          <w:cantSplit/>
        </w:trPr>
        <w:tc>
          <w:tcPr>
            <w:tcW w:w="2948" w:type="dxa"/>
          </w:tcPr>
          <w:p w14:paraId="2FDD4AF1" w14:textId="77777777" w:rsidR="006E7A24" w:rsidRPr="00057099" w:rsidRDefault="006E7A24" w:rsidP="006F7394"/>
        </w:tc>
        <w:tc>
          <w:tcPr>
            <w:tcW w:w="851" w:type="dxa"/>
          </w:tcPr>
          <w:p w14:paraId="5790B93F" w14:textId="77777777" w:rsidR="006E7A24" w:rsidRPr="00057099" w:rsidRDefault="006E7A24" w:rsidP="006F7394">
            <w:pPr>
              <w:jc w:val="right"/>
            </w:pPr>
          </w:p>
        </w:tc>
        <w:tc>
          <w:tcPr>
            <w:tcW w:w="284" w:type="dxa"/>
          </w:tcPr>
          <w:p w14:paraId="661F7A7B" w14:textId="77777777" w:rsidR="006E7A24" w:rsidRPr="00057099" w:rsidRDefault="006E7A24" w:rsidP="006F7394"/>
        </w:tc>
        <w:tc>
          <w:tcPr>
            <w:tcW w:w="4536" w:type="dxa"/>
          </w:tcPr>
          <w:p w14:paraId="60AA9D4B"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schuifafsluiters</w:t>
            </w:r>
          </w:p>
        </w:tc>
      </w:tr>
      <w:tr w:rsidR="006E7A24" w:rsidRPr="00057099" w14:paraId="13A6C50D" w14:textId="77777777" w:rsidTr="006F7394">
        <w:trPr>
          <w:cantSplit/>
        </w:trPr>
        <w:tc>
          <w:tcPr>
            <w:tcW w:w="2948" w:type="dxa"/>
          </w:tcPr>
          <w:p w14:paraId="08041C0B" w14:textId="77777777" w:rsidR="006E7A24" w:rsidRPr="00057099" w:rsidRDefault="006E7A24" w:rsidP="006F7394"/>
        </w:tc>
        <w:tc>
          <w:tcPr>
            <w:tcW w:w="851" w:type="dxa"/>
          </w:tcPr>
          <w:p w14:paraId="20B487B9" w14:textId="77777777" w:rsidR="006E7A24" w:rsidRPr="00057099" w:rsidRDefault="006E7A24" w:rsidP="006F7394">
            <w:pPr>
              <w:jc w:val="right"/>
            </w:pPr>
          </w:p>
        </w:tc>
        <w:tc>
          <w:tcPr>
            <w:tcW w:w="284" w:type="dxa"/>
          </w:tcPr>
          <w:p w14:paraId="48C780C0" w14:textId="77777777" w:rsidR="006E7A24" w:rsidRPr="00057099" w:rsidRDefault="006E7A24" w:rsidP="006F7394"/>
        </w:tc>
        <w:tc>
          <w:tcPr>
            <w:tcW w:w="4536" w:type="dxa"/>
          </w:tcPr>
          <w:p w14:paraId="28A31699"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6E7A24" w:rsidRPr="00057099" w14:paraId="3924BB75" w14:textId="77777777" w:rsidTr="006F7394">
        <w:trPr>
          <w:cantSplit/>
        </w:trPr>
        <w:tc>
          <w:tcPr>
            <w:tcW w:w="2948" w:type="dxa"/>
          </w:tcPr>
          <w:p w14:paraId="7FE2328D" w14:textId="77777777" w:rsidR="006E7A24" w:rsidRPr="00057099" w:rsidRDefault="006E7A24" w:rsidP="006F7394"/>
        </w:tc>
        <w:tc>
          <w:tcPr>
            <w:tcW w:w="851" w:type="dxa"/>
          </w:tcPr>
          <w:p w14:paraId="23BA3938" w14:textId="77777777" w:rsidR="006E7A24" w:rsidRPr="00057099" w:rsidRDefault="006E7A24" w:rsidP="006F7394">
            <w:pPr>
              <w:jc w:val="right"/>
            </w:pPr>
          </w:p>
        </w:tc>
        <w:tc>
          <w:tcPr>
            <w:tcW w:w="284" w:type="dxa"/>
          </w:tcPr>
          <w:p w14:paraId="3A31E5B2" w14:textId="77777777" w:rsidR="006E7A24" w:rsidRPr="00057099" w:rsidRDefault="006E7A24" w:rsidP="006F7394"/>
        </w:tc>
        <w:tc>
          <w:tcPr>
            <w:tcW w:w="4536" w:type="dxa"/>
          </w:tcPr>
          <w:p w14:paraId="2745BB07"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6E7A24" w:rsidRPr="00057099" w14:paraId="6194CAD8" w14:textId="77777777" w:rsidTr="006F7394">
        <w:trPr>
          <w:cantSplit/>
        </w:trPr>
        <w:tc>
          <w:tcPr>
            <w:tcW w:w="2948" w:type="dxa"/>
          </w:tcPr>
          <w:p w14:paraId="51384F05" w14:textId="77777777" w:rsidR="006E7A24" w:rsidRPr="00057099" w:rsidRDefault="006E7A24" w:rsidP="006F7394"/>
        </w:tc>
        <w:tc>
          <w:tcPr>
            <w:tcW w:w="851" w:type="dxa"/>
          </w:tcPr>
          <w:p w14:paraId="783C52A6" w14:textId="77777777" w:rsidR="006E7A24" w:rsidRPr="00057099" w:rsidRDefault="006E7A24" w:rsidP="006F7394">
            <w:pPr>
              <w:jc w:val="right"/>
            </w:pPr>
          </w:p>
        </w:tc>
        <w:tc>
          <w:tcPr>
            <w:tcW w:w="284" w:type="dxa"/>
          </w:tcPr>
          <w:p w14:paraId="3D3B905C" w14:textId="77777777" w:rsidR="006E7A24" w:rsidRPr="00057099" w:rsidRDefault="006E7A24" w:rsidP="006F7394"/>
        </w:tc>
        <w:tc>
          <w:tcPr>
            <w:tcW w:w="4536" w:type="dxa"/>
          </w:tcPr>
          <w:p w14:paraId="311DDC2F"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r w:rsidR="006E7A24" w:rsidRPr="00057099" w14:paraId="7E3E0A36" w14:textId="77777777" w:rsidTr="006F7394">
        <w:trPr>
          <w:cantSplit/>
        </w:trPr>
        <w:tc>
          <w:tcPr>
            <w:tcW w:w="2948" w:type="dxa"/>
          </w:tcPr>
          <w:p w14:paraId="24369D28" w14:textId="77777777" w:rsidR="006E7A24" w:rsidRPr="00057099" w:rsidRDefault="006E7A24" w:rsidP="006F7394"/>
        </w:tc>
        <w:tc>
          <w:tcPr>
            <w:tcW w:w="851" w:type="dxa"/>
          </w:tcPr>
          <w:p w14:paraId="5E37D575" w14:textId="77777777" w:rsidR="006E7A24" w:rsidRPr="00057099" w:rsidRDefault="006E7A24" w:rsidP="006F7394">
            <w:pPr>
              <w:jc w:val="right"/>
            </w:pPr>
          </w:p>
        </w:tc>
        <w:tc>
          <w:tcPr>
            <w:tcW w:w="284" w:type="dxa"/>
          </w:tcPr>
          <w:p w14:paraId="1F04BFC0" w14:textId="77777777" w:rsidR="006E7A24" w:rsidRPr="00057099" w:rsidRDefault="006E7A24" w:rsidP="006F7394"/>
        </w:tc>
        <w:tc>
          <w:tcPr>
            <w:tcW w:w="4536" w:type="dxa"/>
          </w:tcPr>
          <w:p w14:paraId="143CDEDA"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bl>
    <w:p w14:paraId="2D1AC296" w14:textId="77777777" w:rsidR="006E7A24" w:rsidRPr="00057099" w:rsidRDefault="006E7A24" w:rsidP="006E7A24"/>
    <w:p w14:paraId="76A7CFD4" w14:textId="77777777" w:rsidR="006E7A24" w:rsidRPr="00057099" w:rsidRDefault="006E7A24" w:rsidP="006028B5">
      <w:pPr>
        <w:pStyle w:val="Heading3"/>
      </w:pPr>
      <w:r w:rsidRPr="00057099">
        <w:t>Persleiding pomp</w:t>
      </w:r>
    </w:p>
    <w:tbl>
      <w:tblPr>
        <w:tblW w:w="0" w:type="auto"/>
        <w:tblLayout w:type="fixed"/>
        <w:tblLook w:val="01E0" w:firstRow="1" w:lastRow="1" w:firstColumn="1" w:lastColumn="1" w:noHBand="0" w:noVBand="0"/>
      </w:tblPr>
      <w:tblGrid>
        <w:gridCol w:w="2948"/>
        <w:gridCol w:w="851"/>
        <w:gridCol w:w="284"/>
        <w:gridCol w:w="4536"/>
      </w:tblGrid>
      <w:tr w:rsidR="006E7A24" w:rsidRPr="00057099" w14:paraId="7398403A" w14:textId="77777777" w:rsidTr="006F7394">
        <w:trPr>
          <w:cantSplit/>
        </w:trPr>
        <w:tc>
          <w:tcPr>
            <w:tcW w:w="2948" w:type="dxa"/>
          </w:tcPr>
          <w:p w14:paraId="1EDCE1F7" w14:textId="77777777" w:rsidR="006E7A24" w:rsidRPr="00057099" w:rsidRDefault="006E7A24" w:rsidP="006F7394">
            <w:r w:rsidRPr="00057099">
              <w:t>Tracé</w:t>
            </w:r>
          </w:p>
        </w:tc>
        <w:tc>
          <w:tcPr>
            <w:tcW w:w="851" w:type="dxa"/>
          </w:tcPr>
          <w:p w14:paraId="1AD59494" w14:textId="77777777" w:rsidR="006E7A24" w:rsidRPr="00057099" w:rsidRDefault="006E7A24" w:rsidP="006F7394">
            <w:pPr>
              <w:jc w:val="right"/>
            </w:pPr>
          </w:p>
        </w:tc>
        <w:tc>
          <w:tcPr>
            <w:tcW w:w="284" w:type="dxa"/>
          </w:tcPr>
          <w:p w14:paraId="0EB1AF0F" w14:textId="77777777" w:rsidR="006E7A24" w:rsidRPr="00057099" w:rsidRDefault="006E7A24" w:rsidP="006F7394">
            <w:r w:rsidRPr="00057099">
              <w:t>:</w:t>
            </w:r>
          </w:p>
        </w:tc>
        <w:tc>
          <w:tcPr>
            <w:tcW w:w="4536" w:type="dxa"/>
          </w:tcPr>
          <w:p w14:paraId="51959C41" w14:textId="6E8C9157" w:rsidR="006E7A24" w:rsidRPr="00057099" w:rsidRDefault="006E7A24" w:rsidP="006F7394">
            <w:r w:rsidRPr="00057099">
              <w:t xml:space="preserve">vanaf aansluiting pomp tot en met aansluiting op nieuw </w:t>
            </w:r>
            <w:r w:rsidR="007C569A" w:rsidRPr="00057099">
              <w:t>vloer</w:t>
            </w:r>
            <w:r w:rsidRPr="00057099">
              <w:t>doorvoerstuk DN</w:t>
            </w:r>
            <w:r w:rsidR="007C569A" w:rsidRPr="00057099">
              <w:t>1</w:t>
            </w:r>
            <w:r w:rsidRPr="00057099">
              <w:t>00</w:t>
            </w:r>
            <w:r w:rsidR="007C569A" w:rsidRPr="00057099">
              <w:t xml:space="preserve"> naar de ontvangbak</w:t>
            </w:r>
            <w:r w:rsidR="00B104EF" w:rsidRPr="00057099">
              <w:t>-influent</w:t>
            </w:r>
          </w:p>
        </w:tc>
      </w:tr>
      <w:tr w:rsidR="006E7A24" w:rsidRPr="00057099" w14:paraId="59D2AA9F" w14:textId="77777777" w:rsidTr="006F7394">
        <w:trPr>
          <w:cantSplit/>
        </w:trPr>
        <w:tc>
          <w:tcPr>
            <w:tcW w:w="2948" w:type="dxa"/>
          </w:tcPr>
          <w:p w14:paraId="32E4F060" w14:textId="77777777" w:rsidR="006E7A24" w:rsidRPr="00057099" w:rsidRDefault="006E7A24" w:rsidP="006F7394">
            <w:r w:rsidRPr="00057099">
              <w:t>Aantal</w:t>
            </w:r>
          </w:p>
        </w:tc>
        <w:tc>
          <w:tcPr>
            <w:tcW w:w="851" w:type="dxa"/>
          </w:tcPr>
          <w:p w14:paraId="13E65DBB" w14:textId="77777777" w:rsidR="006E7A24" w:rsidRPr="00057099" w:rsidRDefault="006E7A24" w:rsidP="006F7394">
            <w:pPr>
              <w:jc w:val="right"/>
            </w:pPr>
          </w:p>
        </w:tc>
        <w:tc>
          <w:tcPr>
            <w:tcW w:w="284" w:type="dxa"/>
          </w:tcPr>
          <w:p w14:paraId="07A69405" w14:textId="77777777" w:rsidR="006E7A24" w:rsidRPr="00057099" w:rsidRDefault="006E7A24" w:rsidP="006F7394">
            <w:r w:rsidRPr="00057099">
              <w:t>:</w:t>
            </w:r>
          </w:p>
        </w:tc>
        <w:tc>
          <w:tcPr>
            <w:tcW w:w="4536" w:type="dxa"/>
          </w:tcPr>
          <w:p w14:paraId="1C89496D" w14:textId="78A81E16" w:rsidR="006E7A24" w:rsidRPr="00057099" w:rsidRDefault="00D0548C" w:rsidP="006F7394">
            <w:r w:rsidRPr="00057099">
              <w:t>2</w:t>
            </w:r>
          </w:p>
        </w:tc>
      </w:tr>
      <w:tr w:rsidR="006E7A24" w:rsidRPr="00057099" w14:paraId="4D2D7C52" w14:textId="77777777" w:rsidTr="006F7394">
        <w:trPr>
          <w:cantSplit/>
        </w:trPr>
        <w:tc>
          <w:tcPr>
            <w:tcW w:w="2948" w:type="dxa"/>
          </w:tcPr>
          <w:p w14:paraId="01E86F4E" w14:textId="77777777" w:rsidR="006E7A24" w:rsidRPr="00057099" w:rsidRDefault="006E7A24" w:rsidP="006F7394">
            <w:r w:rsidRPr="00057099">
              <w:t>diameter</w:t>
            </w:r>
          </w:p>
        </w:tc>
        <w:tc>
          <w:tcPr>
            <w:tcW w:w="851" w:type="dxa"/>
          </w:tcPr>
          <w:p w14:paraId="4D02B922" w14:textId="77777777" w:rsidR="006E7A24" w:rsidRPr="00057099" w:rsidRDefault="006E7A24" w:rsidP="006F7394">
            <w:pPr>
              <w:jc w:val="right"/>
            </w:pPr>
            <w:r w:rsidRPr="00057099">
              <w:t>mm</w:t>
            </w:r>
          </w:p>
        </w:tc>
        <w:tc>
          <w:tcPr>
            <w:tcW w:w="284" w:type="dxa"/>
          </w:tcPr>
          <w:p w14:paraId="7C853739" w14:textId="77777777" w:rsidR="006E7A24" w:rsidRPr="00057099" w:rsidRDefault="006E7A24" w:rsidP="006F7394">
            <w:r w:rsidRPr="00057099">
              <w:t>:</w:t>
            </w:r>
          </w:p>
        </w:tc>
        <w:tc>
          <w:tcPr>
            <w:tcW w:w="4536" w:type="dxa"/>
          </w:tcPr>
          <w:p w14:paraId="1DA48FCD" w14:textId="77777777" w:rsidR="006E7A24" w:rsidRPr="00057099" w:rsidRDefault="006E7A24" w:rsidP="006F7394">
            <w:r w:rsidRPr="00057099">
              <w:t>DN 100</w:t>
            </w:r>
          </w:p>
        </w:tc>
      </w:tr>
      <w:tr w:rsidR="006E7A24" w:rsidRPr="00057099" w14:paraId="3AD7C35F" w14:textId="77777777" w:rsidTr="006F7394">
        <w:trPr>
          <w:cantSplit/>
        </w:trPr>
        <w:tc>
          <w:tcPr>
            <w:tcW w:w="2948" w:type="dxa"/>
          </w:tcPr>
          <w:p w14:paraId="65072F40" w14:textId="77777777" w:rsidR="006E7A24" w:rsidRPr="00057099" w:rsidRDefault="006E7A24" w:rsidP="006F7394">
            <w:r w:rsidRPr="00057099">
              <w:t>appendages</w:t>
            </w:r>
          </w:p>
        </w:tc>
        <w:tc>
          <w:tcPr>
            <w:tcW w:w="851" w:type="dxa"/>
          </w:tcPr>
          <w:p w14:paraId="5FACA5CE" w14:textId="77777777" w:rsidR="006E7A24" w:rsidRPr="00057099" w:rsidRDefault="006E7A24" w:rsidP="006F7394">
            <w:pPr>
              <w:jc w:val="right"/>
            </w:pPr>
          </w:p>
        </w:tc>
        <w:tc>
          <w:tcPr>
            <w:tcW w:w="284" w:type="dxa"/>
          </w:tcPr>
          <w:p w14:paraId="7D61BDD4" w14:textId="77777777" w:rsidR="006E7A24" w:rsidRPr="00057099" w:rsidRDefault="006E7A24" w:rsidP="006F7394">
            <w:r w:rsidRPr="00057099">
              <w:t>:</w:t>
            </w:r>
          </w:p>
        </w:tc>
        <w:tc>
          <w:tcPr>
            <w:tcW w:w="4536" w:type="dxa"/>
          </w:tcPr>
          <w:p w14:paraId="29BC60BC" w14:textId="2803031B"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muurdoorvoerstuk </w:t>
            </w:r>
          </w:p>
        </w:tc>
      </w:tr>
      <w:tr w:rsidR="006E7A24" w:rsidRPr="00057099" w14:paraId="7D23CAFC" w14:textId="77777777" w:rsidTr="006F7394">
        <w:trPr>
          <w:cantSplit/>
        </w:trPr>
        <w:tc>
          <w:tcPr>
            <w:tcW w:w="2948" w:type="dxa"/>
          </w:tcPr>
          <w:p w14:paraId="026EDA66" w14:textId="77777777" w:rsidR="006E7A24" w:rsidRPr="00057099" w:rsidRDefault="006E7A24" w:rsidP="006F7394"/>
        </w:tc>
        <w:tc>
          <w:tcPr>
            <w:tcW w:w="851" w:type="dxa"/>
          </w:tcPr>
          <w:p w14:paraId="71BD2815" w14:textId="77777777" w:rsidR="006E7A24" w:rsidRPr="00057099" w:rsidRDefault="006E7A24" w:rsidP="006F7394">
            <w:pPr>
              <w:jc w:val="right"/>
            </w:pPr>
          </w:p>
        </w:tc>
        <w:tc>
          <w:tcPr>
            <w:tcW w:w="284" w:type="dxa"/>
          </w:tcPr>
          <w:p w14:paraId="00B7B435" w14:textId="77777777" w:rsidR="006E7A24" w:rsidRPr="00057099" w:rsidRDefault="006E7A24" w:rsidP="006F7394"/>
        </w:tc>
        <w:tc>
          <w:tcPr>
            <w:tcW w:w="4536" w:type="dxa"/>
          </w:tcPr>
          <w:p w14:paraId="22890223"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verloopstukken</w:t>
            </w:r>
          </w:p>
        </w:tc>
      </w:tr>
      <w:tr w:rsidR="006E7A24" w:rsidRPr="00057099" w14:paraId="5EB5605C" w14:textId="77777777" w:rsidTr="006F7394">
        <w:trPr>
          <w:cantSplit/>
        </w:trPr>
        <w:tc>
          <w:tcPr>
            <w:tcW w:w="2948" w:type="dxa"/>
          </w:tcPr>
          <w:p w14:paraId="612F1BD2" w14:textId="77777777" w:rsidR="006E7A24" w:rsidRPr="00057099" w:rsidRDefault="006E7A24" w:rsidP="006F7394"/>
        </w:tc>
        <w:tc>
          <w:tcPr>
            <w:tcW w:w="851" w:type="dxa"/>
          </w:tcPr>
          <w:p w14:paraId="674B29AB" w14:textId="77777777" w:rsidR="006E7A24" w:rsidRPr="00057099" w:rsidRDefault="006E7A24" w:rsidP="006F7394">
            <w:pPr>
              <w:jc w:val="right"/>
            </w:pPr>
          </w:p>
        </w:tc>
        <w:tc>
          <w:tcPr>
            <w:tcW w:w="284" w:type="dxa"/>
          </w:tcPr>
          <w:p w14:paraId="498A71EB" w14:textId="77777777" w:rsidR="006E7A24" w:rsidRPr="00057099" w:rsidRDefault="006E7A24" w:rsidP="006F7394"/>
        </w:tc>
        <w:tc>
          <w:tcPr>
            <w:tcW w:w="4536" w:type="dxa"/>
          </w:tcPr>
          <w:p w14:paraId="5F411451"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terugslagklep</w:t>
            </w:r>
          </w:p>
        </w:tc>
      </w:tr>
      <w:tr w:rsidR="006E7A24" w:rsidRPr="00057099" w14:paraId="2515C722" w14:textId="77777777" w:rsidTr="006F7394">
        <w:trPr>
          <w:cantSplit/>
        </w:trPr>
        <w:tc>
          <w:tcPr>
            <w:tcW w:w="2948" w:type="dxa"/>
          </w:tcPr>
          <w:p w14:paraId="6F3E89B4" w14:textId="77777777" w:rsidR="006E7A24" w:rsidRPr="00057099" w:rsidRDefault="006E7A24" w:rsidP="006F7394"/>
        </w:tc>
        <w:tc>
          <w:tcPr>
            <w:tcW w:w="851" w:type="dxa"/>
          </w:tcPr>
          <w:p w14:paraId="4D35A7E4" w14:textId="77777777" w:rsidR="006E7A24" w:rsidRPr="00057099" w:rsidRDefault="006E7A24" w:rsidP="006F7394">
            <w:pPr>
              <w:jc w:val="right"/>
            </w:pPr>
          </w:p>
        </w:tc>
        <w:tc>
          <w:tcPr>
            <w:tcW w:w="284" w:type="dxa"/>
          </w:tcPr>
          <w:p w14:paraId="1E76A614" w14:textId="77777777" w:rsidR="006E7A24" w:rsidRPr="00057099" w:rsidRDefault="006E7A24" w:rsidP="006F7394"/>
        </w:tc>
        <w:tc>
          <w:tcPr>
            <w:tcW w:w="4536" w:type="dxa"/>
          </w:tcPr>
          <w:p w14:paraId="48CE1559"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schuifafsluiter</w:t>
            </w:r>
          </w:p>
        </w:tc>
      </w:tr>
      <w:tr w:rsidR="006E7A24" w:rsidRPr="00057099" w14:paraId="2A8BE547" w14:textId="77777777" w:rsidTr="006F7394">
        <w:trPr>
          <w:cantSplit/>
        </w:trPr>
        <w:tc>
          <w:tcPr>
            <w:tcW w:w="2948" w:type="dxa"/>
          </w:tcPr>
          <w:p w14:paraId="4F8527FC" w14:textId="77777777" w:rsidR="006E7A24" w:rsidRPr="00057099" w:rsidRDefault="006E7A24" w:rsidP="006F7394"/>
        </w:tc>
        <w:tc>
          <w:tcPr>
            <w:tcW w:w="851" w:type="dxa"/>
          </w:tcPr>
          <w:p w14:paraId="425BD712" w14:textId="77777777" w:rsidR="006E7A24" w:rsidRPr="00057099" w:rsidRDefault="006E7A24" w:rsidP="006F7394">
            <w:pPr>
              <w:jc w:val="right"/>
            </w:pPr>
          </w:p>
        </w:tc>
        <w:tc>
          <w:tcPr>
            <w:tcW w:w="284" w:type="dxa"/>
          </w:tcPr>
          <w:p w14:paraId="5856B64A" w14:textId="77777777" w:rsidR="006E7A24" w:rsidRPr="00057099" w:rsidRDefault="006E7A24" w:rsidP="006F7394"/>
        </w:tc>
        <w:tc>
          <w:tcPr>
            <w:tcW w:w="4536" w:type="dxa"/>
          </w:tcPr>
          <w:p w14:paraId="119C0C2D"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spoelafsluiter DN50 voorzien van Storz koppeling met nokafstand 66 mm</w:t>
            </w:r>
          </w:p>
        </w:tc>
      </w:tr>
      <w:tr w:rsidR="006E7A24" w:rsidRPr="00057099" w14:paraId="69652301" w14:textId="77777777" w:rsidTr="006F7394">
        <w:trPr>
          <w:cantSplit/>
        </w:trPr>
        <w:tc>
          <w:tcPr>
            <w:tcW w:w="2948" w:type="dxa"/>
          </w:tcPr>
          <w:p w14:paraId="53E7A0D8" w14:textId="77777777" w:rsidR="006E7A24" w:rsidRPr="00057099" w:rsidRDefault="006E7A24" w:rsidP="006F7394"/>
        </w:tc>
        <w:tc>
          <w:tcPr>
            <w:tcW w:w="851" w:type="dxa"/>
          </w:tcPr>
          <w:p w14:paraId="78126651" w14:textId="77777777" w:rsidR="006E7A24" w:rsidRPr="00057099" w:rsidRDefault="006E7A24" w:rsidP="006F7394">
            <w:pPr>
              <w:jc w:val="right"/>
            </w:pPr>
          </w:p>
        </w:tc>
        <w:tc>
          <w:tcPr>
            <w:tcW w:w="284" w:type="dxa"/>
          </w:tcPr>
          <w:p w14:paraId="74EC282F" w14:textId="77777777" w:rsidR="006E7A24" w:rsidRPr="00057099" w:rsidRDefault="006E7A24" w:rsidP="006F7394"/>
        </w:tc>
        <w:tc>
          <w:tcPr>
            <w:tcW w:w="4536" w:type="dxa"/>
          </w:tcPr>
          <w:p w14:paraId="22CE8F88"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benodigde koppel</w:t>
            </w:r>
            <w:r w:rsidRPr="00057099">
              <w:rPr>
                <w:rFonts w:eastAsiaTheme="minorEastAsia" w:cstheme="minorBidi"/>
                <w:noProof w:val="0"/>
                <w:color w:val="00577E" w:themeColor="text1"/>
                <w:sz w:val="20"/>
                <w:lang w:val="nl-NL" w:eastAsia="en-GB"/>
              </w:rPr>
              <w:noBreakHyphen/>
              <w:t xml:space="preserve"> en passtukken</w:t>
            </w:r>
          </w:p>
        </w:tc>
      </w:tr>
      <w:tr w:rsidR="006E7A24" w:rsidRPr="00057099" w14:paraId="48DA253B" w14:textId="77777777" w:rsidTr="006F7394">
        <w:trPr>
          <w:cantSplit/>
        </w:trPr>
        <w:tc>
          <w:tcPr>
            <w:tcW w:w="2948" w:type="dxa"/>
          </w:tcPr>
          <w:p w14:paraId="67FCCBF5" w14:textId="77777777" w:rsidR="006E7A24" w:rsidRPr="00057099" w:rsidRDefault="006E7A24" w:rsidP="006F7394"/>
          <w:p w14:paraId="682953BD" w14:textId="77777777" w:rsidR="006E7A24" w:rsidRPr="00057099" w:rsidRDefault="006E7A24" w:rsidP="006F7394"/>
        </w:tc>
        <w:tc>
          <w:tcPr>
            <w:tcW w:w="851" w:type="dxa"/>
          </w:tcPr>
          <w:p w14:paraId="147E5C6B" w14:textId="77777777" w:rsidR="006E7A24" w:rsidRPr="00057099" w:rsidRDefault="006E7A24" w:rsidP="006F7394">
            <w:pPr>
              <w:jc w:val="right"/>
            </w:pPr>
          </w:p>
        </w:tc>
        <w:tc>
          <w:tcPr>
            <w:tcW w:w="284" w:type="dxa"/>
          </w:tcPr>
          <w:p w14:paraId="4EAC37C8" w14:textId="77777777" w:rsidR="006E7A24" w:rsidRPr="00057099" w:rsidRDefault="006E7A24" w:rsidP="006F7394"/>
        </w:tc>
        <w:tc>
          <w:tcPr>
            <w:tcW w:w="4536" w:type="dxa"/>
          </w:tcPr>
          <w:p w14:paraId="3FE4D55D" w14:textId="77777777" w:rsidR="006E7A24" w:rsidRPr="00057099" w:rsidRDefault="006E7A24" w:rsidP="006F7394">
            <w:pPr>
              <w:pStyle w:val="Bullet1"/>
              <w:tabs>
                <w:tab w:val="clear" w:pos="1135"/>
                <w:tab w:val="num" w:pos="426"/>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balg compensator</w:t>
            </w:r>
          </w:p>
        </w:tc>
      </w:tr>
    </w:tbl>
    <w:p w14:paraId="73D3171B" w14:textId="39F2921C" w:rsidR="006E7A24" w:rsidRPr="00057099" w:rsidRDefault="006E7A24" w:rsidP="005B35B1">
      <w:pPr>
        <w:pStyle w:val="Heading2"/>
        <w:numPr>
          <w:ilvl w:val="1"/>
          <w:numId w:val="19"/>
        </w:numPr>
      </w:pPr>
      <w:bookmarkStart w:id="304" w:name="_Toc54965637"/>
      <w:r w:rsidRPr="00057099">
        <w:t>Nevenbestanddelen</w:t>
      </w:r>
      <w:bookmarkEnd w:id="304"/>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669B72E5" w14:textId="77777777" w:rsidTr="00D62E73">
        <w:trPr>
          <w:cantSplit/>
        </w:trPr>
        <w:tc>
          <w:tcPr>
            <w:tcW w:w="3227" w:type="dxa"/>
          </w:tcPr>
          <w:p w14:paraId="458D8CF2" w14:textId="77777777" w:rsidR="004D7395" w:rsidRPr="00057099" w:rsidRDefault="004D7395" w:rsidP="00D62E73">
            <w:r w:rsidRPr="00057099">
              <w:t>Materiaal verbindingsmiddelen</w:t>
            </w:r>
          </w:p>
        </w:tc>
        <w:tc>
          <w:tcPr>
            <w:tcW w:w="567" w:type="dxa"/>
          </w:tcPr>
          <w:p w14:paraId="6264E778" w14:textId="77777777" w:rsidR="004D7395" w:rsidRPr="00057099" w:rsidRDefault="004D7395" w:rsidP="00D62E73">
            <w:pPr>
              <w:spacing w:line="240" w:lineRule="exact"/>
              <w:jc w:val="right"/>
            </w:pPr>
          </w:p>
        </w:tc>
        <w:tc>
          <w:tcPr>
            <w:tcW w:w="284" w:type="dxa"/>
          </w:tcPr>
          <w:p w14:paraId="5410D257" w14:textId="77777777" w:rsidR="004D7395" w:rsidRPr="00057099" w:rsidRDefault="004D7395" w:rsidP="00D62E73">
            <w:pPr>
              <w:spacing w:line="240" w:lineRule="exact"/>
            </w:pPr>
            <w:r w:rsidRPr="00057099">
              <w:t>:</w:t>
            </w:r>
          </w:p>
        </w:tc>
        <w:tc>
          <w:tcPr>
            <w:tcW w:w="4990" w:type="dxa"/>
          </w:tcPr>
          <w:p w14:paraId="24623517" w14:textId="71677031" w:rsidR="004D7395" w:rsidRPr="00057099" w:rsidRDefault="004D7395" w:rsidP="00D62E73">
            <w:pPr>
              <w:spacing w:line="240" w:lineRule="exact"/>
            </w:pPr>
            <w:r w:rsidRPr="00057099">
              <w:t>volgens Bundel AV 2018 WT, hoofdstuk 2</w:t>
            </w:r>
          </w:p>
        </w:tc>
      </w:tr>
      <w:tr w:rsidR="004D7395" w:rsidRPr="00057099" w14:paraId="0BDB9C53" w14:textId="77777777" w:rsidTr="00D62E73">
        <w:trPr>
          <w:cantSplit/>
        </w:trPr>
        <w:tc>
          <w:tcPr>
            <w:tcW w:w="3227" w:type="dxa"/>
          </w:tcPr>
          <w:p w14:paraId="7493963A" w14:textId="77777777" w:rsidR="004D7395" w:rsidRPr="00057099" w:rsidRDefault="004D7395" w:rsidP="00D62E73">
            <w:pPr>
              <w:spacing w:line="240" w:lineRule="exact"/>
            </w:pPr>
            <w:r w:rsidRPr="00057099">
              <w:t>Materiaal ondersteuningsconstructies</w:t>
            </w:r>
          </w:p>
        </w:tc>
        <w:tc>
          <w:tcPr>
            <w:tcW w:w="567" w:type="dxa"/>
          </w:tcPr>
          <w:p w14:paraId="5CF72382" w14:textId="77777777" w:rsidR="004D7395" w:rsidRPr="00057099" w:rsidRDefault="004D7395" w:rsidP="00D62E73">
            <w:pPr>
              <w:spacing w:line="240" w:lineRule="exact"/>
              <w:jc w:val="right"/>
            </w:pPr>
          </w:p>
        </w:tc>
        <w:tc>
          <w:tcPr>
            <w:tcW w:w="284" w:type="dxa"/>
          </w:tcPr>
          <w:p w14:paraId="101A168F" w14:textId="77777777" w:rsidR="004D7395" w:rsidRPr="00057099" w:rsidRDefault="004D7395" w:rsidP="00D62E73">
            <w:pPr>
              <w:spacing w:line="240" w:lineRule="exact"/>
            </w:pPr>
            <w:r w:rsidRPr="00057099">
              <w:t>:</w:t>
            </w:r>
          </w:p>
        </w:tc>
        <w:tc>
          <w:tcPr>
            <w:tcW w:w="4990" w:type="dxa"/>
          </w:tcPr>
          <w:p w14:paraId="53E027BE" w14:textId="77777777" w:rsidR="004D7395" w:rsidRPr="00057099" w:rsidRDefault="004D7395" w:rsidP="00D62E73">
            <w:pPr>
              <w:spacing w:line="240" w:lineRule="exact"/>
            </w:pPr>
            <w:r w:rsidRPr="00057099">
              <w:t>roestvaststaal AISI 304, thermisch verzinkt staal</w:t>
            </w:r>
          </w:p>
          <w:p w14:paraId="59617BEA" w14:textId="77777777" w:rsidR="004D7395" w:rsidRPr="00057099" w:rsidRDefault="004D7395" w:rsidP="00D62E73">
            <w:pPr>
              <w:spacing w:line="240" w:lineRule="exact"/>
            </w:pPr>
          </w:p>
        </w:tc>
      </w:tr>
    </w:tbl>
    <w:p w14:paraId="29DC1F61" w14:textId="7CAC9298" w:rsidR="004D7395" w:rsidRPr="00057099" w:rsidRDefault="004D7395" w:rsidP="004D7395">
      <w:pPr>
        <w:pStyle w:val="BodyText"/>
      </w:pPr>
    </w:p>
    <w:p w14:paraId="0F25AD6F" w14:textId="77777777" w:rsidR="006E7A24" w:rsidRPr="00057099" w:rsidRDefault="006E7A24" w:rsidP="005B35B1">
      <w:pPr>
        <w:pStyle w:val="Heading2"/>
        <w:numPr>
          <w:ilvl w:val="1"/>
          <w:numId w:val="19"/>
        </w:numPr>
      </w:pPr>
      <w:bookmarkStart w:id="305" w:name="_Toc54965638"/>
      <w:r w:rsidRPr="00057099">
        <w:t>Conservering</w:t>
      </w:r>
      <w:bookmarkEnd w:id="305"/>
    </w:p>
    <w:p w14:paraId="337B3A91" w14:textId="77777777" w:rsidR="006E7A24" w:rsidRPr="00057099" w:rsidRDefault="006E7A24" w:rsidP="006E7A24">
      <w:r w:rsidRPr="00057099">
        <w:t>Alle genoemde stalen onderdelen conserveren zoals genoemd in de voorschriften:</w:t>
      </w:r>
    </w:p>
    <w:p w14:paraId="19829758" w14:textId="77777777" w:rsidR="006E7A24" w:rsidRPr="00057099" w:rsidRDefault="006E7A24" w:rsidP="006E7A24"/>
    <w:p w14:paraId="41F4D1D0" w14:textId="77777777" w:rsidR="006E7A24" w:rsidRPr="00057099" w:rsidRDefault="006E7A24" w:rsidP="005B35B1">
      <w:pPr>
        <w:pStyle w:val="Heading2"/>
        <w:numPr>
          <w:ilvl w:val="1"/>
          <w:numId w:val="19"/>
        </w:numPr>
      </w:pPr>
      <w:bookmarkStart w:id="306" w:name="_Toc54965639"/>
      <w:r w:rsidRPr="00057099">
        <w:t>Keuringen en beproevingen</w:t>
      </w:r>
      <w:bookmarkEnd w:id="306"/>
    </w:p>
    <w:p w14:paraId="6821FBA7" w14:textId="77777777" w:rsidR="006E7A24" w:rsidRPr="00057099" w:rsidRDefault="006E7A24" w:rsidP="006E7A24">
      <w:r w:rsidRPr="00057099">
        <w:t>Naast de algemeen gebruikelijke keuringen en beproevingen, zoals genoemd in de algemene technische werken, dienen voor dit onderdeel door de aannemer de volgende beproevingen te worden uitgevoerd:</w:t>
      </w:r>
    </w:p>
    <w:p w14:paraId="7AC02B27" w14:textId="77777777" w:rsidR="006E7A24" w:rsidRPr="00057099" w:rsidRDefault="006E7A24" w:rsidP="006E7A24"/>
    <w:p w14:paraId="3944702E" w14:textId="77777777" w:rsidR="006E7A24" w:rsidRPr="00057099" w:rsidRDefault="006E7A24" w:rsidP="006E7A24">
      <w:r w:rsidRPr="00057099">
        <w:t>Voor de verzending naar de bouwplaats (FAT):</w:t>
      </w:r>
    </w:p>
    <w:p w14:paraId="119055AD" w14:textId="77777777" w:rsidR="006E7A24" w:rsidRPr="00057099" w:rsidRDefault="006E7A24" w:rsidP="006E7A24">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geen.</w:t>
      </w:r>
    </w:p>
    <w:p w14:paraId="693393D4" w14:textId="77777777" w:rsidR="006E7A24" w:rsidRPr="00057099" w:rsidRDefault="006E7A24" w:rsidP="006E7A24"/>
    <w:p w14:paraId="7ABB1EE1" w14:textId="77777777" w:rsidR="006E7A24" w:rsidRPr="00057099" w:rsidRDefault="006E7A24" w:rsidP="006E7A24">
      <w:r w:rsidRPr="00057099">
        <w:t>Na de montage ten behoeve van de oplevering (SAT):</w:t>
      </w:r>
    </w:p>
    <w:p w14:paraId="779C8908" w14:textId="77777777" w:rsidR="006E7A24" w:rsidRPr="00057099" w:rsidRDefault="006E7A24" w:rsidP="006E7A24">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Controle conservering.</w:t>
      </w:r>
    </w:p>
    <w:p w14:paraId="4B41FC4E" w14:textId="77777777" w:rsidR="006E7A24" w:rsidRPr="00057099" w:rsidRDefault="006E7A24" w:rsidP="006E7A24">
      <w:pPr>
        <w:pStyle w:val="Bullet1"/>
        <w:tabs>
          <w:tab w:val="clear" w:pos="1135"/>
          <w:tab w:val="num" w:pos="426"/>
          <w:tab w:val="num" w:pos="657"/>
        </w:tabs>
        <w:ind w:left="426"/>
        <w:rPr>
          <w:rFonts w:eastAsiaTheme="minorEastAsia" w:cstheme="minorBidi"/>
          <w:noProof w:val="0"/>
          <w:color w:val="00577E" w:themeColor="text1"/>
          <w:sz w:val="20"/>
          <w:lang w:val="nl-NL" w:eastAsia="en-GB"/>
        </w:rPr>
      </w:pPr>
      <w:proofErr w:type="spellStart"/>
      <w:r w:rsidRPr="00057099">
        <w:rPr>
          <w:rFonts w:eastAsiaTheme="minorEastAsia" w:cstheme="minorBidi"/>
          <w:noProof w:val="0"/>
          <w:color w:val="00577E" w:themeColor="text1"/>
          <w:sz w:val="20"/>
          <w:lang w:val="nl-NL" w:eastAsia="en-GB"/>
        </w:rPr>
        <w:t>Lekdichtheidtest</w:t>
      </w:r>
      <w:proofErr w:type="spellEnd"/>
      <w:r w:rsidRPr="00057099">
        <w:rPr>
          <w:rFonts w:eastAsiaTheme="minorEastAsia" w:cstheme="minorBidi"/>
          <w:noProof w:val="0"/>
          <w:color w:val="00577E" w:themeColor="text1"/>
          <w:sz w:val="20"/>
          <w:lang w:val="nl-NL" w:eastAsia="en-GB"/>
        </w:rPr>
        <w:t xml:space="preserve"> leidingwerk en appendages.</w:t>
      </w:r>
    </w:p>
    <w:p w14:paraId="3D7914AD" w14:textId="77777777" w:rsidR="006E7A24" w:rsidRPr="00057099" w:rsidRDefault="006E7A24" w:rsidP="006E7A24">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Capaciteitstest.</w:t>
      </w:r>
    </w:p>
    <w:p w14:paraId="691B109B" w14:textId="77777777" w:rsidR="006E7A24" w:rsidRPr="00057099" w:rsidRDefault="006E7A24" w:rsidP="006E7A24">
      <w:pPr>
        <w:pStyle w:val="Bullet1"/>
        <w:tabs>
          <w:tab w:val="clear" w:pos="1135"/>
          <w:tab w:val="num" w:pos="426"/>
          <w:tab w:val="num" w:pos="657"/>
        </w:tabs>
        <w:ind w:left="426"/>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Trillingsmeting.</w:t>
      </w:r>
    </w:p>
    <w:p w14:paraId="70BFA0E8" w14:textId="525BD264" w:rsidR="00D0548C" w:rsidRPr="00057099" w:rsidRDefault="00D0548C">
      <w:pPr>
        <w:rPr>
          <w:rFonts w:cs="Arial"/>
          <w:highlight w:val="magenta"/>
        </w:rPr>
      </w:pPr>
      <w:r w:rsidRPr="00057099">
        <w:rPr>
          <w:highlight w:val="magenta"/>
        </w:rPr>
        <w:br w:type="page"/>
      </w:r>
    </w:p>
    <w:p w14:paraId="6573DDF7" w14:textId="14B5F3D2" w:rsidR="00566B69" w:rsidRPr="00057099" w:rsidRDefault="00566B69" w:rsidP="00566B69">
      <w:pPr>
        <w:pStyle w:val="Heading1"/>
      </w:pPr>
      <w:bookmarkStart w:id="307" w:name="_Toc54965640"/>
      <w:r w:rsidRPr="00057099">
        <w:lastRenderedPageBreak/>
        <w:t>Lenspomp</w:t>
      </w:r>
      <w:r w:rsidR="00866803" w:rsidRPr="00057099">
        <w:t xml:space="preserve"> pompenkelder</w:t>
      </w:r>
      <w:bookmarkEnd w:id="307"/>
    </w:p>
    <w:p w14:paraId="3409DDEE" w14:textId="6BB55D72" w:rsidR="00866803" w:rsidRPr="00057099" w:rsidRDefault="00866803" w:rsidP="00866803">
      <w:pPr>
        <w:pStyle w:val="BodyText"/>
      </w:pPr>
      <w:r w:rsidRPr="00057099">
        <w:t xml:space="preserve">De bestaande lenspomp inclusief leidingwerk en appendages dient te worden vervangen. De nieuwe lenspomp inclusief leidingwerk en appendages dient te worden opgesteld in </w:t>
      </w:r>
      <w:r w:rsidR="00863032" w:rsidRPr="00057099">
        <w:t>pompenkelder</w:t>
      </w:r>
      <w:r w:rsidRPr="00057099">
        <w:t>. De lenspomp dient lekwater af te voeren naar terreinrioleringskelder</w:t>
      </w:r>
      <w:r w:rsidR="00BD60E9" w:rsidRPr="00057099">
        <w:t xml:space="preserve"> 1</w:t>
      </w:r>
      <w:r w:rsidRPr="00057099">
        <w:t xml:space="preserve"> </w:t>
      </w:r>
      <w:r w:rsidR="00863032" w:rsidRPr="00057099">
        <w:t>.</w:t>
      </w:r>
    </w:p>
    <w:p w14:paraId="334F5624" w14:textId="77777777" w:rsidR="00866803" w:rsidRPr="00057099" w:rsidRDefault="00866803" w:rsidP="00566B69"/>
    <w:p w14:paraId="195757D4" w14:textId="2A4DB7A1" w:rsidR="00566B69" w:rsidRPr="00057099" w:rsidRDefault="00566B69" w:rsidP="00566B69">
      <w:pPr>
        <w:pStyle w:val="Heading2"/>
      </w:pPr>
      <w:bookmarkStart w:id="308" w:name="_Toc54965641"/>
      <w:r w:rsidRPr="00057099">
        <w:t>Leveringsomvang</w:t>
      </w:r>
      <w:bookmarkEnd w:id="308"/>
    </w:p>
    <w:p w14:paraId="46D11CC8" w14:textId="77777777" w:rsidR="00566B69" w:rsidRPr="00057099" w:rsidRDefault="00566B69" w:rsidP="00566B69">
      <w:r w:rsidRPr="00057099">
        <w:t>De leveringsomvang bestaat uit:</w:t>
      </w:r>
    </w:p>
    <w:p w14:paraId="5F4A0A68" w14:textId="61E86303" w:rsidR="00566B69" w:rsidRPr="00057099" w:rsidRDefault="00866803"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één </w:t>
      </w:r>
      <w:r w:rsidR="00566B69" w:rsidRPr="00057099">
        <w:rPr>
          <w:color w:val="00577E" w:themeColor="text1"/>
          <w:sz w:val="20"/>
          <w:lang w:val="nl-NL"/>
        </w:rPr>
        <w:t>lenspomp</w:t>
      </w:r>
      <w:r w:rsidRPr="00057099">
        <w:rPr>
          <w:color w:val="00577E" w:themeColor="text1"/>
          <w:sz w:val="20"/>
          <w:lang w:val="nl-NL"/>
        </w:rPr>
        <w:t>en</w:t>
      </w:r>
      <w:r w:rsidR="00566B69" w:rsidRPr="00057099">
        <w:rPr>
          <w:color w:val="00577E" w:themeColor="text1"/>
          <w:sz w:val="20"/>
          <w:lang w:val="nl-NL"/>
        </w:rPr>
        <w:t xml:space="preserve"> inclusief aandrijving;</w:t>
      </w:r>
    </w:p>
    <w:p w14:paraId="367E2B3F" w14:textId="77777777" w:rsidR="00566B69" w:rsidRPr="00057099" w:rsidRDefault="00566B69"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leidingwerk met appendages; </w:t>
      </w:r>
    </w:p>
    <w:p w14:paraId="214DE635" w14:textId="77777777" w:rsidR="00566B69" w:rsidRPr="00057099" w:rsidRDefault="00566B69"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44853C52" w14:textId="77777777" w:rsidR="00566B69" w:rsidRPr="00057099" w:rsidRDefault="00566B69" w:rsidP="00566B69"/>
    <w:p w14:paraId="4667F10D" w14:textId="028A587C" w:rsidR="00566B69" w:rsidRPr="00057099" w:rsidRDefault="00566B69" w:rsidP="00566B69">
      <w:pPr>
        <w:pStyle w:val="Heading2"/>
      </w:pPr>
      <w:bookmarkStart w:id="309" w:name="_Toc54965642"/>
      <w:r w:rsidRPr="00057099">
        <w:t>Algemeen</w:t>
      </w:r>
      <w:bookmarkEnd w:id="309"/>
    </w:p>
    <w:tbl>
      <w:tblPr>
        <w:tblW w:w="8613" w:type="dxa"/>
        <w:tblLayout w:type="fixed"/>
        <w:tblLook w:val="01E0" w:firstRow="1" w:lastRow="1" w:firstColumn="1" w:lastColumn="1" w:noHBand="0" w:noVBand="0"/>
      </w:tblPr>
      <w:tblGrid>
        <w:gridCol w:w="2948"/>
        <w:gridCol w:w="851"/>
        <w:gridCol w:w="284"/>
        <w:gridCol w:w="4530"/>
      </w:tblGrid>
      <w:tr w:rsidR="00566B69" w:rsidRPr="00057099" w14:paraId="7F96E025" w14:textId="77777777" w:rsidTr="006F7394">
        <w:tc>
          <w:tcPr>
            <w:tcW w:w="2948" w:type="dxa"/>
          </w:tcPr>
          <w:p w14:paraId="1C9762B5" w14:textId="77777777" w:rsidR="00566B69" w:rsidRPr="00057099" w:rsidRDefault="00566B69" w:rsidP="006F7394">
            <w:pPr>
              <w:spacing w:line="240" w:lineRule="exact"/>
            </w:pPr>
            <w:r w:rsidRPr="00057099">
              <w:t>P&amp;ID-nummer</w:t>
            </w:r>
          </w:p>
        </w:tc>
        <w:tc>
          <w:tcPr>
            <w:tcW w:w="851" w:type="dxa"/>
          </w:tcPr>
          <w:p w14:paraId="76B26B34" w14:textId="77777777" w:rsidR="00566B69" w:rsidRPr="00057099" w:rsidRDefault="00566B69" w:rsidP="006F7394">
            <w:pPr>
              <w:spacing w:line="240" w:lineRule="exact"/>
            </w:pPr>
          </w:p>
        </w:tc>
        <w:tc>
          <w:tcPr>
            <w:tcW w:w="284" w:type="dxa"/>
          </w:tcPr>
          <w:p w14:paraId="35C7A599" w14:textId="77777777" w:rsidR="00566B69" w:rsidRPr="00057099" w:rsidRDefault="00566B69" w:rsidP="006F7394">
            <w:pPr>
              <w:spacing w:line="240" w:lineRule="exact"/>
            </w:pPr>
            <w:r w:rsidRPr="00057099">
              <w:t>:</w:t>
            </w:r>
          </w:p>
        </w:tc>
        <w:tc>
          <w:tcPr>
            <w:tcW w:w="4530" w:type="dxa"/>
          </w:tcPr>
          <w:p w14:paraId="4728B43A" w14:textId="33767B79" w:rsidR="00566B69" w:rsidRPr="00057099" w:rsidRDefault="00866803" w:rsidP="006F7394">
            <w:pPr>
              <w:spacing w:line="240" w:lineRule="exact"/>
            </w:pPr>
            <w:r w:rsidRPr="00057099">
              <w:t>NW 3E—790</w:t>
            </w:r>
          </w:p>
        </w:tc>
      </w:tr>
      <w:tr w:rsidR="00566B69" w:rsidRPr="00057099" w14:paraId="2B831259" w14:textId="77777777" w:rsidTr="006F7394">
        <w:tc>
          <w:tcPr>
            <w:tcW w:w="2948" w:type="dxa"/>
          </w:tcPr>
          <w:p w14:paraId="5A21EBCB" w14:textId="77777777" w:rsidR="00566B69" w:rsidRPr="00057099" w:rsidRDefault="00566B69" w:rsidP="006F7394">
            <w:pPr>
              <w:spacing w:line="240" w:lineRule="exact"/>
            </w:pPr>
            <w:r w:rsidRPr="00057099">
              <w:t>positienummer</w:t>
            </w:r>
          </w:p>
        </w:tc>
        <w:tc>
          <w:tcPr>
            <w:tcW w:w="851" w:type="dxa"/>
          </w:tcPr>
          <w:p w14:paraId="625FAA6E" w14:textId="77777777" w:rsidR="00566B69" w:rsidRPr="00057099" w:rsidRDefault="00566B69" w:rsidP="006F7394">
            <w:pPr>
              <w:spacing w:line="240" w:lineRule="exact"/>
            </w:pPr>
          </w:p>
        </w:tc>
        <w:tc>
          <w:tcPr>
            <w:tcW w:w="284" w:type="dxa"/>
          </w:tcPr>
          <w:p w14:paraId="0B1A1615" w14:textId="77777777" w:rsidR="00566B69" w:rsidRPr="00057099" w:rsidRDefault="00566B69" w:rsidP="006F7394">
            <w:pPr>
              <w:spacing w:line="240" w:lineRule="exact"/>
            </w:pPr>
            <w:r w:rsidRPr="00057099">
              <w:t>:</w:t>
            </w:r>
          </w:p>
        </w:tc>
        <w:tc>
          <w:tcPr>
            <w:tcW w:w="4530" w:type="dxa"/>
          </w:tcPr>
          <w:p w14:paraId="02CDC820" w14:textId="439D9A8F" w:rsidR="00566B69" w:rsidRPr="00057099" w:rsidRDefault="00866803" w:rsidP="006F7394">
            <w:pPr>
              <w:spacing w:line="240" w:lineRule="exact"/>
            </w:pPr>
            <w:r w:rsidRPr="00057099">
              <w:t>P_9030</w:t>
            </w:r>
          </w:p>
        </w:tc>
      </w:tr>
      <w:tr w:rsidR="00566B69" w:rsidRPr="00057099" w14:paraId="4208093E" w14:textId="77777777" w:rsidTr="006F7394">
        <w:tc>
          <w:tcPr>
            <w:tcW w:w="2948" w:type="dxa"/>
          </w:tcPr>
          <w:p w14:paraId="5E63A5F1" w14:textId="77777777" w:rsidR="00566B69" w:rsidRPr="00057099" w:rsidRDefault="00566B69" w:rsidP="006F7394">
            <w:pPr>
              <w:spacing w:line="240" w:lineRule="exact"/>
            </w:pPr>
            <w:r w:rsidRPr="00057099">
              <w:t>opstelling</w:t>
            </w:r>
          </w:p>
        </w:tc>
        <w:tc>
          <w:tcPr>
            <w:tcW w:w="851" w:type="dxa"/>
          </w:tcPr>
          <w:p w14:paraId="2FE1F594" w14:textId="77777777" w:rsidR="00566B69" w:rsidRPr="00057099" w:rsidRDefault="00566B69" w:rsidP="006F7394">
            <w:pPr>
              <w:spacing w:line="240" w:lineRule="exact"/>
            </w:pPr>
          </w:p>
        </w:tc>
        <w:tc>
          <w:tcPr>
            <w:tcW w:w="284" w:type="dxa"/>
          </w:tcPr>
          <w:p w14:paraId="0A96FF3E" w14:textId="77777777" w:rsidR="00566B69" w:rsidRPr="00057099" w:rsidRDefault="00566B69" w:rsidP="006F7394">
            <w:pPr>
              <w:spacing w:line="240" w:lineRule="exact"/>
            </w:pPr>
            <w:r w:rsidRPr="00057099">
              <w:t>:</w:t>
            </w:r>
          </w:p>
        </w:tc>
        <w:tc>
          <w:tcPr>
            <w:tcW w:w="4530" w:type="dxa"/>
          </w:tcPr>
          <w:p w14:paraId="5DCAA425" w14:textId="5F179385" w:rsidR="00566B69" w:rsidRPr="00057099" w:rsidRDefault="00291AD3" w:rsidP="006F7394">
            <w:pPr>
              <w:spacing w:line="240" w:lineRule="exact"/>
            </w:pPr>
            <w:r w:rsidRPr="00057099">
              <w:t>dompel</w:t>
            </w:r>
          </w:p>
        </w:tc>
      </w:tr>
      <w:tr w:rsidR="00566B69" w:rsidRPr="00057099" w14:paraId="4DD447BB" w14:textId="77777777" w:rsidTr="006F7394">
        <w:tc>
          <w:tcPr>
            <w:tcW w:w="2948" w:type="dxa"/>
          </w:tcPr>
          <w:p w14:paraId="49575548" w14:textId="77777777" w:rsidR="00566B69" w:rsidRPr="00057099" w:rsidRDefault="00566B69" w:rsidP="006F7394">
            <w:pPr>
              <w:spacing w:line="240" w:lineRule="exact"/>
            </w:pPr>
            <w:r w:rsidRPr="00057099">
              <w:t>medium</w:t>
            </w:r>
          </w:p>
        </w:tc>
        <w:tc>
          <w:tcPr>
            <w:tcW w:w="851" w:type="dxa"/>
          </w:tcPr>
          <w:p w14:paraId="366F891E" w14:textId="77777777" w:rsidR="00566B69" w:rsidRPr="00057099" w:rsidRDefault="00566B69" w:rsidP="006F7394">
            <w:pPr>
              <w:spacing w:line="240" w:lineRule="exact"/>
            </w:pPr>
          </w:p>
        </w:tc>
        <w:tc>
          <w:tcPr>
            <w:tcW w:w="284" w:type="dxa"/>
          </w:tcPr>
          <w:p w14:paraId="6FEC1531" w14:textId="77777777" w:rsidR="00566B69" w:rsidRPr="00057099" w:rsidRDefault="00566B69" w:rsidP="006F7394">
            <w:pPr>
              <w:spacing w:line="240" w:lineRule="exact"/>
            </w:pPr>
            <w:r w:rsidRPr="00057099">
              <w:t>:</w:t>
            </w:r>
          </w:p>
        </w:tc>
        <w:tc>
          <w:tcPr>
            <w:tcW w:w="4530" w:type="dxa"/>
          </w:tcPr>
          <w:p w14:paraId="4EF5FC13" w14:textId="77777777" w:rsidR="00566B69" w:rsidRPr="00057099" w:rsidRDefault="00566B69" w:rsidP="006F7394">
            <w:pPr>
              <w:spacing w:line="240" w:lineRule="exact"/>
            </w:pPr>
            <w:r w:rsidRPr="00057099">
              <w:t xml:space="preserve">schrob-, lek-, aftapwater, </w:t>
            </w:r>
            <w:proofErr w:type="spellStart"/>
            <w:r w:rsidRPr="00057099">
              <w:t>slibhoudend</w:t>
            </w:r>
            <w:proofErr w:type="spellEnd"/>
          </w:p>
        </w:tc>
      </w:tr>
    </w:tbl>
    <w:p w14:paraId="63D0C12D" w14:textId="77777777" w:rsidR="00566B69" w:rsidRPr="00057099" w:rsidRDefault="00566B69" w:rsidP="00566B69"/>
    <w:p w14:paraId="5A8FB8EF" w14:textId="10713AFB" w:rsidR="00566B69" w:rsidRPr="00057099" w:rsidRDefault="00566B69" w:rsidP="00566B69">
      <w:pPr>
        <w:pStyle w:val="Heading2"/>
      </w:pPr>
      <w:bookmarkStart w:id="310" w:name="_Toc54965643"/>
      <w:r w:rsidRPr="00057099">
        <w:t>Pomp</w:t>
      </w:r>
      <w:bookmarkEnd w:id="310"/>
    </w:p>
    <w:tbl>
      <w:tblPr>
        <w:tblW w:w="8613" w:type="dxa"/>
        <w:tblLayout w:type="fixed"/>
        <w:tblLook w:val="01E0" w:firstRow="1" w:lastRow="1" w:firstColumn="1" w:lastColumn="1" w:noHBand="0" w:noVBand="0"/>
      </w:tblPr>
      <w:tblGrid>
        <w:gridCol w:w="2948"/>
        <w:gridCol w:w="851"/>
        <w:gridCol w:w="284"/>
        <w:gridCol w:w="4530"/>
      </w:tblGrid>
      <w:tr w:rsidR="00566B69" w:rsidRPr="00057099" w14:paraId="380F03C4" w14:textId="77777777" w:rsidTr="006F7394">
        <w:tc>
          <w:tcPr>
            <w:tcW w:w="2948" w:type="dxa"/>
          </w:tcPr>
          <w:p w14:paraId="56B67DA4" w14:textId="77777777" w:rsidR="00566B69" w:rsidRPr="00057099" w:rsidRDefault="00566B69" w:rsidP="006F7394">
            <w:pPr>
              <w:spacing w:line="240" w:lineRule="exact"/>
            </w:pPr>
            <w:r w:rsidRPr="00057099">
              <w:t>systeem</w:t>
            </w:r>
          </w:p>
        </w:tc>
        <w:tc>
          <w:tcPr>
            <w:tcW w:w="851" w:type="dxa"/>
          </w:tcPr>
          <w:p w14:paraId="31FEEE18" w14:textId="77777777" w:rsidR="00566B69" w:rsidRPr="00057099" w:rsidRDefault="00566B69" w:rsidP="006F7394">
            <w:pPr>
              <w:spacing w:line="240" w:lineRule="exact"/>
              <w:jc w:val="right"/>
            </w:pPr>
          </w:p>
        </w:tc>
        <w:tc>
          <w:tcPr>
            <w:tcW w:w="284" w:type="dxa"/>
          </w:tcPr>
          <w:p w14:paraId="1C00EFAE" w14:textId="77777777" w:rsidR="00566B69" w:rsidRPr="00057099" w:rsidRDefault="00566B69" w:rsidP="006F7394">
            <w:pPr>
              <w:spacing w:line="240" w:lineRule="exact"/>
            </w:pPr>
            <w:r w:rsidRPr="00057099">
              <w:t>:</w:t>
            </w:r>
          </w:p>
        </w:tc>
        <w:tc>
          <w:tcPr>
            <w:tcW w:w="4530" w:type="dxa"/>
          </w:tcPr>
          <w:p w14:paraId="6AF79B55" w14:textId="77777777" w:rsidR="00566B69" w:rsidRPr="00057099" w:rsidRDefault="00566B69" w:rsidP="006F7394">
            <w:pPr>
              <w:spacing w:line="240" w:lineRule="exact"/>
            </w:pPr>
            <w:r w:rsidRPr="00057099">
              <w:t>lenspomp</w:t>
            </w:r>
          </w:p>
        </w:tc>
      </w:tr>
      <w:tr w:rsidR="00566B69" w:rsidRPr="00057099" w14:paraId="77188DD4" w14:textId="77777777" w:rsidTr="006F7394">
        <w:tc>
          <w:tcPr>
            <w:tcW w:w="2948" w:type="dxa"/>
          </w:tcPr>
          <w:p w14:paraId="331041A8" w14:textId="5CC48EC4" w:rsidR="00566B69" w:rsidRPr="00057099" w:rsidRDefault="00291AD3" w:rsidP="006F7394">
            <w:pPr>
              <w:spacing w:line="240" w:lineRule="exact"/>
            </w:pPr>
            <w:r w:rsidRPr="00057099">
              <w:t>fabricaat</w:t>
            </w:r>
          </w:p>
        </w:tc>
        <w:tc>
          <w:tcPr>
            <w:tcW w:w="851" w:type="dxa"/>
          </w:tcPr>
          <w:p w14:paraId="11B3A080" w14:textId="77777777" w:rsidR="00566B69" w:rsidRPr="00057099" w:rsidRDefault="00566B69" w:rsidP="006F7394">
            <w:pPr>
              <w:spacing w:line="240" w:lineRule="exact"/>
              <w:jc w:val="right"/>
            </w:pPr>
          </w:p>
        </w:tc>
        <w:tc>
          <w:tcPr>
            <w:tcW w:w="284" w:type="dxa"/>
          </w:tcPr>
          <w:p w14:paraId="33211981" w14:textId="77777777" w:rsidR="00566B69" w:rsidRPr="00057099" w:rsidRDefault="00566B69" w:rsidP="006F7394">
            <w:pPr>
              <w:spacing w:line="240" w:lineRule="exact"/>
            </w:pPr>
            <w:r w:rsidRPr="00057099">
              <w:t>:</w:t>
            </w:r>
          </w:p>
        </w:tc>
        <w:tc>
          <w:tcPr>
            <w:tcW w:w="4530" w:type="dxa"/>
          </w:tcPr>
          <w:p w14:paraId="17DC3CE3" w14:textId="77777777" w:rsidR="00566B69" w:rsidRPr="00057099" w:rsidRDefault="00566B69" w:rsidP="006F7394">
            <w:pPr>
              <w:spacing w:line="240" w:lineRule="exact"/>
            </w:pPr>
          </w:p>
        </w:tc>
      </w:tr>
      <w:tr w:rsidR="00566B69" w:rsidRPr="00057099" w14:paraId="5A19F6EA" w14:textId="77777777" w:rsidTr="006F7394">
        <w:tc>
          <w:tcPr>
            <w:tcW w:w="2948" w:type="dxa"/>
          </w:tcPr>
          <w:p w14:paraId="0405F528" w14:textId="77777777" w:rsidR="00566B69" w:rsidRPr="00057099" w:rsidRDefault="00566B69" w:rsidP="006F7394">
            <w:pPr>
              <w:spacing w:line="240" w:lineRule="exact"/>
            </w:pPr>
            <w:r w:rsidRPr="00057099">
              <w:t>type</w:t>
            </w:r>
          </w:p>
        </w:tc>
        <w:tc>
          <w:tcPr>
            <w:tcW w:w="851" w:type="dxa"/>
          </w:tcPr>
          <w:p w14:paraId="739AABD0" w14:textId="77777777" w:rsidR="00566B69" w:rsidRPr="00057099" w:rsidRDefault="00566B69" w:rsidP="006F7394">
            <w:pPr>
              <w:spacing w:line="240" w:lineRule="exact"/>
              <w:jc w:val="right"/>
            </w:pPr>
          </w:p>
        </w:tc>
        <w:tc>
          <w:tcPr>
            <w:tcW w:w="284" w:type="dxa"/>
          </w:tcPr>
          <w:p w14:paraId="0FBE31D1" w14:textId="77777777" w:rsidR="00566B69" w:rsidRPr="00057099" w:rsidRDefault="00566B69" w:rsidP="006F7394">
            <w:pPr>
              <w:spacing w:line="240" w:lineRule="exact"/>
            </w:pPr>
            <w:r w:rsidRPr="00057099">
              <w:t>:</w:t>
            </w:r>
          </w:p>
        </w:tc>
        <w:tc>
          <w:tcPr>
            <w:tcW w:w="4530" w:type="dxa"/>
          </w:tcPr>
          <w:p w14:paraId="0E89DE18" w14:textId="77777777" w:rsidR="00566B69" w:rsidRPr="00057099" w:rsidRDefault="00566B69" w:rsidP="006F7394">
            <w:pPr>
              <w:spacing w:line="240" w:lineRule="exact"/>
            </w:pPr>
          </w:p>
        </w:tc>
      </w:tr>
      <w:tr w:rsidR="00566B69" w:rsidRPr="00057099" w14:paraId="76645C65" w14:textId="77777777" w:rsidTr="006F7394">
        <w:tc>
          <w:tcPr>
            <w:tcW w:w="2948" w:type="dxa"/>
          </w:tcPr>
          <w:p w14:paraId="312251B1" w14:textId="77777777" w:rsidR="00566B69" w:rsidRPr="00057099" w:rsidRDefault="00566B69" w:rsidP="006F7394">
            <w:pPr>
              <w:spacing w:line="240" w:lineRule="exact"/>
            </w:pPr>
            <w:r w:rsidRPr="00057099">
              <w:t>ontwerpcapaciteit</w:t>
            </w:r>
          </w:p>
        </w:tc>
        <w:tc>
          <w:tcPr>
            <w:tcW w:w="851" w:type="dxa"/>
          </w:tcPr>
          <w:p w14:paraId="0CA4AF3F" w14:textId="77777777" w:rsidR="00566B69" w:rsidRPr="00057099" w:rsidRDefault="00566B69" w:rsidP="006F7394">
            <w:pPr>
              <w:spacing w:line="240" w:lineRule="exact"/>
              <w:jc w:val="right"/>
            </w:pPr>
            <w:r w:rsidRPr="00057099">
              <w:t>m</w:t>
            </w:r>
            <w:r w:rsidRPr="00057099">
              <w:rPr>
                <w:vertAlign w:val="superscript"/>
              </w:rPr>
              <w:t>3</w:t>
            </w:r>
            <w:r w:rsidRPr="00057099">
              <w:t>/h</w:t>
            </w:r>
          </w:p>
        </w:tc>
        <w:tc>
          <w:tcPr>
            <w:tcW w:w="284" w:type="dxa"/>
          </w:tcPr>
          <w:p w14:paraId="24E3C35A" w14:textId="77777777" w:rsidR="00566B69" w:rsidRPr="00057099" w:rsidRDefault="00566B69" w:rsidP="006F7394">
            <w:pPr>
              <w:spacing w:line="240" w:lineRule="exact"/>
            </w:pPr>
            <w:r w:rsidRPr="00057099">
              <w:t>:</w:t>
            </w:r>
          </w:p>
        </w:tc>
        <w:tc>
          <w:tcPr>
            <w:tcW w:w="4530" w:type="dxa"/>
          </w:tcPr>
          <w:p w14:paraId="50CA27C4" w14:textId="77777777" w:rsidR="00566B69" w:rsidRPr="00057099" w:rsidRDefault="00566B69" w:rsidP="006F7394">
            <w:pPr>
              <w:spacing w:line="240" w:lineRule="exact"/>
            </w:pPr>
            <w:r w:rsidRPr="00057099">
              <w:t>10</w:t>
            </w:r>
          </w:p>
        </w:tc>
      </w:tr>
      <w:tr w:rsidR="00566B69" w:rsidRPr="00057099" w14:paraId="26F27708" w14:textId="77777777" w:rsidTr="006F7394">
        <w:tc>
          <w:tcPr>
            <w:tcW w:w="2948" w:type="dxa"/>
          </w:tcPr>
          <w:p w14:paraId="033998DD" w14:textId="77777777" w:rsidR="00566B69" w:rsidRPr="00057099" w:rsidRDefault="00566B69" w:rsidP="006F7394">
            <w:pPr>
              <w:spacing w:line="240" w:lineRule="exact"/>
            </w:pPr>
            <w:r w:rsidRPr="00057099">
              <w:t>statische opvoerdruk</w:t>
            </w:r>
          </w:p>
        </w:tc>
        <w:tc>
          <w:tcPr>
            <w:tcW w:w="851" w:type="dxa"/>
          </w:tcPr>
          <w:p w14:paraId="53AA07A9" w14:textId="77777777" w:rsidR="00566B69" w:rsidRPr="00057099" w:rsidRDefault="00566B69" w:rsidP="006F7394">
            <w:pPr>
              <w:spacing w:line="240" w:lineRule="exact"/>
              <w:jc w:val="right"/>
            </w:pPr>
            <w:r w:rsidRPr="00057099">
              <w:t>kPa</w:t>
            </w:r>
          </w:p>
        </w:tc>
        <w:tc>
          <w:tcPr>
            <w:tcW w:w="284" w:type="dxa"/>
          </w:tcPr>
          <w:p w14:paraId="3CF4D323" w14:textId="77777777" w:rsidR="00566B69" w:rsidRPr="00057099" w:rsidRDefault="00566B69" w:rsidP="006F7394">
            <w:pPr>
              <w:spacing w:line="240" w:lineRule="exact"/>
            </w:pPr>
            <w:r w:rsidRPr="00057099">
              <w:t>:</w:t>
            </w:r>
          </w:p>
        </w:tc>
        <w:tc>
          <w:tcPr>
            <w:tcW w:w="4530" w:type="dxa"/>
          </w:tcPr>
          <w:p w14:paraId="1754B00C" w14:textId="5AFBA8C5" w:rsidR="00566B69" w:rsidRPr="00057099" w:rsidRDefault="00566B69" w:rsidP="006F7394">
            <w:pPr>
              <w:spacing w:line="240" w:lineRule="exact"/>
            </w:pPr>
            <w:r w:rsidRPr="00057099">
              <w:t xml:space="preserve">ca. </w:t>
            </w:r>
            <w:r w:rsidR="00291AD3" w:rsidRPr="00057099">
              <w:t>4</w:t>
            </w:r>
            <w:r w:rsidRPr="00057099">
              <w:t>0</w:t>
            </w:r>
          </w:p>
        </w:tc>
      </w:tr>
      <w:tr w:rsidR="00566B69" w:rsidRPr="00057099" w14:paraId="75BBBD36" w14:textId="77777777" w:rsidTr="006F7394">
        <w:tc>
          <w:tcPr>
            <w:tcW w:w="2948" w:type="dxa"/>
          </w:tcPr>
          <w:p w14:paraId="3ECD2A00" w14:textId="77777777" w:rsidR="00566B69" w:rsidRPr="00057099" w:rsidRDefault="00566B69" w:rsidP="006F7394">
            <w:pPr>
              <w:spacing w:line="240" w:lineRule="exact"/>
            </w:pPr>
            <w:r w:rsidRPr="00057099">
              <w:t>manometrische opvoerdruk</w:t>
            </w:r>
          </w:p>
        </w:tc>
        <w:tc>
          <w:tcPr>
            <w:tcW w:w="851" w:type="dxa"/>
          </w:tcPr>
          <w:p w14:paraId="5FD10F66" w14:textId="77777777" w:rsidR="00566B69" w:rsidRPr="00057099" w:rsidRDefault="00566B69" w:rsidP="006F7394">
            <w:pPr>
              <w:spacing w:line="240" w:lineRule="exact"/>
              <w:jc w:val="right"/>
            </w:pPr>
            <w:r w:rsidRPr="00057099">
              <w:t>kPa</w:t>
            </w:r>
          </w:p>
        </w:tc>
        <w:tc>
          <w:tcPr>
            <w:tcW w:w="284" w:type="dxa"/>
          </w:tcPr>
          <w:p w14:paraId="7248AE3E" w14:textId="77777777" w:rsidR="00566B69" w:rsidRPr="00057099" w:rsidRDefault="00566B69" w:rsidP="006F7394">
            <w:pPr>
              <w:spacing w:line="240" w:lineRule="exact"/>
            </w:pPr>
            <w:r w:rsidRPr="00057099">
              <w:t>:</w:t>
            </w:r>
          </w:p>
        </w:tc>
        <w:tc>
          <w:tcPr>
            <w:tcW w:w="4530" w:type="dxa"/>
          </w:tcPr>
          <w:p w14:paraId="695179D5" w14:textId="4237F909" w:rsidR="00566B69" w:rsidRPr="00057099" w:rsidRDefault="00566B69" w:rsidP="006F7394">
            <w:pPr>
              <w:spacing w:line="240" w:lineRule="exact"/>
            </w:pPr>
            <w:r w:rsidRPr="00057099">
              <w:t xml:space="preserve">ca. </w:t>
            </w:r>
            <w:r w:rsidR="00291AD3" w:rsidRPr="00057099">
              <w:t>80</w:t>
            </w:r>
          </w:p>
        </w:tc>
      </w:tr>
      <w:tr w:rsidR="00566B69" w:rsidRPr="00057099" w14:paraId="598B8F96" w14:textId="77777777" w:rsidTr="006F7394">
        <w:tc>
          <w:tcPr>
            <w:tcW w:w="2948" w:type="dxa"/>
          </w:tcPr>
          <w:p w14:paraId="3E56C2D8" w14:textId="77777777" w:rsidR="00566B69" w:rsidRPr="00057099" w:rsidRDefault="00566B69" w:rsidP="006F7394">
            <w:pPr>
              <w:spacing w:line="240" w:lineRule="exact"/>
            </w:pPr>
            <w:r w:rsidRPr="00057099">
              <w:t>kogeldoorlaat</w:t>
            </w:r>
          </w:p>
        </w:tc>
        <w:tc>
          <w:tcPr>
            <w:tcW w:w="851" w:type="dxa"/>
          </w:tcPr>
          <w:p w14:paraId="217DA69F" w14:textId="77777777" w:rsidR="00566B69" w:rsidRPr="00057099" w:rsidRDefault="00566B69" w:rsidP="006F7394">
            <w:pPr>
              <w:spacing w:line="240" w:lineRule="exact"/>
              <w:jc w:val="right"/>
            </w:pPr>
            <w:r w:rsidRPr="00057099">
              <w:t>mm</w:t>
            </w:r>
          </w:p>
        </w:tc>
        <w:tc>
          <w:tcPr>
            <w:tcW w:w="284" w:type="dxa"/>
          </w:tcPr>
          <w:p w14:paraId="6C6DE68B" w14:textId="77777777" w:rsidR="00566B69" w:rsidRPr="00057099" w:rsidRDefault="00566B69" w:rsidP="006F7394">
            <w:pPr>
              <w:spacing w:line="240" w:lineRule="exact"/>
            </w:pPr>
            <w:r w:rsidRPr="00057099">
              <w:t>:</w:t>
            </w:r>
          </w:p>
        </w:tc>
        <w:tc>
          <w:tcPr>
            <w:tcW w:w="4530" w:type="dxa"/>
          </w:tcPr>
          <w:p w14:paraId="4F3258F5" w14:textId="77777777" w:rsidR="00566B69" w:rsidRPr="00057099" w:rsidRDefault="00566B69" w:rsidP="006F7394">
            <w:pPr>
              <w:spacing w:line="240" w:lineRule="exact"/>
            </w:pPr>
            <w:r w:rsidRPr="00057099">
              <w:t xml:space="preserve">          (&gt; 30)</w:t>
            </w:r>
          </w:p>
        </w:tc>
      </w:tr>
      <w:tr w:rsidR="00566B69" w:rsidRPr="00057099" w14:paraId="0ACBCA8E" w14:textId="77777777" w:rsidTr="006F7394">
        <w:tc>
          <w:tcPr>
            <w:tcW w:w="2948" w:type="dxa"/>
          </w:tcPr>
          <w:p w14:paraId="5A104C80" w14:textId="77777777" w:rsidR="00566B69" w:rsidRPr="00057099" w:rsidRDefault="00566B69" w:rsidP="006F7394">
            <w:pPr>
              <w:spacing w:line="240" w:lineRule="exact"/>
            </w:pPr>
            <w:r w:rsidRPr="00057099">
              <w:t>materialen:</w:t>
            </w:r>
          </w:p>
        </w:tc>
        <w:tc>
          <w:tcPr>
            <w:tcW w:w="851" w:type="dxa"/>
          </w:tcPr>
          <w:p w14:paraId="3E53B0A1" w14:textId="77777777" w:rsidR="00566B69" w:rsidRPr="00057099" w:rsidRDefault="00566B69" w:rsidP="006F7394">
            <w:pPr>
              <w:spacing w:line="240" w:lineRule="exact"/>
              <w:jc w:val="right"/>
            </w:pPr>
          </w:p>
        </w:tc>
        <w:tc>
          <w:tcPr>
            <w:tcW w:w="284" w:type="dxa"/>
          </w:tcPr>
          <w:p w14:paraId="2BABDA12" w14:textId="77777777" w:rsidR="00566B69" w:rsidRPr="00057099" w:rsidRDefault="00566B69" w:rsidP="006F7394">
            <w:pPr>
              <w:spacing w:line="240" w:lineRule="exact"/>
            </w:pPr>
          </w:p>
        </w:tc>
        <w:tc>
          <w:tcPr>
            <w:tcW w:w="4530" w:type="dxa"/>
          </w:tcPr>
          <w:p w14:paraId="7AD9A63F" w14:textId="77777777" w:rsidR="00566B69" w:rsidRPr="00057099" w:rsidRDefault="00566B69" w:rsidP="006F7394">
            <w:pPr>
              <w:spacing w:line="240" w:lineRule="exact"/>
            </w:pPr>
          </w:p>
        </w:tc>
      </w:tr>
      <w:tr w:rsidR="00566B69" w:rsidRPr="00057099" w14:paraId="7A10BDFB" w14:textId="77777777" w:rsidTr="006F7394">
        <w:tc>
          <w:tcPr>
            <w:tcW w:w="2948" w:type="dxa"/>
          </w:tcPr>
          <w:p w14:paraId="4726733E" w14:textId="77777777" w:rsidR="00566B69" w:rsidRPr="00057099" w:rsidRDefault="00566B69"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pomphuis </w:t>
            </w:r>
          </w:p>
        </w:tc>
        <w:tc>
          <w:tcPr>
            <w:tcW w:w="851" w:type="dxa"/>
          </w:tcPr>
          <w:p w14:paraId="291FDA35" w14:textId="77777777" w:rsidR="00566B69" w:rsidRPr="00057099" w:rsidRDefault="00566B69" w:rsidP="006F7394">
            <w:pPr>
              <w:spacing w:line="240" w:lineRule="exact"/>
              <w:jc w:val="right"/>
            </w:pPr>
          </w:p>
        </w:tc>
        <w:tc>
          <w:tcPr>
            <w:tcW w:w="284" w:type="dxa"/>
          </w:tcPr>
          <w:p w14:paraId="4602DE13" w14:textId="77777777" w:rsidR="00566B69" w:rsidRPr="00057099" w:rsidRDefault="00566B69" w:rsidP="006F7394">
            <w:pPr>
              <w:spacing w:line="240" w:lineRule="exact"/>
            </w:pPr>
            <w:r w:rsidRPr="00057099">
              <w:t>:</w:t>
            </w:r>
          </w:p>
        </w:tc>
        <w:tc>
          <w:tcPr>
            <w:tcW w:w="4530" w:type="dxa"/>
          </w:tcPr>
          <w:p w14:paraId="770E48EE" w14:textId="569F8621" w:rsidR="00566B69" w:rsidRPr="00057099" w:rsidRDefault="00291AD3" w:rsidP="006F7394">
            <w:pPr>
              <w:spacing w:line="240" w:lineRule="exact"/>
            </w:pPr>
            <w:r w:rsidRPr="00057099">
              <w:t>Gehard gietijzer</w:t>
            </w:r>
          </w:p>
        </w:tc>
      </w:tr>
      <w:tr w:rsidR="00291AD3" w:rsidRPr="00057099" w14:paraId="42D9452E" w14:textId="77777777" w:rsidTr="006F7394">
        <w:tc>
          <w:tcPr>
            <w:tcW w:w="2948" w:type="dxa"/>
          </w:tcPr>
          <w:p w14:paraId="413D9557" w14:textId="2ED6775F" w:rsidR="00291AD3" w:rsidRPr="00057099" w:rsidRDefault="00291AD3"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waaier</w:t>
            </w:r>
          </w:p>
        </w:tc>
        <w:tc>
          <w:tcPr>
            <w:tcW w:w="851" w:type="dxa"/>
          </w:tcPr>
          <w:p w14:paraId="7296F9F4" w14:textId="77777777" w:rsidR="00291AD3" w:rsidRPr="00057099" w:rsidRDefault="00291AD3" w:rsidP="006F7394">
            <w:pPr>
              <w:spacing w:line="240" w:lineRule="exact"/>
              <w:jc w:val="right"/>
            </w:pPr>
          </w:p>
        </w:tc>
        <w:tc>
          <w:tcPr>
            <w:tcW w:w="284" w:type="dxa"/>
          </w:tcPr>
          <w:p w14:paraId="24FFED32" w14:textId="7BA5D2EF" w:rsidR="00291AD3" w:rsidRPr="00057099" w:rsidRDefault="00291AD3" w:rsidP="006F7394">
            <w:pPr>
              <w:spacing w:line="240" w:lineRule="exact"/>
            </w:pPr>
            <w:r w:rsidRPr="00057099">
              <w:t>:</w:t>
            </w:r>
          </w:p>
        </w:tc>
        <w:tc>
          <w:tcPr>
            <w:tcW w:w="4530" w:type="dxa"/>
          </w:tcPr>
          <w:p w14:paraId="093B4BD8" w14:textId="48889445" w:rsidR="00291AD3" w:rsidRPr="00057099" w:rsidRDefault="00291AD3" w:rsidP="006F7394">
            <w:pPr>
              <w:spacing w:line="240" w:lineRule="exact"/>
            </w:pPr>
            <w:r w:rsidRPr="00057099">
              <w:t>RVS</w:t>
            </w:r>
          </w:p>
        </w:tc>
      </w:tr>
      <w:tr w:rsidR="00566B69" w:rsidRPr="00057099" w14:paraId="7D2343AB" w14:textId="77777777" w:rsidTr="006F7394">
        <w:tc>
          <w:tcPr>
            <w:tcW w:w="2948" w:type="dxa"/>
          </w:tcPr>
          <w:p w14:paraId="6F553932" w14:textId="77777777" w:rsidR="00566B69" w:rsidRPr="00057099" w:rsidRDefault="00566B69"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overige</w:t>
            </w:r>
          </w:p>
        </w:tc>
        <w:tc>
          <w:tcPr>
            <w:tcW w:w="851" w:type="dxa"/>
          </w:tcPr>
          <w:p w14:paraId="33802C79" w14:textId="77777777" w:rsidR="00566B69" w:rsidRPr="00057099" w:rsidRDefault="00566B69" w:rsidP="006F7394">
            <w:pPr>
              <w:spacing w:line="240" w:lineRule="exact"/>
              <w:jc w:val="right"/>
            </w:pPr>
          </w:p>
        </w:tc>
        <w:tc>
          <w:tcPr>
            <w:tcW w:w="284" w:type="dxa"/>
          </w:tcPr>
          <w:p w14:paraId="5736FACB" w14:textId="77777777" w:rsidR="00566B69" w:rsidRPr="00057099" w:rsidRDefault="00566B69" w:rsidP="006F7394">
            <w:pPr>
              <w:spacing w:line="240" w:lineRule="exact"/>
            </w:pPr>
            <w:r w:rsidRPr="00057099">
              <w:t>:</w:t>
            </w:r>
          </w:p>
        </w:tc>
        <w:tc>
          <w:tcPr>
            <w:tcW w:w="4530" w:type="dxa"/>
          </w:tcPr>
          <w:p w14:paraId="7340199B" w14:textId="77777777" w:rsidR="00566B69" w:rsidRPr="00057099" w:rsidRDefault="00566B69" w:rsidP="006F7394">
            <w:pPr>
              <w:spacing w:line="240" w:lineRule="exact"/>
            </w:pPr>
          </w:p>
        </w:tc>
      </w:tr>
    </w:tbl>
    <w:p w14:paraId="4CE7FAC5" w14:textId="77777777" w:rsidR="00566B69" w:rsidRPr="00057099" w:rsidRDefault="00566B69" w:rsidP="00866803">
      <w:pPr>
        <w:pStyle w:val="Heading2"/>
      </w:pPr>
      <w:bookmarkStart w:id="311" w:name="_Toc54965644"/>
      <w:r w:rsidRPr="00057099">
        <w:t>Aandrijving</w:t>
      </w:r>
      <w:bookmarkEnd w:id="311"/>
    </w:p>
    <w:tbl>
      <w:tblPr>
        <w:tblW w:w="8613" w:type="dxa"/>
        <w:tblLayout w:type="fixed"/>
        <w:tblLook w:val="01E0" w:firstRow="1" w:lastRow="1" w:firstColumn="1" w:lastColumn="1" w:noHBand="0" w:noVBand="0"/>
      </w:tblPr>
      <w:tblGrid>
        <w:gridCol w:w="2948"/>
        <w:gridCol w:w="851"/>
        <w:gridCol w:w="284"/>
        <w:gridCol w:w="4530"/>
      </w:tblGrid>
      <w:tr w:rsidR="00566B69" w:rsidRPr="00057099" w14:paraId="202A9DC8" w14:textId="77777777" w:rsidTr="006F7394">
        <w:tc>
          <w:tcPr>
            <w:tcW w:w="2948" w:type="dxa"/>
          </w:tcPr>
          <w:p w14:paraId="7A8C36F2" w14:textId="77777777" w:rsidR="00566B69" w:rsidRPr="00057099" w:rsidRDefault="00566B69" w:rsidP="006F7394">
            <w:pPr>
              <w:spacing w:line="240" w:lineRule="exact"/>
            </w:pPr>
            <w:r w:rsidRPr="00057099">
              <w:t>systeem</w:t>
            </w:r>
          </w:p>
        </w:tc>
        <w:tc>
          <w:tcPr>
            <w:tcW w:w="851" w:type="dxa"/>
          </w:tcPr>
          <w:p w14:paraId="7024EAE1" w14:textId="77777777" w:rsidR="00566B69" w:rsidRPr="00057099" w:rsidRDefault="00566B69" w:rsidP="006F7394">
            <w:pPr>
              <w:spacing w:line="240" w:lineRule="exact"/>
              <w:jc w:val="right"/>
            </w:pPr>
          </w:p>
        </w:tc>
        <w:tc>
          <w:tcPr>
            <w:tcW w:w="284" w:type="dxa"/>
          </w:tcPr>
          <w:p w14:paraId="5353BB70" w14:textId="77777777" w:rsidR="00566B69" w:rsidRPr="00057099" w:rsidRDefault="00566B69" w:rsidP="006F7394">
            <w:pPr>
              <w:spacing w:line="240" w:lineRule="exact"/>
            </w:pPr>
            <w:r w:rsidRPr="00057099">
              <w:t>:</w:t>
            </w:r>
          </w:p>
        </w:tc>
        <w:tc>
          <w:tcPr>
            <w:tcW w:w="4530" w:type="dxa"/>
          </w:tcPr>
          <w:p w14:paraId="4E4AA1B6" w14:textId="77777777" w:rsidR="00566B69" w:rsidRPr="00057099" w:rsidRDefault="00566B69" w:rsidP="006F7394">
            <w:pPr>
              <w:spacing w:line="240" w:lineRule="exact"/>
            </w:pPr>
            <w:r w:rsidRPr="00057099">
              <w:t>direct gekoppelde onderwater elektromotor</w:t>
            </w:r>
          </w:p>
        </w:tc>
      </w:tr>
      <w:tr w:rsidR="00566B69" w:rsidRPr="00057099" w14:paraId="6FFE0FCA" w14:textId="77777777" w:rsidTr="006F7394">
        <w:tc>
          <w:tcPr>
            <w:tcW w:w="2948" w:type="dxa"/>
          </w:tcPr>
          <w:p w14:paraId="1DF3D341" w14:textId="77777777" w:rsidR="00566B69" w:rsidRPr="00057099" w:rsidRDefault="00566B69" w:rsidP="006F7394">
            <w:pPr>
              <w:spacing w:line="240" w:lineRule="exact"/>
            </w:pPr>
            <w:r w:rsidRPr="00057099">
              <w:t>toerental</w:t>
            </w:r>
          </w:p>
        </w:tc>
        <w:tc>
          <w:tcPr>
            <w:tcW w:w="851" w:type="dxa"/>
          </w:tcPr>
          <w:p w14:paraId="2DFC3709" w14:textId="77777777" w:rsidR="00566B69" w:rsidRPr="00057099" w:rsidRDefault="00566B69" w:rsidP="006F7394">
            <w:pPr>
              <w:spacing w:line="240" w:lineRule="exact"/>
              <w:jc w:val="right"/>
            </w:pPr>
            <w:r w:rsidRPr="00057099">
              <w:t>min.</w:t>
            </w:r>
            <w:r w:rsidRPr="00057099">
              <w:fldChar w:fldCharType="begin"/>
            </w:r>
            <w:r w:rsidRPr="00057099">
              <w:instrText>ADVANCE \U 6.0</w:instrText>
            </w:r>
            <w:r w:rsidRPr="00057099">
              <w:fldChar w:fldCharType="end"/>
            </w:r>
            <w:r w:rsidRPr="00057099">
              <w:t>-</w:t>
            </w:r>
            <w:r w:rsidRPr="00057099">
              <w:rPr>
                <w:vertAlign w:val="superscript"/>
              </w:rPr>
              <w:fldChar w:fldCharType="begin"/>
            </w:r>
            <w:r w:rsidRPr="00057099">
              <w:rPr>
                <w:vertAlign w:val="superscript"/>
              </w:rPr>
              <w:instrText>ADVANCE \D 6.0</w:instrText>
            </w:r>
            <w:r w:rsidRPr="00057099">
              <w:rPr>
                <w:vertAlign w:val="superscript"/>
              </w:rPr>
              <w:fldChar w:fldCharType="end"/>
            </w:r>
            <w:r w:rsidRPr="00057099">
              <w:rPr>
                <w:vertAlign w:val="superscript"/>
              </w:rPr>
              <w:t>1</w:t>
            </w:r>
          </w:p>
        </w:tc>
        <w:tc>
          <w:tcPr>
            <w:tcW w:w="284" w:type="dxa"/>
          </w:tcPr>
          <w:p w14:paraId="3FD8269E" w14:textId="77777777" w:rsidR="00566B69" w:rsidRPr="00057099" w:rsidRDefault="00566B69" w:rsidP="006F7394">
            <w:pPr>
              <w:spacing w:line="240" w:lineRule="exact"/>
            </w:pPr>
            <w:r w:rsidRPr="00057099">
              <w:t>:</w:t>
            </w:r>
          </w:p>
        </w:tc>
        <w:tc>
          <w:tcPr>
            <w:tcW w:w="4530" w:type="dxa"/>
          </w:tcPr>
          <w:p w14:paraId="624E46C6" w14:textId="77777777" w:rsidR="00566B69" w:rsidRPr="00057099" w:rsidRDefault="00566B69" w:rsidP="006F7394">
            <w:pPr>
              <w:spacing w:line="240" w:lineRule="exact"/>
            </w:pPr>
            <w:r w:rsidRPr="00057099">
              <w:tab/>
              <w:t>(&lt; 1500)</w:t>
            </w:r>
          </w:p>
        </w:tc>
      </w:tr>
      <w:tr w:rsidR="00566B69" w:rsidRPr="00057099" w14:paraId="06804995" w14:textId="77777777" w:rsidTr="006F7394">
        <w:tc>
          <w:tcPr>
            <w:tcW w:w="2948" w:type="dxa"/>
          </w:tcPr>
          <w:p w14:paraId="00B0ADE0" w14:textId="77777777" w:rsidR="00566B69" w:rsidRPr="00057099" w:rsidRDefault="00566B69" w:rsidP="006F7394">
            <w:pPr>
              <w:spacing w:line="240" w:lineRule="exact"/>
            </w:pPr>
            <w:r w:rsidRPr="00057099">
              <w:t>geïnstalleerd vermogen</w:t>
            </w:r>
          </w:p>
        </w:tc>
        <w:tc>
          <w:tcPr>
            <w:tcW w:w="851" w:type="dxa"/>
          </w:tcPr>
          <w:p w14:paraId="150B16A9" w14:textId="77777777" w:rsidR="00566B69" w:rsidRPr="00057099" w:rsidRDefault="00566B69" w:rsidP="006F7394">
            <w:pPr>
              <w:spacing w:line="240" w:lineRule="exact"/>
              <w:jc w:val="right"/>
            </w:pPr>
            <w:r w:rsidRPr="00057099">
              <w:t>kW</w:t>
            </w:r>
          </w:p>
        </w:tc>
        <w:tc>
          <w:tcPr>
            <w:tcW w:w="284" w:type="dxa"/>
          </w:tcPr>
          <w:p w14:paraId="65711248" w14:textId="77777777" w:rsidR="00566B69" w:rsidRPr="00057099" w:rsidRDefault="00566B69" w:rsidP="006F7394">
            <w:pPr>
              <w:spacing w:line="240" w:lineRule="exact"/>
            </w:pPr>
            <w:r w:rsidRPr="00057099">
              <w:t>:</w:t>
            </w:r>
          </w:p>
        </w:tc>
        <w:tc>
          <w:tcPr>
            <w:tcW w:w="4530" w:type="dxa"/>
          </w:tcPr>
          <w:p w14:paraId="3DD74509" w14:textId="77777777" w:rsidR="00566B69" w:rsidRPr="00057099" w:rsidRDefault="00566B69" w:rsidP="006F7394">
            <w:pPr>
              <w:spacing w:line="240" w:lineRule="exact"/>
            </w:pPr>
          </w:p>
        </w:tc>
      </w:tr>
      <w:tr w:rsidR="00566B69" w:rsidRPr="00057099" w14:paraId="23C31F65" w14:textId="77777777" w:rsidTr="006F7394">
        <w:tc>
          <w:tcPr>
            <w:tcW w:w="2948" w:type="dxa"/>
          </w:tcPr>
          <w:p w14:paraId="02938E68" w14:textId="77777777" w:rsidR="00566B69" w:rsidRPr="00057099" w:rsidRDefault="00566B69" w:rsidP="006F7394">
            <w:pPr>
              <w:spacing w:line="240" w:lineRule="exact"/>
            </w:pPr>
            <w:r w:rsidRPr="00057099">
              <w:t>spanning</w:t>
            </w:r>
          </w:p>
        </w:tc>
        <w:tc>
          <w:tcPr>
            <w:tcW w:w="851" w:type="dxa"/>
          </w:tcPr>
          <w:p w14:paraId="71CAE4E0" w14:textId="77777777" w:rsidR="00566B69" w:rsidRPr="00057099" w:rsidRDefault="00566B69" w:rsidP="006F7394">
            <w:pPr>
              <w:spacing w:line="240" w:lineRule="exact"/>
              <w:jc w:val="right"/>
            </w:pPr>
            <w:r w:rsidRPr="00057099">
              <w:t>V</w:t>
            </w:r>
          </w:p>
        </w:tc>
        <w:tc>
          <w:tcPr>
            <w:tcW w:w="284" w:type="dxa"/>
          </w:tcPr>
          <w:p w14:paraId="0FBB4EF4" w14:textId="77777777" w:rsidR="00566B69" w:rsidRPr="00057099" w:rsidRDefault="00566B69" w:rsidP="006F7394">
            <w:pPr>
              <w:spacing w:line="240" w:lineRule="exact"/>
            </w:pPr>
            <w:r w:rsidRPr="00057099">
              <w:t>:</w:t>
            </w:r>
          </w:p>
        </w:tc>
        <w:tc>
          <w:tcPr>
            <w:tcW w:w="4530" w:type="dxa"/>
          </w:tcPr>
          <w:p w14:paraId="1FD0AE80" w14:textId="77777777" w:rsidR="00566B69" w:rsidRPr="00057099" w:rsidRDefault="00566B69" w:rsidP="006F7394">
            <w:pPr>
              <w:spacing w:line="240" w:lineRule="exact"/>
            </w:pPr>
            <w:r w:rsidRPr="00057099">
              <w:t>3x 400, 50 Hz</w:t>
            </w:r>
          </w:p>
        </w:tc>
      </w:tr>
      <w:tr w:rsidR="00566B69" w:rsidRPr="00057099" w14:paraId="040C9F31" w14:textId="77777777" w:rsidTr="006F7394">
        <w:tc>
          <w:tcPr>
            <w:tcW w:w="2948" w:type="dxa"/>
          </w:tcPr>
          <w:p w14:paraId="0F9836B1" w14:textId="77777777" w:rsidR="00566B69" w:rsidRPr="00057099" w:rsidRDefault="00566B69" w:rsidP="006F7394">
            <w:pPr>
              <w:spacing w:line="240" w:lineRule="exact"/>
            </w:pPr>
            <w:r w:rsidRPr="00057099">
              <w:t>nominaalstroom</w:t>
            </w:r>
          </w:p>
        </w:tc>
        <w:tc>
          <w:tcPr>
            <w:tcW w:w="851" w:type="dxa"/>
          </w:tcPr>
          <w:p w14:paraId="5D76E556" w14:textId="77777777" w:rsidR="00566B69" w:rsidRPr="00057099" w:rsidRDefault="00566B69" w:rsidP="006F7394">
            <w:pPr>
              <w:spacing w:line="240" w:lineRule="exact"/>
              <w:jc w:val="right"/>
            </w:pPr>
            <w:r w:rsidRPr="00057099">
              <w:t>A</w:t>
            </w:r>
          </w:p>
        </w:tc>
        <w:tc>
          <w:tcPr>
            <w:tcW w:w="284" w:type="dxa"/>
          </w:tcPr>
          <w:p w14:paraId="3549078F" w14:textId="77777777" w:rsidR="00566B69" w:rsidRPr="00057099" w:rsidRDefault="00566B69" w:rsidP="006F7394">
            <w:pPr>
              <w:spacing w:line="240" w:lineRule="exact"/>
            </w:pPr>
            <w:r w:rsidRPr="00057099">
              <w:t>:</w:t>
            </w:r>
          </w:p>
        </w:tc>
        <w:tc>
          <w:tcPr>
            <w:tcW w:w="4530" w:type="dxa"/>
          </w:tcPr>
          <w:p w14:paraId="4DB3C154" w14:textId="77777777" w:rsidR="00566B69" w:rsidRPr="00057099" w:rsidRDefault="00566B69" w:rsidP="006F7394">
            <w:pPr>
              <w:spacing w:line="240" w:lineRule="exact"/>
            </w:pPr>
          </w:p>
        </w:tc>
      </w:tr>
      <w:tr w:rsidR="00566B69" w:rsidRPr="00057099" w14:paraId="40FC43E0" w14:textId="77777777" w:rsidTr="006F7394">
        <w:tc>
          <w:tcPr>
            <w:tcW w:w="2948" w:type="dxa"/>
          </w:tcPr>
          <w:p w14:paraId="7343CEF3" w14:textId="77777777" w:rsidR="00566B69" w:rsidRPr="00057099" w:rsidRDefault="00566B69" w:rsidP="006F7394">
            <w:pPr>
              <w:spacing w:line="240" w:lineRule="exact"/>
            </w:pPr>
            <w:r w:rsidRPr="00057099">
              <w:t>isolatieklasse</w:t>
            </w:r>
          </w:p>
        </w:tc>
        <w:tc>
          <w:tcPr>
            <w:tcW w:w="851" w:type="dxa"/>
          </w:tcPr>
          <w:p w14:paraId="0B672A4E" w14:textId="77777777" w:rsidR="00566B69" w:rsidRPr="00057099" w:rsidRDefault="00566B69" w:rsidP="006F7394">
            <w:pPr>
              <w:spacing w:line="240" w:lineRule="exact"/>
              <w:jc w:val="right"/>
            </w:pPr>
          </w:p>
        </w:tc>
        <w:tc>
          <w:tcPr>
            <w:tcW w:w="284" w:type="dxa"/>
          </w:tcPr>
          <w:p w14:paraId="0FCEA6B7" w14:textId="77777777" w:rsidR="00566B69" w:rsidRPr="00057099" w:rsidRDefault="00566B69" w:rsidP="006F7394">
            <w:pPr>
              <w:spacing w:line="240" w:lineRule="exact"/>
            </w:pPr>
            <w:r w:rsidRPr="00057099">
              <w:t>:</w:t>
            </w:r>
          </w:p>
        </w:tc>
        <w:tc>
          <w:tcPr>
            <w:tcW w:w="4530" w:type="dxa"/>
          </w:tcPr>
          <w:p w14:paraId="05DE6CB0" w14:textId="77777777" w:rsidR="00566B69" w:rsidRPr="00057099" w:rsidRDefault="00566B69" w:rsidP="006F7394">
            <w:pPr>
              <w:spacing w:line="240" w:lineRule="exact"/>
            </w:pPr>
            <w:r w:rsidRPr="00057099">
              <w:t>B</w:t>
            </w:r>
          </w:p>
        </w:tc>
      </w:tr>
      <w:tr w:rsidR="00566B69" w:rsidRPr="00057099" w14:paraId="27CB128C" w14:textId="77777777" w:rsidTr="006F7394">
        <w:tc>
          <w:tcPr>
            <w:tcW w:w="2948" w:type="dxa"/>
          </w:tcPr>
          <w:p w14:paraId="28C4BB19" w14:textId="77777777" w:rsidR="00566B69" w:rsidRPr="00057099" w:rsidRDefault="00566B69" w:rsidP="006F7394">
            <w:pPr>
              <w:spacing w:line="240" w:lineRule="exact"/>
            </w:pPr>
            <w:r w:rsidRPr="00057099">
              <w:t>beschermingsklasse</w:t>
            </w:r>
          </w:p>
        </w:tc>
        <w:tc>
          <w:tcPr>
            <w:tcW w:w="851" w:type="dxa"/>
          </w:tcPr>
          <w:p w14:paraId="1E4A75F1" w14:textId="77777777" w:rsidR="00566B69" w:rsidRPr="00057099" w:rsidRDefault="00566B69" w:rsidP="006F7394">
            <w:pPr>
              <w:spacing w:line="240" w:lineRule="exact"/>
              <w:jc w:val="right"/>
            </w:pPr>
          </w:p>
        </w:tc>
        <w:tc>
          <w:tcPr>
            <w:tcW w:w="284" w:type="dxa"/>
          </w:tcPr>
          <w:p w14:paraId="299B5972" w14:textId="77777777" w:rsidR="00566B69" w:rsidRPr="00057099" w:rsidRDefault="00566B69" w:rsidP="006F7394">
            <w:pPr>
              <w:spacing w:line="240" w:lineRule="exact"/>
            </w:pPr>
            <w:r w:rsidRPr="00057099">
              <w:t>:</w:t>
            </w:r>
          </w:p>
        </w:tc>
        <w:tc>
          <w:tcPr>
            <w:tcW w:w="4530" w:type="dxa"/>
          </w:tcPr>
          <w:p w14:paraId="47C33B69" w14:textId="77777777" w:rsidR="00566B69" w:rsidRPr="00057099" w:rsidRDefault="00566B69" w:rsidP="006F7394">
            <w:pPr>
              <w:spacing w:line="240" w:lineRule="exact"/>
            </w:pPr>
            <w:r w:rsidRPr="00057099">
              <w:t>IP68</w:t>
            </w:r>
          </w:p>
        </w:tc>
      </w:tr>
      <w:tr w:rsidR="00566B69" w:rsidRPr="00057099" w14:paraId="5B8DF05E" w14:textId="77777777" w:rsidTr="006F7394">
        <w:tc>
          <w:tcPr>
            <w:tcW w:w="2948" w:type="dxa"/>
          </w:tcPr>
          <w:p w14:paraId="349351D0" w14:textId="77777777" w:rsidR="00566B69" w:rsidRPr="00057099" w:rsidRDefault="00566B69" w:rsidP="006F7394">
            <w:pPr>
              <w:spacing w:line="240" w:lineRule="exact"/>
            </w:pPr>
            <w:r w:rsidRPr="00057099">
              <w:t>bedrijfstype</w:t>
            </w:r>
          </w:p>
        </w:tc>
        <w:tc>
          <w:tcPr>
            <w:tcW w:w="851" w:type="dxa"/>
          </w:tcPr>
          <w:p w14:paraId="12B660F2" w14:textId="77777777" w:rsidR="00566B69" w:rsidRPr="00057099" w:rsidRDefault="00566B69" w:rsidP="006F7394">
            <w:pPr>
              <w:spacing w:line="240" w:lineRule="exact"/>
              <w:jc w:val="right"/>
            </w:pPr>
          </w:p>
        </w:tc>
        <w:tc>
          <w:tcPr>
            <w:tcW w:w="284" w:type="dxa"/>
          </w:tcPr>
          <w:p w14:paraId="79B1E938" w14:textId="77777777" w:rsidR="00566B69" w:rsidRPr="00057099" w:rsidRDefault="00566B69" w:rsidP="006F7394">
            <w:pPr>
              <w:spacing w:line="240" w:lineRule="exact"/>
            </w:pPr>
            <w:r w:rsidRPr="00057099">
              <w:t>:</w:t>
            </w:r>
          </w:p>
        </w:tc>
        <w:tc>
          <w:tcPr>
            <w:tcW w:w="4530" w:type="dxa"/>
          </w:tcPr>
          <w:p w14:paraId="394D0A39" w14:textId="77777777" w:rsidR="00566B69" w:rsidRPr="00057099" w:rsidRDefault="00566B69" w:rsidP="006F7394">
            <w:pPr>
              <w:spacing w:line="240" w:lineRule="exact"/>
            </w:pPr>
            <w:r w:rsidRPr="00057099">
              <w:t>S2</w:t>
            </w:r>
          </w:p>
        </w:tc>
      </w:tr>
      <w:tr w:rsidR="00566B69" w:rsidRPr="00057099" w14:paraId="23D7E233" w14:textId="77777777" w:rsidTr="006F7394">
        <w:tc>
          <w:tcPr>
            <w:tcW w:w="2948" w:type="dxa"/>
          </w:tcPr>
          <w:p w14:paraId="6F4B20CF" w14:textId="77777777" w:rsidR="00566B69" w:rsidRPr="00057099" w:rsidRDefault="00566B69" w:rsidP="006F7394">
            <w:pPr>
              <w:spacing w:line="240" w:lineRule="exact"/>
            </w:pPr>
            <w:r w:rsidRPr="00057099">
              <w:t>voedingskabel</w:t>
            </w:r>
          </w:p>
        </w:tc>
        <w:tc>
          <w:tcPr>
            <w:tcW w:w="851" w:type="dxa"/>
          </w:tcPr>
          <w:p w14:paraId="30369D29" w14:textId="77777777" w:rsidR="00566B69" w:rsidRPr="00057099" w:rsidRDefault="00566B69" w:rsidP="006F7394">
            <w:pPr>
              <w:spacing w:line="240" w:lineRule="exact"/>
              <w:jc w:val="right"/>
            </w:pPr>
          </w:p>
        </w:tc>
        <w:tc>
          <w:tcPr>
            <w:tcW w:w="284" w:type="dxa"/>
          </w:tcPr>
          <w:p w14:paraId="3A380064" w14:textId="77777777" w:rsidR="00566B69" w:rsidRPr="00057099" w:rsidRDefault="00566B69" w:rsidP="006F7394">
            <w:pPr>
              <w:spacing w:line="240" w:lineRule="exact"/>
            </w:pPr>
            <w:r w:rsidRPr="00057099">
              <w:t>:</w:t>
            </w:r>
          </w:p>
        </w:tc>
        <w:tc>
          <w:tcPr>
            <w:tcW w:w="4530" w:type="dxa"/>
          </w:tcPr>
          <w:p w14:paraId="1173D5A5" w14:textId="77777777" w:rsidR="00566B69" w:rsidRPr="00057099" w:rsidRDefault="00566B69" w:rsidP="006F7394">
            <w:pPr>
              <w:spacing w:line="240" w:lineRule="exact"/>
            </w:pPr>
            <w:r w:rsidRPr="00057099">
              <w:t>voorzien van aansluitsnoer, lengte 2 m.</w:t>
            </w:r>
          </w:p>
        </w:tc>
      </w:tr>
    </w:tbl>
    <w:p w14:paraId="2C0D8E67" w14:textId="77777777" w:rsidR="00566B69" w:rsidRPr="00057099" w:rsidRDefault="00566B69" w:rsidP="00566B69"/>
    <w:p w14:paraId="1F1CD106" w14:textId="62F06FEC" w:rsidR="00566B69" w:rsidRPr="00057099" w:rsidRDefault="00566B69" w:rsidP="00566B69">
      <w:pPr>
        <w:pStyle w:val="Heading2"/>
      </w:pPr>
      <w:bookmarkStart w:id="312" w:name="_Toc54965645"/>
      <w:r w:rsidRPr="00057099">
        <w:t>Leidingen en appendages</w:t>
      </w:r>
      <w:bookmarkEnd w:id="312"/>
    </w:p>
    <w:tbl>
      <w:tblPr>
        <w:tblW w:w="8613" w:type="dxa"/>
        <w:tblLayout w:type="fixed"/>
        <w:tblLook w:val="01E0" w:firstRow="1" w:lastRow="1" w:firstColumn="1" w:lastColumn="1" w:noHBand="0" w:noVBand="0"/>
      </w:tblPr>
      <w:tblGrid>
        <w:gridCol w:w="2948"/>
        <w:gridCol w:w="851"/>
        <w:gridCol w:w="284"/>
        <w:gridCol w:w="4530"/>
      </w:tblGrid>
      <w:tr w:rsidR="00566B69" w:rsidRPr="00057099" w14:paraId="240174E2" w14:textId="77777777" w:rsidTr="006F7394">
        <w:tc>
          <w:tcPr>
            <w:tcW w:w="2948" w:type="dxa"/>
          </w:tcPr>
          <w:p w14:paraId="2F8B9139" w14:textId="77777777" w:rsidR="00566B69" w:rsidRPr="00057099" w:rsidRDefault="00566B69" w:rsidP="006F7394">
            <w:pPr>
              <w:spacing w:line="240" w:lineRule="exact"/>
            </w:pPr>
            <w:r w:rsidRPr="00057099">
              <w:t>materiaal leiding</w:t>
            </w:r>
          </w:p>
        </w:tc>
        <w:tc>
          <w:tcPr>
            <w:tcW w:w="851" w:type="dxa"/>
          </w:tcPr>
          <w:p w14:paraId="184EFA79" w14:textId="77777777" w:rsidR="00566B69" w:rsidRPr="00057099" w:rsidRDefault="00566B69" w:rsidP="006F7394">
            <w:pPr>
              <w:spacing w:line="240" w:lineRule="exact"/>
              <w:jc w:val="right"/>
            </w:pPr>
          </w:p>
        </w:tc>
        <w:tc>
          <w:tcPr>
            <w:tcW w:w="284" w:type="dxa"/>
          </w:tcPr>
          <w:p w14:paraId="28EBA15E" w14:textId="77777777" w:rsidR="00566B69" w:rsidRPr="00057099" w:rsidRDefault="00566B69" w:rsidP="006F7394">
            <w:pPr>
              <w:spacing w:line="240" w:lineRule="exact"/>
            </w:pPr>
            <w:r w:rsidRPr="00057099">
              <w:t>:</w:t>
            </w:r>
          </w:p>
        </w:tc>
        <w:tc>
          <w:tcPr>
            <w:tcW w:w="4530" w:type="dxa"/>
          </w:tcPr>
          <w:p w14:paraId="729A4978" w14:textId="77777777" w:rsidR="00566B69" w:rsidRPr="00057099" w:rsidRDefault="00566B69" w:rsidP="006F7394">
            <w:pPr>
              <w:spacing w:line="240" w:lineRule="exact"/>
            </w:pPr>
            <w:r w:rsidRPr="00057099">
              <w:t xml:space="preserve">thermisch verzinktstaal / roestvaststaal AISI 304 </w:t>
            </w:r>
          </w:p>
        </w:tc>
      </w:tr>
      <w:tr w:rsidR="00566B69" w:rsidRPr="00057099" w14:paraId="2C7A73BE" w14:textId="77777777" w:rsidTr="006F7394">
        <w:tc>
          <w:tcPr>
            <w:tcW w:w="2948" w:type="dxa"/>
          </w:tcPr>
          <w:p w14:paraId="66EDD858" w14:textId="77777777" w:rsidR="00566B69" w:rsidRPr="00057099" w:rsidRDefault="00566B69" w:rsidP="006F7394">
            <w:pPr>
              <w:spacing w:line="240" w:lineRule="exact"/>
            </w:pPr>
            <w:r w:rsidRPr="00057099">
              <w:t>materiaal in te storten delen</w:t>
            </w:r>
          </w:p>
        </w:tc>
        <w:tc>
          <w:tcPr>
            <w:tcW w:w="851" w:type="dxa"/>
          </w:tcPr>
          <w:p w14:paraId="4D91846E" w14:textId="77777777" w:rsidR="00566B69" w:rsidRPr="00057099" w:rsidRDefault="00566B69" w:rsidP="006F7394">
            <w:pPr>
              <w:spacing w:line="240" w:lineRule="exact"/>
              <w:jc w:val="right"/>
            </w:pPr>
          </w:p>
        </w:tc>
        <w:tc>
          <w:tcPr>
            <w:tcW w:w="284" w:type="dxa"/>
          </w:tcPr>
          <w:p w14:paraId="62924F58" w14:textId="77777777" w:rsidR="00566B69" w:rsidRPr="00057099" w:rsidRDefault="00566B69" w:rsidP="006F7394">
            <w:pPr>
              <w:spacing w:line="240" w:lineRule="exact"/>
            </w:pPr>
            <w:r w:rsidRPr="00057099">
              <w:t>:</w:t>
            </w:r>
          </w:p>
        </w:tc>
        <w:tc>
          <w:tcPr>
            <w:tcW w:w="4530" w:type="dxa"/>
          </w:tcPr>
          <w:p w14:paraId="21FAC594" w14:textId="77777777" w:rsidR="00566B69" w:rsidRPr="00057099" w:rsidRDefault="00566B69" w:rsidP="006F7394">
            <w:pPr>
              <w:spacing w:line="240" w:lineRule="exact"/>
            </w:pPr>
            <w:r w:rsidRPr="00057099">
              <w:t>gietijzer</w:t>
            </w:r>
          </w:p>
        </w:tc>
      </w:tr>
      <w:tr w:rsidR="00566B69" w:rsidRPr="00057099" w14:paraId="7104E46B" w14:textId="77777777" w:rsidTr="006F7394">
        <w:tc>
          <w:tcPr>
            <w:tcW w:w="2948" w:type="dxa"/>
          </w:tcPr>
          <w:p w14:paraId="70B7039B" w14:textId="77777777" w:rsidR="00566B69" w:rsidRPr="00057099" w:rsidRDefault="00566B69" w:rsidP="006F7394">
            <w:pPr>
              <w:spacing w:line="240" w:lineRule="exact"/>
            </w:pPr>
            <w:r w:rsidRPr="00057099">
              <w:lastRenderedPageBreak/>
              <w:t xml:space="preserve">tracé </w:t>
            </w:r>
          </w:p>
        </w:tc>
        <w:tc>
          <w:tcPr>
            <w:tcW w:w="851" w:type="dxa"/>
          </w:tcPr>
          <w:p w14:paraId="38124B5E" w14:textId="77777777" w:rsidR="00566B69" w:rsidRPr="00057099" w:rsidRDefault="00566B69" w:rsidP="006F7394">
            <w:pPr>
              <w:spacing w:line="240" w:lineRule="exact"/>
              <w:jc w:val="right"/>
            </w:pPr>
          </w:p>
        </w:tc>
        <w:tc>
          <w:tcPr>
            <w:tcW w:w="284" w:type="dxa"/>
          </w:tcPr>
          <w:p w14:paraId="30E22AF1" w14:textId="77777777" w:rsidR="00566B69" w:rsidRPr="00057099" w:rsidRDefault="00566B69" w:rsidP="006F7394">
            <w:pPr>
              <w:spacing w:line="240" w:lineRule="exact"/>
            </w:pPr>
            <w:r w:rsidRPr="00057099">
              <w:t>:</w:t>
            </w:r>
          </w:p>
        </w:tc>
        <w:tc>
          <w:tcPr>
            <w:tcW w:w="4530" w:type="dxa"/>
          </w:tcPr>
          <w:p w14:paraId="6F963890" w14:textId="2DCBC13B" w:rsidR="00566B69" w:rsidRPr="00057099" w:rsidRDefault="00566B69" w:rsidP="006F7394">
            <w:pPr>
              <w:spacing w:line="240" w:lineRule="exact"/>
            </w:pPr>
            <w:r w:rsidRPr="00057099">
              <w:t xml:space="preserve">vanaf lenspomp tot en met muurdoorvoer </w:t>
            </w:r>
            <w:r w:rsidR="00291AD3" w:rsidRPr="00057099">
              <w:t>naar terreinrioleringskelder 1</w:t>
            </w:r>
          </w:p>
        </w:tc>
      </w:tr>
      <w:tr w:rsidR="00566B69" w:rsidRPr="00057099" w14:paraId="611CC8E2" w14:textId="77777777" w:rsidTr="006F7394">
        <w:tc>
          <w:tcPr>
            <w:tcW w:w="2948" w:type="dxa"/>
          </w:tcPr>
          <w:p w14:paraId="63BBE3AA" w14:textId="77777777" w:rsidR="00566B69" w:rsidRPr="00057099" w:rsidRDefault="00566B69" w:rsidP="006F7394">
            <w:pPr>
              <w:spacing w:line="240" w:lineRule="exact"/>
            </w:pPr>
            <w:r w:rsidRPr="00057099">
              <w:t xml:space="preserve">diameter </w:t>
            </w:r>
          </w:p>
        </w:tc>
        <w:tc>
          <w:tcPr>
            <w:tcW w:w="851" w:type="dxa"/>
          </w:tcPr>
          <w:p w14:paraId="3A19E845" w14:textId="77777777" w:rsidR="00566B69" w:rsidRPr="00057099" w:rsidRDefault="00566B69" w:rsidP="006F7394">
            <w:pPr>
              <w:spacing w:line="240" w:lineRule="exact"/>
              <w:jc w:val="right"/>
            </w:pPr>
            <w:r w:rsidRPr="00057099">
              <w:t>mm</w:t>
            </w:r>
          </w:p>
        </w:tc>
        <w:tc>
          <w:tcPr>
            <w:tcW w:w="284" w:type="dxa"/>
          </w:tcPr>
          <w:p w14:paraId="0EF06E0B" w14:textId="77777777" w:rsidR="00566B69" w:rsidRPr="00057099" w:rsidRDefault="00566B69" w:rsidP="006F7394">
            <w:pPr>
              <w:spacing w:line="240" w:lineRule="exact"/>
            </w:pPr>
            <w:r w:rsidRPr="00057099">
              <w:t>:</w:t>
            </w:r>
          </w:p>
        </w:tc>
        <w:tc>
          <w:tcPr>
            <w:tcW w:w="4530" w:type="dxa"/>
          </w:tcPr>
          <w:p w14:paraId="38BA60B5" w14:textId="77777777" w:rsidR="00566B69" w:rsidRPr="00057099" w:rsidRDefault="00566B69" w:rsidP="006F7394">
            <w:pPr>
              <w:spacing w:line="240" w:lineRule="exact"/>
            </w:pPr>
            <w:r w:rsidRPr="00057099">
              <w:t>DN 50</w:t>
            </w:r>
          </w:p>
        </w:tc>
      </w:tr>
      <w:tr w:rsidR="00566B69" w:rsidRPr="00057099" w14:paraId="6118BE96" w14:textId="77777777" w:rsidTr="006F7394">
        <w:tc>
          <w:tcPr>
            <w:tcW w:w="2948" w:type="dxa"/>
          </w:tcPr>
          <w:p w14:paraId="28536ABB" w14:textId="77777777" w:rsidR="00566B69" w:rsidRPr="00057099" w:rsidRDefault="00566B69" w:rsidP="006F7394">
            <w:pPr>
              <w:spacing w:line="240" w:lineRule="exact"/>
            </w:pPr>
            <w:r w:rsidRPr="00057099">
              <w:t>uitvoeringseisen</w:t>
            </w:r>
          </w:p>
        </w:tc>
        <w:tc>
          <w:tcPr>
            <w:tcW w:w="851" w:type="dxa"/>
          </w:tcPr>
          <w:p w14:paraId="23325F9A" w14:textId="77777777" w:rsidR="00566B69" w:rsidRPr="00057099" w:rsidRDefault="00566B69" w:rsidP="006F7394">
            <w:pPr>
              <w:spacing w:line="240" w:lineRule="exact"/>
              <w:jc w:val="right"/>
            </w:pPr>
          </w:p>
        </w:tc>
        <w:tc>
          <w:tcPr>
            <w:tcW w:w="284" w:type="dxa"/>
          </w:tcPr>
          <w:p w14:paraId="5E8A5E5A" w14:textId="77777777" w:rsidR="00566B69" w:rsidRPr="00057099" w:rsidRDefault="00566B69" w:rsidP="006F7394">
            <w:pPr>
              <w:spacing w:line="240" w:lineRule="exact"/>
            </w:pPr>
            <w:r w:rsidRPr="00057099">
              <w:t>:</w:t>
            </w:r>
          </w:p>
        </w:tc>
        <w:tc>
          <w:tcPr>
            <w:tcW w:w="4530" w:type="dxa"/>
          </w:tcPr>
          <w:p w14:paraId="7D528081" w14:textId="77777777" w:rsidR="00566B69" w:rsidRPr="00057099" w:rsidRDefault="00566B69" w:rsidP="006F7394">
            <w:pPr>
              <w:spacing w:line="240" w:lineRule="exact"/>
            </w:pPr>
            <w:r w:rsidRPr="00057099">
              <w:t xml:space="preserve">conform voorschrift </w:t>
            </w:r>
          </w:p>
        </w:tc>
      </w:tr>
      <w:tr w:rsidR="00566B69" w:rsidRPr="00057099" w14:paraId="592B550F" w14:textId="77777777" w:rsidTr="006F7394">
        <w:tc>
          <w:tcPr>
            <w:tcW w:w="2948" w:type="dxa"/>
          </w:tcPr>
          <w:p w14:paraId="0D5465B9" w14:textId="77777777" w:rsidR="00566B69" w:rsidRPr="00057099" w:rsidRDefault="00566B69" w:rsidP="006F7394">
            <w:pPr>
              <w:spacing w:line="240" w:lineRule="exact"/>
            </w:pPr>
            <w:r w:rsidRPr="00057099">
              <w:t>appendages/nevenleveringen</w:t>
            </w:r>
          </w:p>
        </w:tc>
        <w:tc>
          <w:tcPr>
            <w:tcW w:w="851" w:type="dxa"/>
          </w:tcPr>
          <w:p w14:paraId="79CF2CE4" w14:textId="77777777" w:rsidR="00566B69" w:rsidRPr="00057099" w:rsidRDefault="00566B69" w:rsidP="006F7394">
            <w:pPr>
              <w:spacing w:line="240" w:lineRule="exact"/>
              <w:jc w:val="right"/>
            </w:pPr>
          </w:p>
        </w:tc>
        <w:tc>
          <w:tcPr>
            <w:tcW w:w="284" w:type="dxa"/>
          </w:tcPr>
          <w:p w14:paraId="1BFA19FF" w14:textId="77777777" w:rsidR="00566B69" w:rsidRPr="00057099" w:rsidRDefault="00566B69" w:rsidP="006F7394">
            <w:pPr>
              <w:spacing w:line="240" w:lineRule="exact"/>
            </w:pPr>
            <w:r w:rsidRPr="00057099">
              <w:t>:</w:t>
            </w:r>
          </w:p>
        </w:tc>
        <w:tc>
          <w:tcPr>
            <w:tcW w:w="4530" w:type="dxa"/>
          </w:tcPr>
          <w:p w14:paraId="64C40627" w14:textId="77777777" w:rsidR="00566B69" w:rsidRPr="00057099" w:rsidRDefault="00566B69"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rubberslang met Storzkoppeling op de persleiding</w:t>
            </w:r>
          </w:p>
          <w:p w14:paraId="4F2D010D" w14:textId="77777777" w:rsidR="00566B69" w:rsidRPr="00057099" w:rsidRDefault="00566B69"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balkeerklep</w:t>
            </w:r>
          </w:p>
          <w:p w14:paraId="0C8E255F" w14:textId="77777777" w:rsidR="00566B69" w:rsidRPr="00057099" w:rsidRDefault="00566B69"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kogelkraan</w:t>
            </w:r>
          </w:p>
          <w:p w14:paraId="443C523A" w14:textId="77777777" w:rsidR="00566B69" w:rsidRPr="00057099" w:rsidRDefault="00566B69" w:rsidP="00566B69">
            <w:pPr>
              <w:pStyle w:val="Bullet1"/>
              <w:tabs>
                <w:tab w:val="clear" w:pos="1135"/>
                <w:tab w:val="num" w:pos="284"/>
              </w:tabs>
              <w:ind w:left="284"/>
              <w:rPr>
                <w:lang w:val="nl-NL"/>
              </w:rPr>
            </w:pPr>
            <w:r w:rsidRPr="00057099">
              <w:rPr>
                <w:color w:val="00577E" w:themeColor="text1"/>
                <w:sz w:val="20"/>
                <w:lang w:val="nl-NL"/>
              </w:rPr>
              <w:t>muurdoorvoerstuk</w:t>
            </w:r>
          </w:p>
        </w:tc>
      </w:tr>
    </w:tbl>
    <w:p w14:paraId="19EE1099" w14:textId="77777777" w:rsidR="00566B69" w:rsidRPr="00057099" w:rsidRDefault="00566B69" w:rsidP="00566B69"/>
    <w:p w14:paraId="5CFF8CA1" w14:textId="72D1862E" w:rsidR="00566B69" w:rsidRPr="00057099" w:rsidRDefault="00566B69" w:rsidP="00566B69">
      <w:pPr>
        <w:pStyle w:val="Heading2"/>
      </w:pPr>
      <w:bookmarkStart w:id="313" w:name="_Toc54965646"/>
      <w:r w:rsidRPr="00057099">
        <w:t>Nevenbestanddelen</w:t>
      </w:r>
      <w:bookmarkEnd w:id="313"/>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6E09EAB5" w14:textId="77777777" w:rsidTr="00D62E73">
        <w:trPr>
          <w:cantSplit/>
        </w:trPr>
        <w:tc>
          <w:tcPr>
            <w:tcW w:w="3227" w:type="dxa"/>
          </w:tcPr>
          <w:p w14:paraId="76199DD0" w14:textId="77777777" w:rsidR="004D7395" w:rsidRPr="00057099" w:rsidRDefault="004D7395" w:rsidP="00D62E73">
            <w:r w:rsidRPr="00057099">
              <w:t>Materiaal verbindingsmiddelen</w:t>
            </w:r>
          </w:p>
        </w:tc>
        <w:tc>
          <w:tcPr>
            <w:tcW w:w="567" w:type="dxa"/>
          </w:tcPr>
          <w:p w14:paraId="4FC8318B" w14:textId="77777777" w:rsidR="004D7395" w:rsidRPr="00057099" w:rsidRDefault="004D7395" w:rsidP="00D62E73">
            <w:pPr>
              <w:spacing w:line="240" w:lineRule="exact"/>
              <w:jc w:val="right"/>
            </w:pPr>
          </w:p>
        </w:tc>
        <w:tc>
          <w:tcPr>
            <w:tcW w:w="284" w:type="dxa"/>
          </w:tcPr>
          <w:p w14:paraId="4E217A6F" w14:textId="77777777" w:rsidR="004D7395" w:rsidRPr="00057099" w:rsidRDefault="004D7395" w:rsidP="00D62E73">
            <w:pPr>
              <w:spacing w:line="240" w:lineRule="exact"/>
            </w:pPr>
            <w:r w:rsidRPr="00057099">
              <w:t>:</w:t>
            </w:r>
          </w:p>
        </w:tc>
        <w:tc>
          <w:tcPr>
            <w:tcW w:w="4990" w:type="dxa"/>
          </w:tcPr>
          <w:p w14:paraId="7562E577" w14:textId="6CD57237" w:rsidR="004D7395" w:rsidRPr="00057099" w:rsidRDefault="004D7395" w:rsidP="00D62E73">
            <w:pPr>
              <w:spacing w:line="240" w:lineRule="exact"/>
            </w:pPr>
            <w:r w:rsidRPr="00057099">
              <w:t>volgens Bundel AV 2018 WT, hoofdstuk 2</w:t>
            </w:r>
          </w:p>
        </w:tc>
      </w:tr>
      <w:tr w:rsidR="004D7395" w:rsidRPr="00057099" w14:paraId="46BF1A15" w14:textId="77777777" w:rsidTr="00D62E73">
        <w:trPr>
          <w:cantSplit/>
        </w:trPr>
        <w:tc>
          <w:tcPr>
            <w:tcW w:w="3227" w:type="dxa"/>
          </w:tcPr>
          <w:p w14:paraId="0D7E11ED" w14:textId="77777777" w:rsidR="004D7395" w:rsidRPr="00057099" w:rsidRDefault="004D7395" w:rsidP="00D62E73">
            <w:pPr>
              <w:spacing w:line="240" w:lineRule="exact"/>
            </w:pPr>
            <w:r w:rsidRPr="00057099">
              <w:t>Materiaal ondersteuningsconstructies</w:t>
            </w:r>
          </w:p>
        </w:tc>
        <w:tc>
          <w:tcPr>
            <w:tcW w:w="567" w:type="dxa"/>
          </w:tcPr>
          <w:p w14:paraId="3882616D" w14:textId="77777777" w:rsidR="004D7395" w:rsidRPr="00057099" w:rsidRDefault="004D7395" w:rsidP="00D62E73">
            <w:pPr>
              <w:spacing w:line="240" w:lineRule="exact"/>
              <w:jc w:val="right"/>
            </w:pPr>
          </w:p>
        </w:tc>
        <w:tc>
          <w:tcPr>
            <w:tcW w:w="284" w:type="dxa"/>
          </w:tcPr>
          <w:p w14:paraId="7CE07281" w14:textId="77777777" w:rsidR="004D7395" w:rsidRPr="00057099" w:rsidRDefault="004D7395" w:rsidP="00D62E73">
            <w:pPr>
              <w:spacing w:line="240" w:lineRule="exact"/>
            </w:pPr>
            <w:r w:rsidRPr="00057099">
              <w:t>:</w:t>
            </w:r>
          </w:p>
        </w:tc>
        <w:tc>
          <w:tcPr>
            <w:tcW w:w="4990" w:type="dxa"/>
          </w:tcPr>
          <w:p w14:paraId="4995ABE2" w14:textId="77777777" w:rsidR="004D7395" w:rsidRPr="00057099" w:rsidRDefault="004D7395" w:rsidP="00D62E73">
            <w:pPr>
              <w:spacing w:line="240" w:lineRule="exact"/>
            </w:pPr>
            <w:r w:rsidRPr="00057099">
              <w:t>roestvaststaal AISI 304, thermisch verzinkt staal</w:t>
            </w:r>
          </w:p>
          <w:p w14:paraId="0DEFE209" w14:textId="77777777" w:rsidR="004D7395" w:rsidRPr="00057099" w:rsidRDefault="004D7395" w:rsidP="00D62E73">
            <w:pPr>
              <w:spacing w:line="240" w:lineRule="exact"/>
            </w:pPr>
          </w:p>
        </w:tc>
      </w:tr>
    </w:tbl>
    <w:p w14:paraId="6B157E75" w14:textId="32A13023" w:rsidR="004D7395" w:rsidRPr="00057099" w:rsidRDefault="004D7395" w:rsidP="004D7395">
      <w:pPr>
        <w:pStyle w:val="BodyText"/>
      </w:pPr>
    </w:p>
    <w:p w14:paraId="62FBF2C9" w14:textId="28A17783" w:rsidR="00566B69" w:rsidRPr="00057099" w:rsidRDefault="00566B69" w:rsidP="00566B69">
      <w:pPr>
        <w:pStyle w:val="Heading2"/>
      </w:pPr>
      <w:bookmarkStart w:id="314" w:name="_Toc54965647"/>
      <w:r w:rsidRPr="00057099">
        <w:t>Conservering</w:t>
      </w:r>
      <w:bookmarkEnd w:id="314"/>
    </w:p>
    <w:p w14:paraId="769DE674" w14:textId="77777777" w:rsidR="00566B69" w:rsidRPr="00057099" w:rsidRDefault="00566B69" w:rsidP="00566B69">
      <w:r w:rsidRPr="00057099">
        <w:t>Alle genoemde stalen onderdelen conserveren zoals genoemd in de voorschriften.</w:t>
      </w:r>
    </w:p>
    <w:p w14:paraId="229EDD63" w14:textId="77777777" w:rsidR="00566B69" w:rsidRPr="00057099" w:rsidRDefault="00566B69" w:rsidP="00566B69"/>
    <w:p w14:paraId="439FF283" w14:textId="5572A139" w:rsidR="00566B69" w:rsidRPr="00057099" w:rsidRDefault="00566B69" w:rsidP="00566B69">
      <w:pPr>
        <w:pStyle w:val="Heading2"/>
      </w:pPr>
      <w:bookmarkStart w:id="315" w:name="_Toc54965648"/>
      <w:r w:rsidRPr="00057099">
        <w:t>Keuringen en beproevingen</w:t>
      </w:r>
      <w:bookmarkEnd w:id="315"/>
    </w:p>
    <w:p w14:paraId="6A27535E" w14:textId="77777777" w:rsidR="00566B69" w:rsidRPr="00057099" w:rsidRDefault="00566B69" w:rsidP="00566B69">
      <w:r w:rsidRPr="00057099">
        <w:t>Naast de algemeen gebruikelijke keuringen en beproevingen, zoals genoemd in de technische werkbeschrijving W/E-algemeen, dienen voor dit onderdeel door de aannemer de volgende beproevingen worden uitgevoerd:</w:t>
      </w:r>
    </w:p>
    <w:p w14:paraId="01B63DCE" w14:textId="77777777" w:rsidR="00566B69" w:rsidRPr="00057099" w:rsidRDefault="00566B69" w:rsidP="00566B69"/>
    <w:p w14:paraId="476DB697" w14:textId="77777777" w:rsidR="00566B69" w:rsidRPr="00057099" w:rsidRDefault="00566B69" w:rsidP="00566B69">
      <w:r w:rsidRPr="00057099">
        <w:t>Voor de verzending naar de bouwplaats (FAT):</w:t>
      </w:r>
    </w:p>
    <w:p w14:paraId="5702A5E2" w14:textId="77777777" w:rsidR="00566B69" w:rsidRPr="00057099" w:rsidRDefault="00566B69" w:rsidP="00566B69">
      <w:pPr>
        <w:pStyle w:val="Bullet1"/>
        <w:tabs>
          <w:tab w:val="clear" w:pos="1135"/>
          <w:tab w:val="num" w:pos="567"/>
        </w:tabs>
        <w:overflowPunct/>
        <w:autoSpaceDE/>
        <w:autoSpaceDN/>
        <w:adjustRightInd/>
        <w:spacing w:line="255" w:lineRule="exact"/>
        <w:ind w:left="567" w:hanging="567"/>
        <w:jc w:val="both"/>
        <w:textAlignment w:val="auto"/>
        <w:rPr>
          <w:color w:val="00577E" w:themeColor="text1"/>
          <w:sz w:val="20"/>
          <w:lang w:val="nl-NL"/>
        </w:rPr>
      </w:pPr>
      <w:r w:rsidRPr="00057099">
        <w:rPr>
          <w:color w:val="00577E" w:themeColor="text1"/>
          <w:sz w:val="20"/>
          <w:lang w:val="nl-NL"/>
        </w:rPr>
        <w:t>geen.</w:t>
      </w:r>
    </w:p>
    <w:p w14:paraId="1BA2B694" w14:textId="77777777" w:rsidR="00566B69" w:rsidRPr="00057099" w:rsidRDefault="00566B69" w:rsidP="00566B69"/>
    <w:p w14:paraId="4C431FAF" w14:textId="77777777" w:rsidR="00566B69" w:rsidRPr="00057099" w:rsidRDefault="00566B69" w:rsidP="00566B69">
      <w:r w:rsidRPr="00057099">
        <w:t>Na de montage ten behoeve van de oplevering (SAT):</w:t>
      </w:r>
    </w:p>
    <w:p w14:paraId="46236732" w14:textId="77777777" w:rsidR="00566B69" w:rsidRPr="00057099" w:rsidRDefault="00566B69" w:rsidP="00566B69">
      <w:pPr>
        <w:pStyle w:val="Bullet1"/>
        <w:tabs>
          <w:tab w:val="clear" w:pos="1135"/>
          <w:tab w:val="num" w:pos="284"/>
        </w:tabs>
        <w:ind w:left="284"/>
        <w:rPr>
          <w:color w:val="00577E" w:themeColor="text1"/>
          <w:sz w:val="20"/>
          <w:lang w:val="nl-NL"/>
        </w:rPr>
      </w:pPr>
      <w:r w:rsidRPr="00057099">
        <w:rPr>
          <w:color w:val="00577E" w:themeColor="text1"/>
          <w:sz w:val="20"/>
          <w:lang w:val="nl-NL"/>
        </w:rPr>
        <w:t>Sterkte- en dichtheidstest leidingwerk.</w:t>
      </w:r>
    </w:p>
    <w:p w14:paraId="573AD536" w14:textId="7A180CF2" w:rsidR="00D0548C" w:rsidRPr="00057099" w:rsidRDefault="00D0548C">
      <w:r w:rsidRPr="00057099">
        <w:br w:type="page"/>
      </w:r>
    </w:p>
    <w:p w14:paraId="5432E9F5" w14:textId="2EB45B45" w:rsidR="00291AD3" w:rsidRPr="00057099" w:rsidRDefault="00291AD3" w:rsidP="00291AD3">
      <w:pPr>
        <w:pStyle w:val="Heading1"/>
      </w:pPr>
      <w:bookmarkStart w:id="316" w:name="_Toc54965649"/>
      <w:r w:rsidRPr="00057099">
        <w:lastRenderedPageBreak/>
        <w:t>Lenspomp pompenruimte ontvangwerk</w:t>
      </w:r>
      <w:bookmarkEnd w:id="316"/>
    </w:p>
    <w:p w14:paraId="40464079" w14:textId="27A335CD" w:rsidR="00291AD3" w:rsidRPr="00057099" w:rsidRDefault="00291AD3" w:rsidP="00291AD3">
      <w:pPr>
        <w:pStyle w:val="BodyText"/>
      </w:pPr>
      <w:r w:rsidRPr="00057099">
        <w:t>Een nieuwe lenspomp inclusief leidingwerk en appendages dient te worden opgesteld in pompenruimte van het ontvangwerk. De lenspomp dient lekwater af te voeren naar</w:t>
      </w:r>
      <w:r w:rsidR="00BE56F1" w:rsidRPr="00057099">
        <w:t xml:space="preserve"> </w:t>
      </w:r>
      <w:r w:rsidR="007F5A79" w:rsidRPr="00057099">
        <w:t>de ontvangbak-influent</w:t>
      </w:r>
    </w:p>
    <w:p w14:paraId="622442C3" w14:textId="77777777" w:rsidR="00291AD3" w:rsidRPr="00057099" w:rsidRDefault="00291AD3" w:rsidP="00291AD3"/>
    <w:p w14:paraId="242226C2" w14:textId="19CFE4B7" w:rsidR="00291AD3" w:rsidRPr="00057099" w:rsidRDefault="00291AD3" w:rsidP="00291AD3">
      <w:pPr>
        <w:pStyle w:val="Heading2"/>
      </w:pPr>
      <w:bookmarkStart w:id="317" w:name="_Toc54965650"/>
      <w:r w:rsidRPr="00057099">
        <w:t>Leveringsomvang</w:t>
      </w:r>
      <w:bookmarkEnd w:id="317"/>
    </w:p>
    <w:p w14:paraId="4D3593E0" w14:textId="77777777" w:rsidR="00291AD3" w:rsidRPr="00057099" w:rsidRDefault="00291AD3" w:rsidP="00291AD3">
      <w:r w:rsidRPr="00057099">
        <w:t>De leveringsomvang bestaat uit:</w:t>
      </w:r>
    </w:p>
    <w:p w14:paraId="1B76E972" w14:textId="77777777" w:rsidR="00291AD3" w:rsidRPr="00057099" w:rsidRDefault="00291AD3" w:rsidP="00291AD3">
      <w:pPr>
        <w:pStyle w:val="Bullet1"/>
        <w:tabs>
          <w:tab w:val="clear" w:pos="1135"/>
          <w:tab w:val="num" w:pos="284"/>
        </w:tabs>
        <w:ind w:left="284"/>
        <w:rPr>
          <w:color w:val="00577E" w:themeColor="text1"/>
          <w:sz w:val="20"/>
          <w:lang w:val="nl-NL"/>
        </w:rPr>
      </w:pPr>
      <w:r w:rsidRPr="00057099">
        <w:rPr>
          <w:color w:val="00577E" w:themeColor="text1"/>
          <w:sz w:val="20"/>
          <w:lang w:val="nl-NL"/>
        </w:rPr>
        <w:t>één lenspompen inclusief aandrijving;</w:t>
      </w:r>
    </w:p>
    <w:p w14:paraId="3BE67190" w14:textId="77777777" w:rsidR="00291AD3" w:rsidRPr="00057099" w:rsidRDefault="00291AD3" w:rsidP="00291AD3">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leidingwerk met appendages; </w:t>
      </w:r>
    </w:p>
    <w:p w14:paraId="129F6F2B" w14:textId="77777777" w:rsidR="00291AD3" w:rsidRPr="00057099" w:rsidRDefault="00291AD3" w:rsidP="00291AD3">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09786D89" w14:textId="77777777" w:rsidR="00291AD3" w:rsidRPr="00057099" w:rsidRDefault="00291AD3" w:rsidP="00291AD3"/>
    <w:p w14:paraId="6C0EDAFD" w14:textId="2F729BFB" w:rsidR="00291AD3" w:rsidRPr="00057099" w:rsidRDefault="00056D56" w:rsidP="00291AD3">
      <w:pPr>
        <w:pStyle w:val="Heading2"/>
      </w:pPr>
      <w:bookmarkStart w:id="318" w:name="_Toc54965651"/>
      <w:r w:rsidRPr="00057099">
        <w:t>A</w:t>
      </w:r>
      <w:r w:rsidR="00291AD3" w:rsidRPr="00057099">
        <w:t>lgemeen</w:t>
      </w:r>
      <w:bookmarkEnd w:id="318"/>
    </w:p>
    <w:tbl>
      <w:tblPr>
        <w:tblW w:w="8613" w:type="dxa"/>
        <w:tblLayout w:type="fixed"/>
        <w:tblLook w:val="01E0" w:firstRow="1" w:lastRow="1" w:firstColumn="1" w:lastColumn="1" w:noHBand="0" w:noVBand="0"/>
      </w:tblPr>
      <w:tblGrid>
        <w:gridCol w:w="2948"/>
        <w:gridCol w:w="851"/>
        <w:gridCol w:w="284"/>
        <w:gridCol w:w="4530"/>
      </w:tblGrid>
      <w:tr w:rsidR="00291AD3" w:rsidRPr="00057099" w14:paraId="00BFFCA7" w14:textId="77777777" w:rsidTr="006F7394">
        <w:tc>
          <w:tcPr>
            <w:tcW w:w="2948" w:type="dxa"/>
          </w:tcPr>
          <w:p w14:paraId="10F3FAEC" w14:textId="77777777" w:rsidR="00291AD3" w:rsidRPr="00057099" w:rsidRDefault="00291AD3" w:rsidP="006F7394">
            <w:pPr>
              <w:spacing w:line="240" w:lineRule="exact"/>
            </w:pPr>
            <w:r w:rsidRPr="00057099">
              <w:t>P&amp;ID-nummer</w:t>
            </w:r>
          </w:p>
        </w:tc>
        <w:tc>
          <w:tcPr>
            <w:tcW w:w="851" w:type="dxa"/>
          </w:tcPr>
          <w:p w14:paraId="7AEDEF7F" w14:textId="77777777" w:rsidR="00291AD3" w:rsidRPr="00057099" w:rsidRDefault="00291AD3" w:rsidP="006F7394">
            <w:pPr>
              <w:spacing w:line="240" w:lineRule="exact"/>
            </w:pPr>
          </w:p>
        </w:tc>
        <w:tc>
          <w:tcPr>
            <w:tcW w:w="284" w:type="dxa"/>
          </w:tcPr>
          <w:p w14:paraId="1509CB15" w14:textId="77777777" w:rsidR="00291AD3" w:rsidRPr="00057099" w:rsidRDefault="00291AD3" w:rsidP="006F7394">
            <w:pPr>
              <w:spacing w:line="240" w:lineRule="exact"/>
            </w:pPr>
            <w:r w:rsidRPr="00057099">
              <w:t>:</w:t>
            </w:r>
          </w:p>
        </w:tc>
        <w:tc>
          <w:tcPr>
            <w:tcW w:w="4530" w:type="dxa"/>
          </w:tcPr>
          <w:p w14:paraId="33C0A67E" w14:textId="77777777" w:rsidR="00291AD3" w:rsidRPr="00057099" w:rsidRDefault="00291AD3" w:rsidP="006F7394">
            <w:pPr>
              <w:spacing w:line="240" w:lineRule="exact"/>
            </w:pPr>
            <w:r w:rsidRPr="00057099">
              <w:t>NW 3E—790</w:t>
            </w:r>
          </w:p>
        </w:tc>
      </w:tr>
      <w:tr w:rsidR="00291AD3" w:rsidRPr="00057099" w14:paraId="76E439E2" w14:textId="77777777" w:rsidTr="006F7394">
        <w:tc>
          <w:tcPr>
            <w:tcW w:w="2948" w:type="dxa"/>
          </w:tcPr>
          <w:p w14:paraId="604C5414" w14:textId="77777777" w:rsidR="00291AD3" w:rsidRPr="00057099" w:rsidRDefault="00291AD3" w:rsidP="006F7394">
            <w:pPr>
              <w:spacing w:line="240" w:lineRule="exact"/>
            </w:pPr>
            <w:r w:rsidRPr="00057099">
              <w:t>positienummer</w:t>
            </w:r>
          </w:p>
        </w:tc>
        <w:tc>
          <w:tcPr>
            <w:tcW w:w="851" w:type="dxa"/>
          </w:tcPr>
          <w:p w14:paraId="6B42730F" w14:textId="77777777" w:rsidR="00291AD3" w:rsidRPr="00057099" w:rsidRDefault="00291AD3" w:rsidP="006F7394">
            <w:pPr>
              <w:spacing w:line="240" w:lineRule="exact"/>
            </w:pPr>
          </w:p>
        </w:tc>
        <w:tc>
          <w:tcPr>
            <w:tcW w:w="284" w:type="dxa"/>
          </w:tcPr>
          <w:p w14:paraId="6F44EC0D" w14:textId="77777777" w:rsidR="00291AD3" w:rsidRPr="00057099" w:rsidRDefault="00291AD3" w:rsidP="006F7394">
            <w:pPr>
              <w:spacing w:line="240" w:lineRule="exact"/>
            </w:pPr>
            <w:r w:rsidRPr="00057099">
              <w:t>:</w:t>
            </w:r>
          </w:p>
        </w:tc>
        <w:tc>
          <w:tcPr>
            <w:tcW w:w="4530" w:type="dxa"/>
          </w:tcPr>
          <w:p w14:paraId="42209440" w14:textId="40E56DAE" w:rsidR="00291AD3" w:rsidRPr="00057099" w:rsidRDefault="00291AD3" w:rsidP="006F7394">
            <w:pPr>
              <w:spacing w:line="240" w:lineRule="exact"/>
            </w:pPr>
            <w:r w:rsidRPr="00057099">
              <w:t>P_9040</w:t>
            </w:r>
          </w:p>
        </w:tc>
      </w:tr>
      <w:tr w:rsidR="00291AD3" w:rsidRPr="00057099" w14:paraId="126959B8" w14:textId="77777777" w:rsidTr="006F7394">
        <w:tc>
          <w:tcPr>
            <w:tcW w:w="2948" w:type="dxa"/>
          </w:tcPr>
          <w:p w14:paraId="2C8D7CC1" w14:textId="77777777" w:rsidR="00291AD3" w:rsidRPr="00057099" w:rsidRDefault="00291AD3" w:rsidP="006F7394">
            <w:pPr>
              <w:spacing w:line="240" w:lineRule="exact"/>
            </w:pPr>
            <w:r w:rsidRPr="00057099">
              <w:t>opstelling</w:t>
            </w:r>
          </w:p>
        </w:tc>
        <w:tc>
          <w:tcPr>
            <w:tcW w:w="851" w:type="dxa"/>
          </w:tcPr>
          <w:p w14:paraId="4AF7B016" w14:textId="77777777" w:rsidR="00291AD3" w:rsidRPr="00057099" w:rsidRDefault="00291AD3" w:rsidP="006F7394">
            <w:pPr>
              <w:spacing w:line="240" w:lineRule="exact"/>
            </w:pPr>
          </w:p>
        </w:tc>
        <w:tc>
          <w:tcPr>
            <w:tcW w:w="284" w:type="dxa"/>
          </w:tcPr>
          <w:p w14:paraId="1B2B09C5" w14:textId="77777777" w:rsidR="00291AD3" w:rsidRPr="00057099" w:rsidRDefault="00291AD3" w:rsidP="006F7394">
            <w:pPr>
              <w:spacing w:line="240" w:lineRule="exact"/>
            </w:pPr>
            <w:r w:rsidRPr="00057099">
              <w:t>:</w:t>
            </w:r>
          </w:p>
        </w:tc>
        <w:tc>
          <w:tcPr>
            <w:tcW w:w="4530" w:type="dxa"/>
          </w:tcPr>
          <w:p w14:paraId="5D2292DF" w14:textId="77777777" w:rsidR="00291AD3" w:rsidRPr="00057099" w:rsidRDefault="00291AD3" w:rsidP="006F7394">
            <w:pPr>
              <w:spacing w:line="240" w:lineRule="exact"/>
            </w:pPr>
            <w:r w:rsidRPr="00057099">
              <w:t>dompel</w:t>
            </w:r>
          </w:p>
        </w:tc>
      </w:tr>
      <w:tr w:rsidR="00291AD3" w:rsidRPr="00057099" w14:paraId="0F66C60B" w14:textId="77777777" w:rsidTr="006F7394">
        <w:tc>
          <w:tcPr>
            <w:tcW w:w="2948" w:type="dxa"/>
          </w:tcPr>
          <w:p w14:paraId="6EA3A01D" w14:textId="77777777" w:rsidR="00291AD3" w:rsidRPr="00057099" w:rsidRDefault="00291AD3" w:rsidP="006F7394">
            <w:pPr>
              <w:spacing w:line="240" w:lineRule="exact"/>
            </w:pPr>
            <w:r w:rsidRPr="00057099">
              <w:t>medium</w:t>
            </w:r>
          </w:p>
        </w:tc>
        <w:tc>
          <w:tcPr>
            <w:tcW w:w="851" w:type="dxa"/>
          </w:tcPr>
          <w:p w14:paraId="16426230" w14:textId="77777777" w:rsidR="00291AD3" w:rsidRPr="00057099" w:rsidRDefault="00291AD3" w:rsidP="006F7394">
            <w:pPr>
              <w:spacing w:line="240" w:lineRule="exact"/>
            </w:pPr>
          </w:p>
        </w:tc>
        <w:tc>
          <w:tcPr>
            <w:tcW w:w="284" w:type="dxa"/>
          </w:tcPr>
          <w:p w14:paraId="0BBD836A" w14:textId="77777777" w:rsidR="00291AD3" w:rsidRPr="00057099" w:rsidRDefault="00291AD3" w:rsidP="006F7394">
            <w:pPr>
              <w:spacing w:line="240" w:lineRule="exact"/>
            </w:pPr>
            <w:r w:rsidRPr="00057099">
              <w:t>:</w:t>
            </w:r>
          </w:p>
        </w:tc>
        <w:tc>
          <w:tcPr>
            <w:tcW w:w="4530" w:type="dxa"/>
          </w:tcPr>
          <w:p w14:paraId="006720ED" w14:textId="77777777" w:rsidR="00291AD3" w:rsidRPr="00057099" w:rsidRDefault="00291AD3" w:rsidP="006F7394">
            <w:pPr>
              <w:spacing w:line="240" w:lineRule="exact"/>
            </w:pPr>
            <w:r w:rsidRPr="00057099">
              <w:t xml:space="preserve">schrob-, lek-, aftapwater, </w:t>
            </w:r>
            <w:proofErr w:type="spellStart"/>
            <w:r w:rsidRPr="00057099">
              <w:t>slibhoudend</w:t>
            </w:r>
            <w:proofErr w:type="spellEnd"/>
          </w:p>
        </w:tc>
      </w:tr>
    </w:tbl>
    <w:p w14:paraId="74C85256" w14:textId="77777777" w:rsidR="00291AD3" w:rsidRPr="00057099" w:rsidRDefault="00291AD3" w:rsidP="00291AD3"/>
    <w:p w14:paraId="440B9A3F" w14:textId="2080CF5D" w:rsidR="00291AD3" w:rsidRPr="00057099" w:rsidRDefault="00291AD3" w:rsidP="00291AD3">
      <w:pPr>
        <w:pStyle w:val="Heading2"/>
      </w:pPr>
      <w:bookmarkStart w:id="319" w:name="_Toc54965652"/>
      <w:r w:rsidRPr="00057099">
        <w:t>Pomp</w:t>
      </w:r>
      <w:bookmarkEnd w:id="319"/>
    </w:p>
    <w:tbl>
      <w:tblPr>
        <w:tblW w:w="8613" w:type="dxa"/>
        <w:tblLayout w:type="fixed"/>
        <w:tblLook w:val="01E0" w:firstRow="1" w:lastRow="1" w:firstColumn="1" w:lastColumn="1" w:noHBand="0" w:noVBand="0"/>
      </w:tblPr>
      <w:tblGrid>
        <w:gridCol w:w="2948"/>
        <w:gridCol w:w="851"/>
        <w:gridCol w:w="284"/>
        <w:gridCol w:w="4530"/>
      </w:tblGrid>
      <w:tr w:rsidR="00291AD3" w:rsidRPr="00057099" w14:paraId="4E52FC9C" w14:textId="77777777" w:rsidTr="006F7394">
        <w:tc>
          <w:tcPr>
            <w:tcW w:w="2948" w:type="dxa"/>
          </w:tcPr>
          <w:p w14:paraId="0C29293F" w14:textId="77777777" w:rsidR="00291AD3" w:rsidRPr="00057099" w:rsidRDefault="00291AD3" w:rsidP="006F7394">
            <w:pPr>
              <w:spacing w:line="240" w:lineRule="exact"/>
            </w:pPr>
            <w:r w:rsidRPr="00057099">
              <w:t>systeem</w:t>
            </w:r>
          </w:p>
        </w:tc>
        <w:tc>
          <w:tcPr>
            <w:tcW w:w="851" w:type="dxa"/>
          </w:tcPr>
          <w:p w14:paraId="22201EDE" w14:textId="77777777" w:rsidR="00291AD3" w:rsidRPr="00057099" w:rsidRDefault="00291AD3" w:rsidP="006F7394">
            <w:pPr>
              <w:spacing w:line="240" w:lineRule="exact"/>
              <w:jc w:val="right"/>
            </w:pPr>
          </w:p>
        </w:tc>
        <w:tc>
          <w:tcPr>
            <w:tcW w:w="284" w:type="dxa"/>
          </w:tcPr>
          <w:p w14:paraId="454D0157" w14:textId="77777777" w:rsidR="00291AD3" w:rsidRPr="00057099" w:rsidRDefault="00291AD3" w:rsidP="006F7394">
            <w:pPr>
              <w:spacing w:line="240" w:lineRule="exact"/>
            </w:pPr>
            <w:r w:rsidRPr="00057099">
              <w:t>:</w:t>
            </w:r>
          </w:p>
        </w:tc>
        <w:tc>
          <w:tcPr>
            <w:tcW w:w="4530" w:type="dxa"/>
          </w:tcPr>
          <w:p w14:paraId="36394684" w14:textId="77777777" w:rsidR="00291AD3" w:rsidRPr="00057099" w:rsidRDefault="00291AD3" w:rsidP="006F7394">
            <w:pPr>
              <w:spacing w:line="240" w:lineRule="exact"/>
            </w:pPr>
            <w:r w:rsidRPr="00057099">
              <w:t>lenspomp</w:t>
            </w:r>
          </w:p>
        </w:tc>
      </w:tr>
      <w:tr w:rsidR="00291AD3" w:rsidRPr="00057099" w14:paraId="4091BFF7" w14:textId="77777777" w:rsidTr="006F7394">
        <w:tc>
          <w:tcPr>
            <w:tcW w:w="2948" w:type="dxa"/>
          </w:tcPr>
          <w:p w14:paraId="60B1D186" w14:textId="77777777" w:rsidR="00291AD3" w:rsidRPr="00057099" w:rsidRDefault="00291AD3" w:rsidP="006F7394">
            <w:pPr>
              <w:spacing w:line="240" w:lineRule="exact"/>
            </w:pPr>
            <w:r w:rsidRPr="00057099">
              <w:t>fabricaat</w:t>
            </w:r>
          </w:p>
        </w:tc>
        <w:tc>
          <w:tcPr>
            <w:tcW w:w="851" w:type="dxa"/>
          </w:tcPr>
          <w:p w14:paraId="20BFEE41" w14:textId="77777777" w:rsidR="00291AD3" w:rsidRPr="00057099" w:rsidRDefault="00291AD3" w:rsidP="006F7394">
            <w:pPr>
              <w:spacing w:line="240" w:lineRule="exact"/>
              <w:jc w:val="right"/>
            </w:pPr>
          </w:p>
        </w:tc>
        <w:tc>
          <w:tcPr>
            <w:tcW w:w="284" w:type="dxa"/>
          </w:tcPr>
          <w:p w14:paraId="7E23EEA7" w14:textId="77777777" w:rsidR="00291AD3" w:rsidRPr="00057099" w:rsidRDefault="00291AD3" w:rsidP="006F7394">
            <w:pPr>
              <w:spacing w:line="240" w:lineRule="exact"/>
            </w:pPr>
            <w:r w:rsidRPr="00057099">
              <w:t>:</w:t>
            </w:r>
          </w:p>
        </w:tc>
        <w:tc>
          <w:tcPr>
            <w:tcW w:w="4530" w:type="dxa"/>
          </w:tcPr>
          <w:p w14:paraId="438781F7" w14:textId="77777777" w:rsidR="00291AD3" w:rsidRPr="00057099" w:rsidRDefault="00291AD3" w:rsidP="006F7394">
            <w:pPr>
              <w:spacing w:line="240" w:lineRule="exact"/>
            </w:pPr>
          </w:p>
        </w:tc>
      </w:tr>
      <w:tr w:rsidR="00291AD3" w:rsidRPr="00057099" w14:paraId="6747B781" w14:textId="77777777" w:rsidTr="006F7394">
        <w:tc>
          <w:tcPr>
            <w:tcW w:w="2948" w:type="dxa"/>
          </w:tcPr>
          <w:p w14:paraId="327E3B67" w14:textId="77777777" w:rsidR="00291AD3" w:rsidRPr="00057099" w:rsidRDefault="00291AD3" w:rsidP="006F7394">
            <w:pPr>
              <w:spacing w:line="240" w:lineRule="exact"/>
            </w:pPr>
            <w:r w:rsidRPr="00057099">
              <w:t>type</w:t>
            </w:r>
          </w:p>
        </w:tc>
        <w:tc>
          <w:tcPr>
            <w:tcW w:w="851" w:type="dxa"/>
          </w:tcPr>
          <w:p w14:paraId="2FB99BA3" w14:textId="77777777" w:rsidR="00291AD3" w:rsidRPr="00057099" w:rsidRDefault="00291AD3" w:rsidP="006F7394">
            <w:pPr>
              <w:spacing w:line="240" w:lineRule="exact"/>
              <w:jc w:val="right"/>
            </w:pPr>
          </w:p>
        </w:tc>
        <w:tc>
          <w:tcPr>
            <w:tcW w:w="284" w:type="dxa"/>
          </w:tcPr>
          <w:p w14:paraId="7E947F0C" w14:textId="77777777" w:rsidR="00291AD3" w:rsidRPr="00057099" w:rsidRDefault="00291AD3" w:rsidP="006F7394">
            <w:pPr>
              <w:spacing w:line="240" w:lineRule="exact"/>
            </w:pPr>
            <w:r w:rsidRPr="00057099">
              <w:t>:</w:t>
            </w:r>
          </w:p>
        </w:tc>
        <w:tc>
          <w:tcPr>
            <w:tcW w:w="4530" w:type="dxa"/>
          </w:tcPr>
          <w:p w14:paraId="21DAF077" w14:textId="77777777" w:rsidR="00291AD3" w:rsidRPr="00057099" w:rsidRDefault="00291AD3" w:rsidP="006F7394">
            <w:pPr>
              <w:spacing w:line="240" w:lineRule="exact"/>
            </w:pPr>
          </w:p>
        </w:tc>
      </w:tr>
      <w:tr w:rsidR="00291AD3" w:rsidRPr="00057099" w14:paraId="2008B212" w14:textId="77777777" w:rsidTr="006F7394">
        <w:tc>
          <w:tcPr>
            <w:tcW w:w="2948" w:type="dxa"/>
          </w:tcPr>
          <w:p w14:paraId="4557CB7F" w14:textId="77777777" w:rsidR="00291AD3" w:rsidRPr="00057099" w:rsidRDefault="00291AD3" w:rsidP="006F7394">
            <w:pPr>
              <w:spacing w:line="240" w:lineRule="exact"/>
            </w:pPr>
            <w:r w:rsidRPr="00057099">
              <w:t>ontwerpcapaciteit</w:t>
            </w:r>
          </w:p>
        </w:tc>
        <w:tc>
          <w:tcPr>
            <w:tcW w:w="851" w:type="dxa"/>
          </w:tcPr>
          <w:p w14:paraId="542695BC" w14:textId="77777777" w:rsidR="00291AD3" w:rsidRPr="00057099" w:rsidRDefault="00291AD3" w:rsidP="006F7394">
            <w:pPr>
              <w:spacing w:line="240" w:lineRule="exact"/>
              <w:jc w:val="right"/>
            </w:pPr>
            <w:r w:rsidRPr="00057099">
              <w:t>m</w:t>
            </w:r>
            <w:r w:rsidRPr="00057099">
              <w:rPr>
                <w:vertAlign w:val="superscript"/>
              </w:rPr>
              <w:t>3</w:t>
            </w:r>
            <w:r w:rsidRPr="00057099">
              <w:t>/h</w:t>
            </w:r>
          </w:p>
        </w:tc>
        <w:tc>
          <w:tcPr>
            <w:tcW w:w="284" w:type="dxa"/>
          </w:tcPr>
          <w:p w14:paraId="674B3BE4" w14:textId="77777777" w:rsidR="00291AD3" w:rsidRPr="00057099" w:rsidRDefault="00291AD3" w:rsidP="006F7394">
            <w:pPr>
              <w:spacing w:line="240" w:lineRule="exact"/>
            </w:pPr>
            <w:r w:rsidRPr="00057099">
              <w:t>:</w:t>
            </w:r>
          </w:p>
        </w:tc>
        <w:tc>
          <w:tcPr>
            <w:tcW w:w="4530" w:type="dxa"/>
          </w:tcPr>
          <w:p w14:paraId="4C457790" w14:textId="77777777" w:rsidR="00291AD3" w:rsidRPr="00057099" w:rsidRDefault="00291AD3" w:rsidP="006F7394">
            <w:pPr>
              <w:spacing w:line="240" w:lineRule="exact"/>
            </w:pPr>
            <w:r w:rsidRPr="00057099">
              <w:t>10</w:t>
            </w:r>
          </w:p>
        </w:tc>
      </w:tr>
      <w:tr w:rsidR="00291AD3" w:rsidRPr="00057099" w14:paraId="68A44BFA" w14:textId="77777777" w:rsidTr="006F7394">
        <w:tc>
          <w:tcPr>
            <w:tcW w:w="2948" w:type="dxa"/>
          </w:tcPr>
          <w:p w14:paraId="08A41F74" w14:textId="77777777" w:rsidR="00291AD3" w:rsidRPr="00057099" w:rsidRDefault="00291AD3" w:rsidP="006F7394">
            <w:pPr>
              <w:spacing w:line="240" w:lineRule="exact"/>
            </w:pPr>
            <w:r w:rsidRPr="00057099">
              <w:t>statische opvoerdruk</w:t>
            </w:r>
          </w:p>
        </w:tc>
        <w:tc>
          <w:tcPr>
            <w:tcW w:w="851" w:type="dxa"/>
          </w:tcPr>
          <w:p w14:paraId="1B57607D" w14:textId="77777777" w:rsidR="00291AD3" w:rsidRPr="00057099" w:rsidRDefault="00291AD3" w:rsidP="006F7394">
            <w:pPr>
              <w:spacing w:line="240" w:lineRule="exact"/>
              <w:jc w:val="right"/>
            </w:pPr>
            <w:r w:rsidRPr="00057099">
              <w:t>kPa</w:t>
            </w:r>
          </w:p>
        </w:tc>
        <w:tc>
          <w:tcPr>
            <w:tcW w:w="284" w:type="dxa"/>
          </w:tcPr>
          <w:p w14:paraId="021D497F" w14:textId="77777777" w:rsidR="00291AD3" w:rsidRPr="00057099" w:rsidRDefault="00291AD3" w:rsidP="006F7394">
            <w:pPr>
              <w:spacing w:line="240" w:lineRule="exact"/>
            </w:pPr>
            <w:r w:rsidRPr="00057099">
              <w:t>:</w:t>
            </w:r>
          </w:p>
        </w:tc>
        <w:tc>
          <w:tcPr>
            <w:tcW w:w="4530" w:type="dxa"/>
          </w:tcPr>
          <w:p w14:paraId="38993573" w14:textId="77777777" w:rsidR="00291AD3" w:rsidRPr="00057099" w:rsidRDefault="00291AD3" w:rsidP="006F7394">
            <w:pPr>
              <w:spacing w:line="240" w:lineRule="exact"/>
            </w:pPr>
            <w:r w:rsidRPr="00057099">
              <w:t>ca. 40</w:t>
            </w:r>
          </w:p>
        </w:tc>
      </w:tr>
      <w:tr w:rsidR="00291AD3" w:rsidRPr="00057099" w14:paraId="381BCF38" w14:textId="77777777" w:rsidTr="006F7394">
        <w:tc>
          <w:tcPr>
            <w:tcW w:w="2948" w:type="dxa"/>
          </w:tcPr>
          <w:p w14:paraId="0203A671" w14:textId="77777777" w:rsidR="00291AD3" w:rsidRPr="00057099" w:rsidRDefault="00291AD3" w:rsidP="006F7394">
            <w:pPr>
              <w:spacing w:line="240" w:lineRule="exact"/>
            </w:pPr>
            <w:r w:rsidRPr="00057099">
              <w:t>manometrische opvoerdruk</w:t>
            </w:r>
          </w:p>
        </w:tc>
        <w:tc>
          <w:tcPr>
            <w:tcW w:w="851" w:type="dxa"/>
          </w:tcPr>
          <w:p w14:paraId="6114F0C0" w14:textId="77777777" w:rsidR="00291AD3" w:rsidRPr="00057099" w:rsidRDefault="00291AD3" w:rsidP="006F7394">
            <w:pPr>
              <w:spacing w:line="240" w:lineRule="exact"/>
              <w:jc w:val="right"/>
            </w:pPr>
            <w:r w:rsidRPr="00057099">
              <w:t>kPa</w:t>
            </w:r>
          </w:p>
        </w:tc>
        <w:tc>
          <w:tcPr>
            <w:tcW w:w="284" w:type="dxa"/>
          </w:tcPr>
          <w:p w14:paraId="7B64DC53" w14:textId="77777777" w:rsidR="00291AD3" w:rsidRPr="00057099" w:rsidRDefault="00291AD3" w:rsidP="006F7394">
            <w:pPr>
              <w:spacing w:line="240" w:lineRule="exact"/>
            </w:pPr>
            <w:r w:rsidRPr="00057099">
              <w:t>:</w:t>
            </w:r>
          </w:p>
        </w:tc>
        <w:tc>
          <w:tcPr>
            <w:tcW w:w="4530" w:type="dxa"/>
          </w:tcPr>
          <w:p w14:paraId="6765668B" w14:textId="77777777" w:rsidR="00291AD3" w:rsidRPr="00057099" w:rsidRDefault="00291AD3" w:rsidP="006F7394">
            <w:pPr>
              <w:spacing w:line="240" w:lineRule="exact"/>
            </w:pPr>
            <w:r w:rsidRPr="00057099">
              <w:t>ca. 80</w:t>
            </w:r>
          </w:p>
        </w:tc>
      </w:tr>
      <w:tr w:rsidR="00291AD3" w:rsidRPr="00057099" w14:paraId="4A76550B" w14:textId="77777777" w:rsidTr="006F7394">
        <w:tc>
          <w:tcPr>
            <w:tcW w:w="2948" w:type="dxa"/>
          </w:tcPr>
          <w:p w14:paraId="1DE96054" w14:textId="77777777" w:rsidR="00291AD3" w:rsidRPr="00057099" w:rsidRDefault="00291AD3" w:rsidP="006F7394">
            <w:pPr>
              <w:spacing w:line="240" w:lineRule="exact"/>
            </w:pPr>
            <w:r w:rsidRPr="00057099">
              <w:t>kogeldoorlaat</w:t>
            </w:r>
          </w:p>
        </w:tc>
        <w:tc>
          <w:tcPr>
            <w:tcW w:w="851" w:type="dxa"/>
          </w:tcPr>
          <w:p w14:paraId="1D2126D9" w14:textId="77777777" w:rsidR="00291AD3" w:rsidRPr="00057099" w:rsidRDefault="00291AD3" w:rsidP="006F7394">
            <w:pPr>
              <w:spacing w:line="240" w:lineRule="exact"/>
              <w:jc w:val="right"/>
            </w:pPr>
            <w:r w:rsidRPr="00057099">
              <w:t>mm</w:t>
            </w:r>
          </w:p>
        </w:tc>
        <w:tc>
          <w:tcPr>
            <w:tcW w:w="284" w:type="dxa"/>
          </w:tcPr>
          <w:p w14:paraId="1BDC0C61" w14:textId="77777777" w:rsidR="00291AD3" w:rsidRPr="00057099" w:rsidRDefault="00291AD3" w:rsidP="006F7394">
            <w:pPr>
              <w:spacing w:line="240" w:lineRule="exact"/>
            </w:pPr>
            <w:r w:rsidRPr="00057099">
              <w:t>:</w:t>
            </w:r>
          </w:p>
        </w:tc>
        <w:tc>
          <w:tcPr>
            <w:tcW w:w="4530" w:type="dxa"/>
          </w:tcPr>
          <w:p w14:paraId="63D3ABE5" w14:textId="77777777" w:rsidR="00291AD3" w:rsidRPr="00057099" w:rsidRDefault="00291AD3" w:rsidP="006F7394">
            <w:pPr>
              <w:spacing w:line="240" w:lineRule="exact"/>
            </w:pPr>
            <w:r w:rsidRPr="00057099">
              <w:t xml:space="preserve">          (&gt; 30)</w:t>
            </w:r>
          </w:p>
        </w:tc>
      </w:tr>
      <w:tr w:rsidR="00291AD3" w:rsidRPr="00057099" w14:paraId="1764C9CF" w14:textId="77777777" w:rsidTr="006F7394">
        <w:tc>
          <w:tcPr>
            <w:tcW w:w="2948" w:type="dxa"/>
          </w:tcPr>
          <w:p w14:paraId="38A97391" w14:textId="77777777" w:rsidR="00291AD3" w:rsidRPr="00057099" w:rsidRDefault="00291AD3" w:rsidP="006F7394">
            <w:pPr>
              <w:spacing w:line="240" w:lineRule="exact"/>
            </w:pPr>
            <w:r w:rsidRPr="00057099">
              <w:t>materialen:</w:t>
            </w:r>
          </w:p>
        </w:tc>
        <w:tc>
          <w:tcPr>
            <w:tcW w:w="851" w:type="dxa"/>
          </w:tcPr>
          <w:p w14:paraId="57C36315" w14:textId="77777777" w:rsidR="00291AD3" w:rsidRPr="00057099" w:rsidRDefault="00291AD3" w:rsidP="006F7394">
            <w:pPr>
              <w:spacing w:line="240" w:lineRule="exact"/>
              <w:jc w:val="right"/>
            </w:pPr>
          </w:p>
        </w:tc>
        <w:tc>
          <w:tcPr>
            <w:tcW w:w="284" w:type="dxa"/>
          </w:tcPr>
          <w:p w14:paraId="7DBCFB8F" w14:textId="77777777" w:rsidR="00291AD3" w:rsidRPr="00057099" w:rsidRDefault="00291AD3" w:rsidP="006F7394">
            <w:pPr>
              <w:spacing w:line="240" w:lineRule="exact"/>
            </w:pPr>
          </w:p>
        </w:tc>
        <w:tc>
          <w:tcPr>
            <w:tcW w:w="4530" w:type="dxa"/>
          </w:tcPr>
          <w:p w14:paraId="560BA278" w14:textId="77777777" w:rsidR="00291AD3" w:rsidRPr="00057099" w:rsidRDefault="00291AD3" w:rsidP="006F7394">
            <w:pPr>
              <w:spacing w:line="240" w:lineRule="exact"/>
            </w:pPr>
          </w:p>
        </w:tc>
      </w:tr>
      <w:tr w:rsidR="00291AD3" w:rsidRPr="00057099" w14:paraId="6F75E1D5" w14:textId="77777777" w:rsidTr="006F7394">
        <w:tc>
          <w:tcPr>
            <w:tcW w:w="2948" w:type="dxa"/>
          </w:tcPr>
          <w:p w14:paraId="109ED97A" w14:textId="77777777" w:rsidR="00291AD3" w:rsidRPr="00057099" w:rsidRDefault="00291AD3"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pomphuis </w:t>
            </w:r>
          </w:p>
        </w:tc>
        <w:tc>
          <w:tcPr>
            <w:tcW w:w="851" w:type="dxa"/>
          </w:tcPr>
          <w:p w14:paraId="3909D78A" w14:textId="77777777" w:rsidR="00291AD3" w:rsidRPr="00057099" w:rsidRDefault="00291AD3" w:rsidP="006F7394">
            <w:pPr>
              <w:spacing w:line="240" w:lineRule="exact"/>
              <w:jc w:val="right"/>
            </w:pPr>
          </w:p>
        </w:tc>
        <w:tc>
          <w:tcPr>
            <w:tcW w:w="284" w:type="dxa"/>
          </w:tcPr>
          <w:p w14:paraId="499EA824" w14:textId="77777777" w:rsidR="00291AD3" w:rsidRPr="00057099" w:rsidRDefault="00291AD3" w:rsidP="006F7394">
            <w:pPr>
              <w:spacing w:line="240" w:lineRule="exact"/>
            </w:pPr>
            <w:r w:rsidRPr="00057099">
              <w:t>:</w:t>
            </w:r>
          </w:p>
        </w:tc>
        <w:tc>
          <w:tcPr>
            <w:tcW w:w="4530" w:type="dxa"/>
          </w:tcPr>
          <w:p w14:paraId="66A55334" w14:textId="77777777" w:rsidR="00291AD3" w:rsidRPr="00057099" w:rsidRDefault="00291AD3" w:rsidP="006F7394">
            <w:pPr>
              <w:spacing w:line="240" w:lineRule="exact"/>
            </w:pPr>
            <w:r w:rsidRPr="00057099">
              <w:t>Gehard gietijzer</w:t>
            </w:r>
          </w:p>
        </w:tc>
      </w:tr>
      <w:tr w:rsidR="00291AD3" w:rsidRPr="00057099" w14:paraId="74444EBA" w14:textId="77777777" w:rsidTr="006F7394">
        <w:tc>
          <w:tcPr>
            <w:tcW w:w="2948" w:type="dxa"/>
          </w:tcPr>
          <w:p w14:paraId="18659075" w14:textId="77777777" w:rsidR="00291AD3" w:rsidRPr="00057099" w:rsidRDefault="00291AD3"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waaier</w:t>
            </w:r>
          </w:p>
        </w:tc>
        <w:tc>
          <w:tcPr>
            <w:tcW w:w="851" w:type="dxa"/>
          </w:tcPr>
          <w:p w14:paraId="0B639786" w14:textId="77777777" w:rsidR="00291AD3" w:rsidRPr="00057099" w:rsidRDefault="00291AD3" w:rsidP="006F7394">
            <w:pPr>
              <w:spacing w:line="240" w:lineRule="exact"/>
              <w:jc w:val="right"/>
            </w:pPr>
          </w:p>
        </w:tc>
        <w:tc>
          <w:tcPr>
            <w:tcW w:w="284" w:type="dxa"/>
          </w:tcPr>
          <w:p w14:paraId="06B899F1" w14:textId="77777777" w:rsidR="00291AD3" w:rsidRPr="00057099" w:rsidRDefault="00291AD3" w:rsidP="006F7394">
            <w:pPr>
              <w:spacing w:line="240" w:lineRule="exact"/>
            </w:pPr>
            <w:r w:rsidRPr="00057099">
              <w:t>:</w:t>
            </w:r>
          </w:p>
        </w:tc>
        <w:tc>
          <w:tcPr>
            <w:tcW w:w="4530" w:type="dxa"/>
          </w:tcPr>
          <w:p w14:paraId="72F6771B" w14:textId="77777777" w:rsidR="00291AD3" w:rsidRPr="00057099" w:rsidRDefault="00291AD3" w:rsidP="006F7394">
            <w:pPr>
              <w:spacing w:line="240" w:lineRule="exact"/>
            </w:pPr>
            <w:r w:rsidRPr="00057099">
              <w:t>RVS</w:t>
            </w:r>
          </w:p>
        </w:tc>
      </w:tr>
      <w:tr w:rsidR="00291AD3" w:rsidRPr="00057099" w14:paraId="4BBE1AD9" w14:textId="77777777" w:rsidTr="006F7394">
        <w:tc>
          <w:tcPr>
            <w:tcW w:w="2948" w:type="dxa"/>
          </w:tcPr>
          <w:p w14:paraId="7B8D2296" w14:textId="77777777" w:rsidR="00291AD3" w:rsidRPr="00057099" w:rsidRDefault="00291AD3"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overige</w:t>
            </w:r>
          </w:p>
        </w:tc>
        <w:tc>
          <w:tcPr>
            <w:tcW w:w="851" w:type="dxa"/>
          </w:tcPr>
          <w:p w14:paraId="7074DFC8" w14:textId="77777777" w:rsidR="00291AD3" w:rsidRPr="00057099" w:rsidRDefault="00291AD3" w:rsidP="006F7394">
            <w:pPr>
              <w:spacing w:line="240" w:lineRule="exact"/>
              <w:jc w:val="right"/>
            </w:pPr>
          </w:p>
        </w:tc>
        <w:tc>
          <w:tcPr>
            <w:tcW w:w="284" w:type="dxa"/>
          </w:tcPr>
          <w:p w14:paraId="4EB9EF45" w14:textId="77777777" w:rsidR="00291AD3" w:rsidRPr="00057099" w:rsidRDefault="00291AD3" w:rsidP="006F7394">
            <w:pPr>
              <w:spacing w:line="240" w:lineRule="exact"/>
            </w:pPr>
            <w:r w:rsidRPr="00057099">
              <w:t>:</w:t>
            </w:r>
          </w:p>
        </w:tc>
        <w:tc>
          <w:tcPr>
            <w:tcW w:w="4530" w:type="dxa"/>
          </w:tcPr>
          <w:p w14:paraId="4E1D0E65" w14:textId="77777777" w:rsidR="00291AD3" w:rsidRPr="00057099" w:rsidRDefault="00291AD3" w:rsidP="006F7394">
            <w:pPr>
              <w:spacing w:line="240" w:lineRule="exact"/>
            </w:pPr>
          </w:p>
        </w:tc>
      </w:tr>
    </w:tbl>
    <w:p w14:paraId="5718CEB9" w14:textId="77777777" w:rsidR="00291AD3" w:rsidRPr="00057099" w:rsidRDefault="00291AD3" w:rsidP="00291AD3">
      <w:pPr>
        <w:pStyle w:val="Heading2"/>
      </w:pPr>
      <w:bookmarkStart w:id="320" w:name="_Toc54965653"/>
      <w:r w:rsidRPr="00057099">
        <w:t>Aandrijving</w:t>
      </w:r>
      <w:bookmarkEnd w:id="320"/>
    </w:p>
    <w:tbl>
      <w:tblPr>
        <w:tblW w:w="8613" w:type="dxa"/>
        <w:tblLayout w:type="fixed"/>
        <w:tblLook w:val="01E0" w:firstRow="1" w:lastRow="1" w:firstColumn="1" w:lastColumn="1" w:noHBand="0" w:noVBand="0"/>
      </w:tblPr>
      <w:tblGrid>
        <w:gridCol w:w="2948"/>
        <w:gridCol w:w="851"/>
        <w:gridCol w:w="284"/>
        <w:gridCol w:w="4530"/>
      </w:tblGrid>
      <w:tr w:rsidR="00291AD3" w:rsidRPr="00057099" w14:paraId="4D5F1290" w14:textId="77777777" w:rsidTr="006F7394">
        <w:tc>
          <w:tcPr>
            <w:tcW w:w="2948" w:type="dxa"/>
          </w:tcPr>
          <w:p w14:paraId="6DBF6B84" w14:textId="77777777" w:rsidR="00291AD3" w:rsidRPr="00057099" w:rsidRDefault="00291AD3" w:rsidP="006F7394">
            <w:pPr>
              <w:spacing w:line="240" w:lineRule="exact"/>
            </w:pPr>
            <w:r w:rsidRPr="00057099">
              <w:t>systeem</w:t>
            </w:r>
          </w:p>
        </w:tc>
        <w:tc>
          <w:tcPr>
            <w:tcW w:w="851" w:type="dxa"/>
          </w:tcPr>
          <w:p w14:paraId="638C9EC3" w14:textId="77777777" w:rsidR="00291AD3" w:rsidRPr="00057099" w:rsidRDefault="00291AD3" w:rsidP="006F7394">
            <w:pPr>
              <w:spacing w:line="240" w:lineRule="exact"/>
              <w:jc w:val="right"/>
            </w:pPr>
          </w:p>
        </w:tc>
        <w:tc>
          <w:tcPr>
            <w:tcW w:w="284" w:type="dxa"/>
          </w:tcPr>
          <w:p w14:paraId="24B389C4" w14:textId="77777777" w:rsidR="00291AD3" w:rsidRPr="00057099" w:rsidRDefault="00291AD3" w:rsidP="006F7394">
            <w:pPr>
              <w:spacing w:line="240" w:lineRule="exact"/>
            </w:pPr>
            <w:r w:rsidRPr="00057099">
              <w:t>:</w:t>
            </w:r>
          </w:p>
        </w:tc>
        <w:tc>
          <w:tcPr>
            <w:tcW w:w="4530" w:type="dxa"/>
          </w:tcPr>
          <w:p w14:paraId="16B8DF66" w14:textId="77777777" w:rsidR="00291AD3" w:rsidRPr="00057099" w:rsidRDefault="00291AD3" w:rsidP="006F7394">
            <w:pPr>
              <w:spacing w:line="240" w:lineRule="exact"/>
            </w:pPr>
            <w:r w:rsidRPr="00057099">
              <w:t>direct gekoppelde onderwater elektromotor</w:t>
            </w:r>
          </w:p>
        </w:tc>
      </w:tr>
      <w:tr w:rsidR="00291AD3" w:rsidRPr="00057099" w14:paraId="4DE287E3" w14:textId="77777777" w:rsidTr="006F7394">
        <w:tc>
          <w:tcPr>
            <w:tcW w:w="2948" w:type="dxa"/>
          </w:tcPr>
          <w:p w14:paraId="5357F53A" w14:textId="77777777" w:rsidR="00291AD3" w:rsidRPr="00057099" w:rsidRDefault="00291AD3" w:rsidP="006F7394">
            <w:pPr>
              <w:spacing w:line="240" w:lineRule="exact"/>
            </w:pPr>
            <w:r w:rsidRPr="00057099">
              <w:t>toerental</w:t>
            </w:r>
          </w:p>
        </w:tc>
        <w:tc>
          <w:tcPr>
            <w:tcW w:w="851" w:type="dxa"/>
          </w:tcPr>
          <w:p w14:paraId="7067A6E2" w14:textId="77777777" w:rsidR="00291AD3" w:rsidRPr="00057099" w:rsidRDefault="00291AD3" w:rsidP="006F7394">
            <w:pPr>
              <w:spacing w:line="240" w:lineRule="exact"/>
              <w:jc w:val="right"/>
            </w:pPr>
            <w:r w:rsidRPr="00057099">
              <w:t>min.</w:t>
            </w:r>
            <w:r w:rsidRPr="00057099">
              <w:fldChar w:fldCharType="begin"/>
            </w:r>
            <w:r w:rsidRPr="00057099">
              <w:instrText>ADVANCE \U 6.0</w:instrText>
            </w:r>
            <w:r w:rsidRPr="00057099">
              <w:fldChar w:fldCharType="end"/>
            </w:r>
            <w:r w:rsidRPr="00057099">
              <w:t>-</w:t>
            </w:r>
            <w:r w:rsidRPr="00057099">
              <w:rPr>
                <w:vertAlign w:val="superscript"/>
              </w:rPr>
              <w:fldChar w:fldCharType="begin"/>
            </w:r>
            <w:r w:rsidRPr="00057099">
              <w:rPr>
                <w:vertAlign w:val="superscript"/>
              </w:rPr>
              <w:instrText>ADVANCE \D 6.0</w:instrText>
            </w:r>
            <w:r w:rsidRPr="00057099">
              <w:rPr>
                <w:vertAlign w:val="superscript"/>
              </w:rPr>
              <w:fldChar w:fldCharType="end"/>
            </w:r>
            <w:r w:rsidRPr="00057099">
              <w:rPr>
                <w:vertAlign w:val="superscript"/>
              </w:rPr>
              <w:t>1</w:t>
            </w:r>
          </w:p>
        </w:tc>
        <w:tc>
          <w:tcPr>
            <w:tcW w:w="284" w:type="dxa"/>
          </w:tcPr>
          <w:p w14:paraId="537A0CC2" w14:textId="77777777" w:rsidR="00291AD3" w:rsidRPr="00057099" w:rsidRDefault="00291AD3" w:rsidP="006F7394">
            <w:pPr>
              <w:spacing w:line="240" w:lineRule="exact"/>
            </w:pPr>
            <w:r w:rsidRPr="00057099">
              <w:t>:</w:t>
            </w:r>
          </w:p>
        </w:tc>
        <w:tc>
          <w:tcPr>
            <w:tcW w:w="4530" w:type="dxa"/>
          </w:tcPr>
          <w:p w14:paraId="0C48549B" w14:textId="77777777" w:rsidR="00291AD3" w:rsidRPr="00057099" w:rsidRDefault="00291AD3" w:rsidP="006F7394">
            <w:pPr>
              <w:spacing w:line="240" w:lineRule="exact"/>
            </w:pPr>
            <w:r w:rsidRPr="00057099">
              <w:tab/>
              <w:t>(&lt; 1500)</w:t>
            </w:r>
          </w:p>
        </w:tc>
      </w:tr>
      <w:tr w:rsidR="00291AD3" w:rsidRPr="00057099" w14:paraId="1104017D" w14:textId="77777777" w:rsidTr="006F7394">
        <w:tc>
          <w:tcPr>
            <w:tcW w:w="2948" w:type="dxa"/>
          </w:tcPr>
          <w:p w14:paraId="0683F78B" w14:textId="77777777" w:rsidR="00291AD3" w:rsidRPr="00057099" w:rsidRDefault="00291AD3" w:rsidP="006F7394">
            <w:pPr>
              <w:spacing w:line="240" w:lineRule="exact"/>
            </w:pPr>
            <w:r w:rsidRPr="00057099">
              <w:t>geïnstalleerd vermogen</w:t>
            </w:r>
          </w:p>
        </w:tc>
        <w:tc>
          <w:tcPr>
            <w:tcW w:w="851" w:type="dxa"/>
          </w:tcPr>
          <w:p w14:paraId="0FBC4E70" w14:textId="77777777" w:rsidR="00291AD3" w:rsidRPr="00057099" w:rsidRDefault="00291AD3" w:rsidP="006F7394">
            <w:pPr>
              <w:spacing w:line="240" w:lineRule="exact"/>
              <w:jc w:val="right"/>
            </w:pPr>
            <w:r w:rsidRPr="00057099">
              <w:t>kW</w:t>
            </w:r>
          </w:p>
        </w:tc>
        <w:tc>
          <w:tcPr>
            <w:tcW w:w="284" w:type="dxa"/>
          </w:tcPr>
          <w:p w14:paraId="4619E858" w14:textId="77777777" w:rsidR="00291AD3" w:rsidRPr="00057099" w:rsidRDefault="00291AD3" w:rsidP="006F7394">
            <w:pPr>
              <w:spacing w:line="240" w:lineRule="exact"/>
            </w:pPr>
            <w:r w:rsidRPr="00057099">
              <w:t>:</w:t>
            </w:r>
          </w:p>
        </w:tc>
        <w:tc>
          <w:tcPr>
            <w:tcW w:w="4530" w:type="dxa"/>
          </w:tcPr>
          <w:p w14:paraId="6AF340A6" w14:textId="77777777" w:rsidR="00291AD3" w:rsidRPr="00057099" w:rsidRDefault="00291AD3" w:rsidP="006F7394">
            <w:pPr>
              <w:spacing w:line="240" w:lineRule="exact"/>
            </w:pPr>
          </w:p>
        </w:tc>
      </w:tr>
      <w:tr w:rsidR="00291AD3" w:rsidRPr="00057099" w14:paraId="31AA2976" w14:textId="77777777" w:rsidTr="006F7394">
        <w:tc>
          <w:tcPr>
            <w:tcW w:w="2948" w:type="dxa"/>
          </w:tcPr>
          <w:p w14:paraId="61B9E283" w14:textId="77777777" w:rsidR="00291AD3" w:rsidRPr="00057099" w:rsidRDefault="00291AD3" w:rsidP="006F7394">
            <w:pPr>
              <w:spacing w:line="240" w:lineRule="exact"/>
            </w:pPr>
            <w:r w:rsidRPr="00057099">
              <w:t>spanning</w:t>
            </w:r>
          </w:p>
        </w:tc>
        <w:tc>
          <w:tcPr>
            <w:tcW w:w="851" w:type="dxa"/>
          </w:tcPr>
          <w:p w14:paraId="3333AE15" w14:textId="77777777" w:rsidR="00291AD3" w:rsidRPr="00057099" w:rsidRDefault="00291AD3" w:rsidP="006F7394">
            <w:pPr>
              <w:spacing w:line="240" w:lineRule="exact"/>
              <w:jc w:val="right"/>
            </w:pPr>
            <w:r w:rsidRPr="00057099">
              <w:t>V</w:t>
            </w:r>
          </w:p>
        </w:tc>
        <w:tc>
          <w:tcPr>
            <w:tcW w:w="284" w:type="dxa"/>
          </w:tcPr>
          <w:p w14:paraId="60AA2415" w14:textId="77777777" w:rsidR="00291AD3" w:rsidRPr="00057099" w:rsidRDefault="00291AD3" w:rsidP="006F7394">
            <w:pPr>
              <w:spacing w:line="240" w:lineRule="exact"/>
            </w:pPr>
            <w:r w:rsidRPr="00057099">
              <w:t>:</w:t>
            </w:r>
          </w:p>
        </w:tc>
        <w:tc>
          <w:tcPr>
            <w:tcW w:w="4530" w:type="dxa"/>
          </w:tcPr>
          <w:p w14:paraId="7A372C44" w14:textId="77777777" w:rsidR="00291AD3" w:rsidRPr="00057099" w:rsidRDefault="00291AD3" w:rsidP="006F7394">
            <w:pPr>
              <w:spacing w:line="240" w:lineRule="exact"/>
            </w:pPr>
            <w:r w:rsidRPr="00057099">
              <w:t>3x 400, 50 Hz</w:t>
            </w:r>
          </w:p>
        </w:tc>
      </w:tr>
      <w:tr w:rsidR="00291AD3" w:rsidRPr="00057099" w14:paraId="42D2B99C" w14:textId="77777777" w:rsidTr="006F7394">
        <w:tc>
          <w:tcPr>
            <w:tcW w:w="2948" w:type="dxa"/>
          </w:tcPr>
          <w:p w14:paraId="680557FA" w14:textId="77777777" w:rsidR="00291AD3" w:rsidRPr="00057099" w:rsidRDefault="00291AD3" w:rsidP="006F7394">
            <w:pPr>
              <w:spacing w:line="240" w:lineRule="exact"/>
            </w:pPr>
            <w:r w:rsidRPr="00057099">
              <w:t>nominaalstroom</w:t>
            </w:r>
          </w:p>
        </w:tc>
        <w:tc>
          <w:tcPr>
            <w:tcW w:w="851" w:type="dxa"/>
          </w:tcPr>
          <w:p w14:paraId="300CEFEE" w14:textId="77777777" w:rsidR="00291AD3" w:rsidRPr="00057099" w:rsidRDefault="00291AD3" w:rsidP="006F7394">
            <w:pPr>
              <w:spacing w:line="240" w:lineRule="exact"/>
              <w:jc w:val="right"/>
            </w:pPr>
            <w:r w:rsidRPr="00057099">
              <w:t>A</w:t>
            </w:r>
          </w:p>
        </w:tc>
        <w:tc>
          <w:tcPr>
            <w:tcW w:w="284" w:type="dxa"/>
          </w:tcPr>
          <w:p w14:paraId="7B5D5CB1" w14:textId="77777777" w:rsidR="00291AD3" w:rsidRPr="00057099" w:rsidRDefault="00291AD3" w:rsidP="006F7394">
            <w:pPr>
              <w:spacing w:line="240" w:lineRule="exact"/>
            </w:pPr>
            <w:r w:rsidRPr="00057099">
              <w:t>:</w:t>
            </w:r>
          </w:p>
        </w:tc>
        <w:tc>
          <w:tcPr>
            <w:tcW w:w="4530" w:type="dxa"/>
          </w:tcPr>
          <w:p w14:paraId="47B9ED55" w14:textId="77777777" w:rsidR="00291AD3" w:rsidRPr="00057099" w:rsidRDefault="00291AD3" w:rsidP="006F7394">
            <w:pPr>
              <w:spacing w:line="240" w:lineRule="exact"/>
            </w:pPr>
          </w:p>
        </w:tc>
      </w:tr>
      <w:tr w:rsidR="00291AD3" w:rsidRPr="00057099" w14:paraId="6F3E41FF" w14:textId="77777777" w:rsidTr="006F7394">
        <w:tc>
          <w:tcPr>
            <w:tcW w:w="2948" w:type="dxa"/>
          </w:tcPr>
          <w:p w14:paraId="29276672" w14:textId="77777777" w:rsidR="00291AD3" w:rsidRPr="00057099" w:rsidRDefault="00291AD3" w:rsidP="006F7394">
            <w:pPr>
              <w:spacing w:line="240" w:lineRule="exact"/>
            </w:pPr>
            <w:r w:rsidRPr="00057099">
              <w:t>isolatieklasse</w:t>
            </w:r>
          </w:p>
        </w:tc>
        <w:tc>
          <w:tcPr>
            <w:tcW w:w="851" w:type="dxa"/>
          </w:tcPr>
          <w:p w14:paraId="6791F5E8" w14:textId="77777777" w:rsidR="00291AD3" w:rsidRPr="00057099" w:rsidRDefault="00291AD3" w:rsidP="006F7394">
            <w:pPr>
              <w:spacing w:line="240" w:lineRule="exact"/>
              <w:jc w:val="right"/>
            </w:pPr>
          </w:p>
        </w:tc>
        <w:tc>
          <w:tcPr>
            <w:tcW w:w="284" w:type="dxa"/>
          </w:tcPr>
          <w:p w14:paraId="6593C4F5" w14:textId="77777777" w:rsidR="00291AD3" w:rsidRPr="00057099" w:rsidRDefault="00291AD3" w:rsidP="006F7394">
            <w:pPr>
              <w:spacing w:line="240" w:lineRule="exact"/>
            </w:pPr>
            <w:r w:rsidRPr="00057099">
              <w:t>:</w:t>
            </w:r>
          </w:p>
        </w:tc>
        <w:tc>
          <w:tcPr>
            <w:tcW w:w="4530" w:type="dxa"/>
          </w:tcPr>
          <w:p w14:paraId="70F7D89F" w14:textId="77777777" w:rsidR="00291AD3" w:rsidRPr="00057099" w:rsidRDefault="00291AD3" w:rsidP="006F7394">
            <w:pPr>
              <w:spacing w:line="240" w:lineRule="exact"/>
            </w:pPr>
            <w:r w:rsidRPr="00057099">
              <w:t>B</w:t>
            </w:r>
          </w:p>
        </w:tc>
      </w:tr>
      <w:tr w:rsidR="00291AD3" w:rsidRPr="00057099" w14:paraId="6620E90E" w14:textId="77777777" w:rsidTr="006F7394">
        <w:tc>
          <w:tcPr>
            <w:tcW w:w="2948" w:type="dxa"/>
          </w:tcPr>
          <w:p w14:paraId="4276C5C1" w14:textId="77777777" w:rsidR="00291AD3" w:rsidRPr="00057099" w:rsidRDefault="00291AD3" w:rsidP="006F7394">
            <w:pPr>
              <w:spacing w:line="240" w:lineRule="exact"/>
            </w:pPr>
            <w:r w:rsidRPr="00057099">
              <w:t>beschermingsklasse</w:t>
            </w:r>
          </w:p>
        </w:tc>
        <w:tc>
          <w:tcPr>
            <w:tcW w:w="851" w:type="dxa"/>
          </w:tcPr>
          <w:p w14:paraId="618D492A" w14:textId="77777777" w:rsidR="00291AD3" w:rsidRPr="00057099" w:rsidRDefault="00291AD3" w:rsidP="006F7394">
            <w:pPr>
              <w:spacing w:line="240" w:lineRule="exact"/>
              <w:jc w:val="right"/>
            </w:pPr>
          </w:p>
        </w:tc>
        <w:tc>
          <w:tcPr>
            <w:tcW w:w="284" w:type="dxa"/>
          </w:tcPr>
          <w:p w14:paraId="043CB81D" w14:textId="77777777" w:rsidR="00291AD3" w:rsidRPr="00057099" w:rsidRDefault="00291AD3" w:rsidP="006F7394">
            <w:pPr>
              <w:spacing w:line="240" w:lineRule="exact"/>
            </w:pPr>
            <w:r w:rsidRPr="00057099">
              <w:t>:</w:t>
            </w:r>
          </w:p>
        </w:tc>
        <w:tc>
          <w:tcPr>
            <w:tcW w:w="4530" w:type="dxa"/>
          </w:tcPr>
          <w:p w14:paraId="286FDA92" w14:textId="77777777" w:rsidR="00291AD3" w:rsidRPr="00057099" w:rsidRDefault="00291AD3" w:rsidP="006F7394">
            <w:pPr>
              <w:spacing w:line="240" w:lineRule="exact"/>
            </w:pPr>
            <w:r w:rsidRPr="00057099">
              <w:t>IP68</w:t>
            </w:r>
          </w:p>
        </w:tc>
      </w:tr>
      <w:tr w:rsidR="00291AD3" w:rsidRPr="00057099" w14:paraId="4D5E08F2" w14:textId="77777777" w:rsidTr="006F7394">
        <w:tc>
          <w:tcPr>
            <w:tcW w:w="2948" w:type="dxa"/>
          </w:tcPr>
          <w:p w14:paraId="1799AC02" w14:textId="77777777" w:rsidR="00291AD3" w:rsidRPr="00057099" w:rsidRDefault="00291AD3" w:rsidP="006F7394">
            <w:pPr>
              <w:spacing w:line="240" w:lineRule="exact"/>
            </w:pPr>
            <w:r w:rsidRPr="00057099">
              <w:t>bedrijfstype</w:t>
            </w:r>
          </w:p>
        </w:tc>
        <w:tc>
          <w:tcPr>
            <w:tcW w:w="851" w:type="dxa"/>
          </w:tcPr>
          <w:p w14:paraId="7D688E1B" w14:textId="77777777" w:rsidR="00291AD3" w:rsidRPr="00057099" w:rsidRDefault="00291AD3" w:rsidP="006F7394">
            <w:pPr>
              <w:spacing w:line="240" w:lineRule="exact"/>
              <w:jc w:val="right"/>
            </w:pPr>
          </w:p>
        </w:tc>
        <w:tc>
          <w:tcPr>
            <w:tcW w:w="284" w:type="dxa"/>
          </w:tcPr>
          <w:p w14:paraId="2F20A9A8" w14:textId="77777777" w:rsidR="00291AD3" w:rsidRPr="00057099" w:rsidRDefault="00291AD3" w:rsidP="006F7394">
            <w:pPr>
              <w:spacing w:line="240" w:lineRule="exact"/>
            </w:pPr>
            <w:r w:rsidRPr="00057099">
              <w:t>:</w:t>
            </w:r>
          </w:p>
        </w:tc>
        <w:tc>
          <w:tcPr>
            <w:tcW w:w="4530" w:type="dxa"/>
          </w:tcPr>
          <w:p w14:paraId="131951A6" w14:textId="77777777" w:rsidR="00291AD3" w:rsidRPr="00057099" w:rsidRDefault="00291AD3" w:rsidP="006F7394">
            <w:pPr>
              <w:spacing w:line="240" w:lineRule="exact"/>
            </w:pPr>
            <w:r w:rsidRPr="00057099">
              <w:t>S2</w:t>
            </w:r>
          </w:p>
        </w:tc>
      </w:tr>
      <w:tr w:rsidR="00291AD3" w:rsidRPr="00057099" w14:paraId="2972EAD6" w14:textId="77777777" w:rsidTr="006F7394">
        <w:tc>
          <w:tcPr>
            <w:tcW w:w="2948" w:type="dxa"/>
          </w:tcPr>
          <w:p w14:paraId="2B8A1C3C" w14:textId="77777777" w:rsidR="00291AD3" w:rsidRPr="00057099" w:rsidRDefault="00291AD3" w:rsidP="006F7394">
            <w:pPr>
              <w:spacing w:line="240" w:lineRule="exact"/>
            </w:pPr>
            <w:r w:rsidRPr="00057099">
              <w:t>voedingskabel</w:t>
            </w:r>
          </w:p>
        </w:tc>
        <w:tc>
          <w:tcPr>
            <w:tcW w:w="851" w:type="dxa"/>
          </w:tcPr>
          <w:p w14:paraId="6C69E7FC" w14:textId="77777777" w:rsidR="00291AD3" w:rsidRPr="00057099" w:rsidRDefault="00291AD3" w:rsidP="006F7394">
            <w:pPr>
              <w:spacing w:line="240" w:lineRule="exact"/>
              <w:jc w:val="right"/>
            </w:pPr>
          </w:p>
        </w:tc>
        <w:tc>
          <w:tcPr>
            <w:tcW w:w="284" w:type="dxa"/>
          </w:tcPr>
          <w:p w14:paraId="35F5A59C" w14:textId="77777777" w:rsidR="00291AD3" w:rsidRPr="00057099" w:rsidRDefault="00291AD3" w:rsidP="006F7394">
            <w:pPr>
              <w:spacing w:line="240" w:lineRule="exact"/>
            </w:pPr>
            <w:r w:rsidRPr="00057099">
              <w:t>:</w:t>
            </w:r>
          </w:p>
        </w:tc>
        <w:tc>
          <w:tcPr>
            <w:tcW w:w="4530" w:type="dxa"/>
          </w:tcPr>
          <w:p w14:paraId="2BDF1D47" w14:textId="77777777" w:rsidR="00291AD3" w:rsidRPr="00057099" w:rsidRDefault="00291AD3" w:rsidP="006F7394">
            <w:pPr>
              <w:spacing w:line="240" w:lineRule="exact"/>
            </w:pPr>
            <w:r w:rsidRPr="00057099">
              <w:t>voorzien van aansluitsnoer, lengte 2 m.</w:t>
            </w:r>
          </w:p>
        </w:tc>
      </w:tr>
    </w:tbl>
    <w:p w14:paraId="38A7D681" w14:textId="77777777" w:rsidR="00291AD3" w:rsidRPr="00057099" w:rsidRDefault="00291AD3" w:rsidP="00291AD3"/>
    <w:p w14:paraId="19DCE6A3" w14:textId="089FDC09" w:rsidR="00291AD3" w:rsidRPr="00057099" w:rsidRDefault="00291AD3" w:rsidP="00291AD3">
      <w:pPr>
        <w:pStyle w:val="Heading2"/>
      </w:pPr>
      <w:bookmarkStart w:id="321" w:name="_Toc54965654"/>
      <w:r w:rsidRPr="00057099">
        <w:t>Leidingen en appendages</w:t>
      </w:r>
      <w:bookmarkEnd w:id="321"/>
    </w:p>
    <w:tbl>
      <w:tblPr>
        <w:tblW w:w="8613" w:type="dxa"/>
        <w:tblLayout w:type="fixed"/>
        <w:tblLook w:val="01E0" w:firstRow="1" w:lastRow="1" w:firstColumn="1" w:lastColumn="1" w:noHBand="0" w:noVBand="0"/>
      </w:tblPr>
      <w:tblGrid>
        <w:gridCol w:w="2948"/>
        <w:gridCol w:w="851"/>
        <w:gridCol w:w="284"/>
        <w:gridCol w:w="4530"/>
      </w:tblGrid>
      <w:tr w:rsidR="00291AD3" w:rsidRPr="00057099" w14:paraId="3AB6FC2B" w14:textId="77777777" w:rsidTr="006F7394">
        <w:tc>
          <w:tcPr>
            <w:tcW w:w="2948" w:type="dxa"/>
          </w:tcPr>
          <w:p w14:paraId="4A88B18A" w14:textId="77777777" w:rsidR="00291AD3" w:rsidRPr="00057099" w:rsidRDefault="00291AD3" w:rsidP="006F7394">
            <w:pPr>
              <w:spacing w:line="240" w:lineRule="exact"/>
            </w:pPr>
            <w:r w:rsidRPr="00057099">
              <w:t>materiaal leiding</w:t>
            </w:r>
          </w:p>
        </w:tc>
        <w:tc>
          <w:tcPr>
            <w:tcW w:w="851" w:type="dxa"/>
          </w:tcPr>
          <w:p w14:paraId="790FC90E" w14:textId="77777777" w:rsidR="00291AD3" w:rsidRPr="00057099" w:rsidRDefault="00291AD3" w:rsidP="006F7394">
            <w:pPr>
              <w:spacing w:line="240" w:lineRule="exact"/>
              <w:jc w:val="right"/>
            </w:pPr>
          </w:p>
        </w:tc>
        <w:tc>
          <w:tcPr>
            <w:tcW w:w="284" w:type="dxa"/>
          </w:tcPr>
          <w:p w14:paraId="6DA11AB0" w14:textId="77777777" w:rsidR="00291AD3" w:rsidRPr="00057099" w:rsidRDefault="00291AD3" w:rsidP="006F7394">
            <w:pPr>
              <w:spacing w:line="240" w:lineRule="exact"/>
            </w:pPr>
            <w:r w:rsidRPr="00057099">
              <w:t>:</w:t>
            </w:r>
          </w:p>
        </w:tc>
        <w:tc>
          <w:tcPr>
            <w:tcW w:w="4530" w:type="dxa"/>
          </w:tcPr>
          <w:p w14:paraId="5889D4D6" w14:textId="77777777" w:rsidR="00291AD3" w:rsidRPr="00057099" w:rsidRDefault="00291AD3" w:rsidP="006F7394">
            <w:pPr>
              <w:spacing w:line="240" w:lineRule="exact"/>
            </w:pPr>
            <w:r w:rsidRPr="00057099">
              <w:t xml:space="preserve">thermisch verzinktstaal / roestvaststaal AISI 304 </w:t>
            </w:r>
          </w:p>
        </w:tc>
      </w:tr>
      <w:tr w:rsidR="00291AD3" w:rsidRPr="00057099" w14:paraId="400B163A" w14:textId="77777777" w:rsidTr="006F7394">
        <w:tc>
          <w:tcPr>
            <w:tcW w:w="2948" w:type="dxa"/>
          </w:tcPr>
          <w:p w14:paraId="18F4E314" w14:textId="77777777" w:rsidR="00291AD3" w:rsidRPr="00057099" w:rsidRDefault="00291AD3" w:rsidP="006F7394">
            <w:pPr>
              <w:spacing w:line="240" w:lineRule="exact"/>
            </w:pPr>
            <w:r w:rsidRPr="00057099">
              <w:t>materiaal in te storten delen</w:t>
            </w:r>
          </w:p>
        </w:tc>
        <w:tc>
          <w:tcPr>
            <w:tcW w:w="851" w:type="dxa"/>
          </w:tcPr>
          <w:p w14:paraId="05B8277F" w14:textId="77777777" w:rsidR="00291AD3" w:rsidRPr="00057099" w:rsidRDefault="00291AD3" w:rsidP="006F7394">
            <w:pPr>
              <w:spacing w:line="240" w:lineRule="exact"/>
              <w:jc w:val="right"/>
            </w:pPr>
          </w:p>
        </w:tc>
        <w:tc>
          <w:tcPr>
            <w:tcW w:w="284" w:type="dxa"/>
          </w:tcPr>
          <w:p w14:paraId="04CFF394" w14:textId="77777777" w:rsidR="00291AD3" w:rsidRPr="00057099" w:rsidRDefault="00291AD3" w:rsidP="006F7394">
            <w:pPr>
              <w:spacing w:line="240" w:lineRule="exact"/>
            </w:pPr>
            <w:r w:rsidRPr="00057099">
              <w:t>:</w:t>
            </w:r>
          </w:p>
        </w:tc>
        <w:tc>
          <w:tcPr>
            <w:tcW w:w="4530" w:type="dxa"/>
          </w:tcPr>
          <w:p w14:paraId="38C03056" w14:textId="77777777" w:rsidR="00291AD3" w:rsidRPr="00057099" w:rsidRDefault="00291AD3" w:rsidP="006F7394">
            <w:pPr>
              <w:spacing w:line="240" w:lineRule="exact"/>
            </w:pPr>
            <w:r w:rsidRPr="00057099">
              <w:t>gietijzer</w:t>
            </w:r>
          </w:p>
        </w:tc>
      </w:tr>
      <w:tr w:rsidR="00291AD3" w:rsidRPr="00057099" w14:paraId="144066FC" w14:textId="77777777" w:rsidTr="006F7394">
        <w:tc>
          <w:tcPr>
            <w:tcW w:w="2948" w:type="dxa"/>
          </w:tcPr>
          <w:p w14:paraId="046097C0" w14:textId="77777777" w:rsidR="00291AD3" w:rsidRPr="00057099" w:rsidRDefault="00291AD3" w:rsidP="006F7394">
            <w:pPr>
              <w:spacing w:line="240" w:lineRule="exact"/>
            </w:pPr>
            <w:r w:rsidRPr="00057099">
              <w:lastRenderedPageBreak/>
              <w:t xml:space="preserve">tracé </w:t>
            </w:r>
          </w:p>
        </w:tc>
        <w:tc>
          <w:tcPr>
            <w:tcW w:w="851" w:type="dxa"/>
          </w:tcPr>
          <w:p w14:paraId="08AA4AB7" w14:textId="77777777" w:rsidR="00291AD3" w:rsidRPr="00057099" w:rsidRDefault="00291AD3" w:rsidP="006F7394">
            <w:pPr>
              <w:spacing w:line="240" w:lineRule="exact"/>
              <w:jc w:val="right"/>
            </w:pPr>
          </w:p>
        </w:tc>
        <w:tc>
          <w:tcPr>
            <w:tcW w:w="284" w:type="dxa"/>
          </w:tcPr>
          <w:p w14:paraId="0800F72C" w14:textId="77777777" w:rsidR="00291AD3" w:rsidRPr="00057099" w:rsidRDefault="00291AD3" w:rsidP="006F7394">
            <w:pPr>
              <w:spacing w:line="240" w:lineRule="exact"/>
            </w:pPr>
            <w:r w:rsidRPr="00057099">
              <w:t>:</w:t>
            </w:r>
          </w:p>
        </w:tc>
        <w:tc>
          <w:tcPr>
            <w:tcW w:w="4530" w:type="dxa"/>
          </w:tcPr>
          <w:p w14:paraId="2816F84D" w14:textId="1AC7148E" w:rsidR="00291AD3" w:rsidRPr="00057099" w:rsidRDefault="00291AD3" w:rsidP="006F7394">
            <w:pPr>
              <w:spacing w:line="240" w:lineRule="exact"/>
            </w:pPr>
            <w:r w:rsidRPr="00057099">
              <w:t xml:space="preserve">vanaf lenspomp tot en met muurdoorvoer naar </w:t>
            </w:r>
            <w:r w:rsidR="007F5A79" w:rsidRPr="00057099">
              <w:t>de ontvangbak-influent</w:t>
            </w:r>
          </w:p>
        </w:tc>
      </w:tr>
      <w:tr w:rsidR="00291AD3" w:rsidRPr="00057099" w14:paraId="504EAC93" w14:textId="77777777" w:rsidTr="006F7394">
        <w:tc>
          <w:tcPr>
            <w:tcW w:w="2948" w:type="dxa"/>
          </w:tcPr>
          <w:p w14:paraId="05BB9031" w14:textId="77777777" w:rsidR="00291AD3" w:rsidRPr="00057099" w:rsidRDefault="00291AD3" w:rsidP="006F7394">
            <w:pPr>
              <w:spacing w:line="240" w:lineRule="exact"/>
            </w:pPr>
            <w:r w:rsidRPr="00057099">
              <w:t xml:space="preserve">diameter </w:t>
            </w:r>
          </w:p>
        </w:tc>
        <w:tc>
          <w:tcPr>
            <w:tcW w:w="851" w:type="dxa"/>
          </w:tcPr>
          <w:p w14:paraId="07975596" w14:textId="77777777" w:rsidR="00291AD3" w:rsidRPr="00057099" w:rsidRDefault="00291AD3" w:rsidP="006F7394">
            <w:pPr>
              <w:spacing w:line="240" w:lineRule="exact"/>
              <w:jc w:val="right"/>
            </w:pPr>
            <w:r w:rsidRPr="00057099">
              <w:t>mm</w:t>
            </w:r>
          </w:p>
        </w:tc>
        <w:tc>
          <w:tcPr>
            <w:tcW w:w="284" w:type="dxa"/>
          </w:tcPr>
          <w:p w14:paraId="53BB0E4B" w14:textId="77777777" w:rsidR="00291AD3" w:rsidRPr="00057099" w:rsidRDefault="00291AD3" w:rsidP="006F7394">
            <w:pPr>
              <w:spacing w:line="240" w:lineRule="exact"/>
            </w:pPr>
            <w:r w:rsidRPr="00057099">
              <w:t>:</w:t>
            </w:r>
          </w:p>
        </w:tc>
        <w:tc>
          <w:tcPr>
            <w:tcW w:w="4530" w:type="dxa"/>
          </w:tcPr>
          <w:p w14:paraId="4A2032EE" w14:textId="77777777" w:rsidR="00291AD3" w:rsidRPr="00057099" w:rsidRDefault="00291AD3" w:rsidP="006F7394">
            <w:pPr>
              <w:spacing w:line="240" w:lineRule="exact"/>
            </w:pPr>
            <w:r w:rsidRPr="00057099">
              <w:t>DN 50</w:t>
            </w:r>
          </w:p>
        </w:tc>
      </w:tr>
      <w:tr w:rsidR="00291AD3" w:rsidRPr="00057099" w14:paraId="5EE6AF39" w14:textId="77777777" w:rsidTr="006F7394">
        <w:tc>
          <w:tcPr>
            <w:tcW w:w="2948" w:type="dxa"/>
          </w:tcPr>
          <w:p w14:paraId="753F749E" w14:textId="77777777" w:rsidR="00291AD3" w:rsidRPr="00057099" w:rsidRDefault="00291AD3" w:rsidP="006F7394">
            <w:pPr>
              <w:spacing w:line="240" w:lineRule="exact"/>
            </w:pPr>
            <w:r w:rsidRPr="00057099">
              <w:t>uitvoeringseisen</w:t>
            </w:r>
          </w:p>
        </w:tc>
        <w:tc>
          <w:tcPr>
            <w:tcW w:w="851" w:type="dxa"/>
          </w:tcPr>
          <w:p w14:paraId="1E69BCD9" w14:textId="77777777" w:rsidR="00291AD3" w:rsidRPr="00057099" w:rsidRDefault="00291AD3" w:rsidP="006F7394">
            <w:pPr>
              <w:spacing w:line="240" w:lineRule="exact"/>
              <w:jc w:val="right"/>
            </w:pPr>
          </w:p>
        </w:tc>
        <w:tc>
          <w:tcPr>
            <w:tcW w:w="284" w:type="dxa"/>
          </w:tcPr>
          <w:p w14:paraId="597E9697" w14:textId="77777777" w:rsidR="00291AD3" w:rsidRPr="00057099" w:rsidRDefault="00291AD3" w:rsidP="006F7394">
            <w:pPr>
              <w:spacing w:line="240" w:lineRule="exact"/>
            </w:pPr>
            <w:r w:rsidRPr="00057099">
              <w:t>:</w:t>
            </w:r>
          </w:p>
        </w:tc>
        <w:tc>
          <w:tcPr>
            <w:tcW w:w="4530" w:type="dxa"/>
          </w:tcPr>
          <w:p w14:paraId="6863FCD0" w14:textId="77777777" w:rsidR="00291AD3" w:rsidRPr="00057099" w:rsidRDefault="00291AD3" w:rsidP="006F7394">
            <w:pPr>
              <w:spacing w:line="240" w:lineRule="exact"/>
            </w:pPr>
            <w:r w:rsidRPr="00057099">
              <w:t xml:space="preserve">conform voorschrift </w:t>
            </w:r>
          </w:p>
        </w:tc>
      </w:tr>
      <w:tr w:rsidR="00291AD3" w:rsidRPr="00057099" w14:paraId="027B8FFE" w14:textId="77777777" w:rsidTr="006F7394">
        <w:tc>
          <w:tcPr>
            <w:tcW w:w="2948" w:type="dxa"/>
          </w:tcPr>
          <w:p w14:paraId="52DCFA9E" w14:textId="77777777" w:rsidR="00291AD3" w:rsidRPr="00057099" w:rsidRDefault="00291AD3" w:rsidP="006F7394">
            <w:pPr>
              <w:spacing w:line="240" w:lineRule="exact"/>
            </w:pPr>
            <w:r w:rsidRPr="00057099">
              <w:t>appendages/nevenleveringen</w:t>
            </w:r>
          </w:p>
        </w:tc>
        <w:tc>
          <w:tcPr>
            <w:tcW w:w="851" w:type="dxa"/>
          </w:tcPr>
          <w:p w14:paraId="0287623C" w14:textId="77777777" w:rsidR="00291AD3" w:rsidRPr="00057099" w:rsidRDefault="00291AD3" w:rsidP="006F7394">
            <w:pPr>
              <w:spacing w:line="240" w:lineRule="exact"/>
              <w:jc w:val="right"/>
            </w:pPr>
          </w:p>
        </w:tc>
        <w:tc>
          <w:tcPr>
            <w:tcW w:w="284" w:type="dxa"/>
          </w:tcPr>
          <w:p w14:paraId="1ED03B51" w14:textId="77777777" w:rsidR="00291AD3" w:rsidRPr="00057099" w:rsidRDefault="00291AD3" w:rsidP="006F7394">
            <w:pPr>
              <w:spacing w:line="240" w:lineRule="exact"/>
            </w:pPr>
            <w:r w:rsidRPr="00057099">
              <w:t>:</w:t>
            </w:r>
          </w:p>
        </w:tc>
        <w:tc>
          <w:tcPr>
            <w:tcW w:w="4530" w:type="dxa"/>
          </w:tcPr>
          <w:p w14:paraId="358049A7" w14:textId="77777777" w:rsidR="00291AD3" w:rsidRPr="00057099" w:rsidRDefault="00291AD3"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rubberslang met Storzkoppeling op de persleiding</w:t>
            </w:r>
          </w:p>
          <w:p w14:paraId="15965121" w14:textId="77777777" w:rsidR="00291AD3" w:rsidRPr="00057099" w:rsidRDefault="00291AD3"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balkeerklep</w:t>
            </w:r>
          </w:p>
          <w:p w14:paraId="42B32113" w14:textId="77777777" w:rsidR="00291AD3" w:rsidRPr="00057099" w:rsidRDefault="00291AD3" w:rsidP="006F7394">
            <w:pPr>
              <w:pStyle w:val="Bullet1"/>
              <w:tabs>
                <w:tab w:val="clear" w:pos="1135"/>
                <w:tab w:val="num" w:pos="284"/>
              </w:tabs>
              <w:ind w:left="284"/>
              <w:rPr>
                <w:color w:val="00577E" w:themeColor="text1"/>
                <w:sz w:val="20"/>
                <w:lang w:val="nl-NL"/>
              </w:rPr>
            </w:pPr>
            <w:r w:rsidRPr="00057099">
              <w:rPr>
                <w:color w:val="00577E" w:themeColor="text1"/>
                <w:sz w:val="20"/>
                <w:lang w:val="nl-NL"/>
              </w:rPr>
              <w:t>kogelkraan</w:t>
            </w:r>
          </w:p>
          <w:p w14:paraId="6D08B7AE" w14:textId="77777777" w:rsidR="00291AD3" w:rsidRPr="00057099" w:rsidRDefault="00291AD3" w:rsidP="006F7394">
            <w:pPr>
              <w:pStyle w:val="Bullet1"/>
              <w:tabs>
                <w:tab w:val="clear" w:pos="1135"/>
                <w:tab w:val="num" w:pos="284"/>
              </w:tabs>
              <w:ind w:left="284"/>
              <w:rPr>
                <w:lang w:val="nl-NL"/>
              </w:rPr>
            </w:pPr>
            <w:r w:rsidRPr="00057099">
              <w:rPr>
                <w:color w:val="00577E" w:themeColor="text1"/>
                <w:sz w:val="20"/>
                <w:lang w:val="nl-NL"/>
              </w:rPr>
              <w:t>muurdoorvoerstuk</w:t>
            </w:r>
          </w:p>
        </w:tc>
      </w:tr>
    </w:tbl>
    <w:p w14:paraId="594FA776" w14:textId="77777777" w:rsidR="00291AD3" w:rsidRPr="00057099" w:rsidRDefault="00291AD3" w:rsidP="00291AD3"/>
    <w:p w14:paraId="5FD84FCE" w14:textId="1D304E1A" w:rsidR="00291AD3" w:rsidRPr="00057099" w:rsidRDefault="00291AD3" w:rsidP="00291AD3">
      <w:pPr>
        <w:pStyle w:val="Heading2"/>
      </w:pPr>
      <w:bookmarkStart w:id="322" w:name="_Toc54965655"/>
      <w:r w:rsidRPr="00057099">
        <w:t>Nevenbestanddelen</w:t>
      </w:r>
      <w:bookmarkEnd w:id="322"/>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4D7395" w:rsidRPr="00057099" w14:paraId="51F7D627" w14:textId="77777777" w:rsidTr="00D62E73">
        <w:trPr>
          <w:cantSplit/>
        </w:trPr>
        <w:tc>
          <w:tcPr>
            <w:tcW w:w="3227" w:type="dxa"/>
          </w:tcPr>
          <w:p w14:paraId="1ED0BE2E" w14:textId="77777777" w:rsidR="004D7395" w:rsidRPr="00057099" w:rsidRDefault="004D7395" w:rsidP="00D62E73">
            <w:r w:rsidRPr="00057099">
              <w:t>Materiaal verbindingsmiddelen</w:t>
            </w:r>
          </w:p>
        </w:tc>
        <w:tc>
          <w:tcPr>
            <w:tcW w:w="567" w:type="dxa"/>
          </w:tcPr>
          <w:p w14:paraId="491CC004" w14:textId="77777777" w:rsidR="004D7395" w:rsidRPr="00057099" w:rsidRDefault="004D7395" w:rsidP="00D62E73">
            <w:pPr>
              <w:spacing w:line="240" w:lineRule="exact"/>
              <w:jc w:val="right"/>
            </w:pPr>
          </w:p>
        </w:tc>
        <w:tc>
          <w:tcPr>
            <w:tcW w:w="284" w:type="dxa"/>
          </w:tcPr>
          <w:p w14:paraId="6EFF3EB7" w14:textId="77777777" w:rsidR="004D7395" w:rsidRPr="00057099" w:rsidRDefault="004D7395" w:rsidP="00D62E73">
            <w:pPr>
              <w:spacing w:line="240" w:lineRule="exact"/>
            </w:pPr>
            <w:r w:rsidRPr="00057099">
              <w:t>:</w:t>
            </w:r>
          </w:p>
        </w:tc>
        <w:tc>
          <w:tcPr>
            <w:tcW w:w="4990" w:type="dxa"/>
          </w:tcPr>
          <w:p w14:paraId="5115F228" w14:textId="2B33B946" w:rsidR="004D7395" w:rsidRPr="00057099" w:rsidRDefault="004D7395" w:rsidP="00D62E73">
            <w:pPr>
              <w:spacing w:line="240" w:lineRule="exact"/>
            </w:pPr>
            <w:r w:rsidRPr="00057099">
              <w:t>volgens Bundel AV 2018 WT, hoofdstuk 2</w:t>
            </w:r>
          </w:p>
        </w:tc>
      </w:tr>
      <w:tr w:rsidR="004D7395" w:rsidRPr="00057099" w14:paraId="17B35C74" w14:textId="77777777" w:rsidTr="00D62E73">
        <w:trPr>
          <w:cantSplit/>
        </w:trPr>
        <w:tc>
          <w:tcPr>
            <w:tcW w:w="3227" w:type="dxa"/>
          </w:tcPr>
          <w:p w14:paraId="2BDF660B" w14:textId="77777777" w:rsidR="004D7395" w:rsidRPr="00057099" w:rsidRDefault="004D7395" w:rsidP="00D62E73">
            <w:pPr>
              <w:spacing w:line="240" w:lineRule="exact"/>
            </w:pPr>
            <w:r w:rsidRPr="00057099">
              <w:t>Materiaal ondersteuningsconstructies</w:t>
            </w:r>
          </w:p>
        </w:tc>
        <w:tc>
          <w:tcPr>
            <w:tcW w:w="567" w:type="dxa"/>
          </w:tcPr>
          <w:p w14:paraId="345A7F9A" w14:textId="77777777" w:rsidR="004D7395" w:rsidRPr="00057099" w:rsidRDefault="004D7395" w:rsidP="00D62E73">
            <w:pPr>
              <w:spacing w:line="240" w:lineRule="exact"/>
              <w:jc w:val="right"/>
            </w:pPr>
          </w:p>
        </w:tc>
        <w:tc>
          <w:tcPr>
            <w:tcW w:w="284" w:type="dxa"/>
          </w:tcPr>
          <w:p w14:paraId="0EDDF4FD" w14:textId="77777777" w:rsidR="004D7395" w:rsidRPr="00057099" w:rsidRDefault="004D7395" w:rsidP="00D62E73">
            <w:pPr>
              <w:spacing w:line="240" w:lineRule="exact"/>
            </w:pPr>
            <w:r w:rsidRPr="00057099">
              <w:t>:</w:t>
            </w:r>
          </w:p>
        </w:tc>
        <w:tc>
          <w:tcPr>
            <w:tcW w:w="4990" w:type="dxa"/>
          </w:tcPr>
          <w:p w14:paraId="740C50AB" w14:textId="77777777" w:rsidR="004D7395" w:rsidRPr="00057099" w:rsidRDefault="004D7395" w:rsidP="00D62E73">
            <w:pPr>
              <w:spacing w:line="240" w:lineRule="exact"/>
            </w:pPr>
            <w:r w:rsidRPr="00057099">
              <w:t>roestvaststaal AISI 304, thermisch verzinkt staal</w:t>
            </w:r>
          </w:p>
          <w:p w14:paraId="177FAA42" w14:textId="77777777" w:rsidR="004D7395" w:rsidRPr="00057099" w:rsidRDefault="004D7395" w:rsidP="00D62E73">
            <w:pPr>
              <w:spacing w:line="240" w:lineRule="exact"/>
            </w:pPr>
          </w:p>
        </w:tc>
      </w:tr>
    </w:tbl>
    <w:p w14:paraId="6130FDFB" w14:textId="2F8C6B6A" w:rsidR="004D7395" w:rsidRPr="00057099" w:rsidRDefault="004D7395" w:rsidP="004D7395">
      <w:pPr>
        <w:pStyle w:val="BodyText"/>
      </w:pPr>
    </w:p>
    <w:p w14:paraId="212C2339" w14:textId="72AE180F" w:rsidR="00291AD3" w:rsidRPr="00057099" w:rsidRDefault="00291AD3" w:rsidP="00291AD3">
      <w:pPr>
        <w:pStyle w:val="Heading2"/>
      </w:pPr>
      <w:bookmarkStart w:id="323" w:name="_Toc54965656"/>
      <w:r w:rsidRPr="00057099">
        <w:t>Conservering</w:t>
      </w:r>
      <w:bookmarkEnd w:id="323"/>
    </w:p>
    <w:p w14:paraId="354FF51C" w14:textId="77777777" w:rsidR="00291AD3" w:rsidRPr="00057099" w:rsidRDefault="00291AD3" w:rsidP="00291AD3">
      <w:r w:rsidRPr="00057099">
        <w:t>Alle genoemde stalen onderdelen conserveren zoals genoemd in de voorschriften.</w:t>
      </w:r>
    </w:p>
    <w:p w14:paraId="577AFDE0" w14:textId="77777777" w:rsidR="00291AD3" w:rsidRPr="00057099" w:rsidRDefault="00291AD3" w:rsidP="00291AD3"/>
    <w:p w14:paraId="246A57E3" w14:textId="1BDDE2AD" w:rsidR="00291AD3" w:rsidRPr="00057099" w:rsidRDefault="00291AD3" w:rsidP="00291AD3">
      <w:pPr>
        <w:pStyle w:val="Heading2"/>
      </w:pPr>
      <w:bookmarkStart w:id="324" w:name="_Toc54965657"/>
      <w:r w:rsidRPr="00057099">
        <w:t>Keuringen en beproevingen</w:t>
      </w:r>
      <w:bookmarkEnd w:id="324"/>
    </w:p>
    <w:p w14:paraId="1EBA6D51" w14:textId="77777777" w:rsidR="00291AD3" w:rsidRPr="00057099" w:rsidRDefault="00291AD3" w:rsidP="00291AD3">
      <w:r w:rsidRPr="00057099">
        <w:t>Naast de algemeen gebruikelijke keuringen en beproevingen, zoals genoemd in de technische werkbeschrijving W/E-algemeen, dienen voor dit onderdeel door de aannemer de volgende beproevingen worden uitgevoerd:</w:t>
      </w:r>
    </w:p>
    <w:p w14:paraId="71008BB2" w14:textId="77777777" w:rsidR="00291AD3" w:rsidRPr="00057099" w:rsidRDefault="00291AD3" w:rsidP="00291AD3"/>
    <w:p w14:paraId="3CFC329C" w14:textId="77777777" w:rsidR="00291AD3" w:rsidRPr="00057099" w:rsidRDefault="00291AD3" w:rsidP="00291AD3">
      <w:r w:rsidRPr="00057099">
        <w:t>Voor de verzending naar de bouwplaats (FAT):</w:t>
      </w:r>
    </w:p>
    <w:p w14:paraId="322E69C2" w14:textId="77777777" w:rsidR="00291AD3" w:rsidRPr="00057099" w:rsidRDefault="00291AD3" w:rsidP="00291AD3">
      <w:pPr>
        <w:pStyle w:val="Bullet1"/>
        <w:tabs>
          <w:tab w:val="clear" w:pos="1135"/>
          <w:tab w:val="num" w:pos="567"/>
        </w:tabs>
        <w:overflowPunct/>
        <w:autoSpaceDE/>
        <w:autoSpaceDN/>
        <w:adjustRightInd/>
        <w:spacing w:line="255" w:lineRule="exact"/>
        <w:ind w:left="567" w:hanging="567"/>
        <w:jc w:val="both"/>
        <w:textAlignment w:val="auto"/>
        <w:rPr>
          <w:color w:val="00577E" w:themeColor="text1"/>
          <w:sz w:val="20"/>
          <w:lang w:val="nl-NL"/>
        </w:rPr>
      </w:pPr>
      <w:r w:rsidRPr="00057099">
        <w:rPr>
          <w:color w:val="00577E" w:themeColor="text1"/>
          <w:sz w:val="20"/>
          <w:lang w:val="nl-NL"/>
        </w:rPr>
        <w:t>geen.</w:t>
      </w:r>
    </w:p>
    <w:p w14:paraId="399BFE36" w14:textId="77777777" w:rsidR="00291AD3" w:rsidRPr="00057099" w:rsidRDefault="00291AD3" w:rsidP="00291AD3"/>
    <w:p w14:paraId="30742314" w14:textId="77777777" w:rsidR="00291AD3" w:rsidRPr="00057099" w:rsidRDefault="00291AD3" w:rsidP="00291AD3">
      <w:r w:rsidRPr="00057099">
        <w:t>Na de montage ten behoeve van de oplevering (SAT):</w:t>
      </w:r>
    </w:p>
    <w:p w14:paraId="7272785A" w14:textId="77777777" w:rsidR="00291AD3" w:rsidRPr="00057099" w:rsidRDefault="00291AD3" w:rsidP="00291AD3">
      <w:pPr>
        <w:pStyle w:val="Bullet1"/>
        <w:tabs>
          <w:tab w:val="clear" w:pos="1135"/>
          <w:tab w:val="num" w:pos="284"/>
        </w:tabs>
        <w:ind w:left="284"/>
        <w:rPr>
          <w:color w:val="00577E" w:themeColor="text1"/>
          <w:sz w:val="20"/>
          <w:lang w:val="nl-NL"/>
        </w:rPr>
      </w:pPr>
      <w:r w:rsidRPr="00057099">
        <w:rPr>
          <w:color w:val="00577E" w:themeColor="text1"/>
          <w:sz w:val="20"/>
          <w:lang w:val="nl-NL"/>
        </w:rPr>
        <w:t>Sterkte- en dichtheidstest leidingwerk.</w:t>
      </w:r>
    </w:p>
    <w:p w14:paraId="0C5FD9CB" w14:textId="00012776" w:rsidR="00D0548C" w:rsidRPr="00057099" w:rsidRDefault="00D0548C">
      <w:r w:rsidRPr="00057099">
        <w:br w:type="page"/>
      </w:r>
    </w:p>
    <w:p w14:paraId="4C7F98BB" w14:textId="246DC2E1" w:rsidR="002B6D67" w:rsidRPr="00057099" w:rsidRDefault="00EB0B5F" w:rsidP="002B6D67">
      <w:pPr>
        <w:pStyle w:val="Heading1"/>
      </w:pPr>
      <w:bookmarkStart w:id="325" w:name="_Toc54965658"/>
      <w:r w:rsidRPr="00057099">
        <w:lastRenderedPageBreak/>
        <w:t>Airco installaties schakelruimtes</w:t>
      </w:r>
      <w:bookmarkEnd w:id="325"/>
    </w:p>
    <w:p w14:paraId="5613196C" w14:textId="335FD501" w:rsidR="002B6D67" w:rsidRPr="00057099" w:rsidRDefault="002B6D67" w:rsidP="002B6D67">
      <w:pPr>
        <w:pStyle w:val="Heading2"/>
      </w:pPr>
      <w:bookmarkStart w:id="326" w:name="_Toc54965659"/>
      <w:r w:rsidRPr="00057099">
        <w:t>Leveringsomvang</w:t>
      </w:r>
      <w:bookmarkEnd w:id="326"/>
    </w:p>
    <w:p w14:paraId="35C315C2" w14:textId="169C175C" w:rsidR="002B6D67" w:rsidRPr="00057099" w:rsidRDefault="002B6D67" w:rsidP="002B6D67">
      <w:r w:rsidRPr="00057099">
        <w:t>De leveringsomvang bestaat in hoofdzaak uit:</w:t>
      </w:r>
    </w:p>
    <w:p w14:paraId="0929BF72" w14:textId="03C6296C" w:rsidR="006F7394" w:rsidRPr="00057099" w:rsidRDefault="006F7394" w:rsidP="006F7394">
      <w:pPr>
        <w:pStyle w:val="Bullet1"/>
        <w:tabs>
          <w:tab w:val="clear" w:pos="1135"/>
          <w:tab w:val="num" w:pos="284"/>
          <w:tab w:val="num" w:pos="567"/>
        </w:tabs>
        <w:ind w:left="284"/>
        <w:rPr>
          <w:color w:val="00577E" w:themeColor="text1"/>
          <w:sz w:val="20"/>
          <w:lang w:val="nl-NL"/>
        </w:rPr>
      </w:pPr>
      <w:r w:rsidRPr="00057099">
        <w:rPr>
          <w:color w:val="00577E" w:themeColor="text1"/>
          <w:sz w:val="20"/>
          <w:lang w:val="nl-NL"/>
        </w:rPr>
        <w:t xml:space="preserve">1 airco installaties kantoor </w:t>
      </w:r>
    </w:p>
    <w:p w14:paraId="205E8E64" w14:textId="7302FD7A" w:rsidR="006F7394" w:rsidRPr="00057099" w:rsidRDefault="006F7394" w:rsidP="006F7394">
      <w:pPr>
        <w:pStyle w:val="Bullet1"/>
        <w:tabs>
          <w:tab w:val="clear" w:pos="1135"/>
          <w:tab w:val="num" w:pos="284"/>
          <w:tab w:val="num" w:pos="567"/>
        </w:tabs>
        <w:ind w:left="284"/>
        <w:rPr>
          <w:color w:val="00577E" w:themeColor="text1"/>
          <w:sz w:val="20"/>
          <w:lang w:val="nl-NL"/>
        </w:rPr>
      </w:pPr>
      <w:r w:rsidRPr="00057099">
        <w:rPr>
          <w:color w:val="00577E" w:themeColor="text1"/>
          <w:sz w:val="20"/>
          <w:lang w:val="nl-NL"/>
        </w:rPr>
        <w:t xml:space="preserve">1 airco installaties serverruimte </w:t>
      </w:r>
    </w:p>
    <w:p w14:paraId="66895576" w14:textId="4AE2EC59" w:rsidR="006F7394" w:rsidRPr="00057099" w:rsidRDefault="006F7394" w:rsidP="006F7394">
      <w:pPr>
        <w:pStyle w:val="Bullet1"/>
        <w:tabs>
          <w:tab w:val="clear" w:pos="1135"/>
          <w:tab w:val="num" w:pos="284"/>
          <w:tab w:val="num" w:pos="567"/>
        </w:tabs>
        <w:ind w:left="284"/>
        <w:rPr>
          <w:color w:val="00577E" w:themeColor="text1"/>
          <w:sz w:val="20"/>
          <w:lang w:val="nl-NL"/>
        </w:rPr>
      </w:pPr>
      <w:r w:rsidRPr="00057099">
        <w:rPr>
          <w:color w:val="00577E" w:themeColor="text1"/>
          <w:sz w:val="20"/>
          <w:lang w:val="nl-NL"/>
        </w:rPr>
        <w:t xml:space="preserve">1 airco installaties LS-ruimte </w:t>
      </w:r>
    </w:p>
    <w:p w14:paraId="18267EEF" w14:textId="035C8383" w:rsidR="002B6D67" w:rsidRPr="00057099" w:rsidRDefault="002B6D67" w:rsidP="002B6D67">
      <w:pPr>
        <w:pStyle w:val="Bullet1"/>
        <w:tabs>
          <w:tab w:val="clear" w:pos="1135"/>
          <w:tab w:val="num" w:pos="284"/>
        </w:tabs>
        <w:ind w:left="284"/>
        <w:rPr>
          <w:color w:val="00577E" w:themeColor="text1"/>
          <w:sz w:val="20"/>
          <w:lang w:val="nl-NL"/>
        </w:rPr>
      </w:pPr>
      <w:r w:rsidRPr="00057099">
        <w:rPr>
          <w:color w:val="00577E" w:themeColor="text1"/>
          <w:sz w:val="20"/>
          <w:lang w:val="nl-NL"/>
        </w:rPr>
        <w:t>binnen-unit</w:t>
      </w:r>
      <w:r w:rsidR="00D0548C" w:rsidRPr="00057099">
        <w:rPr>
          <w:color w:val="00577E" w:themeColor="text1"/>
          <w:sz w:val="20"/>
          <w:lang w:val="nl-NL"/>
        </w:rPr>
        <w:t>s</w:t>
      </w:r>
      <w:r w:rsidRPr="00057099">
        <w:rPr>
          <w:color w:val="00577E" w:themeColor="text1"/>
          <w:sz w:val="20"/>
          <w:lang w:val="nl-NL"/>
        </w:rPr>
        <w:t>;</w:t>
      </w:r>
    </w:p>
    <w:p w14:paraId="17E046EE" w14:textId="2EF669D1" w:rsidR="002B6D67" w:rsidRPr="00057099" w:rsidRDefault="002B6D67" w:rsidP="002B6D67">
      <w:pPr>
        <w:pStyle w:val="Bullet1"/>
        <w:tabs>
          <w:tab w:val="clear" w:pos="1135"/>
          <w:tab w:val="num" w:pos="284"/>
        </w:tabs>
        <w:ind w:left="284"/>
        <w:rPr>
          <w:color w:val="00577E" w:themeColor="text1"/>
          <w:sz w:val="20"/>
          <w:lang w:val="nl-NL"/>
        </w:rPr>
      </w:pPr>
      <w:r w:rsidRPr="00057099">
        <w:rPr>
          <w:color w:val="00577E" w:themeColor="text1"/>
          <w:sz w:val="20"/>
          <w:lang w:val="nl-NL"/>
        </w:rPr>
        <w:t>buiten-unit</w:t>
      </w:r>
      <w:r w:rsidR="00D0548C" w:rsidRPr="00057099">
        <w:rPr>
          <w:color w:val="00577E" w:themeColor="text1"/>
          <w:sz w:val="20"/>
          <w:lang w:val="nl-NL"/>
        </w:rPr>
        <w:t>s</w:t>
      </w:r>
      <w:r w:rsidRPr="00057099">
        <w:rPr>
          <w:color w:val="00577E" w:themeColor="text1"/>
          <w:sz w:val="20"/>
          <w:lang w:val="nl-NL"/>
        </w:rPr>
        <w:t>;</w:t>
      </w:r>
    </w:p>
    <w:p w14:paraId="120DE378" w14:textId="09AB05BD" w:rsidR="002B6D67" w:rsidRPr="00057099" w:rsidRDefault="002B6D67" w:rsidP="002B6D67">
      <w:pPr>
        <w:pStyle w:val="Bullet1"/>
        <w:tabs>
          <w:tab w:val="clear" w:pos="1135"/>
          <w:tab w:val="num" w:pos="284"/>
        </w:tabs>
        <w:ind w:left="284"/>
        <w:rPr>
          <w:color w:val="00577E" w:themeColor="text1"/>
          <w:sz w:val="20"/>
          <w:lang w:val="nl-NL"/>
        </w:rPr>
      </w:pPr>
      <w:r w:rsidRPr="00057099">
        <w:rPr>
          <w:color w:val="00577E" w:themeColor="text1"/>
          <w:sz w:val="20"/>
          <w:lang w:val="nl-NL"/>
        </w:rPr>
        <w:t>leidingsyste</w:t>
      </w:r>
      <w:r w:rsidR="00D0548C" w:rsidRPr="00057099">
        <w:rPr>
          <w:color w:val="00577E" w:themeColor="text1"/>
          <w:sz w:val="20"/>
          <w:lang w:val="nl-NL"/>
        </w:rPr>
        <w:t>men</w:t>
      </w:r>
      <w:r w:rsidRPr="00057099">
        <w:rPr>
          <w:color w:val="00577E" w:themeColor="text1"/>
          <w:sz w:val="20"/>
          <w:lang w:val="nl-NL"/>
        </w:rPr>
        <w:t>;</w:t>
      </w:r>
    </w:p>
    <w:p w14:paraId="39DC1F40" w14:textId="36EAF8E0" w:rsidR="002B6D67" w:rsidRPr="00057099" w:rsidRDefault="002B6D67" w:rsidP="002B6D67">
      <w:pPr>
        <w:pStyle w:val="Bullet1"/>
        <w:tabs>
          <w:tab w:val="clear" w:pos="1135"/>
          <w:tab w:val="num" w:pos="284"/>
        </w:tabs>
        <w:ind w:left="284"/>
        <w:rPr>
          <w:color w:val="00577E" w:themeColor="text1"/>
          <w:sz w:val="20"/>
          <w:lang w:val="nl-NL"/>
        </w:rPr>
      </w:pPr>
      <w:r w:rsidRPr="00057099">
        <w:rPr>
          <w:color w:val="00577E" w:themeColor="text1"/>
          <w:sz w:val="20"/>
          <w:lang w:val="nl-NL"/>
        </w:rPr>
        <w:t>condensafvoer</w:t>
      </w:r>
      <w:r w:rsidR="00D0548C" w:rsidRPr="00057099">
        <w:rPr>
          <w:color w:val="00577E" w:themeColor="text1"/>
          <w:sz w:val="20"/>
          <w:lang w:val="nl-NL"/>
        </w:rPr>
        <w:t>en</w:t>
      </w:r>
      <w:r w:rsidRPr="00057099">
        <w:rPr>
          <w:color w:val="00577E" w:themeColor="text1"/>
          <w:sz w:val="20"/>
          <w:lang w:val="nl-NL"/>
        </w:rPr>
        <w:t>;</w:t>
      </w:r>
    </w:p>
    <w:p w14:paraId="4CA7BDFB" w14:textId="3C8C4F4F" w:rsidR="002B6D67" w:rsidRPr="00057099" w:rsidRDefault="002B6D67" w:rsidP="002B6D67">
      <w:pPr>
        <w:pStyle w:val="Bullet1"/>
        <w:tabs>
          <w:tab w:val="clear" w:pos="1135"/>
          <w:tab w:val="num" w:pos="284"/>
        </w:tabs>
        <w:ind w:left="284"/>
        <w:rPr>
          <w:color w:val="00577E" w:themeColor="text1"/>
          <w:sz w:val="20"/>
          <w:lang w:val="nl-NL"/>
        </w:rPr>
      </w:pPr>
      <w:r w:rsidRPr="00057099">
        <w:rPr>
          <w:color w:val="00577E" w:themeColor="text1"/>
          <w:sz w:val="20"/>
          <w:lang w:val="nl-NL"/>
        </w:rPr>
        <w:t>temperatuurregeling</w:t>
      </w:r>
      <w:r w:rsidR="00D0548C" w:rsidRPr="00057099">
        <w:rPr>
          <w:color w:val="00577E" w:themeColor="text1"/>
          <w:sz w:val="20"/>
          <w:lang w:val="nl-NL"/>
        </w:rPr>
        <w:t>en</w:t>
      </w:r>
      <w:r w:rsidRPr="00057099">
        <w:rPr>
          <w:color w:val="00577E" w:themeColor="text1"/>
          <w:sz w:val="20"/>
          <w:lang w:val="nl-NL"/>
        </w:rPr>
        <w:t>;</w:t>
      </w:r>
    </w:p>
    <w:p w14:paraId="5A3016F4" w14:textId="77777777" w:rsidR="002B6D67" w:rsidRPr="00057099" w:rsidRDefault="002B6D67" w:rsidP="002B6D67">
      <w:pPr>
        <w:pStyle w:val="Bullet1"/>
        <w:numPr>
          <w:ilvl w:val="0"/>
          <w:numId w:val="0"/>
        </w:numPr>
        <w:rPr>
          <w:lang w:val="nl-NL"/>
        </w:rPr>
      </w:pPr>
    </w:p>
    <w:p w14:paraId="01ED8781" w14:textId="69DF3778" w:rsidR="002B6D67" w:rsidRPr="00057099" w:rsidRDefault="002B6D67" w:rsidP="002B6D67">
      <w:pPr>
        <w:pStyle w:val="Heading2"/>
      </w:pPr>
      <w:bookmarkStart w:id="327" w:name="_Toc54965660"/>
      <w:r w:rsidRPr="00057099">
        <w:t>Algemeen</w:t>
      </w:r>
      <w:bookmarkEnd w:id="327"/>
    </w:p>
    <w:tbl>
      <w:tblPr>
        <w:tblW w:w="8658" w:type="dxa"/>
        <w:tblLayout w:type="fixed"/>
        <w:tblLook w:val="01E0" w:firstRow="1" w:lastRow="1" w:firstColumn="1" w:lastColumn="1" w:noHBand="0" w:noVBand="0"/>
      </w:tblPr>
      <w:tblGrid>
        <w:gridCol w:w="2948"/>
        <w:gridCol w:w="851"/>
        <w:gridCol w:w="284"/>
        <w:gridCol w:w="4575"/>
      </w:tblGrid>
      <w:tr w:rsidR="002B6D67" w:rsidRPr="00057099" w14:paraId="114B3294" w14:textId="77777777" w:rsidTr="006F7394">
        <w:tc>
          <w:tcPr>
            <w:tcW w:w="2948" w:type="dxa"/>
          </w:tcPr>
          <w:p w14:paraId="107412D1" w14:textId="77777777" w:rsidR="002B6D67" w:rsidRPr="00057099" w:rsidRDefault="002B6D67" w:rsidP="006F7394">
            <w:pPr>
              <w:spacing w:line="240" w:lineRule="exact"/>
            </w:pPr>
            <w:r w:rsidRPr="00057099">
              <w:t>P&amp;ID-nummer</w:t>
            </w:r>
          </w:p>
        </w:tc>
        <w:tc>
          <w:tcPr>
            <w:tcW w:w="851" w:type="dxa"/>
          </w:tcPr>
          <w:p w14:paraId="5002A32F" w14:textId="77777777" w:rsidR="002B6D67" w:rsidRPr="00057099" w:rsidRDefault="002B6D67" w:rsidP="006F7394">
            <w:pPr>
              <w:spacing w:line="240" w:lineRule="exact"/>
            </w:pPr>
          </w:p>
        </w:tc>
        <w:tc>
          <w:tcPr>
            <w:tcW w:w="284" w:type="dxa"/>
          </w:tcPr>
          <w:p w14:paraId="103B28F4" w14:textId="77777777" w:rsidR="002B6D67" w:rsidRPr="00057099" w:rsidRDefault="002B6D67" w:rsidP="006F7394">
            <w:pPr>
              <w:spacing w:line="240" w:lineRule="exact"/>
            </w:pPr>
            <w:r w:rsidRPr="00057099">
              <w:t>:</w:t>
            </w:r>
          </w:p>
        </w:tc>
        <w:tc>
          <w:tcPr>
            <w:tcW w:w="4575" w:type="dxa"/>
          </w:tcPr>
          <w:p w14:paraId="489EDB2D" w14:textId="4F9881F5" w:rsidR="002B6D67" w:rsidRPr="00057099" w:rsidRDefault="006F7394" w:rsidP="006F7394">
            <w:pPr>
              <w:spacing w:line="240" w:lineRule="exact"/>
            </w:pPr>
            <w:r w:rsidRPr="00057099">
              <w:t>NW 3E---790</w:t>
            </w:r>
          </w:p>
        </w:tc>
      </w:tr>
      <w:tr w:rsidR="008E6699" w:rsidRPr="00057099" w14:paraId="1638A81D" w14:textId="77777777" w:rsidTr="006F7394">
        <w:tc>
          <w:tcPr>
            <w:tcW w:w="2948" w:type="dxa"/>
          </w:tcPr>
          <w:p w14:paraId="57B4E779" w14:textId="24A354D4" w:rsidR="008E6699" w:rsidRPr="00057099" w:rsidRDefault="008E6699" w:rsidP="006F7394">
            <w:pPr>
              <w:spacing w:line="240" w:lineRule="exact"/>
            </w:pPr>
            <w:r w:rsidRPr="00057099">
              <w:t>positienummer</w:t>
            </w:r>
          </w:p>
        </w:tc>
        <w:tc>
          <w:tcPr>
            <w:tcW w:w="851" w:type="dxa"/>
          </w:tcPr>
          <w:p w14:paraId="5220E4C6" w14:textId="77777777" w:rsidR="008E6699" w:rsidRPr="00057099" w:rsidRDefault="008E6699" w:rsidP="006F7394">
            <w:pPr>
              <w:spacing w:line="240" w:lineRule="exact"/>
            </w:pPr>
          </w:p>
        </w:tc>
        <w:tc>
          <w:tcPr>
            <w:tcW w:w="284" w:type="dxa"/>
          </w:tcPr>
          <w:p w14:paraId="52F55546" w14:textId="3DC01B86" w:rsidR="008E6699" w:rsidRPr="00057099" w:rsidRDefault="008E6699" w:rsidP="006F7394">
            <w:pPr>
              <w:spacing w:line="240" w:lineRule="exact"/>
            </w:pPr>
            <w:r w:rsidRPr="00057099">
              <w:t>:</w:t>
            </w:r>
          </w:p>
        </w:tc>
        <w:tc>
          <w:tcPr>
            <w:tcW w:w="4575" w:type="dxa"/>
          </w:tcPr>
          <w:p w14:paraId="28D53400" w14:textId="1D02A431" w:rsidR="008E6699" w:rsidRPr="00057099" w:rsidRDefault="008E6699" w:rsidP="006F7394">
            <w:pPr>
              <w:spacing w:line="240" w:lineRule="exact"/>
            </w:pPr>
            <w:r w:rsidRPr="00057099">
              <w:t>KI9070</w:t>
            </w:r>
          </w:p>
        </w:tc>
      </w:tr>
      <w:tr w:rsidR="002B6D67" w:rsidRPr="00057099" w14:paraId="600E3638" w14:textId="77777777" w:rsidTr="006F7394">
        <w:tc>
          <w:tcPr>
            <w:tcW w:w="2948" w:type="dxa"/>
          </w:tcPr>
          <w:p w14:paraId="0CE01A75" w14:textId="77777777" w:rsidR="002B6D67" w:rsidRPr="00057099" w:rsidRDefault="002B6D67" w:rsidP="006F7394">
            <w:pPr>
              <w:spacing w:line="240" w:lineRule="exact"/>
            </w:pPr>
            <w:r w:rsidRPr="00057099">
              <w:t>energiebron</w:t>
            </w:r>
          </w:p>
        </w:tc>
        <w:tc>
          <w:tcPr>
            <w:tcW w:w="851" w:type="dxa"/>
          </w:tcPr>
          <w:p w14:paraId="0C63A0F2" w14:textId="77777777" w:rsidR="002B6D67" w:rsidRPr="00057099" w:rsidRDefault="002B6D67" w:rsidP="006F7394">
            <w:pPr>
              <w:spacing w:line="240" w:lineRule="exact"/>
              <w:jc w:val="right"/>
            </w:pPr>
          </w:p>
        </w:tc>
        <w:tc>
          <w:tcPr>
            <w:tcW w:w="284" w:type="dxa"/>
          </w:tcPr>
          <w:p w14:paraId="65221E5B" w14:textId="77777777" w:rsidR="002B6D67" w:rsidRPr="00057099" w:rsidRDefault="002B6D67" w:rsidP="006F7394">
            <w:pPr>
              <w:spacing w:line="240" w:lineRule="exact"/>
            </w:pPr>
            <w:r w:rsidRPr="00057099">
              <w:t>:</w:t>
            </w:r>
          </w:p>
        </w:tc>
        <w:tc>
          <w:tcPr>
            <w:tcW w:w="4575" w:type="dxa"/>
          </w:tcPr>
          <w:p w14:paraId="68F37CF8" w14:textId="77777777" w:rsidR="002B6D67" w:rsidRPr="00057099" w:rsidRDefault="002B6D67" w:rsidP="006F7394">
            <w:pPr>
              <w:spacing w:line="240" w:lineRule="exact"/>
            </w:pPr>
            <w:r w:rsidRPr="00057099">
              <w:t>elektriciteit</w:t>
            </w:r>
          </w:p>
        </w:tc>
      </w:tr>
      <w:tr w:rsidR="002B6D67" w:rsidRPr="00057099" w14:paraId="25A5C676" w14:textId="77777777" w:rsidTr="006F7394">
        <w:tc>
          <w:tcPr>
            <w:tcW w:w="2948" w:type="dxa"/>
          </w:tcPr>
          <w:p w14:paraId="1C42F36A" w14:textId="77777777" w:rsidR="002B6D67" w:rsidRPr="00057099" w:rsidRDefault="002B6D67" w:rsidP="006F7394">
            <w:pPr>
              <w:spacing w:line="240" w:lineRule="exact"/>
            </w:pPr>
            <w:r w:rsidRPr="00057099">
              <w:t>spanning</w:t>
            </w:r>
          </w:p>
        </w:tc>
        <w:tc>
          <w:tcPr>
            <w:tcW w:w="851" w:type="dxa"/>
          </w:tcPr>
          <w:p w14:paraId="4F80E0A8" w14:textId="77777777" w:rsidR="002B6D67" w:rsidRPr="00057099" w:rsidRDefault="002B6D67" w:rsidP="006F7394">
            <w:pPr>
              <w:spacing w:line="240" w:lineRule="exact"/>
              <w:jc w:val="right"/>
            </w:pPr>
            <w:r w:rsidRPr="00057099">
              <w:t>V</w:t>
            </w:r>
          </w:p>
        </w:tc>
        <w:tc>
          <w:tcPr>
            <w:tcW w:w="284" w:type="dxa"/>
          </w:tcPr>
          <w:p w14:paraId="1E375AE2" w14:textId="77777777" w:rsidR="002B6D67" w:rsidRPr="00057099" w:rsidRDefault="002B6D67" w:rsidP="006F7394">
            <w:pPr>
              <w:spacing w:line="240" w:lineRule="exact"/>
            </w:pPr>
            <w:r w:rsidRPr="00057099">
              <w:t>:</w:t>
            </w:r>
          </w:p>
        </w:tc>
        <w:tc>
          <w:tcPr>
            <w:tcW w:w="4575" w:type="dxa"/>
          </w:tcPr>
          <w:p w14:paraId="4CA65F60" w14:textId="77777777" w:rsidR="002B6D67" w:rsidRPr="00057099" w:rsidRDefault="002B6D67" w:rsidP="006F7394">
            <w:pPr>
              <w:spacing w:line="240" w:lineRule="exact"/>
            </w:pPr>
            <w:r w:rsidRPr="00057099">
              <w:t>400</w:t>
            </w:r>
          </w:p>
        </w:tc>
      </w:tr>
    </w:tbl>
    <w:p w14:paraId="63BB5583" w14:textId="77777777" w:rsidR="002B6D67" w:rsidRPr="00057099" w:rsidRDefault="002B6D67" w:rsidP="002B6D67"/>
    <w:p w14:paraId="24CC68B8" w14:textId="618296C7" w:rsidR="002B6D67" w:rsidRPr="00057099" w:rsidRDefault="002B6D67" w:rsidP="003E5FF2">
      <w:pPr>
        <w:pStyle w:val="Heading2"/>
      </w:pPr>
      <w:bookmarkStart w:id="328" w:name="_Toc54965661"/>
      <w:r w:rsidRPr="00057099">
        <w:t>Binnen-unit</w:t>
      </w:r>
      <w:bookmarkEnd w:id="328"/>
    </w:p>
    <w:tbl>
      <w:tblPr>
        <w:tblW w:w="8658" w:type="dxa"/>
        <w:tblLayout w:type="fixed"/>
        <w:tblLook w:val="01E0" w:firstRow="1" w:lastRow="1" w:firstColumn="1" w:lastColumn="1" w:noHBand="0" w:noVBand="0"/>
      </w:tblPr>
      <w:tblGrid>
        <w:gridCol w:w="2948"/>
        <w:gridCol w:w="851"/>
        <w:gridCol w:w="284"/>
        <w:gridCol w:w="4575"/>
      </w:tblGrid>
      <w:tr w:rsidR="002B6D67" w:rsidRPr="00057099" w14:paraId="24B52B80" w14:textId="77777777" w:rsidTr="006F7394">
        <w:tc>
          <w:tcPr>
            <w:tcW w:w="2948" w:type="dxa"/>
          </w:tcPr>
          <w:p w14:paraId="50DA246C" w14:textId="591CA90F" w:rsidR="002B6D67" w:rsidRPr="00057099" w:rsidRDefault="009834AC" w:rsidP="006F7394">
            <w:pPr>
              <w:spacing w:line="240" w:lineRule="exact"/>
            </w:pPr>
            <w:r w:rsidRPr="00057099">
              <w:t>positienummer</w:t>
            </w:r>
          </w:p>
        </w:tc>
        <w:tc>
          <w:tcPr>
            <w:tcW w:w="851" w:type="dxa"/>
          </w:tcPr>
          <w:p w14:paraId="5BB42B4F" w14:textId="77777777" w:rsidR="002B6D67" w:rsidRPr="00057099" w:rsidRDefault="002B6D67" w:rsidP="006F7394">
            <w:pPr>
              <w:spacing w:line="240" w:lineRule="exact"/>
              <w:jc w:val="right"/>
            </w:pPr>
          </w:p>
        </w:tc>
        <w:tc>
          <w:tcPr>
            <w:tcW w:w="284" w:type="dxa"/>
          </w:tcPr>
          <w:p w14:paraId="29EE5B01" w14:textId="77777777" w:rsidR="002B6D67" w:rsidRPr="00057099" w:rsidRDefault="002B6D67" w:rsidP="006F7394">
            <w:pPr>
              <w:spacing w:line="240" w:lineRule="exact"/>
            </w:pPr>
            <w:r w:rsidRPr="00057099">
              <w:t>:</w:t>
            </w:r>
          </w:p>
        </w:tc>
        <w:tc>
          <w:tcPr>
            <w:tcW w:w="4575" w:type="dxa"/>
          </w:tcPr>
          <w:p w14:paraId="279A2B38" w14:textId="4A4F816F" w:rsidR="006F7394" w:rsidRPr="00057099" w:rsidRDefault="006F7394" w:rsidP="006F7394">
            <w:pPr>
              <w:spacing w:line="240" w:lineRule="exact"/>
            </w:pPr>
            <w:r w:rsidRPr="00057099">
              <w:t>KI9070 koelinstallatie kantoor</w:t>
            </w:r>
          </w:p>
          <w:p w14:paraId="00E9F579" w14:textId="575224F3" w:rsidR="006F7394" w:rsidRPr="00057099" w:rsidRDefault="006F7394" w:rsidP="006F7394">
            <w:pPr>
              <w:spacing w:line="240" w:lineRule="exact"/>
            </w:pPr>
            <w:r w:rsidRPr="00057099">
              <w:t>KI9075 koelinstallatie serverruimte</w:t>
            </w:r>
          </w:p>
          <w:p w14:paraId="3825FF05" w14:textId="37A04D70" w:rsidR="002B6D67" w:rsidRPr="00057099" w:rsidRDefault="006F7394" w:rsidP="006F7394">
            <w:pPr>
              <w:spacing w:line="240" w:lineRule="exact"/>
            </w:pPr>
            <w:r w:rsidRPr="00057099">
              <w:t>KI9080 koelinstallatie LS-ruimte</w:t>
            </w:r>
          </w:p>
        </w:tc>
      </w:tr>
      <w:tr w:rsidR="002B6D67" w:rsidRPr="00057099" w14:paraId="1066A2F7" w14:textId="77777777" w:rsidTr="006F7394">
        <w:tc>
          <w:tcPr>
            <w:tcW w:w="2948" w:type="dxa"/>
          </w:tcPr>
          <w:p w14:paraId="55528851" w14:textId="77777777" w:rsidR="002B6D67" w:rsidRPr="00057099" w:rsidRDefault="002B6D67" w:rsidP="006F7394">
            <w:pPr>
              <w:spacing w:line="240" w:lineRule="exact"/>
            </w:pPr>
            <w:r w:rsidRPr="00057099">
              <w:t>aantal</w:t>
            </w:r>
          </w:p>
        </w:tc>
        <w:tc>
          <w:tcPr>
            <w:tcW w:w="851" w:type="dxa"/>
          </w:tcPr>
          <w:p w14:paraId="5A447BD1" w14:textId="77777777" w:rsidR="002B6D67" w:rsidRPr="00057099" w:rsidRDefault="002B6D67" w:rsidP="006F7394">
            <w:pPr>
              <w:spacing w:line="240" w:lineRule="exact"/>
              <w:jc w:val="right"/>
            </w:pPr>
          </w:p>
        </w:tc>
        <w:tc>
          <w:tcPr>
            <w:tcW w:w="284" w:type="dxa"/>
          </w:tcPr>
          <w:p w14:paraId="104EEC73" w14:textId="77777777" w:rsidR="002B6D67" w:rsidRPr="00057099" w:rsidRDefault="002B6D67" w:rsidP="006F7394">
            <w:pPr>
              <w:spacing w:line="240" w:lineRule="exact"/>
            </w:pPr>
            <w:r w:rsidRPr="00057099">
              <w:t>:</w:t>
            </w:r>
          </w:p>
        </w:tc>
        <w:tc>
          <w:tcPr>
            <w:tcW w:w="4575" w:type="dxa"/>
          </w:tcPr>
          <w:p w14:paraId="3ED1C45B" w14:textId="4F51A489" w:rsidR="002B6D67" w:rsidRPr="00057099" w:rsidRDefault="006F7394" w:rsidP="006F7394">
            <w:pPr>
              <w:spacing w:line="240" w:lineRule="exact"/>
            </w:pPr>
            <w:r w:rsidRPr="00057099">
              <w:t>3</w:t>
            </w:r>
          </w:p>
        </w:tc>
      </w:tr>
      <w:tr w:rsidR="002B6D67" w:rsidRPr="00057099" w14:paraId="7E5E0555" w14:textId="77777777" w:rsidTr="006F7394">
        <w:tc>
          <w:tcPr>
            <w:tcW w:w="2948" w:type="dxa"/>
          </w:tcPr>
          <w:p w14:paraId="4C869148" w14:textId="77777777" w:rsidR="002B6D67" w:rsidRPr="00057099" w:rsidRDefault="002B6D67" w:rsidP="006F7394">
            <w:pPr>
              <w:spacing w:line="240" w:lineRule="exact"/>
            </w:pPr>
            <w:r w:rsidRPr="00057099">
              <w:t>fabrikaat</w:t>
            </w:r>
          </w:p>
        </w:tc>
        <w:tc>
          <w:tcPr>
            <w:tcW w:w="851" w:type="dxa"/>
          </w:tcPr>
          <w:p w14:paraId="61804FCB" w14:textId="77777777" w:rsidR="002B6D67" w:rsidRPr="00057099" w:rsidRDefault="002B6D67" w:rsidP="006F7394">
            <w:pPr>
              <w:spacing w:line="240" w:lineRule="exact"/>
              <w:jc w:val="right"/>
            </w:pPr>
          </w:p>
        </w:tc>
        <w:tc>
          <w:tcPr>
            <w:tcW w:w="284" w:type="dxa"/>
          </w:tcPr>
          <w:p w14:paraId="12821A62" w14:textId="77777777" w:rsidR="002B6D67" w:rsidRPr="00057099" w:rsidRDefault="002B6D67" w:rsidP="006F7394">
            <w:pPr>
              <w:spacing w:line="240" w:lineRule="exact"/>
            </w:pPr>
            <w:r w:rsidRPr="00057099">
              <w:t>:</w:t>
            </w:r>
          </w:p>
        </w:tc>
        <w:tc>
          <w:tcPr>
            <w:tcW w:w="4575" w:type="dxa"/>
          </w:tcPr>
          <w:p w14:paraId="243AC9D7" w14:textId="77777777" w:rsidR="002B6D67" w:rsidRPr="00057099" w:rsidRDefault="002B6D67" w:rsidP="006F7394">
            <w:pPr>
              <w:spacing w:line="240" w:lineRule="exact"/>
            </w:pPr>
            <w:proofErr w:type="spellStart"/>
            <w:r w:rsidRPr="00057099">
              <w:t>Daikin</w:t>
            </w:r>
            <w:proofErr w:type="spellEnd"/>
            <w:r w:rsidRPr="00057099">
              <w:t>, Carrier of gelijkwaardig</w:t>
            </w:r>
          </w:p>
        </w:tc>
      </w:tr>
      <w:tr w:rsidR="002B6D67" w:rsidRPr="00057099" w14:paraId="79803A1F" w14:textId="77777777" w:rsidTr="006F7394">
        <w:tc>
          <w:tcPr>
            <w:tcW w:w="2948" w:type="dxa"/>
          </w:tcPr>
          <w:p w14:paraId="77FF91F9" w14:textId="77777777" w:rsidR="002B6D67" w:rsidRPr="00057099" w:rsidRDefault="002B6D67" w:rsidP="006F7394">
            <w:pPr>
              <w:spacing w:line="240" w:lineRule="exact"/>
            </w:pPr>
            <w:r w:rsidRPr="00057099">
              <w:t>type</w:t>
            </w:r>
          </w:p>
        </w:tc>
        <w:tc>
          <w:tcPr>
            <w:tcW w:w="851" w:type="dxa"/>
          </w:tcPr>
          <w:p w14:paraId="229006A7" w14:textId="77777777" w:rsidR="002B6D67" w:rsidRPr="00057099" w:rsidRDefault="002B6D67" w:rsidP="006F7394">
            <w:pPr>
              <w:spacing w:line="240" w:lineRule="exact"/>
              <w:jc w:val="right"/>
            </w:pPr>
          </w:p>
        </w:tc>
        <w:tc>
          <w:tcPr>
            <w:tcW w:w="284" w:type="dxa"/>
          </w:tcPr>
          <w:p w14:paraId="0A5BFEA0" w14:textId="77777777" w:rsidR="002B6D67" w:rsidRPr="00057099" w:rsidRDefault="002B6D67" w:rsidP="006F7394">
            <w:pPr>
              <w:spacing w:line="240" w:lineRule="exact"/>
            </w:pPr>
            <w:r w:rsidRPr="00057099">
              <w:t>:</w:t>
            </w:r>
          </w:p>
        </w:tc>
        <w:tc>
          <w:tcPr>
            <w:tcW w:w="4575" w:type="dxa"/>
          </w:tcPr>
          <w:p w14:paraId="0643FE52" w14:textId="77777777" w:rsidR="002B6D67" w:rsidRPr="00057099" w:rsidRDefault="002B6D67" w:rsidP="006F7394">
            <w:pPr>
              <w:spacing w:line="240" w:lineRule="exact"/>
            </w:pPr>
            <w:r w:rsidRPr="00057099">
              <w:t>in ruimten met permanente warmtelast, binnen-unit 1 capaciteitstrap groter dan buiten-unit</w:t>
            </w:r>
          </w:p>
        </w:tc>
      </w:tr>
      <w:tr w:rsidR="002B6D67" w:rsidRPr="00057099" w14:paraId="05FC4873" w14:textId="77777777" w:rsidTr="006F7394">
        <w:tc>
          <w:tcPr>
            <w:tcW w:w="2948" w:type="dxa"/>
          </w:tcPr>
          <w:p w14:paraId="4742A927" w14:textId="77777777" w:rsidR="002B6D67" w:rsidRPr="00057099" w:rsidRDefault="002B6D67" w:rsidP="006F7394">
            <w:pPr>
              <w:spacing w:line="240" w:lineRule="exact"/>
            </w:pPr>
            <w:r w:rsidRPr="00057099">
              <w:t>koelcapaciteit</w:t>
            </w:r>
          </w:p>
        </w:tc>
        <w:tc>
          <w:tcPr>
            <w:tcW w:w="851" w:type="dxa"/>
          </w:tcPr>
          <w:p w14:paraId="63601A9A" w14:textId="77777777" w:rsidR="002B6D67" w:rsidRPr="00057099" w:rsidRDefault="002B6D67" w:rsidP="006F7394">
            <w:pPr>
              <w:spacing w:line="240" w:lineRule="exact"/>
              <w:jc w:val="right"/>
            </w:pPr>
            <w:r w:rsidRPr="00057099">
              <w:t>kW</w:t>
            </w:r>
          </w:p>
        </w:tc>
        <w:tc>
          <w:tcPr>
            <w:tcW w:w="284" w:type="dxa"/>
          </w:tcPr>
          <w:p w14:paraId="78E97330" w14:textId="77777777" w:rsidR="002B6D67" w:rsidRPr="00057099" w:rsidRDefault="002B6D67" w:rsidP="006F7394">
            <w:pPr>
              <w:spacing w:line="240" w:lineRule="exact"/>
            </w:pPr>
            <w:r w:rsidRPr="00057099">
              <w:t>:</w:t>
            </w:r>
          </w:p>
        </w:tc>
        <w:tc>
          <w:tcPr>
            <w:tcW w:w="4575" w:type="dxa"/>
          </w:tcPr>
          <w:p w14:paraId="2EF4F233" w14:textId="34FBD69E" w:rsidR="002B6D67" w:rsidRPr="00057099" w:rsidRDefault="006F7394" w:rsidP="006F7394">
            <w:pPr>
              <w:spacing w:line="240" w:lineRule="exact"/>
            </w:pPr>
            <w:r w:rsidRPr="00057099">
              <w:t>ca. 3,0</w:t>
            </w:r>
          </w:p>
        </w:tc>
      </w:tr>
      <w:tr w:rsidR="002B6D67" w:rsidRPr="00057099" w14:paraId="186645E3" w14:textId="77777777" w:rsidTr="006F7394">
        <w:tc>
          <w:tcPr>
            <w:tcW w:w="2948" w:type="dxa"/>
          </w:tcPr>
          <w:p w14:paraId="3A7426EA" w14:textId="77777777" w:rsidR="002B6D67" w:rsidRPr="00057099" w:rsidRDefault="002B6D67" w:rsidP="006F7394">
            <w:pPr>
              <w:spacing w:line="240" w:lineRule="exact"/>
            </w:pPr>
            <w:r w:rsidRPr="00057099">
              <w:t xml:space="preserve">luchthoeveelheid </w:t>
            </w:r>
          </w:p>
        </w:tc>
        <w:tc>
          <w:tcPr>
            <w:tcW w:w="851" w:type="dxa"/>
          </w:tcPr>
          <w:p w14:paraId="1505AF42" w14:textId="77777777" w:rsidR="002B6D67" w:rsidRPr="00057099" w:rsidRDefault="002B6D67" w:rsidP="006F7394">
            <w:pPr>
              <w:spacing w:line="240" w:lineRule="exact"/>
              <w:jc w:val="right"/>
            </w:pPr>
            <w:r w:rsidRPr="00057099">
              <w:t>m3/h</w:t>
            </w:r>
          </w:p>
        </w:tc>
        <w:tc>
          <w:tcPr>
            <w:tcW w:w="284" w:type="dxa"/>
          </w:tcPr>
          <w:p w14:paraId="16213F0F" w14:textId="77777777" w:rsidR="002B6D67" w:rsidRPr="00057099" w:rsidRDefault="002B6D67" w:rsidP="006F7394">
            <w:pPr>
              <w:spacing w:line="240" w:lineRule="exact"/>
            </w:pPr>
            <w:r w:rsidRPr="00057099">
              <w:t>:</w:t>
            </w:r>
          </w:p>
        </w:tc>
        <w:tc>
          <w:tcPr>
            <w:tcW w:w="4575" w:type="dxa"/>
          </w:tcPr>
          <w:p w14:paraId="147CF240" w14:textId="2F7D43E9" w:rsidR="002B6D67" w:rsidRPr="00057099" w:rsidRDefault="002B6D67" w:rsidP="006F7394">
            <w:pPr>
              <w:spacing w:line="240" w:lineRule="exact"/>
            </w:pPr>
            <w:r w:rsidRPr="00057099">
              <w:t>&gt;</w:t>
            </w:r>
            <w:r w:rsidR="006F7394" w:rsidRPr="00057099">
              <w:t xml:space="preserve"> 500</w:t>
            </w:r>
          </w:p>
        </w:tc>
      </w:tr>
      <w:tr w:rsidR="002B6D67" w:rsidRPr="00057099" w14:paraId="569936C6" w14:textId="77777777" w:rsidTr="006F7394">
        <w:tc>
          <w:tcPr>
            <w:tcW w:w="2948" w:type="dxa"/>
          </w:tcPr>
          <w:p w14:paraId="2693D7A1" w14:textId="77777777" w:rsidR="002B6D67" w:rsidRPr="00057099" w:rsidRDefault="002B6D67" w:rsidP="006F7394">
            <w:pPr>
              <w:spacing w:line="240" w:lineRule="exact"/>
            </w:pPr>
            <w:r w:rsidRPr="00057099">
              <w:t>uitvoering</w:t>
            </w:r>
          </w:p>
        </w:tc>
        <w:tc>
          <w:tcPr>
            <w:tcW w:w="851" w:type="dxa"/>
          </w:tcPr>
          <w:p w14:paraId="10C3FDE1" w14:textId="77777777" w:rsidR="002B6D67" w:rsidRPr="00057099" w:rsidRDefault="002B6D67" w:rsidP="006F7394">
            <w:pPr>
              <w:spacing w:line="240" w:lineRule="exact"/>
              <w:jc w:val="right"/>
            </w:pPr>
          </w:p>
        </w:tc>
        <w:tc>
          <w:tcPr>
            <w:tcW w:w="284" w:type="dxa"/>
          </w:tcPr>
          <w:p w14:paraId="49EF51AB" w14:textId="77777777" w:rsidR="002B6D67" w:rsidRPr="00057099" w:rsidRDefault="002B6D67" w:rsidP="006F7394">
            <w:pPr>
              <w:spacing w:line="240" w:lineRule="exact"/>
            </w:pPr>
            <w:r w:rsidRPr="00057099">
              <w:t>:</w:t>
            </w:r>
          </w:p>
        </w:tc>
        <w:tc>
          <w:tcPr>
            <w:tcW w:w="4575" w:type="dxa"/>
          </w:tcPr>
          <w:p w14:paraId="258566DE" w14:textId="48CF22D3" w:rsidR="00D71017" w:rsidRPr="00057099" w:rsidRDefault="00D71017" w:rsidP="006F7394">
            <w:pPr>
              <w:spacing w:line="240" w:lineRule="exact"/>
            </w:pPr>
            <w:r w:rsidRPr="00057099">
              <w:t xml:space="preserve">KI9075 / KI9080 </w:t>
            </w:r>
            <w:r w:rsidR="006F7394" w:rsidRPr="00057099">
              <w:t>wandmodel</w:t>
            </w:r>
          </w:p>
          <w:p w14:paraId="7D1CD80C" w14:textId="7C99D052" w:rsidR="002B6D67" w:rsidRPr="00057099" w:rsidRDefault="00D71017" w:rsidP="006F7394">
            <w:pPr>
              <w:spacing w:line="240" w:lineRule="exact"/>
            </w:pPr>
            <w:r w:rsidRPr="00057099">
              <w:t xml:space="preserve">KI9070 </w:t>
            </w:r>
            <w:r w:rsidR="006F7394" w:rsidRPr="00057099">
              <w:t>plafondmodel</w:t>
            </w:r>
          </w:p>
        </w:tc>
      </w:tr>
      <w:tr w:rsidR="002B6D67" w:rsidRPr="00057099" w14:paraId="3E9AEEE7" w14:textId="77777777" w:rsidTr="006F7394">
        <w:tc>
          <w:tcPr>
            <w:tcW w:w="2948" w:type="dxa"/>
          </w:tcPr>
          <w:p w14:paraId="4ED731DB" w14:textId="77777777" w:rsidR="002B6D67" w:rsidRPr="00057099" w:rsidRDefault="002B6D67" w:rsidP="006F7394">
            <w:pPr>
              <w:spacing w:line="240" w:lineRule="exact"/>
            </w:pPr>
            <w:r w:rsidRPr="00057099">
              <w:t>opstelling</w:t>
            </w:r>
          </w:p>
        </w:tc>
        <w:tc>
          <w:tcPr>
            <w:tcW w:w="851" w:type="dxa"/>
          </w:tcPr>
          <w:p w14:paraId="30A075ED" w14:textId="77777777" w:rsidR="002B6D67" w:rsidRPr="00057099" w:rsidRDefault="002B6D67" w:rsidP="006F7394">
            <w:pPr>
              <w:spacing w:line="240" w:lineRule="exact"/>
              <w:jc w:val="right"/>
            </w:pPr>
          </w:p>
        </w:tc>
        <w:tc>
          <w:tcPr>
            <w:tcW w:w="284" w:type="dxa"/>
          </w:tcPr>
          <w:p w14:paraId="16D8D6FF" w14:textId="77777777" w:rsidR="002B6D67" w:rsidRPr="00057099" w:rsidRDefault="002B6D67" w:rsidP="006F7394">
            <w:pPr>
              <w:spacing w:line="240" w:lineRule="exact"/>
            </w:pPr>
            <w:r w:rsidRPr="00057099">
              <w:t>:</w:t>
            </w:r>
          </w:p>
        </w:tc>
        <w:tc>
          <w:tcPr>
            <w:tcW w:w="4575" w:type="dxa"/>
          </w:tcPr>
          <w:p w14:paraId="17BCBC92" w14:textId="77777777" w:rsidR="002B6D67" w:rsidRPr="00057099" w:rsidRDefault="002B6D67" w:rsidP="006F7394">
            <w:pPr>
              <w:spacing w:line="240" w:lineRule="exact"/>
            </w:pPr>
            <w:r w:rsidRPr="00057099">
              <w:t>binnen</w:t>
            </w:r>
          </w:p>
        </w:tc>
      </w:tr>
      <w:tr w:rsidR="002B6D67" w:rsidRPr="00057099" w14:paraId="7A08ED3E" w14:textId="77777777" w:rsidTr="006F7394">
        <w:tc>
          <w:tcPr>
            <w:tcW w:w="2948" w:type="dxa"/>
          </w:tcPr>
          <w:p w14:paraId="58CBE0CB" w14:textId="77777777" w:rsidR="002B6D67" w:rsidRPr="00057099" w:rsidRDefault="002B6D67" w:rsidP="006F7394">
            <w:pPr>
              <w:spacing w:line="240" w:lineRule="exact"/>
            </w:pPr>
            <w:r w:rsidRPr="00057099">
              <w:t xml:space="preserve">toebehoren </w:t>
            </w:r>
          </w:p>
        </w:tc>
        <w:tc>
          <w:tcPr>
            <w:tcW w:w="851" w:type="dxa"/>
          </w:tcPr>
          <w:p w14:paraId="207BB386" w14:textId="77777777" w:rsidR="002B6D67" w:rsidRPr="00057099" w:rsidRDefault="002B6D67" w:rsidP="006F7394">
            <w:pPr>
              <w:spacing w:line="240" w:lineRule="exact"/>
              <w:jc w:val="right"/>
            </w:pPr>
          </w:p>
        </w:tc>
        <w:tc>
          <w:tcPr>
            <w:tcW w:w="284" w:type="dxa"/>
          </w:tcPr>
          <w:p w14:paraId="44A2E51C" w14:textId="77777777" w:rsidR="002B6D67" w:rsidRPr="00057099" w:rsidRDefault="002B6D67" w:rsidP="006F7394">
            <w:pPr>
              <w:spacing w:line="240" w:lineRule="exact"/>
            </w:pPr>
            <w:r w:rsidRPr="00057099">
              <w:t>:</w:t>
            </w:r>
          </w:p>
        </w:tc>
        <w:tc>
          <w:tcPr>
            <w:tcW w:w="4575" w:type="dxa"/>
          </w:tcPr>
          <w:p w14:paraId="383C3D50" w14:textId="77777777" w:rsidR="002B6D67" w:rsidRPr="00057099" w:rsidRDefault="002B6D67" w:rsidP="006F7394">
            <w:pPr>
              <w:spacing w:line="240" w:lineRule="exact"/>
            </w:pPr>
            <w:r w:rsidRPr="00057099">
              <w:t>ophangconstructie</w:t>
            </w:r>
          </w:p>
        </w:tc>
      </w:tr>
    </w:tbl>
    <w:p w14:paraId="438252CB" w14:textId="77777777" w:rsidR="002B6D67" w:rsidRPr="00057099" w:rsidRDefault="002B6D67" w:rsidP="002B6D67"/>
    <w:p w14:paraId="79AF058B" w14:textId="32722F05" w:rsidR="002B6D67" w:rsidRPr="00057099" w:rsidRDefault="002B6D67" w:rsidP="003E5FF2">
      <w:pPr>
        <w:pStyle w:val="Heading2"/>
      </w:pPr>
      <w:bookmarkStart w:id="329" w:name="_Toc54965662"/>
      <w:r w:rsidRPr="00057099">
        <w:t>Buiten-unit</w:t>
      </w:r>
      <w:bookmarkEnd w:id="329"/>
    </w:p>
    <w:tbl>
      <w:tblPr>
        <w:tblW w:w="8658" w:type="dxa"/>
        <w:tblLayout w:type="fixed"/>
        <w:tblLook w:val="01E0" w:firstRow="1" w:lastRow="1" w:firstColumn="1" w:lastColumn="1" w:noHBand="0" w:noVBand="0"/>
      </w:tblPr>
      <w:tblGrid>
        <w:gridCol w:w="2948"/>
        <w:gridCol w:w="851"/>
        <w:gridCol w:w="284"/>
        <w:gridCol w:w="4575"/>
      </w:tblGrid>
      <w:tr w:rsidR="002B6D67" w:rsidRPr="00057099" w14:paraId="5C524526" w14:textId="77777777" w:rsidTr="006F7394">
        <w:tc>
          <w:tcPr>
            <w:tcW w:w="2948" w:type="dxa"/>
          </w:tcPr>
          <w:p w14:paraId="4A74907E" w14:textId="3B8E8E8C" w:rsidR="002B6D67" w:rsidRPr="00057099" w:rsidRDefault="009834AC" w:rsidP="006F7394">
            <w:pPr>
              <w:spacing w:line="240" w:lineRule="exact"/>
            </w:pPr>
            <w:r w:rsidRPr="00057099">
              <w:t>positienummer</w:t>
            </w:r>
          </w:p>
        </w:tc>
        <w:tc>
          <w:tcPr>
            <w:tcW w:w="851" w:type="dxa"/>
          </w:tcPr>
          <w:p w14:paraId="74D81A4C" w14:textId="77777777" w:rsidR="002B6D67" w:rsidRPr="00057099" w:rsidRDefault="002B6D67" w:rsidP="006F7394">
            <w:pPr>
              <w:spacing w:line="240" w:lineRule="exact"/>
              <w:jc w:val="right"/>
            </w:pPr>
          </w:p>
        </w:tc>
        <w:tc>
          <w:tcPr>
            <w:tcW w:w="284" w:type="dxa"/>
          </w:tcPr>
          <w:p w14:paraId="2175BE5D" w14:textId="77777777" w:rsidR="002B6D67" w:rsidRPr="00057099" w:rsidRDefault="002B6D67" w:rsidP="006F7394">
            <w:pPr>
              <w:spacing w:line="240" w:lineRule="exact"/>
            </w:pPr>
            <w:r w:rsidRPr="00057099">
              <w:t>:</w:t>
            </w:r>
          </w:p>
        </w:tc>
        <w:tc>
          <w:tcPr>
            <w:tcW w:w="4575" w:type="dxa"/>
          </w:tcPr>
          <w:p w14:paraId="093B30D4" w14:textId="77777777" w:rsidR="006F7394" w:rsidRPr="00057099" w:rsidRDefault="006F7394" w:rsidP="006F7394">
            <w:pPr>
              <w:spacing w:line="240" w:lineRule="exact"/>
            </w:pPr>
            <w:r w:rsidRPr="00057099">
              <w:t>KI9070 koelinstallatie kantoor</w:t>
            </w:r>
          </w:p>
          <w:p w14:paraId="3ECCF707" w14:textId="77777777" w:rsidR="006F7394" w:rsidRPr="00057099" w:rsidRDefault="006F7394" w:rsidP="006F7394">
            <w:pPr>
              <w:spacing w:line="240" w:lineRule="exact"/>
            </w:pPr>
            <w:r w:rsidRPr="00057099">
              <w:t>KI9075 koelinstallatie serverruimte</w:t>
            </w:r>
          </w:p>
          <w:p w14:paraId="3D14A6DD" w14:textId="582DA25B" w:rsidR="002B6D67" w:rsidRPr="00057099" w:rsidRDefault="006F7394" w:rsidP="006F7394">
            <w:pPr>
              <w:spacing w:line="240" w:lineRule="exact"/>
            </w:pPr>
            <w:r w:rsidRPr="00057099">
              <w:t>KI9080 koelinstallatie LS-ruimte</w:t>
            </w:r>
          </w:p>
        </w:tc>
      </w:tr>
      <w:tr w:rsidR="002B6D67" w:rsidRPr="00057099" w14:paraId="5D94FAD8" w14:textId="77777777" w:rsidTr="006F7394">
        <w:tc>
          <w:tcPr>
            <w:tcW w:w="2948" w:type="dxa"/>
          </w:tcPr>
          <w:p w14:paraId="5B33ACFA" w14:textId="77777777" w:rsidR="002B6D67" w:rsidRPr="00057099" w:rsidRDefault="002B6D67" w:rsidP="006F7394">
            <w:pPr>
              <w:spacing w:line="240" w:lineRule="exact"/>
            </w:pPr>
            <w:r w:rsidRPr="00057099">
              <w:t>aantal</w:t>
            </w:r>
          </w:p>
        </w:tc>
        <w:tc>
          <w:tcPr>
            <w:tcW w:w="851" w:type="dxa"/>
          </w:tcPr>
          <w:p w14:paraId="687FDB6B" w14:textId="77777777" w:rsidR="002B6D67" w:rsidRPr="00057099" w:rsidRDefault="002B6D67" w:rsidP="006F7394">
            <w:pPr>
              <w:spacing w:line="240" w:lineRule="exact"/>
              <w:jc w:val="right"/>
            </w:pPr>
          </w:p>
        </w:tc>
        <w:tc>
          <w:tcPr>
            <w:tcW w:w="284" w:type="dxa"/>
          </w:tcPr>
          <w:p w14:paraId="0C118798" w14:textId="77777777" w:rsidR="002B6D67" w:rsidRPr="00057099" w:rsidRDefault="002B6D67" w:rsidP="006F7394">
            <w:pPr>
              <w:spacing w:line="240" w:lineRule="exact"/>
            </w:pPr>
            <w:r w:rsidRPr="00057099">
              <w:t>:</w:t>
            </w:r>
          </w:p>
        </w:tc>
        <w:tc>
          <w:tcPr>
            <w:tcW w:w="4575" w:type="dxa"/>
          </w:tcPr>
          <w:p w14:paraId="178B7F07" w14:textId="73A3005B" w:rsidR="002B6D67" w:rsidRPr="00057099" w:rsidRDefault="006F7394" w:rsidP="006F7394">
            <w:pPr>
              <w:spacing w:line="240" w:lineRule="exact"/>
            </w:pPr>
            <w:r w:rsidRPr="00057099">
              <w:t>3</w:t>
            </w:r>
          </w:p>
        </w:tc>
      </w:tr>
      <w:tr w:rsidR="002B6D67" w:rsidRPr="00057099" w14:paraId="5856E8F5" w14:textId="77777777" w:rsidTr="006F7394">
        <w:tc>
          <w:tcPr>
            <w:tcW w:w="2948" w:type="dxa"/>
          </w:tcPr>
          <w:p w14:paraId="37681F5D" w14:textId="77777777" w:rsidR="002B6D67" w:rsidRPr="00057099" w:rsidRDefault="002B6D67" w:rsidP="006F7394">
            <w:pPr>
              <w:spacing w:line="240" w:lineRule="exact"/>
            </w:pPr>
            <w:r w:rsidRPr="00057099">
              <w:t>fabrikaat</w:t>
            </w:r>
          </w:p>
        </w:tc>
        <w:tc>
          <w:tcPr>
            <w:tcW w:w="851" w:type="dxa"/>
          </w:tcPr>
          <w:p w14:paraId="30880608" w14:textId="77777777" w:rsidR="002B6D67" w:rsidRPr="00057099" w:rsidRDefault="002B6D67" w:rsidP="006F7394">
            <w:pPr>
              <w:spacing w:line="240" w:lineRule="exact"/>
              <w:jc w:val="right"/>
            </w:pPr>
          </w:p>
        </w:tc>
        <w:tc>
          <w:tcPr>
            <w:tcW w:w="284" w:type="dxa"/>
          </w:tcPr>
          <w:p w14:paraId="6D5C332D" w14:textId="77777777" w:rsidR="002B6D67" w:rsidRPr="00057099" w:rsidRDefault="002B6D67" w:rsidP="006F7394">
            <w:pPr>
              <w:spacing w:line="240" w:lineRule="exact"/>
            </w:pPr>
            <w:r w:rsidRPr="00057099">
              <w:t>:</w:t>
            </w:r>
          </w:p>
        </w:tc>
        <w:tc>
          <w:tcPr>
            <w:tcW w:w="4575" w:type="dxa"/>
          </w:tcPr>
          <w:p w14:paraId="05243020" w14:textId="77777777" w:rsidR="002B6D67" w:rsidRPr="00057099" w:rsidRDefault="002B6D67" w:rsidP="006F7394">
            <w:pPr>
              <w:spacing w:line="240" w:lineRule="exact"/>
            </w:pPr>
            <w:proofErr w:type="spellStart"/>
            <w:r w:rsidRPr="00057099">
              <w:t>Daikin</w:t>
            </w:r>
            <w:proofErr w:type="spellEnd"/>
            <w:r w:rsidRPr="00057099">
              <w:t>, Carrier of gelijkwaardig</w:t>
            </w:r>
          </w:p>
        </w:tc>
      </w:tr>
      <w:tr w:rsidR="002B6D67" w:rsidRPr="00057099" w14:paraId="6A5EB97C" w14:textId="77777777" w:rsidTr="006F7394">
        <w:tc>
          <w:tcPr>
            <w:tcW w:w="2948" w:type="dxa"/>
          </w:tcPr>
          <w:p w14:paraId="1933D4B9" w14:textId="77777777" w:rsidR="002B6D67" w:rsidRPr="00057099" w:rsidRDefault="002B6D67" w:rsidP="006F7394">
            <w:pPr>
              <w:spacing w:line="240" w:lineRule="exact"/>
            </w:pPr>
            <w:r w:rsidRPr="00057099">
              <w:t>type</w:t>
            </w:r>
          </w:p>
        </w:tc>
        <w:tc>
          <w:tcPr>
            <w:tcW w:w="851" w:type="dxa"/>
          </w:tcPr>
          <w:p w14:paraId="74748F40" w14:textId="77777777" w:rsidR="002B6D67" w:rsidRPr="00057099" w:rsidRDefault="002B6D67" w:rsidP="006F7394">
            <w:pPr>
              <w:spacing w:line="240" w:lineRule="exact"/>
              <w:jc w:val="right"/>
            </w:pPr>
          </w:p>
        </w:tc>
        <w:tc>
          <w:tcPr>
            <w:tcW w:w="284" w:type="dxa"/>
          </w:tcPr>
          <w:p w14:paraId="36A8867B" w14:textId="77777777" w:rsidR="002B6D67" w:rsidRPr="00057099" w:rsidRDefault="002B6D67" w:rsidP="006F7394">
            <w:pPr>
              <w:spacing w:line="240" w:lineRule="exact"/>
            </w:pPr>
            <w:r w:rsidRPr="00057099">
              <w:t>:</w:t>
            </w:r>
          </w:p>
        </w:tc>
        <w:tc>
          <w:tcPr>
            <w:tcW w:w="4575" w:type="dxa"/>
          </w:tcPr>
          <w:p w14:paraId="7A3BFCD0" w14:textId="77777777" w:rsidR="002B6D67" w:rsidRPr="00057099" w:rsidRDefault="002B6D67" w:rsidP="006F7394">
            <w:pPr>
              <w:spacing w:line="240" w:lineRule="exact"/>
            </w:pPr>
          </w:p>
        </w:tc>
      </w:tr>
      <w:tr w:rsidR="002B6D67" w:rsidRPr="00057099" w14:paraId="1FA9B70C" w14:textId="77777777" w:rsidTr="006F7394">
        <w:tc>
          <w:tcPr>
            <w:tcW w:w="2948" w:type="dxa"/>
          </w:tcPr>
          <w:p w14:paraId="4EFEC90D" w14:textId="77777777" w:rsidR="002B6D67" w:rsidRPr="00057099" w:rsidRDefault="002B6D67" w:rsidP="006F7394">
            <w:pPr>
              <w:spacing w:line="240" w:lineRule="exact"/>
            </w:pPr>
            <w:r w:rsidRPr="00057099">
              <w:t>koelcapaciteit</w:t>
            </w:r>
          </w:p>
        </w:tc>
        <w:tc>
          <w:tcPr>
            <w:tcW w:w="851" w:type="dxa"/>
          </w:tcPr>
          <w:p w14:paraId="1F73CCFE" w14:textId="77777777" w:rsidR="002B6D67" w:rsidRPr="00057099" w:rsidRDefault="002B6D67" w:rsidP="006F7394">
            <w:pPr>
              <w:spacing w:line="240" w:lineRule="exact"/>
              <w:jc w:val="right"/>
            </w:pPr>
            <w:r w:rsidRPr="00057099">
              <w:t>kW</w:t>
            </w:r>
          </w:p>
        </w:tc>
        <w:tc>
          <w:tcPr>
            <w:tcW w:w="284" w:type="dxa"/>
          </w:tcPr>
          <w:p w14:paraId="388BFAE0" w14:textId="77777777" w:rsidR="002B6D67" w:rsidRPr="00057099" w:rsidRDefault="002B6D67" w:rsidP="006F7394">
            <w:pPr>
              <w:spacing w:line="240" w:lineRule="exact"/>
            </w:pPr>
            <w:r w:rsidRPr="00057099">
              <w:t>:</w:t>
            </w:r>
          </w:p>
        </w:tc>
        <w:tc>
          <w:tcPr>
            <w:tcW w:w="4575" w:type="dxa"/>
          </w:tcPr>
          <w:p w14:paraId="6D242B9A" w14:textId="157615FC" w:rsidR="002B6D67" w:rsidRPr="00057099" w:rsidRDefault="006F7394" w:rsidP="006F7394">
            <w:pPr>
              <w:spacing w:line="240" w:lineRule="exact"/>
            </w:pPr>
            <w:r w:rsidRPr="00057099">
              <w:t>ca. 3,0</w:t>
            </w:r>
          </w:p>
        </w:tc>
      </w:tr>
      <w:tr w:rsidR="002B6D67" w:rsidRPr="00057099" w14:paraId="724125AF" w14:textId="77777777" w:rsidTr="006F7394">
        <w:tc>
          <w:tcPr>
            <w:tcW w:w="2948" w:type="dxa"/>
          </w:tcPr>
          <w:p w14:paraId="4CE003D3" w14:textId="77777777" w:rsidR="002B6D67" w:rsidRPr="00057099" w:rsidRDefault="002B6D67" w:rsidP="006F7394">
            <w:pPr>
              <w:spacing w:line="240" w:lineRule="exact"/>
            </w:pPr>
            <w:r w:rsidRPr="00057099">
              <w:t>uitvoering</w:t>
            </w:r>
          </w:p>
        </w:tc>
        <w:tc>
          <w:tcPr>
            <w:tcW w:w="851" w:type="dxa"/>
          </w:tcPr>
          <w:p w14:paraId="48FFA5E5" w14:textId="77777777" w:rsidR="002B6D67" w:rsidRPr="00057099" w:rsidRDefault="002B6D67" w:rsidP="006F7394">
            <w:pPr>
              <w:spacing w:line="240" w:lineRule="exact"/>
              <w:jc w:val="right"/>
            </w:pPr>
          </w:p>
        </w:tc>
        <w:tc>
          <w:tcPr>
            <w:tcW w:w="284" w:type="dxa"/>
          </w:tcPr>
          <w:p w14:paraId="128C1FC8" w14:textId="77777777" w:rsidR="002B6D67" w:rsidRPr="00057099" w:rsidRDefault="002B6D67" w:rsidP="006F7394">
            <w:pPr>
              <w:spacing w:line="240" w:lineRule="exact"/>
            </w:pPr>
            <w:r w:rsidRPr="00057099">
              <w:t>:</w:t>
            </w:r>
          </w:p>
        </w:tc>
        <w:tc>
          <w:tcPr>
            <w:tcW w:w="4575" w:type="dxa"/>
          </w:tcPr>
          <w:p w14:paraId="24ABEA1D" w14:textId="77777777" w:rsidR="002B6D67" w:rsidRPr="00057099" w:rsidRDefault="002B6D67" w:rsidP="006F7394">
            <w:pPr>
              <w:spacing w:line="240" w:lineRule="exact"/>
            </w:pPr>
            <w:r w:rsidRPr="00057099">
              <w:t>met winterregeling tot -15 °C</w:t>
            </w:r>
          </w:p>
        </w:tc>
      </w:tr>
      <w:tr w:rsidR="002B6D67" w:rsidRPr="00057099" w14:paraId="17BD58A0" w14:textId="77777777" w:rsidTr="006F7394">
        <w:tc>
          <w:tcPr>
            <w:tcW w:w="2948" w:type="dxa"/>
          </w:tcPr>
          <w:p w14:paraId="484FB1E5" w14:textId="77777777" w:rsidR="002B6D67" w:rsidRPr="00057099" w:rsidRDefault="002B6D67" w:rsidP="006F7394">
            <w:pPr>
              <w:spacing w:line="240" w:lineRule="exact"/>
            </w:pPr>
            <w:r w:rsidRPr="00057099">
              <w:t>opstelling</w:t>
            </w:r>
          </w:p>
        </w:tc>
        <w:tc>
          <w:tcPr>
            <w:tcW w:w="851" w:type="dxa"/>
          </w:tcPr>
          <w:p w14:paraId="346879D4" w14:textId="77777777" w:rsidR="002B6D67" w:rsidRPr="00057099" w:rsidRDefault="002B6D67" w:rsidP="006F7394">
            <w:pPr>
              <w:spacing w:line="240" w:lineRule="exact"/>
              <w:jc w:val="right"/>
            </w:pPr>
          </w:p>
        </w:tc>
        <w:tc>
          <w:tcPr>
            <w:tcW w:w="284" w:type="dxa"/>
          </w:tcPr>
          <w:p w14:paraId="2716997A" w14:textId="77777777" w:rsidR="002B6D67" w:rsidRPr="00057099" w:rsidRDefault="002B6D67" w:rsidP="006F7394">
            <w:pPr>
              <w:spacing w:line="240" w:lineRule="exact"/>
            </w:pPr>
            <w:r w:rsidRPr="00057099">
              <w:t>:</w:t>
            </w:r>
          </w:p>
        </w:tc>
        <w:tc>
          <w:tcPr>
            <w:tcW w:w="4575" w:type="dxa"/>
          </w:tcPr>
          <w:p w14:paraId="290AA088" w14:textId="77777777" w:rsidR="002B6D67" w:rsidRPr="00057099" w:rsidRDefault="002B6D67" w:rsidP="006F7394">
            <w:pPr>
              <w:spacing w:line="240" w:lineRule="exact"/>
            </w:pPr>
            <w:r w:rsidRPr="00057099">
              <w:t>op dak / tegen gevel</w:t>
            </w:r>
          </w:p>
        </w:tc>
      </w:tr>
      <w:tr w:rsidR="002B6D67" w:rsidRPr="00057099" w14:paraId="04829825" w14:textId="77777777" w:rsidTr="006F7394">
        <w:tc>
          <w:tcPr>
            <w:tcW w:w="2948" w:type="dxa"/>
          </w:tcPr>
          <w:p w14:paraId="55FDB615" w14:textId="77777777" w:rsidR="002B6D67" w:rsidRPr="00057099" w:rsidRDefault="002B6D67" w:rsidP="006F7394">
            <w:pPr>
              <w:spacing w:line="240" w:lineRule="exact"/>
            </w:pPr>
            <w:r w:rsidRPr="00057099">
              <w:t>conservering condensorbatterij</w:t>
            </w:r>
          </w:p>
        </w:tc>
        <w:tc>
          <w:tcPr>
            <w:tcW w:w="851" w:type="dxa"/>
          </w:tcPr>
          <w:p w14:paraId="013F3A2B" w14:textId="77777777" w:rsidR="002B6D67" w:rsidRPr="00057099" w:rsidRDefault="002B6D67" w:rsidP="006F7394">
            <w:pPr>
              <w:spacing w:line="240" w:lineRule="exact"/>
              <w:jc w:val="right"/>
            </w:pPr>
          </w:p>
        </w:tc>
        <w:tc>
          <w:tcPr>
            <w:tcW w:w="284" w:type="dxa"/>
          </w:tcPr>
          <w:p w14:paraId="71A744BB" w14:textId="77777777" w:rsidR="002B6D67" w:rsidRPr="00057099" w:rsidRDefault="002B6D67" w:rsidP="006F7394">
            <w:pPr>
              <w:spacing w:line="240" w:lineRule="exact"/>
            </w:pPr>
            <w:r w:rsidRPr="00057099">
              <w:t>:</w:t>
            </w:r>
          </w:p>
        </w:tc>
        <w:tc>
          <w:tcPr>
            <w:tcW w:w="4575" w:type="dxa"/>
          </w:tcPr>
          <w:p w14:paraId="3904B438" w14:textId="77777777" w:rsidR="002B6D67" w:rsidRPr="00057099" w:rsidRDefault="002B6D67" w:rsidP="006F7394">
            <w:pPr>
              <w:spacing w:line="240" w:lineRule="exact"/>
            </w:pPr>
            <w:proofErr w:type="spellStart"/>
            <w:r w:rsidRPr="00057099">
              <w:t>Blygold</w:t>
            </w:r>
            <w:proofErr w:type="spellEnd"/>
            <w:r w:rsidRPr="00057099">
              <w:t xml:space="preserve"> plus of gelijkwaardig</w:t>
            </w:r>
          </w:p>
        </w:tc>
      </w:tr>
      <w:tr w:rsidR="002B6D67" w:rsidRPr="00057099" w14:paraId="09E97A24" w14:textId="77777777" w:rsidTr="006F7394">
        <w:tc>
          <w:tcPr>
            <w:tcW w:w="2948" w:type="dxa"/>
          </w:tcPr>
          <w:p w14:paraId="21138814" w14:textId="77777777" w:rsidR="002B6D67" w:rsidRPr="00057099" w:rsidRDefault="002B6D67" w:rsidP="006F7394">
            <w:pPr>
              <w:spacing w:line="240" w:lineRule="exact"/>
            </w:pPr>
            <w:r w:rsidRPr="00057099">
              <w:lastRenderedPageBreak/>
              <w:t xml:space="preserve">toebehoren </w:t>
            </w:r>
          </w:p>
        </w:tc>
        <w:tc>
          <w:tcPr>
            <w:tcW w:w="851" w:type="dxa"/>
          </w:tcPr>
          <w:p w14:paraId="0558296E" w14:textId="77777777" w:rsidR="002B6D67" w:rsidRPr="00057099" w:rsidRDefault="002B6D67" w:rsidP="006F7394">
            <w:pPr>
              <w:spacing w:line="240" w:lineRule="exact"/>
              <w:jc w:val="right"/>
            </w:pPr>
          </w:p>
        </w:tc>
        <w:tc>
          <w:tcPr>
            <w:tcW w:w="284" w:type="dxa"/>
          </w:tcPr>
          <w:p w14:paraId="223A2359" w14:textId="77777777" w:rsidR="002B6D67" w:rsidRPr="00057099" w:rsidRDefault="002B6D67" w:rsidP="006F7394">
            <w:pPr>
              <w:spacing w:line="240" w:lineRule="exact"/>
            </w:pPr>
            <w:r w:rsidRPr="00057099">
              <w:t>:</w:t>
            </w:r>
          </w:p>
        </w:tc>
        <w:tc>
          <w:tcPr>
            <w:tcW w:w="4575" w:type="dxa"/>
          </w:tcPr>
          <w:p w14:paraId="2B6AE4A0" w14:textId="77777777" w:rsidR="002B6D67" w:rsidRPr="00057099" w:rsidRDefault="002B6D67" w:rsidP="002B6D67">
            <w:pPr>
              <w:pStyle w:val="Bullet1"/>
              <w:tabs>
                <w:tab w:val="clear" w:pos="1135"/>
                <w:tab w:val="num" w:pos="284"/>
              </w:tabs>
              <w:ind w:left="284"/>
              <w:rPr>
                <w:color w:val="00577E" w:themeColor="text1"/>
                <w:sz w:val="20"/>
                <w:lang w:val="nl-NL"/>
              </w:rPr>
            </w:pPr>
            <w:r w:rsidRPr="00057099">
              <w:rPr>
                <w:color w:val="00577E" w:themeColor="text1"/>
                <w:sz w:val="20"/>
                <w:lang w:val="nl-NL"/>
              </w:rPr>
              <w:t>windbaffle;</w:t>
            </w:r>
          </w:p>
          <w:p w14:paraId="2149FE80" w14:textId="77777777" w:rsidR="002B6D67" w:rsidRPr="00057099" w:rsidRDefault="002B6D67" w:rsidP="002B6D67">
            <w:pPr>
              <w:pStyle w:val="Bullet1"/>
              <w:tabs>
                <w:tab w:val="clear" w:pos="1135"/>
                <w:tab w:val="num" w:pos="284"/>
              </w:tabs>
              <w:ind w:left="284"/>
              <w:rPr>
                <w:lang w:val="nl-NL"/>
              </w:rPr>
            </w:pPr>
            <w:r w:rsidRPr="00057099">
              <w:rPr>
                <w:color w:val="00577E" w:themeColor="text1"/>
                <w:sz w:val="20"/>
                <w:lang w:val="nl-NL"/>
              </w:rPr>
              <w:t>carterverwarming</w:t>
            </w:r>
            <w:r w:rsidR="00B55E4D" w:rsidRPr="00057099">
              <w:rPr>
                <w:color w:val="00577E" w:themeColor="text1"/>
                <w:sz w:val="20"/>
                <w:lang w:val="nl-NL"/>
              </w:rPr>
              <w:t>;</w:t>
            </w:r>
          </w:p>
          <w:p w14:paraId="3ED1990E" w14:textId="590E51C4" w:rsidR="00B55E4D" w:rsidRPr="00057099" w:rsidRDefault="00B55E4D" w:rsidP="002B6D67">
            <w:pPr>
              <w:pStyle w:val="Bullet1"/>
              <w:tabs>
                <w:tab w:val="clear" w:pos="1135"/>
                <w:tab w:val="num" w:pos="284"/>
              </w:tabs>
              <w:ind w:left="284"/>
              <w:rPr>
                <w:lang w:val="nl-NL"/>
              </w:rPr>
            </w:pPr>
            <w:r w:rsidRPr="00057099">
              <w:rPr>
                <w:color w:val="00577E" w:themeColor="text1"/>
                <w:sz w:val="20"/>
                <w:lang w:val="nl-NL"/>
              </w:rPr>
              <w:t>gevel</w:t>
            </w:r>
            <w:r w:rsidRPr="00057099">
              <w:rPr>
                <w:lang w:val="nl-NL"/>
              </w:rPr>
              <w:t>- dakdoorvoeringen</w:t>
            </w:r>
          </w:p>
        </w:tc>
      </w:tr>
    </w:tbl>
    <w:p w14:paraId="5CFF7890" w14:textId="77777777" w:rsidR="002B6D67" w:rsidRPr="00057099" w:rsidRDefault="002B6D67" w:rsidP="002B6D67"/>
    <w:p w14:paraId="4FC12313" w14:textId="47027CB5" w:rsidR="002B6D67" w:rsidRPr="00057099" w:rsidRDefault="002B6D67" w:rsidP="002B6D67">
      <w:pPr>
        <w:pStyle w:val="Heading2"/>
      </w:pPr>
      <w:bookmarkStart w:id="330" w:name="_Toc54965663"/>
      <w:r w:rsidRPr="00057099">
        <w:t>Leidingsysteem</w:t>
      </w:r>
      <w:bookmarkEnd w:id="330"/>
    </w:p>
    <w:tbl>
      <w:tblPr>
        <w:tblW w:w="8658" w:type="dxa"/>
        <w:tblLayout w:type="fixed"/>
        <w:tblLook w:val="01E0" w:firstRow="1" w:lastRow="1" w:firstColumn="1" w:lastColumn="1" w:noHBand="0" w:noVBand="0"/>
      </w:tblPr>
      <w:tblGrid>
        <w:gridCol w:w="18"/>
        <w:gridCol w:w="2894"/>
        <w:gridCol w:w="18"/>
        <w:gridCol w:w="868"/>
        <w:gridCol w:w="273"/>
        <w:gridCol w:w="4587"/>
      </w:tblGrid>
      <w:tr w:rsidR="002B6D67" w:rsidRPr="00057099" w14:paraId="33462CFF" w14:textId="77777777" w:rsidTr="006F7394">
        <w:tc>
          <w:tcPr>
            <w:tcW w:w="2912" w:type="dxa"/>
            <w:gridSpan w:val="2"/>
          </w:tcPr>
          <w:p w14:paraId="3F6B65EC" w14:textId="77777777" w:rsidR="002B6D67" w:rsidRPr="00057099" w:rsidRDefault="002B6D67" w:rsidP="006F7394">
            <w:pPr>
              <w:spacing w:line="240" w:lineRule="exact"/>
            </w:pPr>
            <w:r w:rsidRPr="00057099">
              <w:t>omvang</w:t>
            </w:r>
          </w:p>
        </w:tc>
        <w:tc>
          <w:tcPr>
            <w:tcW w:w="886" w:type="dxa"/>
            <w:gridSpan w:val="2"/>
          </w:tcPr>
          <w:p w14:paraId="1631D64B" w14:textId="77777777" w:rsidR="002B6D67" w:rsidRPr="00057099" w:rsidRDefault="002B6D67" w:rsidP="006F7394">
            <w:pPr>
              <w:spacing w:line="240" w:lineRule="exact"/>
              <w:jc w:val="right"/>
            </w:pPr>
          </w:p>
        </w:tc>
        <w:tc>
          <w:tcPr>
            <w:tcW w:w="273" w:type="dxa"/>
          </w:tcPr>
          <w:p w14:paraId="10F6C0A2" w14:textId="77777777" w:rsidR="002B6D67" w:rsidRPr="00057099" w:rsidRDefault="002B6D67" w:rsidP="006F7394">
            <w:pPr>
              <w:spacing w:line="240" w:lineRule="exact"/>
            </w:pPr>
            <w:r w:rsidRPr="00057099">
              <w:t>:</w:t>
            </w:r>
          </w:p>
        </w:tc>
        <w:tc>
          <w:tcPr>
            <w:tcW w:w="4587" w:type="dxa"/>
          </w:tcPr>
          <w:p w14:paraId="6548C1F8" w14:textId="77777777" w:rsidR="002B6D67" w:rsidRPr="00057099" w:rsidRDefault="002B6D67" w:rsidP="006F7394">
            <w:pPr>
              <w:spacing w:line="240" w:lineRule="exact"/>
            </w:pPr>
            <w:r w:rsidRPr="00057099">
              <w:t xml:space="preserve">buiten-unit tot en met aansluiting op </w:t>
            </w:r>
            <w:proofErr w:type="spellStart"/>
            <w:r w:rsidRPr="00057099">
              <w:t>binnenunit</w:t>
            </w:r>
            <w:proofErr w:type="spellEnd"/>
          </w:p>
        </w:tc>
      </w:tr>
      <w:tr w:rsidR="00B55E4D" w:rsidRPr="00057099" w14:paraId="2BB2BFA5" w14:textId="77777777" w:rsidTr="006F7394">
        <w:tc>
          <w:tcPr>
            <w:tcW w:w="2912" w:type="dxa"/>
            <w:gridSpan w:val="2"/>
          </w:tcPr>
          <w:p w14:paraId="541112F0" w14:textId="33AD27CF" w:rsidR="00B55E4D" w:rsidRPr="00057099" w:rsidRDefault="00B55E4D" w:rsidP="006F7394">
            <w:pPr>
              <w:spacing w:line="240" w:lineRule="exact"/>
            </w:pPr>
            <w:r w:rsidRPr="00057099">
              <w:t>aantal</w:t>
            </w:r>
          </w:p>
        </w:tc>
        <w:tc>
          <w:tcPr>
            <w:tcW w:w="886" w:type="dxa"/>
            <w:gridSpan w:val="2"/>
          </w:tcPr>
          <w:p w14:paraId="2E1052DD" w14:textId="77777777" w:rsidR="00B55E4D" w:rsidRPr="00057099" w:rsidRDefault="00B55E4D" w:rsidP="006F7394">
            <w:pPr>
              <w:spacing w:line="240" w:lineRule="exact"/>
              <w:jc w:val="right"/>
            </w:pPr>
          </w:p>
        </w:tc>
        <w:tc>
          <w:tcPr>
            <w:tcW w:w="273" w:type="dxa"/>
          </w:tcPr>
          <w:p w14:paraId="4347A9B3" w14:textId="487F136A" w:rsidR="00B55E4D" w:rsidRPr="00057099" w:rsidRDefault="00B55E4D" w:rsidP="006F7394">
            <w:pPr>
              <w:spacing w:line="240" w:lineRule="exact"/>
            </w:pPr>
            <w:r w:rsidRPr="00057099">
              <w:t>:</w:t>
            </w:r>
          </w:p>
        </w:tc>
        <w:tc>
          <w:tcPr>
            <w:tcW w:w="4587" w:type="dxa"/>
          </w:tcPr>
          <w:p w14:paraId="2F460175" w14:textId="70683F34" w:rsidR="00B55E4D" w:rsidRPr="00057099" w:rsidRDefault="00B55E4D" w:rsidP="006F7394">
            <w:pPr>
              <w:spacing w:line="240" w:lineRule="exact"/>
            </w:pPr>
            <w:r w:rsidRPr="00057099">
              <w:t>3</w:t>
            </w:r>
          </w:p>
        </w:tc>
      </w:tr>
      <w:tr w:rsidR="002B6D67" w:rsidRPr="00057099" w14:paraId="6F3CEA12" w14:textId="77777777" w:rsidTr="006F7394">
        <w:tc>
          <w:tcPr>
            <w:tcW w:w="2912" w:type="dxa"/>
            <w:gridSpan w:val="2"/>
          </w:tcPr>
          <w:p w14:paraId="26390DAD" w14:textId="77777777" w:rsidR="002B6D67" w:rsidRPr="00057099" w:rsidRDefault="002B6D67" w:rsidP="006F7394">
            <w:pPr>
              <w:spacing w:line="240" w:lineRule="exact"/>
            </w:pPr>
            <w:r w:rsidRPr="00057099">
              <w:t>uitvoering</w:t>
            </w:r>
          </w:p>
        </w:tc>
        <w:tc>
          <w:tcPr>
            <w:tcW w:w="886" w:type="dxa"/>
            <w:gridSpan w:val="2"/>
          </w:tcPr>
          <w:p w14:paraId="75CE73EC" w14:textId="77777777" w:rsidR="002B6D67" w:rsidRPr="00057099" w:rsidRDefault="002B6D67" w:rsidP="006F7394">
            <w:pPr>
              <w:spacing w:line="240" w:lineRule="exact"/>
              <w:jc w:val="right"/>
            </w:pPr>
          </w:p>
        </w:tc>
        <w:tc>
          <w:tcPr>
            <w:tcW w:w="273" w:type="dxa"/>
          </w:tcPr>
          <w:p w14:paraId="0C4208EB" w14:textId="77777777" w:rsidR="002B6D67" w:rsidRPr="00057099" w:rsidRDefault="002B6D67" w:rsidP="006F7394">
            <w:pPr>
              <w:spacing w:line="240" w:lineRule="exact"/>
            </w:pPr>
            <w:r w:rsidRPr="00057099">
              <w:t>:</w:t>
            </w:r>
          </w:p>
        </w:tc>
        <w:tc>
          <w:tcPr>
            <w:tcW w:w="4587" w:type="dxa"/>
          </w:tcPr>
          <w:p w14:paraId="5C5CCD4D" w14:textId="77777777" w:rsidR="002B6D67" w:rsidRPr="00057099" w:rsidRDefault="002B6D67" w:rsidP="006F7394">
            <w:pPr>
              <w:spacing w:line="240" w:lineRule="exact"/>
            </w:pPr>
            <w:r w:rsidRPr="00057099">
              <w:t>overeenkomstig voorschriften fabrikant</w:t>
            </w:r>
          </w:p>
        </w:tc>
      </w:tr>
      <w:tr w:rsidR="002B6D67" w:rsidRPr="00057099" w14:paraId="023DB437" w14:textId="77777777" w:rsidTr="006F7394">
        <w:trPr>
          <w:gridBefore w:val="1"/>
          <w:wBefore w:w="18" w:type="dxa"/>
        </w:trPr>
        <w:tc>
          <w:tcPr>
            <w:tcW w:w="2912" w:type="dxa"/>
            <w:gridSpan w:val="2"/>
          </w:tcPr>
          <w:p w14:paraId="0EECB259" w14:textId="77777777" w:rsidR="002B6D67" w:rsidRPr="00057099" w:rsidRDefault="002B6D67" w:rsidP="006F7394">
            <w:pPr>
              <w:spacing w:line="240" w:lineRule="exact"/>
            </w:pPr>
            <w:r w:rsidRPr="00057099">
              <w:t xml:space="preserve">leidingmateriaal </w:t>
            </w:r>
          </w:p>
        </w:tc>
        <w:tc>
          <w:tcPr>
            <w:tcW w:w="868" w:type="dxa"/>
          </w:tcPr>
          <w:p w14:paraId="2982B2E9" w14:textId="77777777" w:rsidR="002B6D67" w:rsidRPr="00057099" w:rsidRDefault="002B6D67" w:rsidP="006F7394">
            <w:pPr>
              <w:spacing w:line="240" w:lineRule="exact"/>
              <w:jc w:val="right"/>
            </w:pPr>
          </w:p>
        </w:tc>
        <w:tc>
          <w:tcPr>
            <w:tcW w:w="273" w:type="dxa"/>
          </w:tcPr>
          <w:p w14:paraId="16165F6D" w14:textId="77777777" w:rsidR="002B6D67" w:rsidRPr="00057099" w:rsidRDefault="002B6D67" w:rsidP="006F7394">
            <w:pPr>
              <w:spacing w:line="240" w:lineRule="exact"/>
            </w:pPr>
            <w:r w:rsidRPr="00057099">
              <w:t>:</w:t>
            </w:r>
          </w:p>
        </w:tc>
        <w:tc>
          <w:tcPr>
            <w:tcW w:w="4587" w:type="dxa"/>
          </w:tcPr>
          <w:p w14:paraId="735796B6" w14:textId="77777777" w:rsidR="002B6D67" w:rsidRPr="00057099" w:rsidRDefault="002B6D67" w:rsidP="006F7394">
            <w:pPr>
              <w:spacing w:line="240" w:lineRule="exact"/>
            </w:pPr>
            <w:r w:rsidRPr="00057099">
              <w:t>uitgegloeid koper</w:t>
            </w:r>
          </w:p>
        </w:tc>
      </w:tr>
      <w:tr w:rsidR="002B6D67" w:rsidRPr="00057099" w14:paraId="7F01B877" w14:textId="77777777" w:rsidTr="006F7394">
        <w:trPr>
          <w:gridBefore w:val="1"/>
          <w:wBefore w:w="18" w:type="dxa"/>
        </w:trPr>
        <w:tc>
          <w:tcPr>
            <w:tcW w:w="2912" w:type="dxa"/>
            <w:gridSpan w:val="2"/>
          </w:tcPr>
          <w:p w14:paraId="14374B45" w14:textId="77777777" w:rsidR="002B6D67" w:rsidRPr="00057099" w:rsidRDefault="002B6D67" w:rsidP="006F7394">
            <w:pPr>
              <w:spacing w:line="240" w:lineRule="exact"/>
            </w:pPr>
            <w:r w:rsidRPr="00057099">
              <w:t>leidingtracé</w:t>
            </w:r>
          </w:p>
        </w:tc>
        <w:tc>
          <w:tcPr>
            <w:tcW w:w="868" w:type="dxa"/>
          </w:tcPr>
          <w:p w14:paraId="284F4CC5" w14:textId="77777777" w:rsidR="002B6D67" w:rsidRPr="00057099" w:rsidRDefault="002B6D67" w:rsidP="006F7394">
            <w:pPr>
              <w:spacing w:line="240" w:lineRule="exact"/>
              <w:jc w:val="right"/>
            </w:pPr>
          </w:p>
        </w:tc>
        <w:tc>
          <w:tcPr>
            <w:tcW w:w="273" w:type="dxa"/>
          </w:tcPr>
          <w:p w14:paraId="0540DC9D" w14:textId="77777777" w:rsidR="002B6D67" w:rsidRPr="00057099" w:rsidRDefault="002B6D67" w:rsidP="006F7394">
            <w:pPr>
              <w:spacing w:line="240" w:lineRule="exact"/>
            </w:pPr>
            <w:r w:rsidRPr="00057099">
              <w:t>:</w:t>
            </w:r>
          </w:p>
        </w:tc>
        <w:tc>
          <w:tcPr>
            <w:tcW w:w="4587" w:type="dxa"/>
          </w:tcPr>
          <w:p w14:paraId="245C2B9C" w14:textId="77777777" w:rsidR="002B6D67" w:rsidRPr="00057099" w:rsidRDefault="002B6D67" w:rsidP="006F7394">
            <w:pPr>
              <w:spacing w:line="240" w:lineRule="exact"/>
            </w:pPr>
            <w:r w:rsidRPr="00057099">
              <w:t>waar mogelijk uit het zicht (in kruipruimte en/of boven verlaagd plafond)</w:t>
            </w:r>
          </w:p>
        </w:tc>
      </w:tr>
      <w:tr w:rsidR="002B6D67" w:rsidRPr="00057099" w14:paraId="3506BE48" w14:textId="77777777" w:rsidTr="006F7394">
        <w:tc>
          <w:tcPr>
            <w:tcW w:w="2912" w:type="dxa"/>
            <w:gridSpan w:val="2"/>
          </w:tcPr>
          <w:p w14:paraId="000EA14C" w14:textId="77777777" w:rsidR="002B6D67" w:rsidRPr="00057099" w:rsidRDefault="002B6D67" w:rsidP="006F7394">
            <w:pPr>
              <w:spacing w:line="240" w:lineRule="exact"/>
            </w:pPr>
            <w:r w:rsidRPr="00057099">
              <w:t>isolatie</w:t>
            </w:r>
          </w:p>
        </w:tc>
        <w:tc>
          <w:tcPr>
            <w:tcW w:w="886" w:type="dxa"/>
            <w:gridSpan w:val="2"/>
          </w:tcPr>
          <w:p w14:paraId="4C4EA205" w14:textId="77777777" w:rsidR="002B6D67" w:rsidRPr="00057099" w:rsidRDefault="002B6D67" w:rsidP="006F7394">
            <w:pPr>
              <w:spacing w:line="240" w:lineRule="exact"/>
              <w:jc w:val="right"/>
            </w:pPr>
          </w:p>
        </w:tc>
        <w:tc>
          <w:tcPr>
            <w:tcW w:w="273" w:type="dxa"/>
          </w:tcPr>
          <w:p w14:paraId="7FAA899B" w14:textId="77777777" w:rsidR="002B6D67" w:rsidRPr="00057099" w:rsidRDefault="002B6D67" w:rsidP="006F7394">
            <w:pPr>
              <w:spacing w:line="240" w:lineRule="exact"/>
            </w:pPr>
            <w:r w:rsidRPr="00057099">
              <w:t>:</w:t>
            </w:r>
          </w:p>
        </w:tc>
        <w:tc>
          <w:tcPr>
            <w:tcW w:w="4587" w:type="dxa"/>
          </w:tcPr>
          <w:p w14:paraId="4C6E0D72" w14:textId="77777777" w:rsidR="002B6D67" w:rsidRPr="00057099" w:rsidRDefault="002B6D67" w:rsidP="006F7394">
            <w:pPr>
              <w:spacing w:line="240" w:lineRule="exact"/>
            </w:pPr>
            <w:r w:rsidRPr="00057099">
              <w:t>waterdampdicht rubber met gesloten celstructuur</w:t>
            </w:r>
          </w:p>
        </w:tc>
      </w:tr>
      <w:tr w:rsidR="002B6D67" w:rsidRPr="00057099" w14:paraId="5AB44BAC" w14:textId="77777777" w:rsidTr="006F7394">
        <w:tc>
          <w:tcPr>
            <w:tcW w:w="2912" w:type="dxa"/>
            <w:gridSpan w:val="2"/>
          </w:tcPr>
          <w:p w14:paraId="5EBEB143" w14:textId="77777777" w:rsidR="002B6D67" w:rsidRPr="00057099" w:rsidRDefault="002B6D67" w:rsidP="006F7394">
            <w:pPr>
              <w:spacing w:line="240" w:lineRule="exact"/>
            </w:pPr>
            <w:r w:rsidRPr="00057099">
              <w:t>isolatieafdichting</w:t>
            </w:r>
          </w:p>
        </w:tc>
        <w:tc>
          <w:tcPr>
            <w:tcW w:w="886" w:type="dxa"/>
            <w:gridSpan w:val="2"/>
          </w:tcPr>
          <w:p w14:paraId="54A340C3" w14:textId="77777777" w:rsidR="002B6D67" w:rsidRPr="00057099" w:rsidRDefault="002B6D67" w:rsidP="006F7394">
            <w:pPr>
              <w:spacing w:line="240" w:lineRule="exact"/>
              <w:jc w:val="right"/>
            </w:pPr>
          </w:p>
        </w:tc>
        <w:tc>
          <w:tcPr>
            <w:tcW w:w="273" w:type="dxa"/>
          </w:tcPr>
          <w:p w14:paraId="15F8687C" w14:textId="77777777" w:rsidR="002B6D67" w:rsidRPr="00057099" w:rsidRDefault="002B6D67" w:rsidP="006F7394">
            <w:pPr>
              <w:spacing w:line="240" w:lineRule="exact"/>
            </w:pPr>
            <w:r w:rsidRPr="00057099">
              <w:t>:</w:t>
            </w:r>
          </w:p>
        </w:tc>
        <w:tc>
          <w:tcPr>
            <w:tcW w:w="4587" w:type="dxa"/>
          </w:tcPr>
          <w:p w14:paraId="75CD293F" w14:textId="77777777" w:rsidR="002B6D67" w:rsidRPr="00057099" w:rsidRDefault="002B6D67" w:rsidP="006F7394">
            <w:pPr>
              <w:spacing w:line="240" w:lineRule="exact"/>
            </w:pPr>
            <w:r w:rsidRPr="00057099">
              <w:t>naden dampdicht verlijmd</w:t>
            </w:r>
          </w:p>
        </w:tc>
      </w:tr>
      <w:tr w:rsidR="002B6D67" w:rsidRPr="00057099" w14:paraId="50A7182C" w14:textId="77777777" w:rsidTr="006F7394">
        <w:tc>
          <w:tcPr>
            <w:tcW w:w="2912" w:type="dxa"/>
            <w:gridSpan w:val="2"/>
          </w:tcPr>
          <w:p w14:paraId="51C7F401" w14:textId="77777777" w:rsidR="002B6D67" w:rsidRPr="00057099" w:rsidRDefault="002B6D67" w:rsidP="006F7394">
            <w:pPr>
              <w:spacing w:line="240" w:lineRule="exact"/>
            </w:pPr>
            <w:r w:rsidRPr="00057099">
              <w:t>isolatieafwerking binnenleidingen</w:t>
            </w:r>
          </w:p>
        </w:tc>
        <w:tc>
          <w:tcPr>
            <w:tcW w:w="886" w:type="dxa"/>
            <w:gridSpan w:val="2"/>
          </w:tcPr>
          <w:p w14:paraId="7EE8A120" w14:textId="77777777" w:rsidR="002B6D67" w:rsidRPr="00057099" w:rsidRDefault="002B6D67" w:rsidP="006F7394">
            <w:pPr>
              <w:spacing w:line="240" w:lineRule="exact"/>
              <w:jc w:val="right"/>
            </w:pPr>
          </w:p>
        </w:tc>
        <w:tc>
          <w:tcPr>
            <w:tcW w:w="273" w:type="dxa"/>
          </w:tcPr>
          <w:p w14:paraId="3D7A55DE" w14:textId="77777777" w:rsidR="002B6D67" w:rsidRPr="00057099" w:rsidRDefault="002B6D67" w:rsidP="006F7394">
            <w:pPr>
              <w:spacing w:line="240" w:lineRule="exact"/>
            </w:pPr>
            <w:r w:rsidRPr="00057099">
              <w:t>:</w:t>
            </w:r>
          </w:p>
        </w:tc>
        <w:tc>
          <w:tcPr>
            <w:tcW w:w="4587" w:type="dxa"/>
          </w:tcPr>
          <w:p w14:paraId="193CE843" w14:textId="77777777" w:rsidR="002B6D67" w:rsidRPr="00057099" w:rsidRDefault="002B6D67" w:rsidP="006F7394">
            <w:pPr>
              <w:spacing w:line="240" w:lineRule="exact"/>
            </w:pPr>
            <w:r w:rsidRPr="00057099">
              <w:t>zichtwerk voorzien van kunststof leidinggoot</w:t>
            </w:r>
          </w:p>
        </w:tc>
      </w:tr>
      <w:tr w:rsidR="002B6D67" w:rsidRPr="00057099" w14:paraId="7F30BB70" w14:textId="77777777" w:rsidTr="006F7394">
        <w:tc>
          <w:tcPr>
            <w:tcW w:w="2912" w:type="dxa"/>
            <w:gridSpan w:val="2"/>
          </w:tcPr>
          <w:p w14:paraId="355734EA" w14:textId="77777777" w:rsidR="002B6D67" w:rsidRPr="00057099" w:rsidRDefault="002B6D67" w:rsidP="006F7394">
            <w:pPr>
              <w:spacing w:line="240" w:lineRule="exact"/>
            </w:pPr>
            <w:r w:rsidRPr="00057099">
              <w:t>isolatieafwerking buitenleidingen</w:t>
            </w:r>
          </w:p>
        </w:tc>
        <w:tc>
          <w:tcPr>
            <w:tcW w:w="886" w:type="dxa"/>
            <w:gridSpan w:val="2"/>
          </w:tcPr>
          <w:p w14:paraId="6D95C22E" w14:textId="77777777" w:rsidR="002B6D67" w:rsidRPr="00057099" w:rsidRDefault="002B6D67" w:rsidP="006F7394">
            <w:pPr>
              <w:spacing w:line="240" w:lineRule="exact"/>
              <w:jc w:val="right"/>
            </w:pPr>
          </w:p>
        </w:tc>
        <w:tc>
          <w:tcPr>
            <w:tcW w:w="273" w:type="dxa"/>
          </w:tcPr>
          <w:p w14:paraId="2547625D" w14:textId="77777777" w:rsidR="002B6D67" w:rsidRPr="00057099" w:rsidRDefault="002B6D67" w:rsidP="006F7394">
            <w:pPr>
              <w:spacing w:line="240" w:lineRule="exact"/>
            </w:pPr>
            <w:r w:rsidRPr="00057099">
              <w:t>:</w:t>
            </w:r>
          </w:p>
        </w:tc>
        <w:tc>
          <w:tcPr>
            <w:tcW w:w="4587" w:type="dxa"/>
          </w:tcPr>
          <w:p w14:paraId="3E9542CE" w14:textId="77777777" w:rsidR="002B6D67" w:rsidRPr="00057099" w:rsidRDefault="002B6D67" w:rsidP="006F7394">
            <w:pPr>
              <w:spacing w:line="240" w:lineRule="exact"/>
            </w:pPr>
            <w:r w:rsidRPr="00057099">
              <w:t>aluminiumplaat</w:t>
            </w:r>
          </w:p>
        </w:tc>
      </w:tr>
      <w:tr w:rsidR="002B6D67" w:rsidRPr="00057099" w14:paraId="59474F6B" w14:textId="77777777" w:rsidTr="006F7394">
        <w:tc>
          <w:tcPr>
            <w:tcW w:w="2912" w:type="dxa"/>
            <w:gridSpan w:val="2"/>
          </w:tcPr>
          <w:p w14:paraId="0B93B964" w14:textId="77777777" w:rsidR="002B6D67" w:rsidRPr="00057099" w:rsidRDefault="002B6D67" w:rsidP="006F7394">
            <w:pPr>
              <w:spacing w:line="240" w:lineRule="exact"/>
            </w:pPr>
            <w:r w:rsidRPr="00057099">
              <w:t>nevenlevering</w:t>
            </w:r>
          </w:p>
        </w:tc>
        <w:tc>
          <w:tcPr>
            <w:tcW w:w="886" w:type="dxa"/>
            <w:gridSpan w:val="2"/>
          </w:tcPr>
          <w:p w14:paraId="3D3BF4FD" w14:textId="77777777" w:rsidR="002B6D67" w:rsidRPr="00057099" w:rsidRDefault="002B6D67" w:rsidP="006F7394">
            <w:pPr>
              <w:spacing w:line="240" w:lineRule="exact"/>
              <w:jc w:val="right"/>
            </w:pPr>
          </w:p>
        </w:tc>
        <w:tc>
          <w:tcPr>
            <w:tcW w:w="273" w:type="dxa"/>
          </w:tcPr>
          <w:p w14:paraId="40326893" w14:textId="77777777" w:rsidR="002B6D67" w:rsidRPr="00057099" w:rsidRDefault="002B6D67" w:rsidP="006F7394">
            <w:pPr>
              <w:spacing w:line="240" w:lineRule="exact"/>
            </w:pPr>
            <w:r w:rsidRPr="00057099">
              <w:t>:</w:t>
            </w:r>
          </w:p>
        </w:tc>
        <w:tc>
          <w:tcPr>
            <w:tcW w:w="4587" w:type="dxa"/>
          </w:tcPr>
          <w:p w14:paraId="68E2A0FF" w14:textId="77777777" w:rsidR="002B6D67" w:rsidRPr="00057099" w:rsidRDefault="002B6D67" w:rsidP="006F7394">
            <w:pPr>
              <w:spacing w:line="240" w:lineRule="exact"/>
            </w:pPr>
            <w:proofErr w:type="spellStart"/>
            <w:r w:rsidRPr="00057099">
              <w:t>CFK-vrij</w:t>
            </w:r>
            <w:proofErr w:type="spellEnd"/>
            <w:r w:rsidRPr="00057099">
              <w:t xml:space="preserve"> koelmiddel</w:t>
            </w:r>
          </w:p>
        </w:tc>
      </w:tr>
      <w:tr w:rsidR="002B6D67" w:rsidRPr="00057099" w14:paraId="05C63E2F" w14:textId="77777777" w:rsidTr="006F7394">
        <w:tc>
          <w:tcPr>
            <w:tcW w:w="2912" w:type="dxa"/>
            <w:gridSpan w:val="2"/>
          </w:tcPr>
          <w:p w14:paraId="1FBEB495" w14:textId="77777777" w:rsidR="002B6D67" w:rsidRPr="00057099" w:rsidRDefault="002B6D67" w:rsidP="006F7394">
            <w:pPr>
              <w:spacing w:line="240" w:lineRule="exact"/>
            </w:pPr>
            <w:r w:rsidRPr="00057099">
              <w:t>appendages</w:t>
            </w:r>
          </w:p>
        </w:tc>
        <w:tc>
          <w:tcPr>
            <w:tcW w:w="886" w:type="dxa"/>
            <w:gridSpan w:val="2"/>
          </w:tcPr>
          <w:p w14:paraId="72228381" w14:textId="77777777" w:rsidR="002B6D67" w:rsidRPr="00057099" w:rsidRDefault="002B6D67" w:rsidP="006F7394">
            <w:pPr>
              <w:spacing w:line="240" w:lineRule="exact"/>
              <w:jc w:val="right"/>
            </w:pPr>
          </w:p>
        </w:tc>
        <w:tc>
          <w:tcPr>
            <w:tcW w:w="273" w:type="dxa"/>
          </w:tcPr>
          <w:p w14:paraId="311BE1BA" w14:textId="77777777" w:rsidR="002B6D67" w:rsidRPr="00057099" w:rsidRDefault="002B6D67" w:rsidP="006F7394">
            <w:pPr>
              <w:spacing w:line="240" w:lineRule="exact"/>
            </w:pPr>
            <w:r w:rsidRPr="00057099">
              <w:t>:</w:t>
            </w:r>
          </w:p>
        </w:tc>
        <w:tc>
          <w:tcPr>
            <w:tcW w:w="4587" w:type="dxa"/>
          </w:tcPr>
          <w:p w14:paraId="15AF6BC6" w14:textId="77777777" w:rsidR="002B6D67" w:rsidRPr="00057099" w:rsidRDefault="002B6D67" w:rsidP="006F7394">
            <w:pPr>
              <w:spacing w:line="240" w:lineRule="exact"/>
            </w:pPr>
            <w:r w:rsidRPr="00057099">
              <w:t>conform voorschriften fabrikant en P&amp;ID</w:t>
            </w:r>
          </w:p>
        </w:tc>
      </w:tr>
    </w:tbl>
    <w:p w14:paraId="214C4DD8" w14:textId="6A0379F8" w:rsidR="002B6D67" w:rsidRPr="00057099" w:rsidRDefault="002B6D67" w:rsidP="002B6D67"/>
    <w:p w14:paraId="075316DD" w14:textId="45770B36" w:rsidR="002B6D67" w:rsidRPr="00057099" w:rsidRDefault="002B6D67" w:rsidP="006028B5">
      <w:pPr>
        <w:pStyle w:val="Heading3"/>
      </w:pPr>
      <w:proofErr w:type="spellStart"/>
      <w:r w:rsidRPr="00057099">
        <w:t>Condensafvoer</w:t>
      </w:r>
      <w:proofErr w:type="spellEnd"/>
    </w:p>
    <w:tbl>
      <w:tblPr>
        <w:tblW w:w="8613" w:type="dxa"/>
        <w:tblLayout w:type="fixed"/>
        <w:tblLook w:val="01E0" w:firstRow="1" w:lastRow="1" w:firstColumn="1" w:lastColumn="1" w:noHBand="0" w:noVBand="0"/>
      </w:tblPr>
      <w:tblGrid>
        <w:gridCol w:w="2948"/>
        <w:gridCol w:w="851"/>
        <w:gridCol w:w="284"/>
        <w:gridCol w:w="4530"/>
      </w:tblGrid>
      <w:tr w:rsidR="002B6D67" w:rsidRPr="00057099" w14:paraId="7B465D2A" w14:textId="77777777" w:rsidTr="006F7394">
        <w:tc>
          <w:tcPr>
            <w:tcW w:w="2948" w:type="dxa"/>
          </w:tcPr>
          <w:p w14:paraId="19A0C307" w14:textId="77777777" w:rsidR="002B6D67" w:rsidRPr="00057099" w:rsidRDefault="002B6D67" w:rsidP="006F7394">
            <w:pPr>
              <w:spacing w:line="240" w:lineRule="exact"/>
            </w:pPr>
            <w:r w:rsidRPr="00057099">
              <w:t>omvang</w:t>
            </w:r>
          </w:p>
        </w:tc>
        <w:tc>
          <w:tcPr>
            <w:tcW w:w="851" w:type="dxa"/>
          </w:tcPr>
          <w:p w14:paraId="4766937F" w14:textId="77777777" w:rsidR="002B6D67" w:rsidRPr="00057099" w:rsidRDefault="002B6D67" w:rsidP="006F7394">
            <w:pPr>
              <w:spacing w:line="240" w:lineRule="exact"/>
              <w:jc w:val="right"/>
            </w:pPr>
          </w:p>
        </w:tc>
        <w:tc>
          <w:tcPr>
            <w:tcW w:w="284" w:type="dxa"/>
          </w:tcPr>
          <w:p w14:paraId="45355291" w14:textId="77777777" w:rsidR="002B6D67" w:rsidRPr="00057099" w:rsidRDefault="002B6D67" w:rsidP="006F7394">
            <w:pPr>
              <w:spacing w:line="240" w:lineRule="exact"/>
            </w:pPr>
            <w:r w:rsidRPr="00057099">
              <w:t>:</w:t>
            </w:r>
          </w:p>
        </w:tc>
        <w:tc>
          <w:tcPr>
            <w:tcW w:w="4530" w:type="dxa"/>
          </w:tcPr>
          <w:p w14:paraId="29AD5FF1" w14:textId="77777777" w:rsidR="002B6D67" w:rsidRPr="00057099" w:rsidRDefault="002B6D67" w:rsidP="006F7394">
            <w:pPr>
              <w:spacing w:line="240" w:lineRule="exact"/>
            </w:pPr>
            <w:r w:rsidRPr="00057099">
              <w:t>vanaf aansluiting op de binnen-unit tot en met aansluiting op de riolering</w:t>
            </w:r>
          </w:p>
        </w:tc>
      </w:tr>
      <w:tr w:rsidR="00B55E4D" w:rsidRPr="00057099" w14:paraId="67405ECB" w14:textId="77777777" w:rsidTr="006F7394">
        <w:tc>
          <w:tcPr>
            <w:tcW w:w="2948" w:type="dxa"/>
          </w:tcPr>
          <w:p w14:paraId="3C24BB27" w14:textId="359F3C3D" w:rsidR="00B55E4D" w:rsidRPr="00057099" w:rsidRDefault="00B55E4D" w:rsidP="006F7394">
            <w:pPr>
              <w:spacing w:line="240" w:lineRule="exact"/>
            </w:pPr>
            <w:r w:rsidRPr="00057099">
              <w:t>aantal</w:t>
            </w:r>
          </w:p>
        </w:tc>
        <w:tc>
          <w:tcPr>
            <w:tcW w:w="851" w:type="dxa"/>
          </w:tcPr>
          <w:p w14:paraId="682C9A69" w14:textId="77777777" w:rsidR="00B55E4D" w:rsidRPr="00057099" w:rsidRDefault="00B55E4D" w:rsidP="006F7394">
            <w:pPr>
              <w:spacing w:line="240" w:lineRule="exact"/>
              <w:jc w:val="right"/>
            </w:pPr>
          </w:p>
        </w:tc>
        <w:tc>
          <w:tcPr>
            <w:tcW w:w="284" w:type="dxa"/>
          </w:tcPr>
          <w:p w14:paraId="122CA6C8" w14:textId="15D7A304" w:rsidR="00B55E4D" w:rsidRPr="00057099" w:rsidRDefault="00B55E4D" w:rsidP="006F7394">
            <w:pPr>
              <w:spacing w:line="240" w:lineRule="exact"/>
            </w:pPr>
            <w:r w:rsidRPr="00057099">
              <w:t>:</w:t>
            </w:r>
          </w:p>
        </w:tc>
        <w:tc>
          <w:tcPr>
            <w:tcW w:w="4530" w:type="dxa"/>
          </w:tcPr>
          <w:p w14:paraId="56070B11" w14:textId="568E1508" w:rsidR="00B55E4D" w:rsidRPr="00057099" w:rsidRDefault="00B55E4D" w:rsidP="006F7394">
            <w:pPr>
              <w:spacing w:line="240" w:lineRule="exact"/>
            </w:pPr>
            <w:r w:rsidRPr="00057099">
              <w:t>3</w:t>
            </w:r>
          </w:p>
        </w:tc>
      </w:tr>
      <w:tr w:rsidR="002B6D67" w:rsidRPr="00057099" w14:paraId="07B085D1" w14:textId="77777777" w:rsidTr="006F7394">
        <w:tc>
          <w:tcPr>
            <w:tcW w:w="2948" w:type="dxa"/>
          </w:tcPr>
          <w:p w14:paraId="55711270" w14:textId="77777777" w:rsidR="002B6D67" w:rsidRPr="00057099" w:rsidRDefault="002B6D67" w:rsidP="006F7394">
            <w:pPr>
              <w:spacing w:line="240" w:lineRule="exact"/>
            </w:pPr>
            <w:r w:rsidRPr="00057099">
              <w:t>leidingmateriaal</w:t>
            </w:r>
          </w:p>
        </w:tc>
        <w:tc>
          <w:tcPr>
            <w:tcW w:w="851" w:type="dxa"/>
          </w:tcPr>
          <w:p w14:paraId="6DDD2807" w14:textId="77777777" w:rsidR="002B6D67" w:rsidRPr="00057099" w:rsidRDefault="002B6D67" w:rsidP="006F7394">
            <w:pPr>
              <w:spacing w:line="240" w:lineRule="exact"/>
              <w:jc w:val="right"/>
            </w:pPr>
          </w:p>
        </w:tc>
        <w:tc>
          <w:tcPr>
            <w:tcW w:w="284" w:type="dxa"/>
          </w:tcPr>
          <w:p w14:paraId="58559079" w14:textId="77777777" w:rsidR="002B6D67" w:rsidRPr="00057099" w:rsidRDefault="002B6D67" w:rsidP="006F7394">
            <w:pPr>
              <w:spacing w:line="240" w:lineRule="exact"/>
            </w:pPr>
            <w:r w:rsidRPr="00057099">
              <w:t>:</w:t>
            </w:r>
          </w:p>
        </w:tc>
        <w:tc>
          <w:tcPr>
            <w:tcW w:w="4530" w:type="dxa"/>
          </w:tcPr>
          <w:p w14:paraId="65945C94" w14:textId="77777777" w:rsidR="002B6D67" w:rsidRPr="00057099" w:rsidRDefault="002B6D67" w:rsidP="006F7394">
            <w:pPr>
              <w:spacing w:line="240" w:lineRule="exact"/>
            </w:pPr>
            <w:r w:rsidRPr="00057099">
              <w:t xml:space="preserve">PVC </w:t>
            </w:r>
            <w:proofErr w:type="spellStart"/>
            <w:r w:rsidRPr="00057099">
              <w:t>binnenrioleringsbuis</w:t>
            </w:r>
            <w:proofErr w:type="spellEnd"/>
          </w:p>
        </w:tc>
      </w:tr>
      <w:tr w:rsidR="002B6D67" w:rsidRPr="00057099" w14:paraId="380851C4" w14:textId="77777777" w:rsidTr="006F7394">
        <w:tc>
          <w:tcPr>
            <w:tcW w:w="2948" w:type="dxa"/>
          </w:tcPr>
          <w:p w14:paraId="1A0A538F" w14:textId="77777777" w:rsidR="002B6D67" w:rsidRPr="00057099" w:rsidRDefault="002B6D67" w:rsidP="006F7394">
            <w:pPr>
              <w:spacing w:line="240" w:lineRule="exact"/>
            </w:pPr>
            <w:r w:rsidRPr="00057099">
              <w:t>verbindingen</w:t>
            </w:r>
          </w:p>
        </w:tc>
        <w:tc>
          <w:tcPr>
            <w:tcW w:w="851" w:type="dxa"/>
          </w:tcPr>
          <w:p w14:paraId="19344402" w14:textId="77777777" w:rsidR="002B6D67" w:rsidRPr="00057099" w:rsidRDefault="002B6D67" w:rsidP="006F7394">
            <w:pPr>
              <w:spacing w:line="240" w:lineRule="exact"/>
              <w:jc w:val="right"/>
            </w:pPr>
          </w:p>
        </w:tc>
        <w:tc>
          <w:tcPr>
            <w:tcW w:w="284" w:type="dxa"/>
          </w:tcPr>
          <w:p w14:paraId="0521B6E7" w14:textId="77777777" w:rsidR="002B6D67" w:rsidRPr="00057099" w:rsidRDefault="002B6D67" w:rsidP="006F7394">
            <w:pPr>
              <w:spacing w:line="240" w:lineRule="exact"/>
            </w:pPr>
            <w:r w:rsidRPr="00057099">
              <w:t>:</w:t>
            </w:r>
          </w:p>
        </w:tc>
        <w:tc>
          <w:tcPr>
            <w:tcW w:w="4530" w:type="dxa"/>
          </w:tcPr>
          <w:p w14:paraId="79727BE7" w14:textId="77777777" w:rsidR="002B6D67" w:rsidRPr="00057099" w:rsidRDefault="002B6D67" w:rsidP="006F7394">
            <w:pPr>
              <w:spacing w:line="240" w:lineRule="exact"/>
            </w:pPr>
            <w:r w:rsidRPr="00057099">
              <w:t>mof/spie lijm- en/of steekverbindingen</w:t>
            </w:r>
          </w:p>
        </w:tc>
      </w:tr>
      <w:tr w:rsidR="002B6D67" w:rsidRPr="00057099" w14:paraId="2F252A46" w14:textId="77777777" w:rsidTr="006F7394">
        <w:tc>
          <w:tcPr>
            <w:tcW w:w="2948" w:type="dxa"/>
          </w:tcPr>
          <w:p w14:paraId="3235A7FE" w14:textId="77777777" w:rsidR="002B6D67" w:rsidRPr="00057099" w:rsidRDefault="002B6D67" w:rsidP="006F7394">
            <w:pPr>
              <w:spacing w:line="240" w:lineRule="exact"/>
            </w:pPr>
            <w:r w:rsidRPr="00057099">
              <w:t>nevenlevering</w:t>
            </w:r>
          </w:p>
        </w:tc>
        <w:tc>
          <w:tcPr>
            <w:tcW w:w="851" w:type="dxa"/>
          </w:tcPr>
          <w:p w14:paraId="4F7A824E" w14:textId="77777777" w:rsidR="002B6D67" w:rsidRPr="00057099" w:rsidRDefault="002B6D67" w:rsidP="006F7394">
            <w:pPr>
              <w:spacing w:line="240" w:lineRule="exact"/>
              <w:jc w:val="right"/>
            </w:pPr>
          </w:p>
        </w:tc>
        <w:tc>
          <w:tcPr>
            <w:tcW w:w="284" w:type="dxa"/>
          </w:tcPr>
          <w:p w14:paraId="29E5CBAB" w14:textId="77777777" w:rsidR="002B6D67" w:rsidRPr="00057099" w:rsidRDefault="002B6D67" w:rsidP="006F7394">
            <w:pPr>
              <w:spacing w:line="240" w:lineRule="exact"/>
            </w:pPr>
            <w:r w:rsidRPr="00057099">
              <w:t>:</w:t>
            </w:r>
          </w:p>
        </w:tc>
        <w:tc>
          <w:tcPr>
            <w:tcW w:w="4530" w:type="dxa"/>
          </w:tcPr>
          <w:p w14:paraId="6FC33716" w14:textId="77777777" w:rsidR="002B6D67" w:rsidRPr="00057099" w:rsidRDefault="002B6D67" w:rsidP="006F7394">
            <w:pPr>
              <w:spacing w:line="240" w:lineRule="exact"/>
            </w:pPr>
            <w:r w:rsidRPr="00057099">
              <w:t>stankslot d.m.v. sifon</w:t>
            </w:r>
          </w:p>
        </w:tc>
      </w:tr>
    </w:tbl>
    <w:p w14:paraId="3FD38CD5" w14:textId="77777777" w:rsidR="002B6D67" w:rsidRPr="00057099" w:rsidRDefault="002B6D67" w:rsidP="002B6D67"/>
    <w:p w14:paraId="31CE9335" w14:textId="02F60032" w:rsidR="002B6D67" w:rsidRPr="00057099" w:rsidRDefault="002B6D67" w:rsidP="006028B5">
      <w:pPr>
        <w:pStyle w:val="Heading3"/>
      </w:pPr>
      <w:r w:rsidRPr="00057099">
        <w:t>Temperatuurregeling</w:t>
      </w:r>
    </w:p>
    <w:tbl>
      <w:tblPr>
        <w:tblW w:w="8613" w:type="dxa"/>
        <w:tblLayout w:type="fixed"/>
        <w:tblLook w:val="01E0" w:firstRow="1" w:lastRow="1" w:firstColumn="1" w:lastColumn="1" w:noHBand="0" w:noVBand="0"/>
      </w:tblPr>
      <w:tblGrid>
        <w:gridCol w:w="2948"/>
        <w:gridCol w:w="851"/>
        <w:gridCol w:w="284"/>
        <w:gridCol w:w="4530"/>
      </w:tblGrid>
      <w:tr w:rsidR="002B6D67" w:rsidRPr="00057099" w14:paraId="21697659" w14:textId="77777777" w:rsidTr="006F7394">
        <w:tc>
          <w:tcPr>
            <w:tcW w:w="2948" w:type="dxa"/>
          </w:tcPr>
          <w:p w14:paraId="5CF22B33" w14:textId="77777777" w:rsidR="002B6D67" w:rsidRPr="00057099" w:rsidRDefault="002B6D67" w:rsidP="006F7394">
            <w:pPr>
              <w:spacing w:line="240" w:lineRule="exact"/>
            </w:pPr>
            <w:r w:rsidRPr="00057099">
              <w:t>systeem</w:t>
            </w:r>
          </w:p>
        </w:tc>
        <w:tc>
          <w:tcPr>
            <w:tcW w:w="851" w:type="dxa"/>
          </w:tcPr>
          <w:p w14:paraId="5170204A" w14:textId="77777777" w:rsidR="002B6D67" w:rsidRPr="00057099" w:rsidRDefault="002B6D67" w:rsidP="006F7394">
            <w:pPr>
              <w:spacing w:line="240" w:lineRule="exact"/>
              <w:jc w:val="right"/>
            </w:pPr>
          </w:p>
        </w:tc>
        <w:tc>
          <w:tcPr>
            <w:tcW w:w="284" w:type="dxa"/>
          </w:tcPr>
          <w:p w14:paraId="55938BC7" w14:textId="77777777" w:rsidR="002B6D67" w:rsidRPr="00057099" w:rsidRDefault="002B6D67" w:rsidP="006F7394">
            <w:pPr>
              <w:spacing w:line="240" w:lineRule="exact"/>
            </w:pPr>
            <w:r w:rsidRPr="00057099">
              <w:t>:</w:t>
            </w:r>
          </w:p>
        </w:tc>
        <w:tc>
          <w:tcPr>
            <w:tcW w:w="4530" w:type="dxa"/>
          </w:tcPr>
          <w:p w14:paraId="1866236B" w14:textId="77777777" w:rsidR="002B6D67" w:rsidRPr="00057099" w:rsidRDefault="002B6D67" w:rsidP="006F7394">
            <w:pPr>
              <w:spacing w:line="240" w:lineRule="exact"/>
            </w:pPr>
            <w:r w:rsidRPr="00057099">
              <w:t>ruimtetemperatuur afhankelijke temperatuurregeling</w:t>
            </w:r>
          </w:p>
        </w:tc>
      </w:tr>
      <w:tr w:rsidR="00B55E4D" w:rsidRPr="00057099" w14:paraId="6898727F" w14:textId="77777777" w:rsidTr="006F7394">
        <w:tc>
          <w:tcPr>
            <w:tcW w:w="2948" w:type="dxa"/>
          </w:tcPr>
          <w:p w14:paraId="2EA7F53D" w14:textId="711D1CDB" w:rsidR="00B55E4D" w:rsidRPr="00057099" w:rsidRDefault="00B55E4D" w:rsidP="006F7394">
            <w:pPr>
              <w:spacing w:line="240" w:lineRule="exact"/>
            </w:pPr>
            <w:r w:rsidRPr="00057099">
              <w:t>aantal</w:t>
            </w:r>
          </w:p>
        </w:tc>
        <w:tc>
          <w:tcPr>
            <w:tcW w:w="851" w:type="dxa"/>
          </w:tcPr>
          <w:p w14:paraId="7C77FED9" w14:textId="77777777" w:rsidR="00B55E4D" w:rsidRPr="00057099" w:rsidRDefault="00B55E4D" w:rsidP="006F7394">
            <w:pPr>
              <w:spacing w:line="240" w:lineRule="exact"/>
              <w:jc w:val="right"/>
            </w:pPr>
          </w:p>
        </w:tc>
        <w:tc>
          <w:tcPr>
            <w:tcW w:w="284" w:type="dxa"/>
          </w:tcPr>
          <w:p w14:paraId="2278CBF0" w14:textId="5DEA5F2F" w:rsidR="00B55E4D" w:rsidRPr="00057099" w:rsidRDefault="00B55E4D" w:rsidP="006F7394">
            <w:pPr>
              <w:spacing w:line="240" w:lineRule="exact"/>
            </w:pPr>
            <w:r w:rsidRPr="00057099">
              <w:t>:</w:t>
            </w:r>
          </w:p>
        </w:tc>
        <w:tc>
          <w:tcPr>
            <w:tcW w:w="4530" w:type="dxa"/>
          </w:tcPr>
          <w:p w14:paraId="0F346878" w14:textId="1E6C6099" w:rsidR="00B55E4D" w:rsidRPr="00057099" w:rsidRDefault="00B55E4D" w:rsidP="006F7394">
            <w:pPr>
              <w:spacing w:line="240" w:lineRule="exact"/>
            </w:pPr>
            <w:r w:rsidRPr="00057099">
              <w:t>3</w:t>
            </w:r>
          </w:p>
        </w:tc>
      </w:tr>
      <w:tr w:rsidR="002B6D67" w:rsidRPr="00057099" w14:paraId="0C298EA9" w14:textId="77777777" w:rsidTr="006F7394">
        <w:tc>
          <w:tcPr>
            <w:tcW w:w="2948" w:type="dxa"/>
          </w:tcPr>
          <w:p w14:paraId="65EDE9D4" w14:textId="77777777" w:rsidR="002B6D67" w:rsidRPr="00057099" w:rsidRDefault="002B6D67" w:rsidP="006F7394">
            <w:pPr>
              <w:spacing w:line="240" w:lineRule="exact"/>
            </w:pPr>
            <w:r w:rsidRPr="00057099">
              <w:t>omvang</w:t>
            </w:r>
          </w:p>
        </w:tc>
        <w:tc>
          <w:tcPr>
            <w:tcW w:w="851" w:type="dxa"/>
          </w:tcPr>
          <w:p w14:paraId="73305E60" w14:textId="77777777" w:rsidR="002B6D67" w:rsidRPr="00057099" w:rsidRDefault="002B6D67" w:rsidP="006F7394">
            <w:pPr>
              <w:spacing w:line="240" w:lineRule="exact"/>
              <w:jc w:val="right"/>
            </w:pPr>
          </w:p>
        </w:tc>
        <w:tc>
          <w:tcPr>
            <w:tcW w:w="284" w:type="dxa"/>
          </w:tcPr>
          <w:p w14:paraId="21A18C74" w14:textId="77777777" w:rsidR="002B6D67" w:rsidRPr="00057099" w:rsidRDefault="002B6D67" w:rsidP="006F7394">
            <w:pPr>
              <w:spacing w:line="240" w:lineRule="exact"/>
            </w:pPr>
          </w:p>
        </w:tc>
        <w:tc>
          <w:tcPr>
            <w:tcW w:w="4530" w:type="dxa"/>
          </w:tcPr>
          <w:p w14:paraId="4D95F01E" w14:textId="77777777" w:rsidR="002B6D67" w:rsidRPr="00057099" w:rsidRDefault="002B6D67" w:rsidP="006F7394">
            <w:pPr>
              <w:spacing w:line="240" w:lineRule="exact"/>
            </w:pPr>
            <w:r w:rsidRPr="00057099">
              <w:t xml:space="preserve">temperatuurregelaar, ruimtethermostaat </w:t>
            </w:r>
            <w:proofErr w:type="spellStart"/>
            <w:r w:rsidRPr="00057099">
              <w:t>Danfoss</w:t>
            </w:r>
            <w:proofErr w:type="spellEnd"/>
            <w:r w:rsidRPr="00057099">
              <w:t xml:space="preserve"> RT4</w:t>
            </w:r>
          </w:p>
        </w:tc>
      </w:tr>
      <w:tr w:rsidR="002B6D67" w:rsidRPr="00057099" w14:paraId="653EFD96" w14:textId="77777777" w:rsidTr="006F7394">
        <w:trPr>
          <w:trHeight w:val="234"/>
        </w:trPr>
        <w:tc>
          <w:tcPr>
            <w:tcW w:w="2948" w:type="dxa"/>
          </w:tcPr>
          <w:p w14:paraId="3152A21E" w14:textId="77777777" w:rsidR="002B6D67" w:rsidRPr="00057099" w:rsidRDefault="002B6D67" w:rsidP="006F7394">
            <w:pPr>
              <w:spacing w:line="240" w:lineRule="exact"/>
            </w:pPr>
            <w:r w:rsidRPr="00057099">
              <w:t>opstelling thermostaat</w:t>
            </w:r>
          </w:p>
        </w:tc>
        <w:tc>
          <w:tcPr>
            <w:tcW w:w="851" w:type="dxa"/>
          </w:tcPr>
          <w:p w14:paraId="4A221FA1" w14:textId="77777777" w:rsidR="002B6D67" w:rsidRPr="00057099" w:rsidRDefault="002B6D67" w:rsidP="006F7394">
            <w:pPr>
              <w:spacing w:line="240" w:lineRule="exact"/>
              <w:jc w:val="right"/>
            </w:pPr>
          </w:p>
        </w:tc>
        <w:tc>
          <w:tcPr>
            <w:tcW w:w="284" w:type="dxa"/>
          </w:tcPr>
          <w:p w14:paraId="1A244F50" w14:textId="77777777" w:rsidR="002B6D67" w:rsidRPr="00057099" w:rsidRDefault="002B6D67" w:rsidP="006F7394">
            <w:pPr>
              <w:spacing w:line="240" w:lineRule="exact"/>
            </w:pPr>
            <w:r w:rsidRPr="00057099">
              <w:t>:</w:t>
            </w:r>
          </w:p>
        </w:tc>
        <w:tc>
          <w:tcPr>
            <w:tcW w:w="4530" w:type="dxa"/>
          </w:tcPr>
          <w:p w14:paraId="7E037225" w14:textId="77777777" w:rsidR="002B6D67" w:rsidRPr="00057099" w:rsidRDefault="002B6D67" w:rsidP="006F7394">
            <w:pPr>
              <w:spacing w:line="240" w:lineRule="exact"/>
            </w:pPr>
            <w:r w:rsidRPr="00057099">
              <w:t>op de wand op verblijfshoogte</w:t>
            </w:r>
          </w:p>
        </w:tc>
      </w:tr>
      <w:tr w:rsidR="002B6D67" w:rsidRPr="00057099" w14:paraId="312BF628" w14:textId="77777777" w:rsidTr="006F7394">
        <w:tc>
          <w:tcPr>
            <w:tcW w:w="2948" w:type="dxa"/>
          </w:tcPr>
          <w:p w14:paraId="3C933EFB" w14:textId="77777777" w:rsidR="002B6D67" w:rsidRPr="00057099" w:rsidRDefault="002B6D67" w:rsidP="006F7394">
            <w:pPr>
              <w:spacing w:line="240" w:lineRule="exact"/>
            </w:pPr>
            <w:r w:rsidRPr="00057099">
              <w:t>minimum regelbereik</w:t>
            </w:r>
          </w:p>
        </w:tc>
        <w:tc>
          <w:tcPr>
            <w:tcW w:w="851" w:type="dxa"/>
          </w:tcPr>
          <w:p w14:paraId="77E3F4B4" w14:textId="77777777" w:rsidR="002B6D67" w:rsidRPr="00057099" w:rsidRDefault="002B6D67" w:rsidP="006F7394">
            <w:pPr>
              <w:spacing w:line="240" w:lineRule="exact"/>
              <w:jc w:val="right"/>
            </w:pPr>
            <w:r w:rsidRPr="00057099">
              <w:t>°C</w:t>
            </w:r>
          </w:p>
        </w:tc>
        <w:tc>
          <w:tcPr>
            <w:tcW w:w="284" w:type="dxa"/>
          </w:tcPr>
          <w:p w14:paraId="7F2F8F34" w14:textId="77777777" w:rsidR="002B6D67" w:rsidRPr="00057099" w:rsidRDefault="002B6D67" w:rsidP="006F7394">
            <w:pPr>
              <w:spacing w:line="240" w:lineRule="exact"/>
            </w:pPr>
            <w:r w:rsidRPr="00057099">
              <w:t>:</w:t>
            </w:r>
          </w:p>
        </w:tc>
        <w:tc>
          <w:tcPr>
            <w:tcW w:w="4530" w:type="dxa"/>
          </w:tcPr>
          <w:p w14:paraId="5E95BACB" w14:textId="77777777" w:rsidR="002B6D67" w:rsidRPr="00057099" w:rsidRDefault="002B6D67" w:rsidP="006F7394">
            <w:pPr>
              <w:spacing w:line="240" w:lineRule="exact"/>
            </w:pPr>
            <w:r w:rsidRPr="00057099">
              <w:t>15 - 30</w:t>
            </w:r>
          </w:p>
        </w:tc>
      </w:tr>
      <w:tr w:rsidR="002B6D67" w:rsidRPr="00057099" w14:paraId="0479BE98" w14:textId="77777777" w:rsidTr="006F7394">
        <w:tc>
          <w:tcPr>
            <w:tcW w:w="2948" w:type="dxa"/>
          </w:tcPr>
          <w:p w14:paraId="7E8F3265" w14:textId="77777777" w:rsidR="002B6D67" w:rsidRPr="00057099" w:rsidRDefault="002B6D67" w:rsidP="006F7394">
            <w:pPr>
              <w:spacing w:line="240" w:lineRule="exact"/>
            </w:pPr>
            <w:r w:rsidRPr="00057099">
              <w:t>setpoint</w:t>
            </w:r>
          </w:p>
        </w:tc>
        <w:tc>
          <w:tcPr>
            <w:tcW w:w="851" w:type="dxa"/>
          </w:tcPr>
          <w:p w14:paraId="568D5309" w14:textId="77777777" w:rsidR="002B6D67" w:rsidRPr="00057099" w:rsidRDefault="002B6D67" w:rsidP="006F7394">
            <w:pPr>
              <w:spacing w:line="240" w:lineRule="exact"/>
              <w:jc w:val="right"/>
            </w:pPr>
            <w:r w:rsidRPr="00057099">
              <w:t>°C</w:t>
            </w:r>
          </w:p>
        </w:tc>
        <w:tc>
          <w:tcPr>
            <w:tcW w:w="284" w:type="dxa"/>
          </w:tcPr>
          <w:p w14:paraId="06B77456" w14:textId="77777777" w:rsidR="002B6D67" w:rsidRPr="00057099" w:rsidRDefault="002B6D67" w:rsidP="006F7394">
            <w:pPr>
              <w:spacing w:line="240" w:lineRule="exact"/>
            </w:pPr>
            <w:r w:rsidRPr="00057099">
              <w:t>:</w:t>
            </w:r>
          </w:p>
        </w:tc>
        <w:tc>
          <w:tcPr>
            <w:tcW w:w="4530" w:type="dxa"/>
          </w:tcPr>
          <w:p w14:paraId="46F6C894" w14:textId="77777777" w:rsidR="002B6D67" w:rsidRPr="00057099" w:rsidRDefault="002B6D67" w:rsidP="006F7394">
            <w:pPr>
              <w:spacing w:line="240" w:lineRule="exact"/>
            </w:pPr>
            <w:r w:rsidRPr="00057099">
              <w:t>25</w:t>
            </w:r>
          </w:p>
        </w:tc>
      </w:tr>
      <w:tr w:rsidR="002B6D67" w:rsidRPr="00057099" w14:paraId="62203D46" w14:textId="77777777" w:rsidTr="006F7394">
        <w:tc>
          <w:tcPr>
            <w:tcW w:w="2948" w:type="dxa"/>
          </w:tcPr>
          <w:p w14:paraId="4D91851D" w14:textId="77777777" w:rsidR="002B6D67" w:rsidRPr="00057099" w:rsidRDefault="002B6D67" w:rsidP="006F7394">
            <w:pPr>
              <w:spacing w:line="240" w:lineRule="exact"/>
            </w:pPr>
            <w:r w:rsidRPr="00057099">
              <w:t>nevenlevering</w:t>
            </w:r>
          </w:p>
        </w:tc>
        <w:tc>
          <w:tcPr>
            <w:tcW w:w="851" w:type="dxa"/>
          </w:tcPr>
          <w:p w14:paraId="62AC96B4" w14:textId="77777777" w:rsidR="002B6D67" w:rsidRPr="00057099" w:rsidRDefault="002B6D67" w:rsidP="006F7394">
            <w:pPr>
              <w:spacing w:line="240" w:lineRule="exact"/>
              <w:jc w:val="right"/>
            </w:pPr>
          </w:p>
        </w:tc>
        <w:tc>
          <w:tcPr>
            <w:tcW w:w="284" w:type="dxa"/>
          </w:tcPr>
          <w:p w14:paraId="121E6A2F" w14:textId="77777777" w:rsidR="002B6D67" w:rsidRPr="00057099" w:rsidRDefault="002B6D67" w:rsidP="006F7394">
            <w:pPr>
              <w:spacing w:line="240" w:lineRule="exact"/>
            </w:pPr>
            <w:r w:rsidRPr="00057099">
              <w:t>:</w:t>
            </w:r>
          </w:p>
        </w:tc>
        <w:tc>
          <w:tcPr>
            <w:tcW w:w="4530" w:type="dxa"/>
          </w:tcPr>
          <w:p w14:paraId="33DC4B0A" w14:textId="77777777" w:rsidR="002B6D67" w:rsidRPr="00057099" w:rsidRDefault="002B6D67" w:rsidP="002B6D67">
            <w:pPr>
              <w:pStyle w:val="Bullet1"/>
              <w:tabs>
                <w:tab w:val="clear" w:pos="1135"/>
                <w:tab w:val="num" w:pos="284"/>
              </w:tabs>
              <w:ind w:left="284"/>
              <w:rPr>
                <w:color w:val="00577E" w:themeColor="text1"/>
                <w:sz w:val="20"/>
                <w:lang w:val="nl-NL"/>
              </w:rPr>
            </w:pPr>
            <w:r w:rsidRPr="00057099">
              <w:rPr>
                <w:color w:val="00577E" w:themeColor="text1"/>
                <w:sz w:val="20"/>
                <w:lang w:val="nl-NL"/>
              </w:rPr>
              <w:t>externe storingsmelding;</w:t>
            </w:r>
          </w:p>
          <w:p w14:paraId="2537A0CA" w14:textId="77777777" w:rsidR="002B6D67" w:rsidRPr="00057099" w:rsidRDefault="002B6D67" w:rsidP="002B6D67">
            <w:pPr>
              <w:pStyle w:val="Bullet1"/>
              <w:tabs>
                <w:tab w:val="clear" w:pos="1135"/>
                <w:tab w:val="num" w:pos="284"/>
              </w:tabs>
              <w:ind w:left="284"/>
              <w:rPr>
                <w:lang w:val="nl-NL"/>
              </w:rPr>
            </w:pPr>
            <w:r w:rsidRPr="00057099">
              <w:rPr>
                <w:color w:val="00577E" w:themeColor="text1"/>
                <w:sz w:val="20"/>
                <w:lang w:val="nl-NL"/>
              </w:rPr>
              <w:t>werkschakelaar.</w:t>
            </w:r>
            <w:r w:rsidRPr="00057099">
              <w:rPr>
                <w:color w:val="00577E" w:themeColor="text1"/>
                <w:lang w:val="nl-NL"/>
              </w:rPr>
              <w:t xml:space="preserve"> </w:t>
            </w:r>
          </w:p>
        </w:tc>
      </w:tr>
    </w:tbl>
    <w:p w14:paraId="09DB82BF" w14:textId="77777777" w:rsidR="002B6D67" w:rsidRPr="00057099" w:rsidRDefault="002B6D67" w:rsidP="002B6D67"/>
    <w:p w14:paraId="45338478" w14:textId="670F238A" w:rsidR="002B6D67" w:rsidRPr="00057099" w:rsidRDefault="002B6D67" w:rsidP="003E5FF2">
      <w:pPr>
        <w:pStyle w:val="Heading2"/>
      </w:pPr>
      <w:bookmarkStart w:id="331" w:name="_Toc54965664"/>
      <w:r w:rsidRPr="00057099">
        <w:t>Nevenbestanddelen</w:t>
      </w:r>
      <w:bookmarkEnd w:id="331"/>
    </w:p>
    <w:tbl>
      <w:tblPr>
        <w:tblW w:w="9068" w:type="dxa"/>
        <w:tblLayout w:type="fixed"/>
        <w:tblLook w:val="01E0" w:firstRow="1" w:lastRow="1" w:firstColumn="1" w:lastColumn="1" w:noHBand="0" w:noVBand="0"/>
      </w:tblPr>
      <w:tblGrid>
        <w:gridCol w:w="3227"/>
        <w:gridCol w:w="567"/>
        <w:gridCol w:w="284"/>
        <w:gridCol w:w="4990"/>
      </w:tblGrid>
      <w:tr w:rsidR="004D7395" w:rsidRPr="00057099" w14:paraId="52388F03" w14:textId="77777777" w:rsidTr="00D62E73">
        <w:trPr>
          <w:cantSplit/>
        </w:trPr>
        <w:tc>
          <w:tcPr>
            <w:tcW w:w="3227" w:type="dxa"/>
          </w:tcPr>
          <w:p w14:paraId="1A20FBEC" w14:textId="77777777" w:rsidR="004D7395" w:rsidRPr="00057099" w:rsidRDefault="004D7395" w:rsidP="00D62E73">
            <w:r w:rsidRPr="00057099">
              <w:t>Materiaal verbindingsmiddelen</w:t>
            </w:r>
          </w:p>
        </w:tc>
        <w:tc>
          <w:tcPr>
            <w:tcW w:w="567" w:type="dxa"/>
          </w:tcPr>
          <w:p w14:paraId="7E6D52DD" w14:textId="77777777" w:rsidR="004D7395" w:rsidRPr="00057099" w:rsidRDefault="004D7395" w:rsidP="00D62E73">
            <w:pPr>
              <w:spacing w:line="240" w:lineRule="exact"/>
              <w:jc w:val="right"/>
            </w:pPr>
          </w:p>
        </w:tc>
        <w:tc>
          <w:tcPr>
            <w:tcW w:w="284" w:type="dxa"/>
          </w:tcPr>
          <w:p w14:paraId="4310E916" w14:textId="77777777" w:rsidR="004D7395" w:rsidRPr="00057099" w:rsidRDefault="004D7395" w:rsidP="00D62E73">
            <w:pPr>
              <w:spacing w:line="240" w:lineRule="exact"/>
            </w:pPr>
            <w:r w:rsidRPr="00057099">
              <w:t>:</w:t>
            </w:r>
          </w:p>
        </w:tc>
        <w:tc>
          <w:tcPr>
            <w:tcW w:w="4990" w:type="dxa"/>
          </w:tcPr>
          <w:p w14:paraId="7ACAD41E" w14:textId="0ADB2E2F" w:rsidR="004D7395" w:rsidRPr="00057099" w:rsidRDefault="004D7395" w:rsidP="00D62E73">
            <w:pPr>
              <w:spacing w:line="240" w:lineRule="exact"/>
            </w:pPr>
            <w:r w:rsidRPr="00057099">
              <w:t>volgens Bundel AV 2018 WT, hoofdstuk 2</w:t>
            </w:r>
          </w:p>
        </w:tc>
      </w:tr>
      <w:tr w:rsidR="004D7395" w:rsidRPr="00057099" w14:paraId="63553E0C" w14:textId="77777777" w:rsidTr="00D62E73">
        <w:trPr>
          <w:cantSplit/>
        </w:trPr>
        <w:tc>
          <w:tcPr>
            <w:tcW w:w="3227" w:type="dxa"/>
          </w:tcPr>
          <w:p w14:paraId="5ED359B4" w14:textId="77777777" w:rsidR="004D7395" w:rsidRPr="00057099" w:rsidRDefault="004D7395" w:rsidP="00D62E73">
            <w:pPr>
              <w:spacing w:line="240" w:lineRule="exact"/>
            </w:pPr>
            <w:r w:rsidRPr="00057099">
              <w:t>Materiaal ondersteuningsconstructies</w:t>
            </w:r>
          </w:p>
        </w:tc>
        <w:tc>
          <w:tcPr>
            <w:tcW w:w="567" w:type="dxa"/>
          </w:tcPr>
          <w:p w14:paraId="6D2532A4" w14:textId="77777777" w:rsidR="004D7395" w:rsidRPr="00057099" w:rsidRDefault="004D7395" w:rsidP="00D62E73">
            <w:pPr>
              <w:spacing w:line="240" w:lineRule="exact"/>
              <w:jc w:val="right"/>
            </w:pPr>
          </w:p>
        </w:tc>
        <w:tc>
          <w:tcPr>
            <w:tcW w:w="284" w:type="dxa"/>
          </w:tcPr>
          <w:p w14:paraId="4714BF21" w14:textId="77777777" w:rsidR="004D7395" w:rsidRPr="00057099" w:rsidRDefault="004D7395" w:rsidP="00D62E73">
            <w:pPr>
              <w:spacing w:line="240" w:lineRule="exact"/>
            </w:pPr>
            <w:r w:rsidRPr="00057099">
              <w:t>:</w:t>
            </w:r>
          </w:p>
        </w:tc>
        <w:tc>
          <w:tcPr>
            <w:tcW w:w="4990" w:type="dxa"/>
          </w:tcPr>
          <w:p w14:paraId="01F53114" w14:textId="77777777" w:rsidR="004D7395" w:rsidRPr="00057099" w:rsidRDefault="004D7395" w:rsidP="00D62E73">
            <w:pPr>
              <w:spacing w:line="240" w:lineRule="exact"/>
            </w:pPr>
            <w:r w:rsidRPr="00057099">
              <w:t>roestvaststaal AISI 304, thermisch verzinkt staal</w:t>
            </w:r>
          </w:p>
          <w:p w14:paraId="366888CF" w14:textId="77777777" w:rsidR="004D7395" w:rsidRPr="00057099" w:rsidRDefault="004D7395" w:rsidP="00D62E73">
            <w:pPr>
              <w:spacing w:line="240" w:lineRule="exact"/>
            </w:pPr>
          </w:p>
        </w:tc>
      </w:tr>
    </w:tbl>
    <w:p w14:paraId="4AD34F75" w14:textId="279C0BAE" w:rsidR="004D7395" w:rsidRPr="00057099" w:rsidRDefault="004D7395" w:rsidP="004D7395">
      <w:pPr>
        <w:pStyle w:val="BodyText"/>
      </w:pPr>
    </w:p>
    <w:p w14:paraId="2878D353" w14:textId="0CABC9EC" w:rsidR="004D7395" w:rsidRPr="00057099" w:rsidRDefault="004D7395" w:rsidP="004D7395">
      <w:pPr>
        <w:pStyle w:val="BodyText"/>
      </w:pPr>
    </w:p>
    <w:p w14:paraId="356E098A" w14:textId="77777777" w:rsidR="004D7395" w:rsidRPr="00057099" w:rsidRDefault="004D7395" w:rsidP="0074037F">
      <w:pPr>
        <w:pStyle w:val="BodyText"/>
      </w:pPr>
    </w:p>
    <w:tbl>
      <w:tblPr>
        <w:tblW w:w="8613" w:type="dxa"/>
        <w:tblLayout w:type="fixed"/>
        <w:tblLook w:val="01E0" w:firstRow="1" w:lastRow="1" w:firstColumn="1" w:lastColumn="1" w:noHBand="0" w:noVBand="0"/>
      </w:tblPr>
      <w:tblGrid>
        <w:gridCol w:w="2948"/>
        <w:gridCol w:w="851"/>
        <w:gridCol w:w="284"/>
        <w:gridCol w:w="4530"/>
      </w:tblGrid>
      <w:tr w:rsidR="002B6D67" w:rsidRPr="00057099" w14:paraId="78006427" w14:textId="77777777" w:rsidTr="006F7394">
        <w:tc>
          <w:tcPr>
            <w:tcW w:w="2948" w:type="dxa"/>
          </w:tcPr>
          <w:p w14:paraId="646DDA71" w14:textId="77777777" w:rsidR="002B6D67" w:rsidRPr="00057099" w:rsidRDefault="002B6D67" w:rsidP="006F7394">
            <w:pPr>
              <w:spacing w:line="240" w:lineRule="exact"/>
            </w:pPr>
            <w:r w:rsidRPr="00057099">
              <w:t>verbindingsmiddelen</w:t>
            </w:r>
          </w:p>
        </w:tc>
        <w:tc>
          <w:tcPr>
            <w:tcW w:w="851" w:type="dxa"/>
          </w:tcPr>
          <w:p w14:paraId="6561FBA3" w14:textId="77777777" w:rsidR="002B6D67" w:rsidRPr="00057099" w:rsidRDefault="002B6D67" w:rsidP="006F7394">
            <w:pPr>
              <w:spacing w:line="240" w:lineRule="exact"/>
              <w:jc w:val="right"/>
            </w:pPr>
          </w:p>
        </w:tc>
        <w:tc>
          <w:tcPr>
            <w:tcW w:w="284" w:type="dxa"/>
          </w:tcPr>
          <w:p w14:paraId="7AFF8D34" w14:textId="77777777" w:rsidR="002B6D67" w:rsidRPr="00057099" w:rsidRDefault="002B6D67" w:rsidP="006F7394">
            <w:pPr>
              <w:spacing w:line="240" w:lineRule="exact"/>
            </w:pPr>
            <w:r w:rsidRPr="00057099">
              <w:t>:</w:t>
            </w:r>
          </w:p>
        </w:tc>
        <w:tc>
          <w:tcPr>
            <w:tcW w:w="4530" w:type="dxa"/>
          </w:tcPr>
          <w:p w14:paraId="38D900CC" w14:textId="77777777" w:rsidR="002B6D67" w:rsidRPr="00057099" w:rsidRDefault="002B6D67" w:rsidP="006F7394">
            <w:pPr>
              <w:spacing w:line="240" w:lineRule="exact"/>
            </w:pPr>
            <w:r w:rsidRPr="00057099">
              <w:rPr>
                <w:rFonts w:cs="Arial"/>
                <w:szCs w:val="18"/>
              </w:rPr>
              <w:t>volgens voorschriften</w:t>
            </w:r>
          </w:p>
        </w:tc>
      </w:tr>
      <w:tr w:rsidR="002B6D67" w:rsidRPr="00057099" w14:paraId="01A5A1A8" w14:textId="77777777" w:rsidTr="006F7394">
        <w:tc>
          <w:tcPr>
            <w:tcW w:w="2948" w:type="dxa"/>
          </w:tcPr>
          <w:p w14:paraId="420F2866" w14:textId="77777777" w:rsidR="002B6D67" w:rsidRPr="00057099" w:rsidRDefault="002B6D67" w:rsidP="006F7394">
            <w:pPr>
              <w:spacing w:line="240" w:lineRule="exact"/>
            </w:pPr>
            <w:r w:rsidRPr="00057099">
              <w:rPr>
                <w:rFonts w:cs="Arial"/>
                <w:szCs w:val="18"/>
              </w:rPr>
              <w:t xml:space="preserve">bouten, moeren, </w:t>
            </w:r>
            <w:proofErr w:type="spellStart"/>
            <w:proofErr w:type="gramStart"/>
            <w:r w:rsidRPr="00057099">
              <w:rPr>
                <w:rFonts w:cs="Arial"/>
                <w:szCs w:val="18"/>
              </w:rPr>
              <w:t>ringen,etc</w:t>
            </w:r>
            <w:proofErr w:type="spellEnd"/>
            <w:r w:rsidRPr="00057099">
              <w:rPr>
                <w:rFonts w:cs="Arial"/>
                <w:szCs w:val="18"/>
              </w:rPr>
              <w:t>.</w:t>
            </w:r>
            <w:proofErr w:type="gramEnd"/>
          </w:p>
        </w:tc>
        <w:tc>
          <w:tcPr>
            <w:tcW w:w="851" w:type="dxa"/>
          </w:tcPr>
          <w:p w14:paraId="5A8DB130" w14:textId="77777777" w:rsidR="002B6D67" w:rsidRPr="00057099" w:rsidRDefault="002B6D67" w:rsidP="006F7394">
            <w:pPr>
              <w:spacing w:line="240" w:lineRule="exact"/>
              <w:jc w:val="right"/>
            </w:pPr>
          </w:p>
        </w:tc>
        <w:tc>
          <w:tcPr>
            <w:tcW w:w="284" w:type="dxa"/>
          </w:tcPr>
          <w:p w14:paraId="08D35A01" w14:textId="77777777" w:rsidR="002B6D67" w:rsidRPr="00057099" w:rsidRDefault="002B6D67" w:rsidP="006F7394">
            <w:pPr>
              <w:spacing w:line="240" w:lineRule="exact"/>
            </w:pPr>
            <w:r w:rsidRPr="00057099">
              <w:t>:</w:t>
            </w:r>
          </w:p>
        </w:tc>
        <w:tc>
          <w:tcPr>
            <w:tcW w:w="4530" w:type="dxa"/>
          </w:tcPr>
          <w:p w14:paraId="2F308A7E" w14:textId="77777777" w:rsidR="002B6D67" w:rsidRPr="00057099" w:rsidRDefault="002B6D67" w:rsidP="005B35B1">
            <w:pPr>
              <w:numPr>
                <w:ilvl w:val="0"/>
                <w:numId w:val="15"/>
              </w:numPr>
              <w:tabs>
                <w:tab w:val="clear" w:pos="720"/>
                <w:tab w:val="num" w:pos="237"/>
              </w:tabs>
              <w:overflowPunct w:val="0"/>
              <w:autoSpaceDE w:val="0"/>
              <w:autoSpaceDN w:val="0"/>
              <w:adjustRightInd w:val="0"/>
              <w:spacing w:line="240" w:lineRule="exact"/>
              <w:ind w:left="237" w:hanging="237"/>
              <w:textAlignment w:val="baseline"/>
              <w:rPr>
                <w:rFonts w:cs="Arial"/>
                <w:szCs w:val="18"/>
              </w:rPr>
            </w:pPr>
            <w:r w:rsidRPr="00057099">
              <w:rPr>
                <w:rFonts w:cs="Arial"/>
                <w:szCs w:val="18"/>
              </w:rPr>
              <w:t>in droge ruimten, kantoren etc. : verzink staal;</w:t>
            </w:r>
          </w:p>
          <w:p w14:paraId="743DCB1A" w14:textId="77777777" w:rsidR="002B6D67" w:rsidRPr="00057099" w:rsidRDefault="002B6D67" w:rsidP="005B35B1">
            <w:pPr>
              <w:numPr>
                <w:ilvl w:val="0"/>
                <w:numId w:val="15"/>
              </w:numPr>
              <w:tabs>
                <w:tab w:val="clear" w:pos="720"/>
                <w:tab w:val="num" w:pos="237"/>
              </w:tabs>
              <w:overflowPunct w:val="0"/>
              <w:autoSpaceDE w:val="0"/>
              <w:autoSpaceDN w:val="0"/>
              <w:adjustRightInd w:val="0"/>
              <w:spacing w:line="240" w:lineRule="exact"/>
              <w:ind w:left="237" w:hanging="237"/>
              <w:textAlignment w:val="baseline"/>
            </w:pPr>
            <w:r w:rsidRPr="00057099">
              <w:rPr>
                <w:rFonts w:cs="Arial"/>
                <w:szCs w:val="18"/>
              </w:rPr>
              <w:t>buiten: roestvaststaal AISI 316</w:t>
            </w:r>
          </w:p>
        </w:tc>
      </w:tr>
    </w:tbl>
    <w:p w14:paraId="4A374B39" w14:textId="77777777" w:rsidR="002B6D67" w:rsidRPr="00057099" w:rsidRDefault="002B6D67" w:rsidP="002B6D67">
      <w:pPr>
        <w:pStyle w:val="List"/>
        <w:rPr>
          <w:rFonts w:cs="Arial"/>
          <w:sz w:val="18"/>
          <w:szCs w:val="18"/>
        </w:rPr>
      </w:pPr>
    </w:p>
    <w:p w14:paraId="464DB574" w14:textId="7AA22CA6" w:rsidR="002B6D67" w:rsidRPr="00057099" w:rsidRDefault="002B6D67" w:rsidP="003E5FF2">
      <w:pPr>
        <w:pStyle w:val="Heading2"/>
      </w:pPr>
      <w:bookmarkStart w:id="332" w:name="_Toc54965665"/>
      <w:r w:rsidRPr="00057099">
        <w:t>Conservering</w:t>
      </w:r>
      <w:bookmarkEnd w:id="332"/>
    </w:p>
    <w:p w14:paraId="2E371016" w14:textId="77777777" w:rsidR="002B6D67" w:rsidRPr="00057099" w:rsidRDefault="002B6D67" w:rsidP="002B6D67">
      <w:pPr>
        <w:pStyle w:val="BodyText"/>
        <w:rPr>
          <w:szCs w:val="18"/>
        </w:rPr>
      </w:pPr>
      <w:r w:rsidRPr="00057099">
        <w:rPr>
          <w:szCs w:val="18"/>
        </w:rPr>
        <w:t>Alle genoemde onderdelen dienen te worden geconserveerd zoals genoemd in de voorschriften.</w:t>
      </w:r>
    </w:p>
    <w:p w14:paraId="1170F9E1" w14:textId="77777777" w:rsidR="002B6D67" w:rsidRPr="00057099" w:rsidRDefault="002B6D67" w:rsidP="002B6D67"/>
    <w:p w14:paraId="362EF711" w14:textId="53B9CBE5" w:rsidR="002B6D67" w:rsidRPr="00057099" w:rsidRDefault="002B6D67" w:rsidP="003E5FF2">
      <w:pPr>
        <w:pStyle w:val="Heading2"/>
      </w:pPr>
      <w:bookmarkStart w:id="333" w:name="_Toc54965666"/>
      <w:r w:rsidRPr="00057099">
        <w:t>Keuringen en beproevingen</w:t>
      </w:r>
      <w:bookmarkEnd w:id="333"/>
    </w:p>
    <w:p w14:paraId="42C92835" w14:textId="77777777" w:rsidR="002B6D67" w:rsidRPr="00057099" w:rsidRDefault="002B6D67" w:rsidP="002B6D67">
      <w:r w:rsidRPr="00057099">
        <w:t>Naast de algemeen gebruikelijke keuringen en beproevingen, zoals genoemd in de technische werkbeschrijving W/E-algemeen, dienen voor dit onderdeel door de aannemer de volgende beproevingen te worden uitgevoerd:</w:t>
      </w:r>
    </w:p>
    <w:p w14:paraId="3A185BB6" w14:textId="77777777" w:rsidR="002B6D67" w:rsidRPr="00057099" w:rsidRDefault="002B6D67" w:rsidP="002B6D67"/>
    <w:p w14:paraId="53832284" w14:textId="77777777" w:rsidR="002B6D67" w:rsidRPr="00057099" w:rsidRDefault="002B6D67" w:rsidP="002B6D67">
      <w:r w:rsidRPr="00057099">
        <w:t>Voor de verzending naar de bouwplaats (FAT):</w:t>
      </w:r>
    </w:p>
    <w:p w14:paraId="68D01424" w14:textId="77777777" w:rsidR="002B6D67" w:rsidRPr="00057099" w:rsidRDefault="002B6D67" w:rsidP="002B6D67">
      <w:pPr>
        <w:pStyle w:val="Bullet1"/>
        <w:tabs>
          <w:tab w:val="clear" w:pos="1135"/>
          <w:tab w:val="num" w:pos="284"/>
        </w:tabs>
        <w:ind w:left="284"/>
        <w:rPr>
          <w:color w:val="00577E" w:themeColor="text1"/>
          <w:sz w:val="20"/>
          <w:lang w:val="nl-NL"/>
        </w:rPr>
      </w:pPr>
      <w:r w:rsidRPr="00057099">
        <w:rPr>
          <w:color w:val="00577E" w:themeColor="text1"/>
          <w:sz w:val="20"/>
          <w:lang w:val="nl-NL"/>
        </w:rPr>
        <w:t>geen</w:t>
      </w:r>
    </w:p>
    <w:p w14:paraId="11A1A264" w14:textId="77777777" w:rsidR="002B6D67" w:rsidRPr="00057099" w:rsidRDefault="002B6D67" w:rsidP="002B6D67"/>
    <w:p w14:paraId="00DF8CBB" w14:textId="77777777" w:rsidR="002B6D67" w:rsidRPr="00057099" w:rsidRDefault="002B6D67" w:rsidP="002B6D67">
      <w:r w:rsidRPr="00057099">
        <w:t>Na de montage ten behoeve van de oplevering (SAT):</w:t>
      </w:r>
    </w:p>
    <w:p w14:paraId="1B269077" w14:textId="4C17FF41" w:rsidR="002B6D67" w:rsidRPr="00057099" w:rsidRDefault="002B6D67" w:rsidP="002B6D67">
      <w:pPr>
        <w:pStyle w:val="Bullet1"/>
        <w:tabs>
          <w:tab w:val="clear" w:pos="1135"/>
          <w:tab w:val="num" w:pos="284"/>
        </w:tabs>
        <w:ind w:left="284"/>
        <w:rPr>
          <w:color w:val="00577E" w:themeColor="text1"/>
          <w:sz w:val="20"/>
          <w:lang w:val="nl-NL"/>
        </w:rPr>
      </w:pPr>
      <w:r w:rsidRPr="00057099">
        <w:rPr>
          <w:color w:val="00577E" w:themeColor="text1"/>
          <w:sz w:val="20"/>
          <w:lang w:val="nl-NL"/>
        </w:rPr>
        <w:t>geen</w:t>
      </w:r>
    </w:p>
    <w:p w14:paraId="4FA82D44" w14:textId="063B37CD" w:rsidR="00B55E4D" w:rsidRPr="00057099" w:rsidRDefault="00B55E4D" w:rsidP="00B55E4D">
      <w:pPr>
        <w:pStyle w:val="Bullet1"/>
        <w:numPr>
          <w:ilvl w:val="0"/>
          <w:numId w:val="0"/>
        </w:numPr>
        <w:rPr>
          <w:color w:val="00577E" w:themeColor="text1"/>
          <w:sz w:val="20"/>
          <w:lang w:val="nl-NL"/>
        </w:rPr>
      </w:pPr>
    </w:p>
    <w:p w14:paraId="28D87975" w14:textId="1B0EDBC4" w:rsidR="00B55E4D" w:rsidRPr="00057099" w:rsidRDefault="00B55E4D">
      <w:pPr>
        <w:rPr>
          <w:rFonts w:eastAsia="Times New Roman" w:cs="Times New Roman"/>
          <w:noProof/>
          <w:lang w:eastAsia="en-US"/>
        </w:rPr>
      </w:pPr>
      <w:r w:rsidRPr="00057099">
        <w:br w:type="page"/>
      </w:r>
    </w:p>
    <w:p w14:paraId="10708EF2" w14:textId="0F10D55B" w:rsidR="00B23054" w:rsidRPr="00057099" w:rsidRDefault="00B23054" w:rsidP="005B35B1">
      <w:pPr>
        <w:pStyle w:val="Heading1"/>
        <w:numPr>
          <w:ilvl w:val="0"/>
          <w:numId w:val="20"/>
        </w:numPr>
      </w:pPr>
      <w:bookmarkStart w:id="334" w:name="_Toc42092097"/>
      <w:bookmarkStart w:id="335" w:name="_Toc50706425"/>
      <w:bookmarkStart w:id="336" w:name="_Toc54965667"/>
      <w:r w:rsidRPr="00057099">
        <w:lastRenderedPageBreak/>
        <w:t>Verwarming</w:t>
      </w:r>
      <w:bookmarkEnd w:id="334"/>
      <w:bookmarkEnd w:id="335"/>
      <w:r w:rsidRPr="00057099">
        <w:t xml:space="preserve"> pompgebouw</w:t>
      </w:r>
      <w:bookmarkEnd w:id="336"/>
      <w:r w:rsidRPr="00057099">
        <w:t xml:space="preserve"> </w:t>
      </w:r>
    </w:p>
    <w:p w14:paraId="044BC2AA" w14:textId="43DA4E93" w:rsidR="00056D56" w:rsidRPr="00057099" w:rsidRDefault="00056D56" w:rsidP="005B35B1">
      <w:pPr>
        <w:pStyle w:val="Heading2"/>
        <w:numPr>
          <w:ilvl w:val="1"/>
          <w:numId w:val="22"/>
        </w:numPr>
      </w:pPr>
      <w:bookmarkStart w:id="337" w:name="_Toc54965668"/>
      <w:bookmarkStart w:id="338" w:name="_Toc167699144"/>
      <w:bookmarkStart w:id="339" w:name="_Toc412807282"/>
      <w:bookmarkStart w:id="340" w:name="_Toc1383053"/>
      <w:bookmarkStart w:id="341" w:name="_Toc42092098"/>
      <w:bookmarkStart w:id="342" w:name="_Toc50706426"/>
      <w:r w:rsidRPr="00057099">
        <w:t>Leveringsomvang</w:t>
      </w:r>
      <w:bookmarkEnd w:id="337"/>
    </w:p>
    <w:p w14:paraId="4E6BD5BC" w14:textId="77777777" w:rsidR="00056D56" w:rsidRPr="00057099" w:rsidRDefault="00056D56" w:rsidP="00056D56">
      <w:r w:rsidRPr="00057099">
        <w:t>De leveringsomvang bestaat in hoofdzaak uit:</w:t>
      </w:r>
    </w:p>
    <w:p w14:paraId="19F35AA0" w14:textId="4998FB34" w:rsidR="00056D56" w:rsidRPr="00057099" w:rsidRDefault="00056D56" w:rsidP="00056D56">
      <w:pPr>
        <w:pStyle w:val="Bullet1"/>
        <w:tabs>
          <w:tab w:val="clear" w:pos="1135"/>
          <w:tab w:val="num" w:pos="284"/>
          <w:tab w:val="num" w:pos="567"/>
        </w:tabs>
        <w:ind w:left="284"/>
        <w:rPr>
          <w:color w:val="00577E" w:themeColor="text1"/>
          <w:sz w:val="20"/>
          <w:lang w:val="nl-NL"/>
        </w:rPr>
      </w:pPr>
      <w:r w:rsidRPr="00057099">
        <w:rPr>
          <w:color w:val="00577E" w:themeColor="text1"/>
          <w:sz w:val="20"/>
          <w:lang w:val="nl-NL"/>
        </w:rPr>
        <w:t xml:space="preserve">zes ribbenbuiskachels; </w:t>
      </w:r>
    </w:p>
    <w:p w14:paraId="27E870FC" w14:textId="68274377" w:rsidR="00056D56" w:rsidRPr="00057099" w:rsidRDefault="00056D56" w:rsidP="00056D56">
      <w:pPr>
        <w:pStyle w:val="Bullet1"/>
        <w:tabs>
          <w:tab w:val="clear" w:pos="1135"/>
          <w:tab w:val="num" w:pos="284"/>
          <w:tab w:val="num" w:pos="567"/>
        </w:tabs>
        <w:ind w:left="284"/>
        <w:rPr>
          <w:color w:val="00577E" w:themeColor="text1"/>
          <w:sz w:val="20"/>
          <w:lang w:val="nl-NL"/>
        </w:rPr>
      </w:pPr>
      <w:r w:rsidRPr="00057099">
        <w:rPr>
          <w:color w:val="00577E" w:themeColor="text1"/>
          <w:sz w:val="20"/>
          <w:lang w:val="nl-NL"/>
        </w:rPr>
        <w:t>montage beugels</w:t>
      </w:r>
    </w:p>
    <w:p w14:paraId="0398CAEC" w14:textId="77777777" w:rsidR="00056D56" w:rsidRPr="00057099" w:rsidRDefault="00056D56" w:rsidP="00056D56">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29052A48" w14:textId="77777777" w:rsidR="00056D56" w:rsidRPr="00057099" w:rsidRDefault="00056D56" w:rsidP="00056D56">
      <w:pPr>
        <w:pStyle w:val="BodyText"/>
      </w:pPr>
    </w:p>
    <w:p w14:paraId="4928A345" w14:textId="2841EDC7" w:rsidR="00B23054" w:rsidRPr="00057099" w:rsidRDefault="00B23054" w:rsidP="005B35B1">
      <w:pPr>
        <w:pStyle w:val="Heading2"/>
        <w:numPr>
          <w:ilvl w:val="1"/>
          <w:numId w:val="22"/>
        </w:numPr>
      </w:pPr>
      <w:bookmarkStart w:id="343" w:name="_Toc54965669"/>
      <w:r w:rsidRPr="00057099">
        <w:t>Algemeen</w:t>
      </w:r>
      <w:bookmarkEnd w:id="338"/>
      <w:bookmarkEnd w:id="339"/>
      <w:bookmarkEnd w:id="340"/>
      <w:bookmarkEnd w:id="341"/>
      <w:bookmarkEnd w:id="342"/>
      <w:bookmarkEnd w:id="343"/>
    </w:p>
    <w:p w14:paraId="370C613D" w14:textId="05A376FA" w:rsidR="00B23054" w:rsidRPr="00057099" w:rsidRDefault="00B23054" w:rsidP="00B23054">
      <w:pPr>
        <w:pStyle w:val="STO"/>
        <w:rPr>
          <w:color w:val="00577E" w:themeColor="text1"/>
          <w:sz w:val="20"/>
          <w:szCs w:val="18"/>
        </w:rPr>
      </w:pPr>
      <w:r w:rsidRPr="00057099">
        <w:rPr>
          <w:color w:val="00577E" w:themeColor="text1"/>
          <w:sz w:val="20"/>
          <w:szCs w:val="18"/>
        </w:rPr>
        <w:t>P&amp;ID</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NW 3E--790</w:t>
      </w:r>
    </w:p>
    <w:p w14:paraId="70FB2C76" w14:textId="0FA0D443" w:rsidR="00B23054" w:rsidRPr="00057099" w:rsidRDefault="00B23054" w:rsidP="00B23054">
      <w:pPr>
        <w:pStyle w:val="STO"/>
        <w:rPr>
          <w:color w:val="00577E" w:themeColor="text1"/>
          <w:sz w:val="20"/>
          <w:szCs w:val="18"/>
        </w:rPr>
      </w:pPr>
      <w:r w:rsidRPr="00057099">
        <w:rPr>
          <w:color w:val="00577E" w:themeColor="text1"/>
          <w:sz w:val="20"/>
          <w:szCs w:val="18"/>
        </w:rPr>
        <w:t>positienummer</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HE9081</w:t>
      </w:r>
    </w:p>
    <w:p w14:paraId="6EE599C2" w14:textId="00D9DA02" w:rsidR="00B23054" w:rsidRPr="00057099" w:rsidRDefault="00B23054" w:rsidP="00B23054">
      <w:pPr>
        <w:pStyle w:val="STO"/>
        <w:rPr>
          <w:color w:val="00577E" w:themeColor="text1"/>
          <w:sz w:val="20"/>
          <w:szCs w:val="18"/>
        </w:rPr>
      </w:pPr>
      <w:r w:rsidRPr="00057099">
        <w:rPr>
          <w:color w:val="00577E" w:themeColor="text1"/>
          <w:sz w:val="20"/>
          <w:szCs w:val="18"/>
        </w:rPr>
        <w:t>aantal</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6</w:t>
      </w:r>
    </w:p>
    <w:p w14:paraId="7948A115" w14:textId="60C9F42A" w:rsidR="00B23054" w:rsidRPr="00057099" w:rsidRDefault="00B23054" w:rsidP="00B23054">
      <w:pPr>
        <w:pStyle w:val="STO"/>
        <w:rPr>
          <w:color w:val="00577E" w:themeColor="text1"/>
          <w:sz w:val="20"/>
          <w:szCs w:val="18"/>
        </w:rPr>
      </w:pPr>
      <w:r w:rsidRPr="00057099">
        <w:rPr>
          <w:color w:val="00577E" w:themeColor="text1"/>
          <w:sz w:val="20"/>
          <w:szCs w:val="18"/>
        </w:rPr>
        <w:t>opstelling</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in kelder pompgebouw</w:t>
      </w:r>
    </w:p>
    <w:p w14:paraId="72589B56" w14:textId="7570C9F0" w:rsidR="00B23054" w:rsidRPr="00057099" w:rsidRDefault="00B23054" w:rsidP="00B23054">
      <w:pPr>
        <w:pStyle w:val="STO"/>
        <w:rPr>
          <w:color w:val="00577E" w:themeColor="text1"/>
          <w:sz w:val="20"/>
          <w:szCs w:val="18"/>
        </w:rPr>
      </w:pPr>
      <w:r w:rsidRPr="00057099">
        <w:rPr>
          <w:color w:val="00577E" w:themeColor="text1"/>
          <w:sz w:val="20"/>
          <w:szCs w:val="18"/>
        </w:rPr>
        <w:t>doel</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vorstvrij houden van de ruimte</w:t>
      </w:r>
    </w:p>
    <w:p w14:paraId="4C4C240F" w14:textId="77777777" w:rsidR="00B23054" w:rsidRPr="00057099" w:rsidRDefault="00B23054" w:rsidP="00C17E32">
      <w:pPr>
        <w:pStyle w:val="BodyText"/>
      </w:pPr>
    </w:p>
    <w:p w14:paraId="201029FE" w14:textId="77777777" w:rsidR="00B23054" w:rsidRPr="00057099" w:rsidRDefault="00B23054" w:rsidP="005B35B1">
      <w:pPr>
        <w:pStyle w:val="Heading2"/>
        <w:numPr>
          <w:ilvl w:val="1"/>
          <w:numId w:val="22"/>
        </w:numPr>
      </w:pPr>
      <w:bookmarkStart w:id="344" w:name="_Toc167699145"/>
      <w:bookmarkStart w:id="345" w:name="_Toc412807283"/>
      <w:bookmarkStart w:id="346" w:name="_Toc1383054"/>
      <w:bookmarkStart w:id="347" w:name="_Toc42092099"/>
      <w:bookmarkStart w:id="348" w:name="_Toc50706427"/>
      <w:bookmarkStart w:id="349" w:name="_Toc54965670"/>
      <w:r w:rsidRPr="00057099">
        <w:t>Uitvoering</w:t>
      </w:r>
      <w:bookmarkEnd w:id="344"/>
      <w:bookmarkEnd w:id="345"/>
      <w:bookmarkEnd w:id="346"/>
      <w:bookmarkEnd w:id="347"/>
      <w:bookmarkEnd w:id="348"/>
      <w:bookmarkEnd w:id="349"/>
    </w:p>
    <w:p w14:paraId="2727C73F" w14:textId="77777777" w:rsidR="00B23054" w:rsidRPr="00057099" w:rsidRDefault="00B23054" w:rsidP="00B23054">
      <w:pPr>
        <w:pStyle w:val="STO"/>
        <w:rPr>
          <w:color w:val="00577E" w:themeColor="text1"/>
          <w:sz w:val="20"/>
          <w:szCs w:val="18"/>
        </w:rPr>
      </w:pPr>
      <w:r w:rsidRPr="00057099">
        <w:rPr>
          <w:color w:val="00577E" w:themeColor="text1"/>
          <w:sz w:val="20"/>
          <w:szCs w:val="18"/>
        </w:rPr>
        <w:t>systeem</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elektrische ribbenbuiskachel</w:t>
      </w:r>
    </w:p>
    <w:p w14:paraId="3C138AC9" w14:textId="248D4E9F" w:rsidR="00B23054" w:rsidRPr="00057099" w:rsidRDefault="00B23054" w:rsidP="00B23054">
      <w:pPr>
        <w:pStyle w:val="STO"/>
        <w:rPr>
          <w:color w:val="00577E" w:themeColor="text1"/>
          <w:sz w:val="20"/>
          <w:szCs w:val="18"/>
        </w:rPr>
      </w:pPr>
      <w:r w:rsidRPr="00057099">
        <w:rPr>
          <w:color w:val="00577E" w:themeColor="text1"/>
          <w:sz w:val="20"/>
          <w:szCs w:val="18"/>
        </w:rPr>
        <w:t>fabrikaat</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r>
      <w:r w:rsidR="00B55E4D" w:rsidRPr="00057099">
        <w:rPr>
          <w:color w:val="00577E" w:themeColor="text1"/>
          <w:sz w:val="20"/>
          <w:szCs w:val="18"/>
        </w:rPr>
        <w:t>S</w:t>
      </w:r>
      <w:r w:rsidRPr="00057099">
        <w:rPr>
          <w:color w:val="00577E" w:themeColor="text1"/>
          <w:sz w:val="20"/>
          <w:szCs w:val="18"/>
        </w:rPr>
        <w:t xml:space="preserve">inus </w:t>
      </w:r>
      <w:proofErr w:type="spellStart"/>
      <w:r w:rsidR="00B55E4D" w:rsidRPr="00057099">
        <w:rPr>
          <w:color w:val="00577E" w:themeColor="text1"/>
          <w:sz w:val="20"/>
          <w:szCs w:val="18"/>
        </w:rPr>
        <w:t>Je</w:t>
      </w:r>
      <w:r w:rsidRPr="00057099">
        <w:rPr>
          <w:color w:val="00577E" w:themeColor="text1"/>
          <w:sz w:val="20"/>
          <w:szCs w:val="18"/>
        </w:rPr>
        <w:t>vi</w:t>
      </w:r>
      <w:proofErr w:type="spellEnd"/>
      <w:r w:rsidRPr="00057099">
        <w:rPr>
          <w:color w:val="00577E" w:themeColor="text1"/>
          <w:sz w:val="20"/>
          <w:szCs w:val="18"/>
        </w:rPr>
        <w:t xml:space="preserve"> of gelijkwaardig</w:t>
      </w:r>
    </w:p>
    <w:p w14:paraId="54C0251F" w14:textId="77777777" w:rsidR="00B23054" w:rsidRPr="00057099" w:rsidRDefault="00B23054" w:rsidP="00B23054">
      <w:pPr>
        <w:pStyle w:val="STO"/>
        <w:rPr>
          <w:color w:val="00577E" w:themeColor="text1"/>
          <w:sz w:val="20"/>
          <w:szCs w:val="18"/>
        </w:rPr>
      </w:pPr>
      <w:r w:rsidRPr="00057099">
        <w:rPr>
          <w:color w:val="00577E" w:themeColor="text1"/>
          <w:sz w:val="20"/>
          <w:szCs w:val="18"/>
        </w:rPr>
        <w:t>type</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r>
    </w:p>
    <w:p w14:paraId="6A5D09E0" w14:textId="77777777" w:rsidR="00B23054" w:rsidRPr="00057099" w:rsidRDefault="00B23054" w:rsidP="00B23054">
      <w:pPr>
        <w:pStyle w:val="STO"/>
        <w:rPr>
          <w:color w:val="00577E" w:themeColor="text1"/>
          <w:sz w:val="20"/>
          <w:szCs w:val="18"/>
        </w:rPr>
      </w:pPr>
      <w:r w:rsidRPr="00057099">
        <w:rPr>
          <w:color w:val="00577E" w:themeColor="text1"/>
          <w:sz w:val="20"/>
          <w:szCs w:val="18"/>
        </w:rPr>
        <w:t>spanning</w:t>
      </w:r>
      <w:r w:rsidRPr="00057099">
        <w:rPr>
          <w:color w:val="00577E" w:themeColor="text1"/>
          <w:sz w:val="20"/>
          <w:szCs w:val="18"/>
        </w:rPr>
        <w:tab/>
      </w:r>
      <w:proofErr w:type="gramStart"/>
      <w:r w:rsidRPr="00057099">
        <w:rPr>
          <w:color w:val="00577E" w:themeColor="text1"/>
          <w:sz w:val="20"/>
          <w:szCs w:val="18"/>
        </w:rPr>
        <w:t>V,Hz</w:t>
      </w:r>
      <w:proofErr w:type="gramEnd"/>
      <w:r w:rsidRPr="00057099">
        <w:rPr>
          <w:color w:val="00577E" w:themeColor="text1"/>
          <w:sz w:val="20"/>
          <w:szCs w:val="18"/>
        </w:rPr>
        <w:tab/>
        <w:t>:</w:t>
      </w:r>
      <w:r w:rsidRPr="00057099">
        <w:rPr>
          <w:color w:val="00577E" w:themeColor="text1"/>
          <w:sz w:val="20"/>
          <w:szCs w:val="18"/>
        </w:rPr>
        <w:tab/>
        <w:t>400, 50</w:t>
      </w:r>
    </w:p>
    <w:p w14:paraId="0E50BAA2" w14:textId="302F37B9" w:rsidR="00B23054" w:rsidRPr="00057099" w:rsidRDefault="00B23054" w:rsidP="00B23054">
      <w:pPr>
        <w:pStyle w:val="STO"/>
        <w:rPr>
          <w:color w:val="00577E" w:themeColor="text1"/>
          <w:sz w:val="20"/>
          <w:szCs w:val="18"/>
        </w:rPr>
      </w:pPr>
      <w:r w:rsidRPr="00057099">
        <w:rPr>
          <w:color w:val="00577E" w:themeColor="text1"/>
          <w:sz w:val="20"/>
          <w:szCs w:val="18"/>
        </w:rPr>
        <w:t>vermogen</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ca. 1,0 kW de vermogens door de aannemer te toetsen aan het voorschrift ‘Ontwerpcriteria voor verwarming en ventilatie’</w:t>
      </w:r>
    </w:p>
    <w:p w14:paraId="4A148DAD" w14:textId="77777777" w:rsidR="00B23054" w:rsidRPr="00057099" w:rsidRDefault="00B23054" w:rsidP="00B23054">
      <w:pPr>
        <w:pStyle w:val="STO"/>
        <w:rPr>
          <w:color w:val="00577E" w:themeColor="text1"/>
          <w:sz w:val="20"/>
          <w:szCs w:val="18"/>
        </w:rPr>
      </w:pPr>
      <w:r w:rsidRPr="00057099">
        <w:rPr>
          <w:color w:val="00577E" w:themeColor="text1"/>
          <w:sz w:val="20"/>
          <w:szCs w:val="18"/>
        </w:rPr>
        <w:t>nominaalstroom</w:t>
      </w:r>
      <w:r w:rsidRPr="00057099">
        <w:rPr>
          <w:color w:val="00577E" w:themeColor="text1"/>
          <w:sz w:val="20"/>
          <w:szCs w:val="18"/>
        </w:rPr>
        <w:tab/>
        <w:t>A</w:t>
      </w:r>
      <w:r w:rsidRPr="00057099">
        <w:rPr>
          <w:color w:val="00577E" w:themeColor="text1"/>
          <w:sz w:val="20"/>
          <w:szCs w:val="18"/>
        </w:rPr>
        <w:tab/>
        <w:t>:</w:t>
      </w:r>
      <w:r w:rsidRPr="00057099">
        <w:rPr>
          <w:color w:val="00577E" w:themeColor="text1"/>
          <w:sz w:val="20"/>
          <w:szCs w:val="18"/>
        </w:rPr>
        <w:tab/>
        <w:t>*</w:t>
      </w:r>
    </w:p>
    <w:p w14:paraId="118C01DD" w14:textId="77777777" w:rsidR="00B23054" w:rsidRPr="00057099" w:rsidRDefault="00B23054" w:rsidP="00B23054">
      <w:pPr>
        <w:pStyle w:val="STO"/>
        <w:rPr>
          <w:color w:val="00577E" w:themeColor="text1"/>
          <w:sz w:val="20"/>
          <w:szCs w:val="18"/>
        </w:rPr>
      </w:pPr>
      <w:r w:rsidRPr="00057099">
        <w:rPr>
          <w:color w:val="00577E" w:themeColor="text1"/>
          <w:sz w:val="20"/>
          <w:szCs w:val="18"/>
        </w:rPr>
        <w:t>isolatieklasse</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B</w:t>
      </w:r>
    </w:p>
    <w:p w14:paraId="433030DC" w14:textId="77777777" w:rsidR="00B23054" w:rsidRPr="00057099" w:rsidRDefault="00B23054" w:rsidP="00B23054">
      <w:pPr>
        <w:pStyle w:val="STO"/>
        <w:rPr>
          <w:color w:val="00577E" w:themeColor="text1"/>
          <w:sz w:val="20"/>
          <w:szCs w:val="18"/>
        </w:rPr>
      </w:pPr>
      <w:r w:rsidRPr="00057099">
        <w:rPr>
          <w:color w:val="00577E" w:themeColor="text1"/>
          <w:sz w:val="20"/>
          <w:szCs w:val="18"/>
        </w:rPr>
        <w:t>beschermingsgraad</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IP24</w:t>
      </w:r>
    </w:p>
    <w:p w14:paraId="2ACF3CE4" w14:textId="77777777" w:rsidR="00B23054" w:rsidRPr="00057099" w:rsidRDefault="00B23054" w:rsidP="00B23054">
      <w:pPr>
        <w:pStyle w:val="STO"/>
        <w:rPr>
          <w:color w:val="00577E" w:themeColor="text1"/>
          <w:sz w:val="20"/>
          <w:szCs w:val="18"/>
        </w:rPr>
      </w:pPr>
      <w:r w:rsidRPr="00057099">
        <w:rPr>
          <w:color w:val="00577E" w:themeColor="text1"/>
          <w:sz w:val="20"/>
          <w:szCs w:val="18"/>
        </w:rPr>
        <w:t>materiaal</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 xml:space="preserve">plaatstaal met RVS buiselementen </w:t>
      </w:r>
    </w:p>
    <w:p w14:paraId="6B5FCFEA" w14:textId="77777777" w:rsidR="00B23054" w:rsidRPr="00057099" w:rsidRDefault="00B23054" w:rsidP="00B23054">
      <w:pPr>
        <w:pStyle w:val="STO"/>
      </w:pPr>
    </w:p>
    <w:p w14:paraId="55B84316" w14:textId="77777777" w:rsidR="00B23054" w:rsidRPr="00057099" w:rsidRDefault="00B23054" w:rsidP="005B35B1">
      <w:pPr>
        <w:pStyle w:val="Heading2"/>
        <w:numPr>
          <w:ilvl w:val="1"/>
          <w:numId w:val="22"/>
        </w:numPr>
        <w:rPr>
          <w:rFonts w:eastAsia="Arial Unicode MS"/>
        </w:rPr>
      </w:pPr>
      <w:bookmarkStart w:id="350" w:name="_Toc167699146"/>
      <w:bookmarkStart w:id="351" w:name="_Toc412807284"/>
      <w:bookmarkStart w:id="352" w:name="_Toc1383055"/>
      <w:bookmarkStart w:id="353" w:name="_Toc42092100"/>
      <w:bookmarkStart w:id="354" w:name="_Toc50706428"/>
      <w:bookmarkStart w:id="355" w:name="_Toc54965671"/>
      <w:r w:rsidRPr="00057099">
        <w:t>Nevenbestanddelen</w:t>
      </w:r>
      <w:bookmarkEnd w:id="350"/>
      <w:bookmarkEnd w:id="351"/>
      <w:bookmarkEnd w:id="352"/>
      <w:bookmarkEnd w:id="353"/>
      <w:bookmarkEnd w:id="354"/>
      <w:bookmarkEnd w:id="355"/>
    </w:p>
    <w:p w14:paraId="18F27F3B" w14:textId="77777777" w:rsidR="00B23054" w:rsidRPr="00057099" w:rsidRDefault="00B23054" w:rsidP="00B23054">
      <w:pPr>
        <w:pStyle w:val="STO"/>
        <w:rPr>
          <w:color w:val="00577E" w:themeColor="text1"/>
          <w:sz w:val="20"/>
          <w:szCs w:val="18"/>
        </w:rPr>
      </w:pPr>
      <w:r w:rsidRPr="00057099">
        <w:rPr>
          <w:color w:val="00577E" w:themeColor="text1"/>
          <w:sz w:val="20"/>
          <w:szCs w:val="18"/>
        </w:rPr>
        <w:t>bevestigingsmiddelen</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w:t>
      </w:r>
      <w:r w:rsidRPr="00057099">
        <w:rPr>
          <w:color w:val="00577E" w:themeColor="text1"/>
          <w:sz w:val="20"/>
          <w:szCs w:val="18"/>
        </w:rPr>
        <w:tab/>
        <w:t>ophangbeugel voor wandmontage</w:t>
      </w:r>
      <w:r w:rsidRPr="00057099">
        <w:rPr>
          <w:color w:val="00577E" w:themeColor="text1"/>
          <w:sz w:val="20"/>
          <w:szCs w:val="18"/>
        </w:rPr>
        <w:br/>
        <w:t>-</w:t>
      </w:r>
      <w:r w:rsidRPr="00057099">
        <w:rPr>
          <w:color w:val="00577E" w:themeColor="text1"/>
          <w:sz w:val="20"/>
          <w:szCs w:val="18"/>
        </w:rPr>
        <w:tab/>
        <w:t>beschermingskorf tegen aanraking</w:t>
      </w:r>
      <w:r w:rsidRPr="00057099">
        <w:rPr>
          <w:color w:val="00577E" w:themeColor="text1"/>
          <w:sz w:val="20"/>
          <w:szCs w:val="18"/>
        </w:rPr>
        <w:br/>
        <w:t>-</w:t>
      </w:r>
      <w:r w:rsidRPr="00057099">
        <w:rPr>
          <w:color w:val="00577E" w:themeColor="text1"/>
          <w:sz w:val="20"/>
          <w:szCs w:val="18"/>
        </w:rPr>
        <w:tab/>
        <w:t>zie bundel AV 2018 WT, hfd. 2</w:t>
      </w:r>
    </w:p>
    <w:p w14:paraId="2A07C4EA" w14:textId="36B03D87" w:rsidR="00B23054" w:rsidRPr="00057099" w:rsidRDefault="00B23054" w:rsidP="00B23054">
      <w:pPr>
        <w:pStyle w:val="STO"/>
        <w:rPr>
          <w:color w:val="00577E" w:themeColor="text1"/>
          <w:sz w:val="20"/>
          <w:szCs w:val="18"/>
        </w:rPr>
      </w:pPr>
      <w:r w:rsidRPr="00057099">
        <w:rPr>
          <w:color w:val="00577E" w:themeColor="text1"/>
          <w:sz w:val="20"/>
          <w:szCs w:val="18"/>
        </w:rPr>
        <w:t>thermostaat</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opgebouwde thermostaat TS9081, (levering zie werkomschrijving elektrotechnische installaties)</w:t>
      </w:r>
    </w:p>
    <w:p w14:paraId="071A0D9E" w14:textId="77777777" w:rsidR="00B23054" w:rsidRPr="00057099" w:rsidRDefault="00B23054" w:rsidP="00B23054">
      <w:pPr>
        <w:pStyle w:val="STO"/>
        <w:rPr>
          <w:color w:val="00577E" w:themeColor="text1"/>
          <w:sz w:val="20"/>
        </w:rPr>
      </w:pPr>
    </w:p>
    <w:p w14:paraId="0D891A41" w14:textId="77777777" w:rsidR="00B23054" w:rsidRPr="00057099" w:rsidRDefault="00B23054" w:rsidP="005B35B1">
      <w:pPr>
        <w:pStyle w:val="Heading2"/>
        <w:numPr>
          <w:ilvl w:val="1"/>
          <w:numId w:val="22"/>
        </w:numPr>
      </w:pPr>
      <w:bookmarkStart w:id="356" w:name="_Toc167699147"/>
      <w:bookmarkStart w:id="357" w:name="_Toc412807285"/>
      <w:bookmarkStart w:id="358" w:name="_Toc1383056"/>
      <w:bookmarkStart w:id="359" w:name="_Toc42092101"/>
      <w:bookmarkStart w:id="360" w:name="_Toc50706429"/>
      <w:bookmarkStart w:id="361" w:name="_Toc54965672"/>
      <w:r w:rsidRPr="00057099">
        <w:t>Conservering</w:t>
      </w:r>
      <w:bookmarkEnd w:id="356"/>
      <w:bookmarkEnd w:id="357"/>
      <w:bookmarkEnd w:id="358"/>
      <w:bookmarkEnd w:id="359"/>
      <w:bookmarkEnd w:id="360"/>
      <w:bookmarkEnd w:id="361"/>
    </w:p>
    <w:p w14:paraId="54435C83" w14:textId="77777777" w:rsidR="00B83BE5" w:rsidRPr="00057099" w:rsidRDefault="00B83BE5" w:rsidP="00B83BE5">
      <w:pPr>
        <w:pStyle w:val="BodyText"/>
        <w:rPr>
          <w:szCs w:val="18"/>
        </w:rPr>
      </w:pPr>
      <w:r w:rsidRPr="00057099">
        <w:rPr>
          <w:szCs w:val="18"/>
        </w:rPr>
        <w:t>Alle genoemde onderdelen dienen te worden geconserveerd zoals genoemd in de voorschriften.</w:t>
      </w:r>
    </w:p>
    <w:p w14:paraId="23CFC36B" w14:textId="77777777" w:rsidR="00B23054" w:rsidRPr="00057099" w:rsidRDefault="00B23054" w:rsidP="005B35B1">
      <w:pPr>
        <w:pStyle w:val="Heading2"/>
        <w:numPr>
          <w:ilvl w:val="1"/>
          <w:numId w:val="22"/>
        </w:numPr>
        <w:rPr>
          <w:rFonts w:eastAsia="Arial Unicode MS"/>
        </w:rPr>
      </w:pPr>
      <w:bookmarkStart w:id="362" w:name="_Toc167699148"/>
      <w:bookmarkStart w:id="363" w:name="_Toc412807286"/>
      <w:bookmarkStart w:id="364" w:name="_Toc1383057"/>
      <w:bookmarkStart w:id="365" w:name="_Toc42092102"/>
      <w:bookmarkStart w:id="366" w:name="_Toc50706430"/>
      <w:bookmarkStart w:id="367" w:name="_Toc54965673"/>
      <w:r w:rsidRPr="00057099">
        <w:t>Keuringen en beproevingen</w:t>
      </w:r>
      <w:bookmarkEnd w:id="362"/>
      <w:bookmarkEnd w:id="363"/>
      <w:bookmarkEnd w:id="364"/>
      <w:bookmarkEnd w:id="365"/>
      <w:bookmarkEnd w:id="366"/>
      <w:bookmarkEnd w:id="367"/>
    </w:p>
    <w:p w14:paraId="7488B7E9" w14:textId="77777777" w:rsidR="00B23054" w:rsidRPr="00057099" w:rsidRDefault="00B23054" w:rsidP="00B23054">
      <w:pPr>
        <w:keepNext/>
        <w:spacing w:line="260" w:lineRule="exact"/>
      </w:pPr>
      <w:r w:rsidRPr="00057099">
        <w:t xml:space="preserve">Naast de algemeen gebruikelijke keuringen en beproevingen, zoals genoemd in </w:t>
      </w:r>
      <w:r w:rsidRPr="00057099">
        <w:rPr>
          <w:szCs w:val="21"/>
        </w:rPr>
        <w:t>bundel AV 2018 WT, hfd. 8,</w:t>
      </w:r>
      <w:r w:rsidRPr="00057099">
        <w:t xml:space="preserve"> dienen voor dit onderdeel door de aannemer de volgende beproevingen worden uitgevoerd:</w:t>
      </w:r>
    </w:p>
    <w:p w14:paraId="3C044FE5" w14:textId="000D05F2" w:rsidR="00B23054" w:rsidRPr="00057099" w:rsidRDefault="00B23054" w:rsidP="005B35B1">
      <w:pPr>
        <w:pStyle w:val="ListParagraph"/>
        <w:numPr>
          <w:ilvl w:val="0"/>
          <w:numId w:val="21"/>
        </w:numPr>
        <w:spacing w:line="260" w:lineRule="atLeast"/>
        <w:ind w:left="284" w:hanging="284"/>
      </w:pPr>
      <w:r w:rsidRPr="00057099">
        <w:t>geen nadere bepalingen.</w:t>
      </w:r>
    </w:p>
    <w:p w14:paraId="77CBA42F" w14:textId="6997018F" w:rsidR="00B55E4D" w:rsidRPr="00057099" w:rsidRDefault="00B55E4D">
      <w:r w:rsidRPr="00057099">
        <w:br w:type="page"/>
      </w:r>
    </w:p>
    <w:p w14:paraId="3EC95D74" w14:textId="7D1585A2" w:rsidR="00EF4215" w:rsidRPr="00057099" w:rsidRDefault="00EF4215" w:rsidP="005B35B1">
      <w:pPr>
        <w:pStyle w:val="Heading1"/>
        <w:numPr>
          <w:ilvl w:val="0"/>
          <w:numId w:val="20"/>
        </w:numPr>
      </w:pPr>
      <w:bookmarkStart w:id="368" w:name="_Toc54965674"/>
      <w:r w:rsidRPr="00057099">
        <w:lastRenderedPageBreak/>
        <w:t>Verwarming pompruimte ontvangwerk</w:t>
      </w:r>
      <w:bookmarkEnd w:id="368"/>
      <w:r w:rsidRPr="00057099">
        <w:t xml:space="preserve"> </w:t>
      </w:r>
    </w:p>
    <w:p w14:paraId="5D1CF694" w14:textId="77777777" w:rsidR="00056D56" w:rsidRPr="00057099" w:rsidRDefault="00056D56" w:rsidP="005B35B1">
      <w:pPr>
        <w:pStyle w:val="Heading2"/>
        <w:numPr>
          <w:ilvl w:val="1"/>
          <w:numId w:val="22"/>
        </w:numPr>
      </w:pPr>
      <w:bookmarkStart w:id="369" w:name="_Toc54965675"/>
      <w:r w:rsidRPr="00057099">
        <w:t>Leveringsomvang</w:t>
      </w:r>
      <w:bookmarkEnd w:id="369"/>
    </w:p>
    <w:p w14:paraId="3B2C6348" w14:textId="77777777" w:rsidR="00056D56" w:rsidRPr="00057099" w:rsidRDefault="00056D56" w:rsidP="00056D56">
      <w:r w:rsidRPr="00057099">
        <w:t>De leveringsomvang bestaat in hoofdzaak uit:</w:t>
      </w:r>
    </w:p>
    <w:p w14:paraId="30E9A0FE" w14:textId="77777777" w:rsidR="00056D56" w:rsidRPr="00057099" w:rsidRDefault="00056D56" w:rsidP="00056D56">
      <w:pPr>
        <w:pStyle w:val="Bullet1"/>
        <w:tabs>
          <w:tab w:val="clear" w:pos="1135"/>
          <w:tab w:val="num" w:pos="284"/>
          <w:tab w:val="num" w:pos="567"/>
        </w:tabs>
        <w:ind w:left="284"/>
        <w:rPr>
          <w:color w:val="00577E" w:themeColor="text1"/>
          <w:sz w:val="20"/>
          <w:lang w:val="nl-NL"/>
        </w:rPr>
      </w:pPr>
      <w:r w:rsidRPr="00057099">
        <w:rPr>
          <w:color w:val="00577E" w:themeColor="text1"/>
          <w:sz w:val="20"/>
          <w:lang w:val="nl-NL"/>
        </w:rPr>
        <w:t xml:space="preserve">zes ribbenbuiskachels; </w:t>
      </w:r>
    </w:p>
    <w:p w14:paraId="0DD1EFF7" w14:textId="71896780" w:rsidR="00056D56" w:rsidRPr="00057099" w:rsidRDefault="00056D56" w:rsidP="00056D56">
      <w:pPr>
        <w:pStyle w:val="Bullet1"/>
        <w:tabs>
          <w:tab w:val="clear" w:pos="1135"/>
          <w:tab w:val="num" w:pos="284"/>
          <w:tab w:val="num" w:pos="567"/>
        </w:tabs>
        <w:ind w:left="284"/>
        <w:rPr>
          <w:color w:val="00577E" w:themeColor="text1"/>
          <w:sz w:val="20"/>
          <w:lang w:val="nl-NL"/>
        </w:rPr>
      </w:pPr>
      <w:r w:rsidRPr="00057099">
        <w:rPr>
          <w:color w:val="00577E" w:themeColor="text1"/>
          <w:sz w:val="20"/>
          <w:lang w:val="nl-NL"/>
        </w:rPr>
        <w:t>montage beugels;</w:t>
      </w:r>
    </w:p>
    <w:p w14:paraId="2C6E1692" w14:textId="16649AFC" w:rsidR="00056D56" w:rsidRPr="00057099" w:rsidRDefault="00056D56" w:rsidP="00056D56">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2C9A7503" w14:textId="77777777" w:rsidR="00056D56" w:rsidRPr="00057099" w:rsidRDefault="00056D56" w:rsidP="00056D56">
      <w:pPr>
        <w:pStyle w:val="Bullet1"/>
        <w:numPr>
          <w:ilvl w:val="0"/>
          <w:numId w:val="0"/>
        </w:numPr>
        <w:rPr>
          <w:color w:val="00577E" w:themeColor="text1"/>
          <w:sz w:val="20"/>
          <w:lang w:val="nl-NL"/>
        </w:rPr>
      </w:pPr>
    </w:p>
    <w:p w14:paraId="4E130461" w14:textId="1E03F01C" w:rsidR="00EF4215" w:rsidRPr="00057099" w:rsidRDefault="00EF4215" w:rsidP="005B35B1">
      <w:pPr>
        <w:pStyle w:val="Heading2"/>
        <w:numPr>
          <w:ilvl w:val="1"/>
          <w:numId w:val="22"/>
        </w:numPr>
      </w:pPr>
      <w:bookmarkStart w:id="370" w:name="_Toc54965676"/>
      <w:r w:rsidRPr="00057099">
        <w:t>Algemeen</w:t>
      </w:r>
      <w:bookmarkEnd w:id="370"/>
    </w:p>
    <w:p w14:paraId="4A9BE3E4" w14:textId="77777777" w:rsidR="00EF4215" w:rsidRPr="00057099" w:rsidRDefault="00EF4215" w:rsidP="00EF4215">
      <w:pPr>
        <w:pStyle w:val="STO"/>
        <w:rPr>
          <w:color w:val="00577E" w:themeColor="text1"/>
          <w:sz w:val="20"/>
          <w:szCs w:val="18"/>
        </w:rPr>
      </w:pPr>
      <w:r w:rsidRPr="00057099">
        <w:rPr>
          <w:color w:val="00577E" w:themeColor="text1"/>
          <w:sz w:val="20"/>
          <w:szCs w:val="18"/>
        </w:rPr>
        <w:t>P&amp;ID</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NW 3E--790</w:t>
      </w:r>
    </w:p>
    <w:p w14:paraId="598275D2" w14:textId="6F8163A9" w:rsidR="00EF4215" w:rsidRPr="00057099" w:rsidRDefault="00EF4215" w:rsidP="00EF4215">
      <w:pPr>
        <w:pStyle w:val="STO"/>
        <w:rPr>
          <w:color w:val="00577E" w:themeColor="text1"/>
          <w:sz w:val="20"/>
          <w:szCs w:val="18"/>
        </w:rPr>
      </w:pPr>
      <w:r w:rsidRPr="00057099">
        <w:rPr>
          <w:color w:val="00577E" w:themeColor="text1"/>
          <w:sz w:val="20"/>
          <w:szCs w:val="18"/>
        </w:rPr>
        <w:t>positienummer</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HE9091</w:t>
      </w:r>
    </w:p>
    <w:p w14:paraId="7CEEEAE1" w14:textId="77777777" w:rsidR="00EF4215" w:rsidRPr="00057099" w:rsidRDefault="00EF4215" w:rsidP="00EF4215">
      <w:pPr>
        <w:pStyle w:val="STO"/>
        <w:rPr>
          <w:color w:val="00577E" w:themeColor="text1"/>
          <w:sz w:val="20"/>
          <w:szCs w:val="18"/>
        </w:rPr>
      </w:pPr>
      <w:r w:rsidRPr="00057099">
        <w:rPr>
          <w:color w:val="00577E" w:themeColor="text1"/>
          <w:sz w:val="20"/>
          <w:szCs w:val="18"/>
        </w:rPr>
        <w:t>aantal</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6</w:t>
      </w:r>
    </w:p>
    <w:p w14:paraId="74B5A1A9" w14:textId="77777777" w:rsidR="00EF4215" w:rsidRPr="00057099" w:rsidRDefault="00EF4215" w:rsidP="00EF4215">
      <w:pPr>
        <w:pStyle w:val="STO"/>
        <w:rPr>
          <w:color w:val="00577E" w:themeColor="text1"/>
          <w:sz w:val="20"/>
          <w:szCs w:val="18"/>
        </w:rPr>
      </w:pPr>
      <w:r w:rsidRPr="00057099">
        <w:rPr>
          <w:color w:val="00577E" w:themeColor="text1"/>
          <w:sz w:val="20"/>
          <w:szCs w:val="18"/>
        </w:rPr>
        <w:t>opstelling</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in kelder pompgebouw</w:t>
      </w:r>
    </w:p>
    <w:p w14:paraId="7707CE32" w14:textId="77777777" w:rsidR="00EF4215" w:rsidRPr="00057099" w:rsidRDefault="00EF4215" w:rsidP="00EF4215">
      <w:pPr>
        <w:pStyle w:val="STO"/>
        <w:rPr>
          <w:color w:val="00577E" w:themeColor="text1"/>
          <w:sz w:val="20"/>
          <w:szCs w:val="18"/>
        </w:rPr>
      </w:pPr>
      <w:r w:rsidRPr="00057099">
        <w:rPr>
          <w:color w:val="00577E" w:themeColor="text1"/>
          <w:sz w:val="20"/>
          <w:szCs w:val="18"/>
        </w:rPr>
        <w:t>doel</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vorstvrij houden van de ruimte</w:t>
      </w:r>
    </w:p>
    <w:p w14:paraId="017E5379" w14:textId="77777777" w:rsidR="00EF4215" w:rsidRPr="00057099" w:rsidRDefault="00EF4215" w:rsidP="00C17E32">
      <w:pPr>
        <w:pStyle w:val="BodyText"/>
      </w:pPr>
    </w:p>
    <w:p w14:paraId="6654ED72" w14:textId="77777777" w:rsidR="00EF4215" w:rsidRPr="00057099" w:rsidRDefault="00EF4215" w:rsidP="005B35B1">
      <w:pPr>
        <w:pStyle w:val="Heading2"/>
        <w:numPr>
          <w:ilvl w:val="1"/>
          <w:numId w:val="22"/>
        </w:numPr>
      </w:pPr>
      <w:bookmarkStart w:id="371" w:name="_Toc54965677"/>
      <w:r w:rsidRPr="00057099">
        <w:t>Uitvoering</w:t>
      </w:r>
      <w:bookmarkEnd w:id="371"/>
    </w:p>
    <w:p w14:paraId="632619DC" w14:textId="77777777" w:rsidR="00EF4215" w:rsidRPr="00057099" w:rsidRDefault="00EF4215" w:rsidP="00EF4215">
      <w:pPr>
        <w:pStyle w:val="STO"/>
        <w:rPr>
          <w:color w:val="00577E" w:themeColor="text1"/>
          <w:sz w:val="20"/>
          <w:szCs w:val="18"/>
        </w:rPr>
      </w:pPr>
      <w:r w:rsidRPr="00057099">
        <w:rPr>
          <w:color w:val="00577E" w:themeColor="text1"/>
          <w:sz w:val="20"/>
          <w:szCs w:val="18"/>
        </w:rPr>
        <w:t>systeem</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elektrische ribbenbuiskachel</w:t>
      </w:r>
    </w:p>
    <w:p w14:paraId="47BB045C" w14:textId="77777777" w:rsidR="00EF4215" w:rsidRPr="00057099" w:rsidRDefault="00EF4215" w:rsidP="00EF4215">
      <w:pPr>
        <w:pStyle w:val="STO"/>
        <w:rPr>
          <w:color w:val="00577E" w:themeColor="text1"/>
          <w:sz w:val="20"/>
          <w:szCs w:val="18"/>
        </w:rPr>
      </w:pPr>
      <w:r w:rsidRPr="00057099">
        <w:rPr>
          <w:color w:val="00577E" w:themeColor="text1"/>
          <w:sz w:val="20"/>
          <w:szCs w:val="18"/>
        </w:rPr>
        <w:t>fabrikaat</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 xml:space="preserve">sinus </w:t>
      </w:r>
      <w:proofErr w:type="spellStart"/>
      <w:r w:rsidRPr="00057099">
        <w:rPr>
          <w:color w:val="00577E" w:themeColor="text1"/>
          <w:sz w:val="20"/>
          <w:szCs w:val="18"/>
        </w:rPr>
        <w:t>jevi</w:t>
      </w:r>
      <w:proofErr w:type="spellEnd"/>
      <w:r w:rsidRPr="00057099">
        <w:rPr>
          <w:color w:val="00577E" w:themeColor="text1"/>
          <w:sz w:val="20"/>
          <w:szCs w:val="18"/>
        </w:rPr>
        <w:t xml:space="preserve"> of gelijkwaardig</w:t>
      </w:r>
    </w:p>
    <w:p w14:paraId="6CA3056D" w14:textId="77777777" w:rsidR="00EF4215" w:rsidRPr="00057099" w:rsidRDefault="00EF4215" w:rsidP="00EF4215">
      <w:pPr>
        <w:pStyle w:val="STO"/>
        <w:rPr>
          <w:color w:val="00577E" w:themeColor="text1"/>
          <w:sz w:val="20"/>
          <w:szCs w:val="18"/>
        </w:rPr>
      </w:pPr>
      <w:r w:rsidRPr="00057099">
        <w:rPr>
          <w:color w:val="00577E" w:themeColor="text1"/>
          <w:sz w:val="20"/>
          <w:szCs w:val="18"/>
        </w:rPr>
        <w:t>type</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r>
    </w:p>
    <w:p w14:paraId="451415CB" w14:textId="77777777" w:rsidR="00EF4215" w:rsidRPr="00057099" w:rsidRDefault="00EF4215" w:rsidP="00EF4215">
      <w:pPr>
        <w:pStyle w:val="STO"/>
        <w:rPr>
          <w:color w:val="00577E" w:themeColor="text1"/>
          <w:sz w:val="20"/>
          <w:szCs w:val="18"/>
        </w:rPr>
      </w:pPr>
      <w:r w:rsidRPr="00057099">
        <w:rPr>
          <w:color w:val="00577E" w:themeColor="text1"/>
          <w:sz w:val="20"/>
          <w:szCs w:val="18"/>
        </w:rPr>
        <w:t>spanning</w:t>
      </w:r>
      <w:r w:rsidRPr="00057099">
        <w:rPr>
          <w:color w:val="00577E" w:themeColor="text1"/>
          <w:sz w:val="20"/>
          <w:szCs w:val="18"/>
        </w:rPr>
        <w:tab/>
      </w:r>
      <w:proofErr w:type="gramStart"/>
      <w:r w:rsidRPr="00057099">
        <w:rPr>
          <w:color w:val="00577E" w:themeColor="text1"/>
          <w:sz w:val="20"/>
          <w:szCs w:val="18"/>
        </w:rPr>
        <w:t>V,Hz</w:t>
      </w:r>
      <w:proofErr w:type="gramEnd"/>
      <w:r w:rsidRPr="00057099">
        <w:rPr>
          <w:color w:val="00577E" w:themeColor="text1"/>
          <w:sz w:val="20"/>
          <w:szCs w:val="18"/>
        </w:rPr>
        <w:tab/>
        <w:t>:</w:t>
      </w:r>
      <w:r w:rsidRPr="00057099">
        <w:rPr>
          <w:color w:val="00577E" w:themeColor="text1"/>
          <w:sz w:val="20"/>
          <w:szCs w:val="18"/>
        </w:rPr>
        <w:tab/>
        <w:t>400, 50</w:t>
      </w:r>
    </w:p>
    <w:p w14:paraId="2E94D581" w14:textId="77777777" w:rsidR="00EF4215" w:rsidRPr="00057099" w:rsidRDefault="00EF4215" w:rsidP="00EF4215">
      <w:pPr>
        <w:pStyle w:val="STO"/>
        <w:rPr>
          <w:color w:val="00577E" w:themeColor="text1"/>
          <w:sz w:val="20"/>
          <w:szCs w:val="18"/>
        </w:rPr>
      </w:pPr>
      <w:r w:rsidRPr="00057099">
        <w:rPr>
          <w:color w:val="00577E" w:themeColor="text1"/>
          <w:sz w:val="20"/>
          <w:szCs w:val="18"/>
        </w:rPr>
        <w:t>vermogen</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ca. 1,0 kW de vermogens door de aannemer te toetsen aan het voorschrift ‘Ontwerpcriteria voor verwarming en ventilatie’</w:t>
      </w:r>
    </w:p>
    <w:p w14:paraId="1ECF77A7" w14:textId="77777777" w:rsidR="00EF4215" w:rsidRPr="00057099" w:rsidRDefault="00EF4215" w:rsidP="00EF4215">
      <w:pPr>
        <w:pStyle w:val="STO"/>
        <w:rPr>
          <w:color w:val="00577E" w:themeColor="text1"/>
          <w:sz w:val="20"/>
          <w:szCs w:val="18"/>
        </w:rPr>
      </w:pPr>
      <w:r w:rsidRPr="00057099">
        <w:rPr>
          <w:color w:val="00577E" w:themeColor="text1"/>
          <w:sz w:val="20"/>
          <w:szCs w:val="18"/>
        </w:rPr>
        <w:t>nominaalstroom</w:t>
      </w:r>
      <w:r w:rsidRPr="00057099">
        <w:rPr>
          <w:color w:val="00577E" w:themeColor="text1"/>
          <w:sz w:val="20"/>
          <w:szCs w:val="18"/>
        </w:rPr>
        <w:tab/>
        <w:t>A</w:t>
      </w:r>
      <w:r w:rsidRPr="00057099">
        <w:rPr>
          <w:color w:val="00577E" w:themeColor="text1"/>
          <w:sz w:val="20"/>
          <w:szCs w:val="18"/>
        </w:rPr>
        <w:tab/>
        <w:t>:</w:t>
      </w:r>
      <w:r w:rsidRPr="00057099">
        <w:rPr>
          <w:color w:val="00577E" w:themeColor="text1"/>
          <w:sz w:val="20"/>
          <w:szCs w:val="18"/>
        </w:rPr>
        <w:tab/>
        <w:t>*</w:t>
      </w:r>
    </w:p>
    <w:p w14:paraId="182E0794" w14:textId="77777777" w:rsidR="00EF4215" w:rsidRPr="00057099" w:rsidRDefault="00EF4215" w:rsidP="00EF4215">
      <w:pPr>
        <w:pStyle w:val="STO"/>
        <w:rPr>
          <w:color w:val="00577E" w:themeColor="text1"/>
          <w:sz w:val="20"/>
          <w:szCs w:val="18"/>
        </w:rPr>
      </w:pPr>
      <w:r w:rsidRPr="00057099">
        <w:rPr>
          <w:color w:val="00577E" w:themeColor="text1"/>
          <w:sz w:val="20"/>
          <w:szCs w:val="18"/>
        </w:rPr>
        <w:t>isolatieklasse</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B</w:t>
      </w:r>
    </w:p>
    <w:p w14:paraId="38E57E4D" w14:textId="77777777" w:rsidR="00EF4215" w:rsidRPr="00057099" w:rsidRDefault="00EF4215" w:rsidP="00EF4215">
      <w:pPr>
        <w:pStyle w:val="STO"/>
        <w:rPr>
          <w:color w:val="00577E" w:themeColor="text1"/>
          <w:sz w:val="20"/>
          <w:szCs w:val="18"/>
        </w:rPr>
      </w:pPr>
      <w:r w:rsidRPr="00057099">
        <w:rPr>
          <w:color w:val="00577E" w:themeColor="text1"/>
          <w:sz w:val="20"/>
          <w:szCs w:val="18"/>
        </w:rPr>
        <w:t>beschermingsgraad</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IP24</w:t>
      </w:r>
    </w:p>
    <w:p w14:paraId="572B1907" w14:textId="77777777" w:rsidR="00EF4215" w:rsidRPr="00057099" w:rsidRDefault="00EF4215" w:rsidP="00EF4215">
      <w:pPr>
        <w:pStyle w:val="STO"/>
        <w:rPr>
          <w:color w:val="00577E" w:themeColor="text1"/>
          <w:sz w:val="20"/>
          <w:szCs w:val="18"/>
        </w:rPr>
      </w:pPr>
      <w:r w:rsidRPr="00057099">
        <w:rPr>
          <w:color w:val="00577E" w:themeColor="text1"/>
          <w:sz w:val="20"/>
          <w:szCs w:val="18"/>
        </w:rPr>
        <w:t>materiaal</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 xml:space="preserve">plaatstaal met RVS buiselementen </w:t>
      </w:r>
    </w:p>
    <w:p w14:paraId="2B6BFF34" w14:textId="77777777" w:rsidR="00EF4215" w:rsidRPr="00057099" w:rsidRDefault="00EF4215" w:rsidP="00EF4215">
      <w:pPr>
        <w:pStyle w:val="STO"/>
      </w:pPr>
    </w:p>
    <w:p w14:paraId="692A49AD" w14:textId="77777777" w:rsidR="00EF4215" w:rsidRPr="00057099" w:rsidRDefault="00EF4215" w:rsidP="005B35B1">
      <w:pPr>
        <w:pStyle w:val="Heading2"/>
        <w:numPr>
          <w:ilvl w:val="1"/>
          <w:numId w:val="22"/>
        </w:numPr>
        <w:rPr>
          <w:rFonts w:eastAsia="Arial Unicode MS"/>
        </w:rPr>
      </w:pPr>
      <w:bookmarkStart w:id="372" w:name="_Toc54965678"/>
      <w:r w:rsidRPr="00057099">
        <w:t>Nevenbestanddelen</w:t>
      </w:r>
      <w:bookmarkEnd w:id="372"/>
    </w:p>
    <w:p w14:paraId="16595F3F" w14:textId="77777777" w:rsidR="00EF4215" w:rsidRPr="00057099" w:rsidRDefault="00EF4215" w:rsidP="00EF4215">
      <w:pPr>
        <w:pStyle w:val="STO"/>
        <w:rPr>
          <w:color w:val="00577E" w:themeColor="text1"/>
          <w:sz w:val="20"/>
          <w:szCs w:val="18"/>
        </w:rPr>
      </w:pPr>
      <w:r w:rsidRPr="00057099">
        <w:rPr>
          <w:color w:val="00577E" w:themeColor="text1"/>
          <w:sz w:val="20"/>
          <w:szCs w:val="18"/>
        </w:rPr>
        <w:t>bevestigingsmiddelen</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w:t>
      </w:r>
      <w:r w:rsidRPr="00057099">
        <w:rPr>
          <w:color w:val="00577E" w:themeColor="text1"/>
          <w:sz w:val="20"/>
          <w:szCs w:val="18"/>
        </w:rPr>
        <w:tab/>
        <w:t>ophangbeugel voor wandmontage</w:t>
      </w:r>
      <w:r w:rsidRPr="00057099">
        <w:rPr>
          <w:color w:val="00577E" w:themeColor="text1"/>
          <w:sz w:val="20"/>
          <w:szCs w:val="18"/>
        </w:rPr>
        <w:br/>
        <w:t>-</w:t>
      </w:r>
      <w:r w:rsidRPr="00057099">
        <w:rPr>
          <w:color w:val="00577E" w:themeColor="text1"/>
          <w:sz w:val="20"/>
          <w:szCs w:val="18"/>
        </w:rPr>
        <w:tab/>
        <w:t>beschermingskorf tegen aanraking</w:t>
      </w:r>
      <w:r w:rsidRPr="00057099">
        <w:rPr>
          <w:color w:val="00577E" w:themeColor="text1"/>
          <w:sz w:val="20"/>
          <w:szCs w:val="18"/>
        </w:rPr>
        <w:br/>
        <w:t>-</w:t>
      </w:r>
      <w:r w:rsidRPr="00057099">
        <w:rPr>
          <w:color w:val="00577E" w:themeColor="text1"/>
          <w:sz w:val="20"/>
          <w:szCs w:val="18"/>
        </w:rPr>
        <w:tab/>
        <w:t>zie bundel AV 2018 WT, hfd. 2</w:t>
      </w:r>
    </w:p>
    <w:p w14:paraId="7DA7AEDA" w14:textId="77777777" w:rsidR="00EF4215" w:rsidRPr="00057099" w:rsidRDefault="00EF4215" w:rsidP="00EF4215">
      <w:pPr>
        <w:pStyle w:val="STO"/>
        <w:rPr>
          <w:color w:val="00577E" w:themeColor="text1"/>
          <w:sz w:val="20"/>
          <w:szCs w:val="18"/>
        </w:rPr>
      </w:pPr>
      <w:r w:rsidRPr="00057099">
        <w:rPr>
          <w:color w:val="00577E" w:themeColor="text1"/>
          <w:sz w:val="20"/>
          <w:szCs w:val="18"/>
        </w:rPr>
        <w:t>thermostaat</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opgebouwde thermostaat TS9081, (levering zie werkomschrijving elektrotechnische installaties)</w:t>
      </w:r>
    </w:p>
    <w:p w14:paraId="24EBDF87" w14:textId="77777777" w:rsidR="00EF4215" w:rsidRPr="00057099" w:rsidRDefault="00EF4215" w:rsidP="00EF4215">
      <w:pPr>
        <w:pStyle w:val="STO"/>
        <w:rPr>
          <w:color w:val="00577E" w:themeColor="text1"/>
          <w:sz w:val="20"/>
        </w:rPr>
      </w:pPr>
    </w:p>
    <w:p w14:paraId="07EAFB1D" w14:textId="77777777" w:rsidR="00EF4215" w:rsidRPr="00057099" w:rsidRDefault="00EF4215" w:rsidP="005B35B1">
      <w:pPr>
        <w:pStyle w:val="Heading2"/>
        <w:numPr>
          <w:ilvl w:val="1"/>
          <w:numId w:val="22"/>
        </w:numPr>
      </w:pPr>
      <w:bookmarkStart w:id="373" w:name="_Toc54965679"/>
      <w:r w:rsidRPr="00057099">
        <w:t>Conservering</w:t>
      </w:r>
      <w:bookmarkEnd w:id="373"/>
    </w:p>
    <w:p w14:paraId="5CB03C6F" w14:textId="77777777" w:rsidR="00EF4215" w:rsidRPr="00057099" w:rsidRDefault="00EF4215" w:rsidP="00EF4215">
      <w:pPr>
        <w:pStyle w:val="BodyText"/>
        <w:rPr>
          <w:szCs w:val="18"/>
        </w:rPr>
      </w:pPr>
      <w:r w:rsidRPr="00057099">
        <w:rPr>
          <w:szCs w:val="18"/>
        </w:rPr>
        <w:t>Alle genoemde onderdelen dienen te worden geconserveerd zoals genoemd in de voorschriften.</w:t>
      </w:r>
    </w:p>
    <w:p w14:paraId="700B514D" w14:textId="77777777" w:rsidR="00EF4215" w:rsidRPr="00057099" w:rsidRDefault="00EF4215" w:rsidP="005B35B1">
      <w:pPr>
        <w:pStyle w:val="Heading2"/>
        <w:numPr>
          <w:ilvl w:val="1"/>
          <w:numId w:val="22"/>
        </w:numPr>
        <w:rPr>
          <w:rFonts w:eastAsia="Arial Unicode MS"/>
        </w:rPr>
      </w:pPr>
      <w:bookmarkStart w:id="374" w:name="_Toc54965680"/>
      <w:r w:rsidRPr="00057099">
        <w:t>Keuringen en beproevingen</w:t>
      </w:r>
      <w:bookmarkEnd w:id="374"/>
    </w:p>
    <w:p w14:paraId="7D3AF526" w14:textId="77777777" w:rsidR="00EF4215" w:rsidRPr="00057099" w:rsidRDefault="00EF4215" w:rsidP="00EF4215">
      <w:pPr>
        <w:keepNext/>
        <w:spacing w:line="260" w:lineRule="exact"/>
      </w:pPr>
      <w:r w:rsidRPr="00057099">
        <w:t xml:space="preserve">Naast de algemeen gebruikelijke keuringen en beproevingen, zoals genoemd in </w:t>
      </w:r>
      <w:r w:rsidRPr="00057099">
        <w:rPr>
          <w:szCs w:val="21"/>
        </w:rPr>
        <w:t>bundel AV 2018 WT, hfd. 8,</w:t>
      </w:r>
      <w:r w:rsidRPr="00057099">
        <w:t xml:space="preserve"> dienen voor dit onderdeel door de aannemer de volgende beproevingen worden uitgevoerd:</w:t>
      </w:r>
    </w:p>
    <w:p w14:paraId="272CCDF3" w14:textId="78EF017A" w:rsidR="00096CC1" w:rsidRPr="00057099" w:rsidRDefault="00EF4215" w:rsidP="005B35B1">
      <w:pPr>
        <w:pStyle w:val="ListParagraph"/>
        <w:numPr>
          <w:ilvl w:val="0"/>
          <w:numId w:val="21"/>
        </w:numPr>
        <w:spacing w:line="260" w:lineRule="atLeast"/>
        <w:ind w:left="284" w:hanging="284"/>
      </w:pPr>
      <w:r w:rsidRPr="00057099">
        <w:t>geen nadere bepalingen.</w:t>
      </w:r>
    </w:p>
    <w:p w14:paraId="0418ABD2" w14:textId="629E2A32" w:rsidR="00B55E4D" w:rsidRPr="00057099" w:rsidRDefault="00B55E4D">
      <w:pPr>
        <w:rPr>
          <w:rFonts w:cs="Arial"/>
        </w:rPr>
      </w:pPr>
      <w:r w:rsidRPr="00057099">
        <w:br w:type="page"/>
      </w:r>
    </w:p>
    <w:p w14:paraId="10E307ED" w14:textId="77777777" w:rsidR="000A2650" w:rsidRPr="00057099" w:rsidRDefault="000A2650" w:rsidP="000A2650">
      <w:pPr>
        <w:pStyle w:val="Heading1"/>
        <w:numPr>
          <w:ilvl w:val="0"/>
          <w:numId w:val="20"/>
        </w:numPr>
      </w:pPr>
      <w:bookmarkStart w:id="375" w:name="_Toc54965681"/>
      <w:r w:rsidRPr="00057099">
        <w:lastRenderedPageBreak/>
        <w:t>Verwarming NSA ruimte</w:t>
      </w:r>
      <w:bookmarkEnd w:id="375"/>
      <w:r w:rsidRPr="00057099">
        <w:t xml:space="preserve"> </w:t>
      </w:r>
    </w:p>
    <w:p w14:paraId="70B3BFB9" w14:textId="77777777" w:rsidR="000A2650" w:rsidRPr="00057099" w:rsidRDefault="000A2650" w:rsidP="000A2650">
      <w:pPr>
        <w:pStyle w:val="Heading2"/>
        <w:numPr>
          <w:ilvl w:val="1"/>
          <w:numId w:val="22"/>
        </w:numPr>
      </w:pPr>
      <w:bookmarkStart w:id="376" w:name="_Toc54965682"/>
      <w:r w:rsidRPr="00057099">
        <w:t>Leveringsomvang</w:t>
      </w:r>
      <w:bookmarkEnd w:id="376"/>
    </w:p>
    <w:p w14:paraId="3ACF17FD" w14:textId="77777777" w:rsidR="000A2650" w:rsidRPr="00057099" w:rsidRDefault="000A2650" w:rsidP="000A2650">
      <w:r w:rsidRPr="00057099">
        <w:t>De leveringsomvang bestaat in hoofdzaak uit:</w:t>
      </w:r>
    </w:p>
    <w:p w14:paraId="35D82173" w14:textId="77777777" w:rsidR="000A2650" w:rsidRPr="00057099" w:rsidRDefault="000A2650" w:rsidP="000A2650">
      <w:pPr>
        <w:pStyle w:val="Bullet1"/>
        <w:tabs>
          <w:tab w:val="clear" w:pos="1135"/>
          <w:tab w:val="num" w:pos="284"/>
          <w:tab w:val="num" w:pos="567"/>
        </w:tabs>
        <w:ind w:left="284"/>
        <w:rPr>
          <w:color w:val="00577E" w:themeColor="text1"/>
          <w:sz w:val="20"/>
          <w:lang w:val="nl-NL"/>
        </w:rPr>
      </w:pPr>
      <w:r w:rsidRPr="00057099">
        <w:rPr>
          <w:color w:val="00577E" w:themeColor="text1"/>
          <w:sz w:val="20"/>
          <w:lang w:val="nl-NL"/>
        </w:rPr>
        <w:t xml:space="preserve">twee ribbenbuiskachels; </w:t>
      </w:r>
    </w:p>
    <w:p w14:paraId="3F87F8C4" w14:textId="77777777" w:rsidR="000A2650" w:rsidRPr="00057099" w:rsidRDefault="000A2650" w:rsidP="000A2650">
      <w:pPr>
        <w:pStyle w:val="Bullet1"/>
        <w:tabs>
          <w:tab w:val="clear" w:pos="1135"/>
          <w:tab w:val="num" w:pos="284"/>
          <w:tab w:val="num" w:pos="567"/>
        </w:tabs>
        <w:ind w:left="284"/>
        <w:rPr>
          <w:color w:val="00577E" w:themeColor="text1"/>
          <w:sz w:val="20"/>
          <w:lang w:val="nl-NL"/>
        </w:rPr>
      </w:pPr>
      <w:r w:rsidRPr="00057099">
        <w:rPr>
          <w:color w:val="00577E" w:themeColor="text1"/>
          <w:sz w:val="20"/>
          <w:lang w:val="nl-NL"/>
        </w:rPr>
        <w:t>montage beugels;</w:t>
      </w:r>
    </w:p>
    <w:p w14:paraId="5E5F55B0" w14:textId="77777777" w:rsidR="000A2650" w:rsidRPr="00057099" w:rsidRDefault="000A2650" w:rsidP="000A2650">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0A671CA7" w14:textId="77777777" w:rsidR="000A2650" w:rsidRPr="00057099" w:rsidRDefault="000A2650" w:rsidP="000A2650">
      <w:pPr>
        <w:pStyle w:val="Bullet1"/>
        <w:numPr>
          <w:ilvl w:val="0"/>
          <w:numId w:val="0"/>
        </w:numPr>
        <w:rPr>
          <w:color w:val="00577E" w:themeColor="text1"/>
          <w:sz w:val="20"/>
          <w:lang w:val="nl-NL"/>
        </w:rPr>
      </w:pPr>
    </w:p>
    <w:p w14:paraId="30C2F2BC" w14:textId="77777777" w:rsidR="000A2650" w:rsidRPr="00057099" w:rsidRDefault="000A2650" w:rsidP="000A2650">
      <w:pPr>
        <w:pStyle w:val="Heading2"/>
        <w:numPr>
          <w:ilvl w:val="1"/>
          <w:numId w:val="22"/>
        </w:numPr>
      </w:pPr>
      <w:bookmarkStart w:id="377" w:name="_Toc54965683"/>
      <w:r w:rsidRPr="00057099">
        <w:t>Algemeen</w:t>
      </w:r>
      <w:bookmarkEnd w:id="377"/>
    </w:p>
    <w:p w14:paraId="41E6D563" w14:textId="77777777" w:rsidR="000A2650" w:rsidRPr="00057099" w:rsidRDefault="000A2650" w:rsidP="000A2650">
      <w:pPr>
        <w:pStyle w:val="STO"/>
        <w:rPr>
          <w:color w:val="00577E" w:themeColor="text1"/>
          <w:sz w:val="20"/>
          <w:szCs w:val="18"/>
        </w:rPr>
      </w:pPr>
      <w:r w:rsidRPr="00057099">
        <w:rPr>
          <w:color w:val="00577E" w:themeColor="text1"/>
          <w:sz w:val="20"/>
          <w:szCs w:val="18"/>
        </w:rPr>
        <w:t>P&amp;ID</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NW 3E—790</w:t>
      </w:r>
    </w:p>
    <w:p w14:paraId="4F950E8E" w14:textId="77777777" w:rsidR="000A2650" w:rsidRPr="00057099" w:rsidRDefault="000A2650" w:rsidP="000A2650">
      <w:pPr>
        <w:pStyle w:val="STO"/>
        <w:rPr>
          <w:color w:val="00577E" w:themeColor="text1"/>
          <w:sz w:val="20"/>
          <w:szCs w:val="18"/>
        </w:rPr>
      </w:pPr>
      <w:r w:rsidRPr="00057099">
        <w:rPr>
          <w:color w:val="00577E" w:themeColor="text1"/>
          <w:sz w:val="20"/>
          <w:szCs w:val="18"/>
        </w:rPr>
        <w:t>positienummer</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HE9096</w:t>
      </w:r>
    </w:p>
    <w:p w14:paraId="245C4464" w14:textId="77777777" w:rsidR="000A2650" w:rsidRPr="00057099" w:rsidRDefault="000A2650" w:rsidP="000A2650">
      <w:pPr>
        <w:pStyle w:val="STO"/>
        <w:rPr>
          <w:color w:val="00577E" w:themeColor="text1"/>
          <w:sz w:val="20"/>
          <w:szCs w:val="18"/>
        </w:rPr>
      </w:pPr>
      <w:r w:rsidRPr="00057099">
        <w:rPr>
          <w:color w:val="00577E" w:themeColor="text1"/>
          <w:sz w:val="20"/>
          <w:szCs w:val="18"/>
        </w:rPr>
        <w:t>aantal</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2</w:t>
      </w:r>
    </w:p>
    <w:p w14:paraId="02B86BE6" w14:textId="77777777" w:rsidR="000A2650" w:rsidRPr="00057099" w:rsidRDefault="000A2650" w:rsidP="000A2650">
      <w:pPr>
        <w:pStyle w:val="STO"/>
        <w:rPr>
          <w:color w:val="00577E" w:themeColor="text1"/>
          <w:sz w:val="20"/>
          <w:szCs w:val="18"/>
        </w:rPr>
      </w:pPr>
      <w:r w:rsidRPr="00057099">
        <w:rPr>
          <w:color w:val="00577E" w:themeColor="text1"/>
          <w:sz w:val="20"/>
          <w:szCs w:val="18"/>
        </w:rPr>
        <w:t>opstelling</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in kelder pompgebouw</w:t>
      </w:r>
    </w:p>
    <w:p w14:paraId="7810198A" w14:textId="77777777" w:rsidR="000A2650" w:rsidRPr="00057099" w:rsidRDefault="000A2650" w:rsidP="000A2650">
      <w:pPr>
        <w:pStyle w:val="STO"/>
        <w:rPr>
          <w:color w:val="00577E" w:themeColor="text1"/>
          <w:sz w:val="20"/>
          <w:szCs w:val="18"/>
        </w:rPr>
      </w:pPr>
      <w:r w:rsidRPr="00057099">
        <w:rPr>
          <w:color w:val="00577E" w:themeColor="text1"/>
          <w:sz w:val="20"/>
          <w:szCs w:val="18"/>
        </w:rPr>
        <w:t>doel</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vorstvrij houden van de ruimte</w:t>
      </w:r>
    </w:p>
    <w:p w14:paraId="1CB0ABD0" w14:textId="77777777" w:rsidR="000A2650" w:rsidRPr="00057099" w:rsidRDefault="000A2650" w:rsidP="000A2650">
      <w:pPr>
        <w:pStyle w:val="BodyText"/>
      </w:pPr>
    </w:p>
    <w:p w14:paraId="40BC0B87" w14:textId="77777777" w:rsidR="000A2650" w:rsidRPr="00057099" w:rsidRDefault="000A2650" w:rsidP="000A2650">
      <w:pPr>
        <w:pStyle w:val="Heading2"/>
        <w:numPr>
          <w:ilvl w:val="1"/>
          <w:numId w:val="22"/>
        </w:numPr>
      </w:pPr>
      <w:bookmarkStart w:id="378" w:name="_Toc54965684"/>
      <w:r w:rsidRPr="00057099">
        <w:t>Uitvoering</w:t>
      </w:r>
      <w:bookmarkEnd w:id="378"/>
    </w:p>
    <w:p w14:paraId="09130008" w14:textId="77777777" w:rsidR="000A2650" w:rsidRPr="00057099" w:rsidRDefault="000A2650" w:rsidP="000A2650">
      <w:pPr>
        <w:pStyle w:val="STO"/>
        <w:rPr>
          <w:color w:val="00577E" w:themeColor="text1"/>
          <w:sz w:val="20"/>
          <w:szCs w:val="18"/>
        </w:rPr>
      </w:pPr>
      <w:r w:rsidRPr="00057099">
        <w:rPr>
          <w:color w:val="00577E" w:themeColor="text1"/>
          <w:sz w:val="20"/>
          <w:szCs w:val="18"/>
        </w:rPr>
        <w:t>systeem</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elektrische ribbenbuiskachel</w:t>
      </w:r>
    </w:p>
    <w:p w14:paraId="38F4D90C" w14:textId="77777777" w:rsidR="000A2650" w:rsidRPr="00057099" w:rsidRDefault="000A2650" w:rsidP="000A2650">
      <w:pPr>
        <w:pStyle w:val="STO"/>
        <w:rPr>
          <w:color w:val="00577E" w:themeColor="text1"/>
          <w:sz w:val="20"/>
          <w:szCs w:val="18"/>
        </w:rPr>
      </w:pPr>
      <w:r w:rsidRPr="00057099">
        <w:rPr>
          <w:color w:val="00577E" w:themeColor="text1"/>
          <w:sz w:val="20"/>
          <w:szCs w:val="18"/>
        </w:rPr>
        <w:t>fabrikaat</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 xml:space="preserve">Sinus </w:t>
      </w:r>
      <w:proofErr w:type="spellStart"/>
      <w:r w:rsidRPr="00057099">
        <w:rPr>
          <w:color w:val="00577E" w:themeColor="text1"/>
          <w:sz w:val="20"/>
          <w:szCs w:val="18"/>
        </w:rPr>
        <w:t>Jevi</w:t>
      </w:r>
      <w:proofErr w:type="spellEnd"/>
      <w:r w:rsidRPr="00057099">
        <w:rPr>
          <w:color w:val="00577E" w:themeColor="text1"/>
          <w:sz w:val="20"/>
          <w:szCs w:val="18"/>
        </w:rPr>
        <w:t xml:space="preserve"> of gelijkwaardig</w:t>
      </w:r>
    </w:p>
    <w:p w14:paraId="2437664C" w14:textId="77777777" w:rsidR="000A2650" w:rsidRPr="00057099" w:rsidRDefault="000A2650" w:rsidP="000A2650">
      <w:pPr>
        <w:pStyle w:val="STO"/>
        <w:rPr>
          <w:color w:val="00577E" w:themeColor="text1"/>
          <w:sz w:val="20"/>
          <w:szCs w:val="18"/>
        </w:rPr>
      </w:pPr>
      <w:r w:rsidRPr="00057099">
        <w:rPr>
          <w:color w:val="00577E" w:themeColor="text1"/>
          <w:sz w:val="20"/>
          <w:szCs w:val="18"/>
        </w:rPr>
        <w:t>type</w:t>
      </w:r>
      <w:r w:rsidRPr="00057099">
        <w:rPr>
          <w:color w:val="00577E" w:themeColor="text1"/>
          <w:sz w:val="20"/>
          <w:szCs w:val="18"/>
        </w:rPr>
        <w:tab/>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r>
    </w:p>
    <w:p w14:paraId="7C5C2947" w14:textId="77777777" w:rsidR="000A2650" w:rsidRPr="00057099" w:rsidRDefault="000A2650" w:rsidP="000A2650">
      <w:pPr>
        <w:pStyle w:val="STO"/>
        <w:rPr>
          <w:color w:val="00577E" w:themeColor="text1"/>
          <w:sz w:val="20"/>
          <w:szCs w:val="18"/>
        </w:rPr>
      </w:pPr>
      <w:r w:rsidRPr="00057099">
        <w:rPr>
          <w:color w:val="00577E" w:themeColor="text1"/>
          <w:sz w:val="20"/>
          <w:szCs w:val="18"/>
        </w:rPr>
        <w:t>spanning</w:t>
      </w:r>
      <w:r w:rsidRPr="00057099">
        <w:rPr>
          <w:color w:val="00577E" w:themeColor="text1"/>
          <w:sz w:val="20"/>
          <w:szCs w:val="18"/>
        </w:rPr>
        <w:tab/>
      </w:r>
      <w:proofErr w:type="gramStart"/>
      <w:r w:rsidRPr="00057099">
        <w:rPr>
          <w:color w:val="00577E" w:themeColor="text1"/>
          <w:sz w:val="20"/>
          <w:szCs w:val="18"/>
        </w:rPr>
        <w:t>V,Hz</w:t>
      </w:r>
      <w:proofErr w:type="gramEnd"/>
      <w:r w:rsidRPr="00057099">
        <w:rPr>
          <w:color w:val="00577E" w:themeColor="text1"/>
          <w:sz w:val="20"/>
          <w:szCs w:val="18"/>
        </w:rPr>
        <w:tab/>
        <w:t>:</w:t>
      </w:r>
      <w:r w:rsidRPr="00057099">
        <w:rPr>
          <w:color w:val="00577E" w:themeColor="text1"/>
          <w:sz w:val="20"/>
          <w:szCs w:val="18"/>
        </w:rPr>
        <w:tab/>
        <w:t>400, 50</w:t>
      </w:r>
    </w:p>
    <w:p w14:paraId="76A8876B" w14:textId="77777777" w:rsidR="000A2650" w:rsidRPr="00057099" w:rsidRDefault="000A2650" w:rsidP="000A2650">
      <w:pPr>
        <w:pStyle w:val="STO"/>
        <w:rPr>
          <w:color w:val="00577E" w:themeColor="text1"/>
          <w:sz w:val="20"/>
          <w:szCs w:val="18"/>
        </w:rPr>
      </w:pPr>
      <w:r w:rsidRPr="00057099">
        <w:rPr>
          <w:color w:val="00577E" w:themeColor="text1"/>
          <w:sz w:val="20"/>
          <w:szCs w:val="18"/>
        </w:rPr>
        <w:t>vermogen</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ca. 1,0 kW de vermogens door de aannemer te toetsen aan het voorschrift ‘Ontwerpcriteria voor verwarming en ventilatie’</w:t>
      </w:r>
    </w:p>
    <w:p w14:paraId="3A60132D" w14:textId="77777777" w:rsidR="000A2650" w:rsidRPr="00057099" w:rsidRDefault="000A2650" w:rsidP="000A2650">
      <w:pPr>
        <w:pStyle w:val="STO"/>
        <w:rPr>
          <w:color w:val="00577E" w:themeColor="text1"/>
          <w:sz w:val="20"/>
          <w:szCs w:val="18"/>
        </w:rPr>
      </w:pPr>
      <w:r w:rsidRPr="00057099">
        <w:rPr>
          <w:color w:val="00577E" w:themeColor="text1"/>
          <w:sz w:val="20"/>
          <w:szCs w:val="18"/>
        </w:rPr>
        <w:t>nominaalstroom</w:t>
      </w:r>
      <w:r w:rsidRPr="00057099">
        <w:rPr>
          <w:color w:val="00577E" w:themeColor="text1"/>
          <w:sz w:val="20"/>
          <w:szCs w:val="18"/>
        </w:rPr>
        <w:tab/>
        <w:t>A</w:t>
      </w:r>
      <w:r w:rsidRPr="00057099">
        <w:rPr>
          <w:color w:val="00577E" w:themeColor="text1"/>
          <w:sz w:val="20"/>
          <w:szCs w:val="18"/>
        </w:rPr>
        <w:tab/>
        <w:t>:</w:t>
      </w:r>
      <w:r w:rsidRPr="00057099">
        <w:rPr>
          <w:color w:val="00577E" w:themeColor="text1"/>
          <w:sz w:val="20"/>
          <w:szCs w:val="18"/>
        </w:rPr>
        <w:tab/>
        <w:t>*</w:t>
      </w:r>
    </w:p>
    <w:p w14:paraId="12CC7034" w14:textId="77777777" w:rsidR="000A2650" w:rsidRPr="00057099" w:rsidRDefault="000A2650" w:rsidP="000A2650">
      <w:pPr>
        <w:pStyle w:val="STO"/>
        <w:rPr>
          <w:color w:val="00577E" w:themeColor="text1"/>
          <w:sz w:val="20"/>
          <w:szCs w:val="18"/>
        </w:rPr>
      </w:pPr>
      <w:r w:rsidRPr="00057099">
        <w:rPr>
          <w:color w:val="00577E" w:themeColor="text1"/>
          <w:sz w:val="20"/>
          <w:szCs w:val="18"/>
        </w:rPr>
        <w:t>isolatieklasse</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B</w:t>
      </w:r>
    </w:p>
    <w:p w14:paraId="47F93FF9" w14:textId="77777777" w:rsidR="000A2650" w:rsidRPr="00057099" w:rsidRDefault="000A2650" w:rsidP="000A2650">
      <w:pPr>
        <w:pStyle w:val="STO"/>
        <w:rPr>
          <w:color w:val="00577E" w:themeColor="text1"/>
          <w:sz w:val="20"/>
          <w:szCs w:val="18"/>
        </w:rPr>
      </w:pPr>
      <w:r w:rsidRPr="00057099">
        <w:rPr>
          <w:color w:val="00577E" w:themeColor="text1"/>
          <w:sz w:val="20"/>
          <w:szCs w:val="18"/>
        </w:rPr>
        <w:t>beschermingsgraad</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IP24</w:t>
      </w:r>
    </w:p>
    <w:p w14:paraId="40181F6E" w14:textId="77777777" w:rsidR="000A2650" w:rsidRPr="00057099" w:rsidRDefault="000A2650" w:rsidP="000A2650">
      <w:pPr>
        <w:pStyle w:val="STO"/>
        <w:rPr>
          <w:color w:val="00577E" w:themeColor="text1"/>
          <w:sz w:val="20"/>
          <w:szCs w:val="18"/>
        </w:rPr>
      </w:pPr>
      <w:r w:rsidRPr="00057099">
        <w:rPr>
          <w:color w:val="00577E" w:themeColor="text1"/>
          <w:sz w:val="20"/>
          <w:szCs w:val="18"/>
        </w:rPr>
        <w:t>materiaal</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 xml:space="preserve">plaatstaal met RVS buiselementen </w:t>
      </w:r>
    </w:p>
    <w:p w14:paraId="787A8EFB" w14:textId="77777777" w:rsidR="000A2650" w:rsidRPr="00057099" w:rsidRDefault="000A2650" w:rsidP="000A2650">
      <w:pPr>
        <w:pStyle w:val="BodyText"/>
      </w:pPr>
    </w:p>
    <w:p w14:paraId="10CC3317" w14:textId="77777777" w:rsidR="000A2650" w:rsidRPr="00057099" w:rsidRDefault="000A2650" w:rsidP="000A2650">
      <w:pPr>
        <w:pStyle w:val="Heading2"/>
        <w:numPr>
          <w:ilvl w:val="1"/>
          <w:numId w:val="22"/>
        </w:numPr>
        <w:rPr>
          <w:rFonts w:eastAsia="Arial Unicode MS"/>
        </w:rPr>
      </w:pPr>
      <w:bookmarkStart w:id="379" w:name="_Toc54965685"/>
      <w:r w:rsidRPr="00057099">
        <w:t>Nevenbestanddelen</w:t>
      </w:r>
      <w:bookmarkEnd w:id="379"/>
    </w:p>
    <w:p w14:paraId="04D0AF3C" w14:textId="77777777" w:rsidR="000A2650" w:rsidRPr="00057099" w:rsidRDefault="000A2650" w:rsidP="000A2650">
      <w:pPr>
        <w:pStyle w:val="STO"/>
        <w:rPr>
          <w:color w:val="00577E" w:themeColor="text1"/>
          <w:sz w:val="20"/>
          <w:szCs w:val="18"/>
        </w:rPr>
      </w:pPr>
      <w:r w:rsidRPr="00057099">
        <w:rPr>
          <w:color w:val="00577E" w:themeColor="text1"/>
          <w:sz w:val="20"/>
          <w:szCs w:val="18"/>
        </w:rPr>
        <w:t>bevestigingsmiddelen</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w:t>
      </w:r>
      <w:r w:rsidRPr="00057099">
        <w:rPr>
          <w:color w:val="00577E" w:themeColor="text1"/>
          <w:sz w:val="20"/>
          <w:szCs w:val="18"/>
        </w:rPr>
        <w:tab/>
        <w:t>ophangbeugel voor wandmontage</w:t>
      </w:r>
      <w:r w:rsidRPr="00057099">
        <w:rPr>
          <w:color w:val="00577E" w:themeColor="text1"/>
          <w:sz w:val="20"/>
          <w:szCs w:val="18"/>
        </w:rPr>
        <w:br/>
        <w:t>-</w:t>
      </w:r>
      <w:r w:rsidRPr="00057099">
        <w:rPr>
          <w:color w:val="00577E" w:themeColor="text1"/>
          <w:sz w:val="20"/>
          <w:szCs w:val="18"/>
        </w:rPr>
        <w:tab/>
        <w:t>beschermingskorf tegen aanraking</w:t>
      </w:r>
      <w:r w:rsidRPr="00057099">
        <w:rPr>
          <w:color w:val="00577E" w:themeColor="text1"/>
          <w:sz w:val="20"/>
          <w:szCs w:val="18"/>
        </w:rPr>
        <w:br/>
        <w:t>-</w:t>
      </w:r>
      <w:r w:rsidRPr="00057099">
        <w:rPr>
          <w:color w:val="00577E" w:themeColor="text1"/>
          <w:sz w:val="20"/>
          <w:szCs w:val="18"/>
        </w:rPr>
        <w:tab/>
        <w:t>zie bundel AV 2018 WT, hfd. 2</w:t>
      </w:r>
    </w:p>
    <w:p w14:paraId="54DF34E9" w14:textId="77777777" w:rsidR="000A2650" w:rsidRPr="00057099" w:rsidRDefault="000A2650" w:rsidP="000A2650">
      <w:pPr>
        <w:pStyle w:val="STO"/>
        <w:rPr>
          <w:color w:val="00577E" w:themeColor="text1"/>
          <w:sz w:val="20"/>
          <w:szCs w:val="18"/>
        </w:rPr>
      </w:pPr>
      <w:r w:rsidRPr="00057099">
        <w:rPr>
          <w:color w:val="00577E" w:themeColor="text1"/>
          <w:sz w:val="20"/>
          <w:szCs w:val="18"/>
        </w:rPr>
        <w:t>thermostaat</w:t>
      </w:r>
      <w:r w:rsidRPr="00057099">
        <w:rPr>
          <w:color w:val="00577E" w:themeColor="text1"/>
          <w:sz w:val="20"/>
          <w:szCs w:val="18"/>
        </w:rPr>
        <w:tab/>
      </w:r>
      <w:r w:rsidRPr="00057099">
        <w:rPr>
          <w:color w:val="00577E" w:themeColor="text1"/>
          <w:sz w:val="20"/>
          <w:szCs w:val="18"/>
        </w:rPr>
        <w:tab/>
        <w:t>:</w:t>
      </w:r>
      <w:r w:rsidRPr="00057099">
        <w:rPr>
          <w:color w:val="00577E" w:themeColor="text1"/>
          <w:sz w:val="20"/>
          <w:szCs w:val="18"/>
        </w:rPr>
        <w:tab/>
        <w:t>opgebouwde thermostaat TS9081, (levering zie werkomschrijving elektrotechnische installaties)</w:t>
      </w:r>
    </w:p>
    <w:p w14:paraId="11FDBD9E" w14:textId="77777777" w:rsidR="000A2650" w:rsidRPr="00057099" w:rsidRDefault="000A2650" w:rsidP="000A2650">
      <w:pPr>
        <w:pStyle w:val="STO"/>
        <w:rPr>
          <w:color w:val="00577E" w:themeColor="text1"/>
          <w:sz w:val="20"/>
        </w:rPr>
      </w:pPr>
    </w:p>
    <w:p w14:paraId="4E600A40" w14:textId="77777777" w:rsidR="000A2650" w:rsidRPr="00057099" w:rsidRDefault="000A2650" w:rsidP="000A2650">
      <w:pPr>
        <w:pStyle w:val="Heading2"/>
        <w:numPr>
          <w:ilvl w:val="1"/>
          <w:numId w:val="22"/>
        </w:numPr>
      </w:pPr>
      <w:bookmarkStart w:id="380" w:name="_Toc54965686"/>
      <w:r w:rsidRPr="00057099">
        <w:t>Conservering</w:t>
      </w:r>
      <w:bookmarkEnd w:id="380"/>
    </w:p>
    <w:p w14:paraId="55760766" w14:textId="77777777" w:rsidR="000A2650" w:rsidRPr="00057099" w:rsidRDefault="000A2650" w:rsidP="000A2650">
      <w:pPr>
        <w:pStyle w:val="BodyText"/>
        <w:rPr>
          <w:szCs w:val="18"/>
        </w:rPr>
      </w:pPr>
      <w:r w:rsidRPr="00057099">
        <w:rPr>
          <w:szCs w:val="18"/>
        </w:rPr>
        <w:t>Alle genoemde onderdelen dienen te worden geconserveerd zoals genoemd in de voorschriften.</w:t>
      </w:r>
    </w:p>
    <w:p w14:paraId="2C06BF34" w14:textId="77777777" w:rsidR="000A2650" w:rsidRPr="00057099" w:rsidRDefault="000A2650" w:rsidP="000A2650">
      <w:pPr>
        <w:pStyle w:val="Heading2"/>
        <w:numPr>
          <w:ilvl w:val="1"/>
          <w:numId w:val="22"/>
        </w:numPr>
        <w:rPr>
          <w:rFonts w:eastAsia="Arial Unicode MS"/>
        </w:rPr>
      </w:pPr>
      <w:bookmarkStart w:id="381" w:name="_Toc54965687"/>
      <w:r w:rsidRPr="00057099">
        <w:t>Keuringen en beproevingen</w:t>
      </w:r>
      <w:bookmarkEnd w:id="381"/>
    </w:p>
    <w:p w14:paraId="19E1FDFE" w14:textId="77777777" w:rsidR="000A2650" w:rsidRPr="00057099" w:rsidRDefault="000A2650" w:rsidP="000A2650">
      <w:pPr>
        <w:keepNext/>
        <w:spacing w:line="260" w:lineRule="exact"/>
      </w:pPr>
      <w:r w:rsidRPr="00057099">
        <w:t xml:space="preserve">Naast de algemeen gebruikelijke keuringen en beproevingen, zoals genoemd in </w:t>
      </w:r>
      <w:r w:rsidRPr="00057099">
        <w:rPr>
          <w:szCs w:val="21"/>
        </w:rPr>
        <w:t>bundel AV 2018 WT, hfd. 8,</w:t>
      </w:r>
      <w:r w:rsidRPr="00057099">
        <w:t xml:space="preserve"> dienen voor dit onderdeel door de aannemer de volgende beproevingen worden uitgevoerd:</w:t>
      </w:r>
    </w:p>
    <w:p w14:paraId="0DD9B36C" w14:textId="77777777" w:rsidR="000A2650" w:rsidRPr="00057099" w:rsidRDefault="000A2650" w:rsidP="000A2650">
      <w:pPr>
        <w:pStyle w:val="ListParagraph"/>
        <w:numPr>
          <w:ilvl w:val="0"/>
          <w:numId w:val="21"/>
        </w:numPr>
        <w:spacing w:line="260" w:lineRule="atLeast"/>
        <w:ind w:left="284" w:hanging="284"/>
      </w:pPr>
      <w:r w:rsidRPr="00057099">
        <w:t>geen nadere bepalingen.</w:t>
      </w:r>
    </w:p>
    <w:p w14:paraId="4DD4D3ED" w14:textId="3BFEDFB6" w:rsidR="00C7358E" w:rsidRPr="00057099" w:rsidRDefault="00C7358E" w:rsidP="005B35B1">
      <w:pPr>
        <w:pStyle w:val="Heading1"/>
        <w:numPr>
          <w:ilvl w:val="0"/>
          <w:numId w:val="20"/>
        </w:numPr>
      </w:pPr>
      <w:bookmarkStart w:id="382" w:name="_Toc54965688"/>
      <w:r w:rsidRPr="00057099">
        <w:lastRenderedPageBreak/>
        <w:t>CV-installatie bedrijfsgebouw</w:t>
      </w:r>
      <w:bookmarkEnd w:id="382"/>
    </w:p>
    <w:p w14:paraId="583AB31F" w14:textId="3DB115CD" w:rsidR="00875408" w:rsidRPr="00057099" w:rsidRDefault="00555902" w:rsidP="00C7358E">
      <w:pPr>
        <w:pStyle w:val="BodyText"/>
      </w:pPr>
      <w:r w:rsidRPr="00057099">
        <w:t xml:space="preserve">Vanwege de realisatie van een nieuwe schakelruimte </w:t>
      </w:r>
      <w:r w:rsidR="00883588" w:rsidRPr="00057099">
        <w:t xml:space="preserve">in de voormalige </w:t>
      </w:r>
      <w:r w:rsidR="00DA7545" w:rsidRPr="00057099">
        <w:t>buitenberging / magazijn</w:t>
      </w:r>
      <w:r w:rsidR="00883588" w:rsidRPr="00057099">
        <w:t xml:space="preserve"> dient </w:t>
      </w:r>
      <w:r w:rsidR="00A247ED" w:rsidRPr="00057099">
        <w:t xml:space="preserve">het leidingwerk van de </w:t>
      </w:r>
      <w:r w:rsidR="00883588" w:rsidRPr="00057099">
        <w:t>bestaande CV installatie te worden aangepast.</w:t>
      </w:r>
    </w:p>
    <w:p w14:paraId="328C04BB" w14:textId="77777777" w:rsidR="00875408" w:rsidRPr="00057099" w:rsidRDefault="00875408" w:rsidP="00C7358E">
      <w:pPr>
        <w:pStyle w:val="BodyText"/>
      </w:pPr>
    </w:p>
    <w:p w14:paraId="13762351" w14:textId="23995241" w:rsidR="00875408" w:rsidRPr="00057099" w:rsidRDefault="00875408" w:rsidP="00875408">
      <w:pPr>
        <w:pStyle w:val="Heading2"/>
      </w:pPr>
      <w:bookmarkStart w:id="383" w:name="_Toc54965689"/>
      <w:r w:rsidRPr="00057099">
        <w:t>Leveringsomvang</w:t>
      </w:r>
      <w:bookmarkEnd w:id="383"/>
    </w:p>
    <w:p w14:paraId="1D8089A5" w14:textId="77777777" w:rsidR="00875408" w:rsidRPr="00057099" w:rsidRDefault="00875408" w:rsidP="00875408">
      <w:r w:rsidRPr="00057099">
        <w:t>De leveringsomvang bestaat uit:</w:t>
      </w:r>
    </w:p>
    <w:p w14:paraId="4F7A9BEF" w14:textId="77777777" w:rsidR="00875408" w:rsidRPr="00057099" w:rsidRDefault="00875408" w:rsidP="00875408">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leidingwerk met appendages; </w:t>
      </w:r>
    </w:p>
    <w:p w14:paraId="2DBD038E" w14:textId="77777777" w:rsidR="00875408" w:rsidRPr="00057099" w:rsidRDefault="00875408" w:rsidP="00875408">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4BF55311" w14:textId="77777777" w:rsidR="00875408" w:rsidRPr="00057099" w:rsidRDefault="00875408" w:rsidP="00875408">
      <w:pPr>
        <w:pStyle w:val="BodyText"/>
      </w:pPr>
    </w:p>
    <w:p w14:paraId="4D5B370F" w14:textId="33A6BD49" w:rsidR="00875408" w:rsidRPr="00057099" w:rsidRDefault="00875408" w:rsidP="00875408">
      <w:pPr>
        <w:pStyle w:val="Heading2"/>
      </w:pPr>
      <w:bookmarkStart w:id="384" w:name="_Toc54965690"/>
      <w:r w:rsidRPr="00057099">
        <w:t>Algemeen</w:t>
      </w:r>
      <w:r w:rsidR="00B55E4D" w:rsidRPr="00057099">
        <w:t>/ Uitvoering</w:t>
      </w:r>
      <w:bookmarkEnd w:id="384"/>
    </w:p>
    <w:p w14:paraId="5F933D6E" w14:textId="0AF5439C" w:rsidR="00015938" w:rsidRPr="00057099" w:rsidRDefault="00DA7545" w:rsidP="00015938">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De </w:t>
      </w:r>
      <w:r w:rsidR="00015938" w:rsidRPr="00057099">
        <w:rPr>
          <w:color w:val="00577E" w:themeColor="text1"/>
          <w:sz w:val="20"/>
          <w:lang w:val="nl-NL"/>
        </w:rPr>
        <w:t>twee</w:t>
      </w:r>
      <w:r w:rsidRPr="00057099">
        <w:rPr>
          <w:color w:val="00577E" w:themeColor="text1"/>
          <w:sz w:val="20"/>
          <w:lang w:val="nl-NL"/>
        </w:rPr>
        <w:t xml:space="preserve"> radiatoren in de </w:t>
      </w:r>
      <w:r w:rsidR="00015938" w:rsidRPr="00057099">
        <w:rPr>
          <w:color w:val="00577E" w:themeColor="text1"/>
          <w:sz w:val="20"/>
          <w:lang w:val="nl-NL"/>
        </w:rPr>
        <w:t>buitenberging / magazijn verwijderen en afkoppelen;</w:t>
      </w:r>
    </w:p>
    <w:p w14:paraId="55B46E78" w14:textId="77777777" w:rsidR="00015938" w:rsidRPr="00057099" w:rsidRDefault="00015938" w:rsidP="00015938">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De </w:t>
      </w:r>
      <w:r w:rsidR="002771B1" w:rsidRPr="00057099">
        <w:rPr>
          <w:color w:val="00577E" w:themeColor="text1"/>
          <w:sz w:val="20"/>
          <w:lang w:val="nl-NL"/>
        </w:rPr>
        <w:t xml:space="preserve">ringleiding </w:t>
      </w:r>
      <w:r w:rsidRPr="00057099">
        <w:rPr>
          <w:color w:val="00577E" w:themeColor="text1"/>
          <w:sz w:val="20"/>
          <w:lang w:val="nl-NL"/>
        </w:rPr>
        <w:t>in de buitenberging / magazijn dient zodanig te worden aangepast dat deze niet boven de schakelkasten loopt;</w:t>
      </w:r>
    </w:p>
    <w:p w14:paraId="09AA10DE" w14:textId="66FF727D" w:rsidR="00015938" w:rsidRPr="00057099" w:rsidRDefault="00015938" w:rsidP="00015938">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Het nieuwe ringleiding dient tegen het plafond in het midden van de ruimte te worden aangebracht, zie tekening </w:t>
      </w:r>
      <w:r w:rsidR="00BD60E9" w:rsidRPr="00057099">
        <w:rPr>
          <w:color w:val="00577E" w:themeColor="text1"/>
          <w:sz w:val="20"/>
          <w:lang w:val="nl-NL"/>
        </w:rPr>
        <w:t>NW-RHD-027-921_70-DR-C-1702</w:t>
      </w:r>
      <w:r w:rsidRPr="00057099">
        <w:rPr>
          <w:color w:val="00577E" w:themeColor="text1"/>
          <w:sz w:val="20"/>
          <w:lang w:val="nl-NL"/>
        </w:rPr>
        <w:t>;</w:t>
      </w:r>
    </w:p>
    <w:p w14:paraId="0CBB974F" w14:textId="55585C6D" w:rsidR="00C7358E" w:rsidRPr="00057099" w:rsidRDefault="00EA0513" w:rsidP="00015938">
      <w:pPr>
        <w:pStyle w:val="Bullet1"/>
        <w:tabs>
          <w:tab w:val="clear" w:pos="1135"/>
          <w:tab w:val="num" w:pos="284"/>
        </w:tabs>
        <w:ind w:left="284"/>
        <w:rPr>
          <w:color w:val="00577E" w:themeColor="text1"/>
          <w:sz w:val="20"/>
          <w:lang w:val="nl-NL"/>
        </w:rPr>
      </w:pPr>
      <w:r w:rsidRPr="00057099">
        <w:rPr>
          <w:color w:val="00577E" w:themeColor="text1"/>
          <w:sz w:val="20"/>
          <w:lang w:val="nl-NL"/>
        </w:rPr>
        <w:t>Als de (</w:t>
      </w:r>
      <w:r w:rsidR="00015938" w:rsidRPr="00057099">
        <w:rPr>
          <w:color w:val="00577E" w:themeColor="text1"/>
          <w:sz w:val="20"/>
          <w:lang w:val="nl-NL"/>
        </w:rPr>
        <w:t>ring</w:t>
      </w:r>
      <w:r w:rsidRPr="00057099">
        <w:rPr>
          <w:color w:val="00577E" w:themeColor="text1"/>
          <w:sz w:val="20"/>
          <w:lang w:val="nl-NL"/>
        </w:rPr>
        <w:t>)</w:t>
      </w:r>
      <w:r w:rsidR="00015938" w:rsidRPr="00057099">
        <w:rPr>
          <w:color w:val="00577E" w:themeColor="text1"/>
          <w:sz w:val="20"/>
          <w:lang w:val="nl-NL"/>
        </w:rPr>
        <w:t xml:space="preserve">leiding de schakelkast </w:t>
      </w:r>
      <w:r w:rsidRPr="00057099">
        <w:rPr>
          <w:color w:val="00577E" w:themeColor="text1"/>
          <w:sz w:val="20"/>
          <w:lang w:val="nl-NL"/>
        </w:rPr>
        <w:t>toch kruist dient een voorziening (lekbak, regendak boven kast</w:t>
      </w:r>
      <w:r w:rsidR="00A247ED" w:rsidRPr="00057099">
        <w:rPr>
          <w:color w:val="00577E" w:themeColor="text1"/>
          <w:sz w:val="20"/>
          <w:lang w:val="nl-NL"/>
        </w:rPr>
        <w:t>, etc.</w:t>
      </w:r>
      <w:r w:rsidRPr="00057099">
        <w:rPr>
          <w:color w:val="00577E" w:themeColor="text1"/>
          <w:sz w:val="20"/>
          <w:lang w:val="nl-NL"/>
        </w:rPr>
        <w:t>) te worden opgenomen om de kasten tegen lekkage van water te beschermen</w:t>
      </w:r>
      <w:r w:rsidR="002771B1" w:rsidRPr="00057099">
        <w:rPr>
          <w:color w:val="00577E" w:themeColor="text1"/>
          <w:sz w:val="20"/>
          <w:lang w:val="nl-NL"/>
        </w:rPr>
        <w:t>.</w:t>
      </w:r>
      <w:r w:rsidR="00C7358E" w:rsidRPr="00057099">
        <w:rPr>
          <w:color w:val="00577E" w:themeColor="text1"/>
          <w:sz w:val="20"/>
          <w:lang w:val="nl-NL"/>
        </w:rPr>
        <w:t xml:space="preserve"> </w:t>
      </w:r>
    </w:p>
    <w:p w14:paraId="0429E459" w14:textId="0D8BAD3A" w:rsidR="00B55E4D" w:rsidRPr="00057099" w:rsidRDefault="00B55E4D" w:rsidP="00B55E4D">
      <w:pPr>
        <w:pStyle w:val="Bullet1"/>
        <w:numPr>
          <w:ilvl w:val="0"/>
          <w:numId w:val="0"/>
        </w:numPr>
        <w:rPr>
          <w:color w:val="00577E" w:themeColor="text1"/>
          <w:sz w:val="20"/>
          <w:lang w:val="nl-NL"/>
        </w:rPr>
      </w:pPr>
    </w:p>
    <w:p w14:paraId="42813707" w14:textId="229CA3B0" w:rsidR="00B55E4D" w:rsidRPr="00057099" w:rsidRDefault="00B55E4D">
      <w:pPr>
        <w:rPr>
          <w:rFonts w:eastAsia="Times New Roman" w:cs="Times New Roman"/>
          <w:noProof/>
          <w:lang w:eastAsia="en-US"/>
        </w:rPr>
      </w:pPr>
      <w:r w:rsidRPr="00057099">
        <w:br w:type="page"/>
      </w:r>
    </w:p>
    <w:p w14:paraId="61D02189" w14:textId="6BC1ADB0" w:rsidR="00DA5E75" w:rsidRPr="00057099" w:rsidRDefault="00DA5E75" w:rsidP="00DA5E75">
      <w:pPr>
        <w:pStyle w:val="Heading1"/>
      </w:pPr>
      <w:bookmarkStart w:id="385" w:name="_Toc54965691"/>
      <w:r w:rsidRPr="00057099">
        <w:lastRenderedPageBreak/>
        <w:t>Buisventilator pompenkelder</w:t>
      </w:r>
      <w:bookmarkEnd w:id="385"/>
    </w:p>
    <w:p w14:paraId="08A377A3" w14:textId="24D03593" w:rsidR="00DA5E75" w:rsidRPr="00057099" w:rsidRDefault="00DA5E75" w:rsidP="00DA5E75">
      <w:pPr>
        <w:pStyle w:val="Heading2"/>
      </w:pPr>
      <w:bookmarkStart w:id="386" w:name="_Toc54965692"/>
      <w:r w:rsidRPr="00057099">
        <w:t>Leveringsomvang</w:t>
      </w:r>
      <w:bookmarkEnd w:id="386"/>
    </w:p>
    <w:p w14:paraId="02316D27" w14:textId="77777777" w:rsidR="00DA5E75" w:rsidRPr="00057099" w:rsidRDefault="00DA5E75" w:rsidP="00DA5E75">
      <w:r w:rsidRPr="00057099">
        <w:t>De leveringsomvang bestaat uit:</w:t>
      </w:r>
    </w:p>
    <w:p w14:paraId="3278EE90" w14:textId="07006E08" w:rsidR="00112A6C" w:rsidRPr="00057099" w:rsidRDefault="00112A6C" w:rsidP="00DA5E75">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één </w:t>
      </w:r>
      <w:r w:rsidR="00DA5E75" w:rsidRPr="00057099">
        <w:rPr>
          <w:color w:val="00577E" w:themeColor="text1"/>
          <w:sz w:val="20"/>
          <w:lang w:val="nl-NL"/>
        </w:rPr>
        <w:t xml:space="preserve">afzuigventilator </w:t>
      </w:r>
    </w:p>
    <w:p w14:paraId="727ABBAD" w14:textId="3A22CC63" w:rsidR="00112A6C" w:rsidRPr="00057099" w:rsidRDefault="00DA5E75" w:rsidP="00DA5E75">
      <w:pPr>
        <w:pStyle w:val="Bullet1"/>
        <w:tabs>
          <w:tab w:val="clear" w:pos="1135"/>
          <w:tab w:val="num" w:pos="284"/>
        </w:tabs>
        <w:ind w:left="284"/>
        <w:rPr>
          <w:color w:val="00577E" w:themeColor="text1"/>
          <w:sz w:val="20"/>
          <w:lang w:val="nl-NL"/>
        </w:rPr>
      </w:pPr>
      <w:r w:rsidRPr="00057099">
        <w:rPr>
          <w:color w:val="00577E" w:themeColor="text1"/>
          <w:sz w:val="20"/>
          <w:lang w:val="nl-NL"/>
        </w:rPr>
        <w:t>kanaalwerk</w:t>
      </w:r>
    </w:p>
    <w:p w14:paraId="1E43DCF9" w14:textId="77777777" w:rsidR="00112A6C" w:rsidRPr="00057099" w:rsidRDefault="00DA5E75" w:rsidP="00DA5E75">
      <w:pPr>
        <w:pStyle w:val="Bullet1"/>
        <w:tabs>
          <w:tab w:val="clear" w:pos="1135"/>
          <w:tab w:val="num" w:pos="284"/>
        </w:tabs>
        <w:ind w:left="284"/>
        <w:rPr>
          <w:color w:val="00577E" w:themeColor="text1"/>
          <w:sz w:val="20"/>
          <w:lang w:val="nl-NL"/>
        </w:rPr>
      </w:pPr>
      <w:r w:rsidRPr="00057099">
        <w:rPr>
          <w:color w:val="00577E" w:themeColor="text1"/>
          <w:sz w:val="20"/>
          <w:lang w:val="nl-NL"/>
        </w:rPr>
        <w:t>montagesteun ventilator</w:t>
      </w:r>
    </w:p>
    <w:p w14:paraId="65269369" w14:textId="77777777" w:rsidR="00112A6C" w:rsidRPr="00057099" w:rsidRDefault="00DA5E75" w:rsidP="00DA5E75">
      <w:pPr>
        <w:pStyle w:val="Bullet1"/>
        <w:tabs>
          <w:tab w:val="clear" w:pos="1135"/>
          <w:tab w:val="num" w:pos="284"/>
        </w:tabs>
        <w:ind w:left="284"/>
        <w:rPr>
          <w:color w:val="00577E" w:themeColor="text1"/>
          <w:sz w:val="20"/>
          <w:lang w:val="nl-NL"/>
        </w:rPr>
      </w:pPr>
      <w:r w:rsidRPr="00057099">
        <w:rPr>
          <w:color w:val="00577E" w:themeColor="text1"/>
          <w:sz w:val="20"/>
          <w:lang w:val="nl-NL"/>
        </w:rPr>
        <w:t>dakkap met dakopstand</w:t>
      </w:r>
    </w:p>
    <w:p w14:paraId="330E0629" w14:textId="13F20CF2" w:rsidR="00DA5E75" w:rsidRPr="00057099" w:rsidRDefault="00DA5E75" w:rsidP="00DA5E75">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501E644E" w14:textId="77777777" w:rsidR="00DA5E75" w:rsidRPr="00057099" w:rsidRDefault="00DA5E75" w:rsidP="00DA5E75">
      <w:pPr>
        <w:pStyle w:val="Bullet1"/>
        <w:numPr>
          <w:ilvl w:val="0"/>
          <w:numId w:val="0"/>
        </w:numPr>
        <w:rPr>
          <w:lang w:val="nl-NL"/>
        </w:rPr>
      </w:pPr>
    </w:p>
    <w:p w14:paraId="38FADE7A" w14:textId="03C9A06E" w:rsidR="00DA5E75" w:rsidRPr="00057099" w:rsidRDefault="00DA5E75" w:rsidP="00DA5E75">
      <w:pPr>
        <w:pStyle w:val="Heading2"/>
      </w:pPr>
      <w:r w:rsidRPr="00057099">
        <w:tab/>
      </w:r>
      <w:bookmarkStart w:id="387" w:name="_Toc54965693"/>
      <w:r w:rsidRPr="00057099">
        <w:t>Algemeen</w:t>
      </w:r>
      <w:bookmarkEnd w:id="387"/>
    </w:p>
    <w:tbl>
      <w:tblPr>
        <w:tblW w:w="8613" w:type="dxa"/>
        <w:tblLayout w:type="fixed"/>
        <w:tblLook w:val="01E0" w:firstRow="1" w:lastRow="1" w:firstColumn="1" w:lastColumn="1" w:noHBand="0" w:noVBand="0"/>
      </w:tblPr>
      <w:tblGrid>
        <w:gridCol w:w="2948"/>
        <w:gridCol w:w="851"/>
        <w:gridCol w:w="284"/>
        <w:gridCol w:w="4530"/>
      </w:tblGrid>
      <w:tr w:rsidR="00DA5E75" w:rsidRPr="00057099" w14:paraId="0D5D5A10" w14:textId="77777777" w:rsidTr="006C64EE">
        <w:trPr>
          <w:cantSplit/>
        </w:trPr>
        <w:tc>
          <w:tcPr>
            <w:tcW w:w="2948" w:type="dxa"/>
          </w:tcPr>
          <w:p w14:paraId="19C8870F" w14:textId="77777777" w:rsidR="00DA5E75" w:rsidRPr="00057099" w:rsidRDefault="00DA5E75" w:rsidP="006C64EE">
            <w:pPr>
              <w:spacing w:line="240" w:lineRule="exact"/>
            </w:pPr>
            <w:r w:rsidRPr="00057099">
              <w:t>P&amp;ID-nummer</w:t>
            </w:r>
          </w:p>
        </w:tc>
        <w:tc>
          <w:tcPr>
            <w:tcW w:w="851" w:type="dxa"/>
          </w:tcPr>
          <w:p w14:paraId="3CF20425" w14:textId="77777777" w:rsidR="00DA5E75" w:rsidRPr="00057099" w:rsidRDefault="00DA5E75" w:rsidP="006C64EE">
            <w:pPr>
              <w:spacing w:line="240" w:lineRule="exact"/>
            </w:pPr>
          </w:p>
        </w:tc>
        <w:tc>
          <w:tcPr>
            <w:tcW w:w="284" w:type="dxa"/>
          </w:tcPr>
          <w:p w14:paraId="2B95D409" w14:textId="77777777" w:rsidR="00DA5E75" w:rsidRPr="00057099" w:rsidRDefault="00DA5E75" w:rsidP="006C64EE">
            <w:pPr>
              <w:spacing w:line="240" w:lineRule="exact"/>
            </w:pPr>
            <w:r w:rsidRPr="00057099">
              <w:t>:</w:t>
            </w:r>
          </w:p>
        </w:tc>
        <w:tc>
          <w:tcPr>
            <w:tcW w:w="4530" w:type="dxa"/>
          </w:tcPr>
          <w:p w14:paraId="2DF439E2" w14:textId="3FB5BBB2" w:rsidR="00DA5E75" w:rsidRPr="00057099" w:rsidRDefault="00DA5E75" w:rsidP="006C64EE">
            <w:pPr>
              <w:spacing w:line="240" w:lineRule="exact"/>
            </w:pPr>
            <w:r w:rsidRPr="00057099">
              <w:t>NW 3</w:t>
            </w:r>
            <w:r w:rsidRPr="00057099">
              <w:rPr>
                <w:vertAlign w:val="superscript"/>
              </w:rPr>
              <w:t>E</w:t>
            </w:r>
            <w:r w:rsidR="00555902" w:rsidRPr="00057099">
              <w:t>—</w:t>
            </w:r>
            <w:r w:rsidRPr="00057099">
              <w:t>790</w:t>
            </w:r>
          </w:p>
        </w:tc>
      </w:tr>
      <w:tr w:rsidR="00DA5E75" w:rsidRPr="00057099" w14:paraId="50FEEFC5" w14:textId="77777777" w:rsidTr="006C64EE">
        <w:trPr>
          <w:cantSplit/>
        </w:trPr>
        <w:tc>
          <w:tcPr>
            <w:tcW w:w="2948" w:type="dxa"/>
          </w:tcPr>
          <w:p w14:paraId="5154CBD0" w14:textId="77777777" w:rsidR="00DA5E75" w:rsidRPr="00057099" w:rsidRDefault="00DA5E75" w:rsidP="006C64EE">
            <w:pPr>
              <w:spacing w:line="240" w:lineRule="exact"/>
            </w:pPr>
            <w:r w:rsidRPr="00057099">
              <w:t>positienummer</w:t>
            </w:r>
          </w:p>
        </w:tc>
        <w:tc>
          <w:tcPr>
            <w:tcW w:w="851" w:type="dxa"/>
          </w:tcPr>
          <w:p w14:paraId="3D1BC6A6" w14:textId="77777777" w:rsidR="00DA5E75" w:rsidRPr="00057099" w:rsidRDefault="00DA5E75" w:rsidP="006C64EE">
            <w:pPr>
              <w:spacing w:line="240" w:lineRule="exact"/>
            </w:pPr>
          </w:p>
        </w:tc>
        <w:tc>
          <w:tcPr>
            <w:tcW w:w="284" w:type="dxa"/>
          </w:tcPr>
          <w:p w14:paraId="6DA0B135" w14:textId="77777777" w:rsidR="00DA5E75" w:rsidRPr="00057099" w:rsidRDefault="00DA5E75" w:rsidP="006C64EE">
            <w:pPr>
              <w:spacing w:line="240" w:lineRule="exact"/>
            </w:pPr>
            <w:r w:rsidRPr="00057099">
              <w:t>:</w:t>
            </w:r>
          </w:p>
        </w:tc>
        <w:tc>
          <w:tcPr>
            <w:tcW w:w="4530" w:type="dxa"/>
          </w:tcPr>
          <w:p w14:paraId="48BB3577" w14:textId="78F568F1" w:rsidR="00DA5E75" w:rsidRPr="00057099" w:rsidRDefault="00DA5E75" w:rsidP="006C64EE">
            <w:pPr>
              <w:spacing w:line="240" w:lineRule="exact"/>
            </w:pPr>
            <w:r w:rsidRPr="00057099">
              <w:t>VL9012</w:t>
            </w:r>
          </w:p>
        </w:tc>
      </w:tr>
      <w:tr w:rsidR="00DA5E75" w:rsidRPr="00057099" w14:paraId="2E50620B" w14:textId="77777777" w:rsidTr="006C64EE">
        <w:trPr>
          <w:cantSplit/>
        </w:trPr>
        <w:tc>
          <w:tcPr>
            <w:tcW w:w="2948" w:type="dxa"/>
          </w:tcPr>
          <w:p w14:paraId="5F4134BA" w14:textId="77777777" w:rsidR="00DA5E75" w:rsidRPr="00057099" w:rsidRDefault="00DA5E75" w:rsidP="006C64EE">
            <w:pPr>
              <w:spacing w:line="240" w:lineRule="exact"/>
            </w:pPr>
            <w:r w:rsidRPr="00057099">
              <w:t>opstelling</w:t>
            </w:r>
          </w:p>
        </w:tc>
        <w:tc>
          <w:tcPr>
            <w:tcW w:w="851" w:type="dxa"/>
          </w:tcPr>
          <w:p w14:paraId="6390AD71" w14:textId="77777777" w:rsidR="00DA5E75" w:rsidRPr="00057099" w:rsidRDefault="00DA5E75" w:rsidP="006C64EE">
            <w:pPr>
              <w:spacing w:line="240" w:lineRule="exact"/>
            </w:pPr>
          </w:p>
        </w:tc>
        <w:tc>
          <w:tcPr>
            <w:tcW w:w="284" w:type="dxa"/>
          </w:tcPr>
          <w:p w14:paraId="405ABB24" w14:textId="77777777" w:rsidR="00DA5E75" w:rsidRPr="00057099" w:rsidRDefault="00DA5E75" w:rsidP="006C64EE">
            <w:pPr>
              <w:spacing w:line="240" w:lineRule="exact"/>
            </w:pPr>
            <w:r w:rsidRPr="00057099">
              <w:t>:</w:t>
            </w:r>
          </w:p>
        </w:tc>
        <w:tc>
          <w:tcPr>
            <w:tcW w:w="4530" w:type="dxa"/>
          </w:tcPr>
          <w:p w14:paraId="73CA2DEA" w14:textId="6BB44ACC" w:rsidR="00DA5E75" w:rsidRPr="00057099" w:rsidRDefault="00DA5E75" w:rsidP="006C64EE">
            <w:pPr>
              <w:spacing w:line="240" w:lineRule="exact"/>
            </w:pPr>
            <w:r w:rsidRPr="00057099">
              <w:t>Binnen in de pompenkelder</w:t>
            </w:r>
          </w:p>
        </w:tc>
      </w:tr>
    </w:tbl>
    <w:p w14:paraId="691C44A5" w14:textId="7C825FFB" w:rsidR="00DA5E75" w:rsidRPr="00057099" w:rsidRDefault="00DA5E75" w:rsidP="00DA5E75">
      <w:pPr>
        <w:pStyle w:val="BodyText"/>
      </w:pPr>
    </w:p>
    <w:p w14:paraId="348E0C7A" w14:textId="77777777" w:rsidR="00DA5E75" w:rsidRPr="00057099" w:rsidRDefault="00DA5E75" w:rsidP="006028B5">
      <w:pPr>
        <w:pStyle w:val="Heading3"/>
      </w:pPr>
      <w:r w:rsidRPr="00057099">
        <w:tab/>
        <w:t>Buisventilator</w:t>
      </w:r>
    </w:p>
    <w:tbl>
      <w:tblPr>
        <w:tblW w:w="8658" w:type="dxa"/>
        <w:tblLayout w:type="fixed"/>
        <w:tblLook w:val="01E0" w:firstRow="1" w:lastRow="1" w:firstColumn="1" w:lastColumn="1" w:noHBand="0" w:noVBand="0"/>
      </w:tblPr>
      <w:tblGrid>
        <w:gridCol w:w="2948"/>
        <w:gridCol w:w="851"/>
        <w:gridCol w:w="284"/>
        <w:gridCol w:w="4530"/>
        <w:gridCol w:w="45"/>
      </w:tblGrid>
      <w:tr w:rsidR="00DA5E75" w:rsidRPr="00057099" w14:paraId="7BB5D7E7" w14:textId="77777777" w:rsidTr="006C64EE">
        <w:trPr>
          <w:gridAfter w:val="1"/>
          <w:wAfter w:w="45" w:type="dxa"/>
        </w:trPr>
        <w:tc>
          <w:tcPr>
            <w:tcW w:w="2948" w:type="dxa"/>
          </w:tcPr>
          <w:p w14:paraId="48816249" w14:textId="77777777" w:rsidR="00DA5E75" w:rsidRPr="00057099" w:rsidRDefault="00DA5E75" w:rsidP="006C64EE">
            <w:pPr>
              <w:spacing w:line="240" w:lineRule="exact"/>
            </w:pPr>
            <w:r w:rsidRPr="00057099">
              <w:t>aantal</w:t>
            </w:r>
          </w:p>
        </w:tc>
        <w:tc>
          <w:tcPr>
            <w:tcW w:w="851" w:type="dxa"/>
          </w:tcPr>
          <w:p w14:paraId="26A46CAD" w14:textId="77777777" w:rsidR="00DA5E75" w:rsidRPr="00057099" w:rsidRDefault="00DA5E75" w:rsidP="006C64EE">
            <w:pPr>
              <w:spacing w:line="240" w:lineRule="exact"/>
              <w:jc w:val="right"/>
            </w:pPr>
          </w:p>
        </w:tc>
        <w:tc>
          <w:tcPr>
            <w:tcW w:w="284" w:type="dxa"/>
          </w:tcPr>
          <w:p w14:paraId="0CEA00BE" w14:textId="77777777" w:rsidR="00DA5E75" w:rsidRPr="00057099" w:rsidRDefault="00DA5E75" w:rsidP="006C64EE">
            <w:pPr>
              <w:spacing w:line="240" w:lineRule="exact"/>
            </w:pPr>
            <w:r w:rsidRPr="00057099">
              <w:t>:</w:t>
            </w:r>
          </w:p>
        </w:tc>
        <w:tc>
          <w:tcPr>
            <w:tcW w:w="4530" w:type="dxa"/>
          </w:tcPr>
          <w:p w14:paraId="082B2EFA" w14:textId="35F3372C" w:rsidR="00DA5E75" w:rsidRPr="00057099" w:rsidRDefault="00DA5E75" w:rsidP="006C64EE">
            <w:pPr>
              <w:spacing w:line="240" w:lineRule="exact"/>
            </w:pPr>
            <w:r w:rsidRPr="00057099">
              <w:t>1</w:t>
            </w:r>
          </w:p>
        </w:tc>
      </w:tr>
      <w:tr w:rsidR="00DA5E75" w:rsidRPr="00057099" w14:paraId="0EF7C640" w14:textId="77777777" w:rsidTr="006C64EE">
        <w:trPr>
          <w:gridAfter w:val="1"/>
          <w:wAfter w:w="45" w:type="dxa"/>
        </w:trPr>
        <w:tc>
          <w:tcPr>
            <w:tcW w:w="2948" w:type="dxa"/>
          </w:tcPr>
          <w:p w14:paraId="0A28A3C5" w14:textId="77777777" w:rsidR="00DA5E75" w:rsidRPr="00057099" w:rsidRDefault="00DA5E75" w:rsidP="006C64EE">
            <w:pPr>
              <w:spacing w:line="240" w:lineRule="exact"/>
            </w:pPr>
            <w:r w:rsidRPr="00057099">
              <w:t>fabrikaat</w:t>
            </w:r>
          </w:p>
        </w:tc>
        <w:tc>
          <w:tcPr>
            <w:tcW w:w="851" w:type="dxa"/>
          </w:tcPr>
          <w:p w14:paraId="541F70F1" w14:textId="77777777" w:rsidR="00DA5E75" w:rsidRPr="00057099" w:rsidRDefault="00DA5E75" w:rsidP="006C64EE">
            <w:pPr>
              <w:spacing w:line="240" w:lineRule="exact"/>
              <w:jc w:val="right"/>
            </w:pPr>
          </w:p>
        </w:tc>
        <w:tc>
          <w:tcPr>
            <w:tcW w:w="284" w:type="dxa"/>
          </w:tcPr>
          <w:p w14:paraId="553CA61D" w14:textId="77777777" w:rsidR="00DA5E75" w:rsidRPr="00057099" w:rsidRDefault="00DA5E75" w:rsidP="006C64EE">
            <w:pPr>
              <w:spacing w:line="240" w:lineRule="exact"/>
            </w:pPr>
            <w:r w:rsidRPr="00057099">
              <w:t>:</w:t>
            </w:r>
          </w:p>
        </w:tc>
        <w:tc>
          <w:tcPr>
            <w:tcW w:w="4530" w:type="dxa"/>
          </w:tcPr>
          <w:p w14:paraId="12BD9B34" w14:textId="5FA44DB6" w:rsidR="00DA5E75" w:rsidRPr="00057099" w:rsidRDefault="00112A6C" w:rsidP="006C64EE">
            <w:pPr>
              <w:spacing w:line="240" w:lineRule="exact"/>
            </w:pPr>
            <w:r w:rsidRPr="00057099">
              <w:rPr>
                <w:szCs w:val="18"/>
              </w:rPr>
              <w:t>Zehnder of gelijkwaardig</w:t>
            </w:r>
          </w:p>
        </w:tc>
      </w:tr>
      <w:tr w:rsidR="00DA5E75" w:rsidRPr="00057099" w14:paraId="498748EA" w14:textId="77777777" w:rsidTr="006C64EE">
        <w:trPr>
          <w:gridAfter w:val="1"/>
          <w:wAfter w:w="45" w:type="dxa"/>
        </w:trPr>
        <w:tc>
          <w:tcPr>
            <w:tcW w:w="2948" w:type="dxa"/>
          </w:tcPr>
          <w:p w14:paraId="527D4D1B" w14:textId="77777777" w:rsidR="00DA5E75" w:rsidRPr="00057099" w:rsidRDefault="00DA5E75" w:rsidP="006C64EE">
            <w:pPr>
              <w:spacing w:line="240" w:lineRule="exact"/>
            </w:pPr>
            <w:r w:rsidRPr="00057099">
              <w:t>type</w:t>
            </w:r>
          </w:p>
        </w:tc>
        <w:tc>
          <w:tcPr>
            <w:tcW w:w="851" w:type="dxa"/>
          </w:tcPr>
          <w:p w14:paraId="2C03E611" w14:textId="77777777" w:rsidR="00DA5E75" w:rsidRPr="00057099" w:rsidRDefault="00DA5E75" w:rsidP="006C64EE">
            <w:pPr>
              <w:spacing w:line="240" w:lineRule="exact"/>
              <w:jc w:val="right"/>
            </w:pPr>
          </w:p>
        </w:tc>
        <w:tc>
          <w:tcPr>
            <w:tcW w:w="284" w:type="dxa"/>
          </w:tcPr>
          <w:p w14:paraId="2C9DEB2D" w14:textId="77777777" w:rsidR="00DA5E75" w:rsidRPr="00057099" w:rsidRDefault="00DA5E75" w:rsidP="006C64EE">
            <w:pPr>
              <w:spacing w:line="240" w:lineRule="exact"/>
            </w:pPr>
            <w:r w:rsidRPr="00057099">
              <w:t>:</w:t>
            </w:r>
          </w:p>
        </w:tc>
        <w:tc>
          <w:tcPr>
            <w:tcW w:w="4530" w:type="dxa"/>
          </w:tcPr>
          <w:p w14:paraId="4153DE63" w14:textId="4A5FA551" w:rsidR="00DA5E75" w:rsidRPr="00057099" w:rsidRDefault="00DA5E75" w:rsidP="006C64EE">
            <w:pPr>
              <w:spacing w:line="240" w:lineRule="exact"/>
            </w:pPr>
          </w:p>
        </w:tc>
      </w:tr>
      <w:tr w:rsidR="00DA5E75" w:rsidRPr="00057099" w14:paraId="4DF8B8CF" w14:textId="77777777" w:rsidTr="006C64EE">
        <w:trPr>
          <w:gridAfter w:val="1"/>
          <w:wAfter w:w="45" w:type="dxa"/>
        </w:trPr>
        <w:tc>
          <w:tcPr>
            <w:tcW w:w="2948" w:type="dxa"/>
          </w:tcPr>
          <w:p w14:paraId="660527C0" w14:textId="77777777" w:rsidR="00DA5E75" w:rsidRPr="00057099" w:rsidRDefault="00DA5E75" w:rsidP="006C64EE">
            <w:pPr>
              <w:spacing w:line="240" w:lineRule="exact"/>
            </w:pPr>
            <w:r w:rsidRPr="00057099">
              <w:t>toerental</w:t>
            </w:r>
          </w:p>
        </w:tc>
        <w:tc>
          <w:tcPr>
            <w:tcW w:w="851" w:type="dxa"/>
          </w:tcPr>
          <w:p w14:paraId="6ED2DC6B" w14:textId="77777777" w:rsidR="00DA5E75" w:rsidRPr="00057099" w:rsidRDefault="00DA5E75" w:rsidP="006C64EE">
            <w:pPr>
              <w:spacing w:line="240" w:lineRule="exact"/>
              <w:jc w:val="right"/>
            </w:pPr>
            <w:r w:rsidRPr="00057099">
              <w:t>rpm</w:t>
            </w:r>
          </w:p>
        </w:tc>
        <w:tc>
          <w:tcPr>
            <w:tcW w:w="284" w:type="dxa"/>
          </w:tcPr>
          <w:p w14:paraId="2A5EF5C0" w14:textId="77777777" w:rsidR="00DA5E75" w:rsidRPr="00057099" w:rsidRDefault="00DA5E75" w:rsidP="006C64EE">
            <w:pPr>
              <w:spacing w:line="240" w:lineRule="exact"/>
            </w:pPr>
            <w:r w:rsidRPr="00057099">
              <w:t>:</w:t>
            </w:r>
          </w:p>
        </w:tc>
        <w:tc>
          <w:tcPr>
            <w:tcW w:w="4530" w:type="dxa"/>
          </w:tcPr>
          <w:p w14:paraId="18068A6A" w14:textId="77777777" w:rsidR="00DA5E75" w:rsidRPr="00057099" w:rsidRDefault="00DA5E75" w:rsidP="006C64EE">
            <w:pPr>
              <w:spacing w:line="240" w:lineRule="exact"/>
            </w:pPr>
            <w:r w:rsidRPr="00057099">
              <w:t>&lt;1500</w:t>
            </w:r>
          </w:p>
        </w:tc>
      </w:tr>
      <w:tr w:rsidR="00DA5E75" w:rsidRPr="00057099" w14:paraId="791393F3" w14:textId="77777777" w:rsidTr="006C64EE">
        <w:trPr>
          <w:gridAfter w:val="1"/>
          <w:wAfter w:w="45" w:type="dxa"/>
        </w:trPr>
        <w:tc>
          <w:tcPr>
            <w:tcW w:w="2948" w:type="dxa"/>
          </w:tcPr>
          <w:p w14:paraId="59D6AECB" w14:textId="08124BED" w:rsidR="00DA5E75" w:rsidRPr="00057099" w:rsidRDefault="00112A6C" w:rsidP="006C64EE">
            <w:pPr>
              <w:spacing w:line="240" w:lineRule="exact"/>
            </w:pPr>
            <w:r w:rsidRPr="00057099">
              <w:t>motorvermogen</w:t>
            </w:r>
          </w:p>
        </w:tc>
        <w:tc>
          <w:tcPr>
            <w:tcW w:w="851" w:type="dxa"/>
          </w:tcPr>
          <w:p w14:paraId="1BFC9A88" w14:textId="6A158279" w:rsidR="00DA5E75" w:rsidRPr="00057099" w:rsidRDefault="00112A6C" w:rsidP="006C64EE">
            <w:pPr>
              <w:spacing w:line="240" w:lineRule="exact"/>
              <w:jc w:val="right"/>
            </w:pPr>
            <w:r w:rsidRPr="00057099">
              <w:t>kW</w:t>
            </w:r>
          </w:p>
        </w:tc>
        <w:tc>
          <w:tcPr>
            <w:tcW w:w="284" w:type="dxa"/>
          </w:tcPr>
          <w:p w14:paraId="44C125C1" w14:textId="563B563D" w:rsidR="00DA5E75" w:rsidRPr="00057099" w:rsidRDefault="00112A6C" w:rsidP="006C64EE">
            <w:pPr>
              <w:spacing w:line="240" w:lineRule="exact"/>
            </w:pPr>
            <w:r w:rsidRPr="00057099">
              <w:t>:</w:t>
            </w:r>
          </w:p>
        </w:tc>
        <w:tc>
          <w:tcPr>
            <w:tcW w:w="4530" w:type="dxa"/>
          </w:tcPr>
          <w:p w14:paraId="594CF9AF" w14:textId="363F11D8" w:rsidR="00DA5E75" w:rsidRPr="00057099" w:rsidRDefault="00112A6C" w:rsidP="00112A6C">
            <w:pPr>
              <w:pStyle w:val="Bullet1"/>
              <w:numPr>
                <w:ilvl w:val="0"/>
                <w:numId w:val="0"/>
              </w:numPr>
              <w:rPr>
                <w:color w:val="00577E" w:themeColor="text1"/>
                <w:sz w:val="20"/>
                <w:lang w:val="nl-NL"/>
              </w:rPr>
            </w:pPr>
            <w:r w:rsidRPr="00057099">
              <w:rPr>
                <w:color w:val="00577E" w:themeColor="text1"/>
                <w:sz w:val="20"/>
                <w:lang w:val="nl-NL"/>
              </w:rPr>
              <w:t>ca. 0,4</w:t>
            </w:r>
          </w:p>
        </w:tc>
      </w:tr>
      <w:tr w:rsidR="00112A6C" w:rsidRPr="00057099" w14:paraId="721D4C48" w14:textId="77777777" w:rsidTr="006C64EE">
        <w:trPr>
          <w:gridAfter w:val="1"/>
          <w:wAfter w:w="45" w:type="dxa"/>
        </w:trPr>
        <w:tc>
          <w:tcPr>
            <w:tcW w:w="2948" w:type="dxa"/>
          </w:tcPr>
          <w:p w14:paraId="2FE50CE5" w14:textId="1AE31E93" w:rsidR="00112A6C" w:rsidRPr="00057099" w:rsidRDefault="00112A6C" w:rsidP="006C64EE">
            <w:pPr>
              <w:spacing w:line="240" w:lineRule="exact"/>
            </w:pPr>
            <w:r w:rsidRPr="00057099">
              <w:t>spanning</w:t>
            </w:r>
          </w:p>
        </w:tc>
        <w:tc>
          <w:tcPr>
            <w:tcW w:w="851" w:type="dxa"/>
          </w:tcPr>
          <w:p w14:paraId="012C87C9" w14:textId="04D7388B" w:rsidR="00112A6C" w:rsidRPr="00057099" w:rsidRDefault="00112A6C" w:rsidP="006C64EE">
            <w:pPr>
              <w:spacing w:line="240" w:lineRule="exact"/>
              <w:jc w:val="right"/>
            </w:pPr>
            <w:r w:rsidRPr="00057099">
              <w:t>V, Hz</w:t>
            </w:r>
          </w:p>
        </w:tc>
        <w:tc>
          <w:tcPr>
            <w:tcW w:w="284" w:type="dxa"/>
          </w:tcPr>
          <w:p w14:paraId="2461CE49" w14:textId="4FA0EFDB" w:rsidR="00112A6C" w:rsidRPr="00057099" w:rsidRDefault="00112A6C" w:rsidP="006C64EE">
            <w:pPr>
              <w:spacing w:line="240" w:lineRule="exact"/>
            </w:pPr>
            <w:r w:rsidRPr="00057099">
              <w:t>:</w:t>
            </w:r>
          </w:p>
        </w:tc>
        <w:tc>
          <w:tcPr>
            <w:tcW w:w="4530" w:type="dxa"/>
          </w:tcPr>
          <w:p w14:paraId="57339D10" w14:textId="55565A66" w:rsidR="00112A6C" w:rsidRPr="00057099" w:rsidRDefault="00112A6C" w:rsidP="00112A6C">
            <w:pPr>
              <w:pStyle w:val="Bullet1"/>
              <w:numPr>
                <w:ilvl w:val="0"/>
                <w:numId w:val="0"/>
              </w:numPr>
              <w:rPr>
                <w:color w:val="00577E" w:themeColor="text1"/>
                <w:sz w:val="20"/>
                <w:lang w:val="nl-NL"/>
              </w:rPr>
            </w:pPr>
            <w:r w:rsidRPr="00057099">
              <w:rPr>
                <w:color w:val="00577E" w:themeColor="text1"/>
                <w:sz w:val="20"/>
                <w:lang w:val="nl-NL"/>
              </w:rPr>
              <w:t>230, 50</w:t>
            </w:r>
          </w:p>
        </w:tc>
      </w:tr>
      <w:tr w:rsidR="00112A6C" w:rsidRPr="00057099" w14:paraId="1D1696FF" w14:textId="77777777" w:rsidTr="006C64EE">
        <w:trPr>
          <w:gridAfter w:val="1"/>
          <w:wAfter w:w="45" w:type="dxa"/>
        </w:trPr>
        <w:tc>
          <w:tcPr>
            <w:tcW w:w="2948" w:type="dxa"/>
          </w:tcPr>
          <w:p w14:paraId="68EDCEA4" w14:textId="447F1195" w:rsidR="00112A6C" w:rsidRPr="00057099" w:rsidRDefault="00112A6C" w:rsidP="006C64EE">
            <w:pPr>
              <w:spacing w:line="240" w:lineRule="exact"/>
            </w:pPr>
            <w:r w:rsidRPr="00057099">
              <w:t>isolatieklasse</w:t>
            </w:r>
          </w:p>
        </w:tc>
        <w:tc>
          <w:tcPr>
            <w:tcW w:w="851" w:type="dxa"/>
          </w:tcPr>
          <w:p w14:paraId="061D5BEC" w14:textId="77777777" w:rsidR="00112A6C" w:rsidRPr="00057099" w:rsidRDefault="00112A6C" w:rsidP="006C64EE">
            <w:pPr>
              <w:spacing w:line="240" w:lineRule="exact"/>
              <w:jc w:val="right"/>
            </w:pPr>
          </w:p>
        </w:tc>
        <w:tc>
          <w:tcPr>
            <w:tcW w:w="284" w:type="dxa"/>
          </w:tcPr>
          <w:p w14:paraId="2F5C2741" w14:textId="2DA95703" w:rsidR="00112A6C" w:rsidRPr="00057099" w:rsidRDefault="00112A6C" w:rsidP="006C64EE">
            <w:pPr>
              <w:spacing w:line="240" w:lineRule="exact"/>
            </w:pPr>
            <w:r w:rsidRPr="00057099">
              <w:t>:</w:t>
            </w:r>
          </w:p>
        </w:tc>
        <w:tc>
          <w:tcPr>
            <w:tcW w:w="4530" w:type="dxa"/>
          </w:tcPr>
          <w:p w14:paraId="7D5ABD21" w14:textId="547BE7A1" w:rsidR="00112A6C" w:rsidRPr="00057099" w:rsidRDefault="00112A6C" w:rsidP="00112A6C">
            <w:pPr>
              <w:pStyle w:val="Bullet1"/>
              <w:numPr>
                <w:ilvl w:val="0"/>
                <w:numId w:val="0"/>
              </w:numPr>
              <w:rPr>
                <w:color w:val="00577E" w:themeColor="text1"/>
                <w:sz w:val="20"/>
                <w:lang w:val="nl-NL"/>
              </w:rPr>
            </w:pPr>
            <w:r w:rsidRPr="00057099">
              <w:rPr>
                <w:color w:val="00577E" w:themeColor="text1"/>
                <w:sz w:val="20"/>
                <w:lang w:val="nl-NL"/>
              </w:rPr>
              <w:t>B</w:t>
            </w:r>
          </w:p>
        </w:tc>
      </w:tr>
      <w:tr w:rsidR="00112A6C" w:rsidRPr="00057099" w14:paraId="5C112A6E" w14:textId="77777777" w:rsidTr="006C64EE">
        <w:trPr>
          <w:gridAfter w:val="1"/>
          <w:wAfter w:w="45" w:type="dxa"/>
        </w:trPr>
        <w:tc>
          <w:tcPr>
            <w:tcW w:w="2948" w:type="dxa"/>
          </w:tcPr>
          <w:p w14:paraId="028F68B8" w14:textId="6F512381" w:rsidR="00112A6C" w:rsidRPr="00057099" w:rsidRDefault="00112A6C" w:rsidP="006C64EE">
            <w:pPr>
              <w:spacing w:line="240" w:lineRule="exact"/>
            </w:pPr>
            <w:r w:rsidRPr="00057099">
              <w:t>beschermingsklasse</w:t>
            </w:r>
          </w:p>
        </w:tc>
        <w:tc>
          <w:tcPr>
            <w:tcW w:w="851" w:type="dxa"/>
          </w:tcPr>
          <w:p w14:paraId="52B10DDE" w14:textId="77777777" w:rsidR="00112A6C" w:rsidRPr="00057099" w:rsidRDefault="00112A6C" w:rsidP="006C64EE">
            <w:pPr>
              <w:spacing w:line="240" w:lineRule="exact"/>
              <w:jc w:val="right"/>
            </w:pPr>
          </w:p>
        </w:tc>
        <w:tc>
          <w:tcPr>
            <w:tcW w:w="284" w:type="dxa"/>
          </w:tcPr>
          <w:p w14:paraId="6D6DF23D" w14:textId="3FC99AAC" w:rsidR="00112A6C" w:rsidRPr="00057099" w:rsidRDefault="00112A6C" w:rsidP="006C64EE">
            <w:pPr>
              <w:spacing w:line="240" w:lineRule="exact"/>
            </w:pPr>
            <w:r w:rsidRPr="00057099">
              <w:t>:</w:t>
            </w:r>
          </w:p>
        </w:tc>
        <w:tc>
          <w:tcPr>
            <w:tcW w:w="4530" w:type="dxa"/>
          </w:tcPr>
          <w:p w14:paraId="2DF2F0EB" w14:textId="5B7BF5A3" w:rsidR="00112A6C" w:rsidRPr="00057099" w:rsidRDefault="00112A6C" w:rsidP="00112A6C">
            <w:pPr>
              <w:pStyle w:val="Bullet1"/>
              <w:numPr>
                <w:ilvl w:val="0"/>
                <w:numId w:val="0"/>
              </w:numPr>
              <w:rPr>
                <w:color w:val="00577E" w:themeColor="text1"/>
                <w:sz w:val="20"/>
                <w:lang w:val="nl-NL"/>
              </w:rPr>
            </w:pPr>
            <w:r w:rsidRPr="00057099">
              <w:rPr>
                <w:color w:val="00577E" w:themeColor="text1"/>
                <w:sz w:val="20"/>
                <w:lang w:val="nl-NL"/>
              </w:rPr>
              <w:t>IP44</w:t>
            </w:r>
          </w:p>
        </w:tc>
      </w:tr>
      <w:tr w:rsidR="00DA5E75" w:rsidRPr="00057099" w14:paraId="6A75CC15" w14:textId="77777777" w:rsidTr="006C64EE">
        <w:tc>
          <w:tcPr>
            <w:tcW w:w="2948" w:type="dxa"/>
          </w:tcPr>
          <w:p w14:paraId="7F1FC843" w14:textId="51FFBAE7" w:rsidR="00DA5E75" w:rsidRPr="00057099" w:rsidRDefault="00112A6C" w:rsidP="006C64EE">
            <w:pPr>
              <w:spacing w:line="240" w:lineRule="exact"/>
            </w:pPr>
            <w:r w:rsidRPr="00057099">
              <w:t>materiaal</w:t>
            </w:r>
          </w:p>
        </w:tc>
        <w:tc>
          <w:tcPr>
            <w:tcW w:w="851" w:type="dxa"/>
          </w:tcPr>
          <w:p w14:paraId="01529D44" w14:textId="77777777" w:rsidR="00DA5E75" w:rsidRPr="00057099" w:rsidRDefault="00DA5E75" w:rsidP="006C64EE">
            <w:pPr>
              <w:spacing w:line="240" w:lineRule="exact"/>
            </w:pPr>
          </w:p>
        </w:tc>
        <w:tc>
          <w:tcPr>
            <w:tcW w:w="284" w:type="dxa"/>
          </w:tcPr>
          <w:p w14:paraId="5967F4F8" w14:textId="77777777" w:rsidR="00DA5E75" w:rsidRPr="00057099" w:rsidRDefault="00DA5E75" w:rsidP="006C64EE">
            <w:pPr>
              <w:spacing w:line="240" w:lineRule="exact"/>
            </w:pPr>
            <w:r w:rsidRPr="00057099">
              <w:t>:</w:t>
            </w:r>
          </w:p>
        </w:tc>
        <w:tc>
          <w:tcPr>
            <w:tcW w:w="4575" w:type="dxa"/>
            <w:gridSpan w:val="2"/>
          </w:tcPr>
          <w:p w14:paraId="042DC1F0" w14:textId="00F6CB1F" w:rsidR="00DA5E75" w:rsidRPr="00057099" w:rsidRDefault="00112A6C" w:rsidP="006C64EE">
            <w:pPr>
              <w:spacing w:line="240" w:lineRule="exact"/>
              <w:ind w:right="-18"/>
            </w:pPr>
            <w:r w:rsidRPr="00057099">
              <w:t xml:space="preserve">huis aluminium </w:t>
            </w:r>
          </w:p>
        </w:tc>
      </w:tr>
      <w:tr w:rsidR="00DA5E75" w:rsidRPr="00057099" w14:paraId="7A2410DD" w14:textId="77777777" w:rsidTr="006C64EE">
        <w:trPr>
          <w:gridAfter w:val="1"/>
          <w:wAfter w:w="45" w:type="dxa"/>
        </w:trPr>
        <w:tc>
          <w:tcPr>
            <w:tcW w:w="2948" w:type="dxa"/>
          </w:tcPr>
          <w:p w14:paraId="44232ECD" w14:textId="77777777" w:rsidR="00DA5E75" w:rsidRPr="00057099" w:rsidRDefault="00DA5E75" w:rsidP="006C64EE">
            <w:pPr>
              <w:spacing w:line="240" w:lineRule="exact"/>
            </w:pPr>
            <w:r w:rsidRPr="00057099">
              <w:t>luchthoeveelheid</w:t>
            </w:r>
          </w:p>
        </w:tc>
        <w:tc>
          <w:tcPr>
            <w:tcW w:w="851" w:type="dxa"/>
          </w:tcPr>
          <w:p w14:paraId="14C73AE7" w14:textId="77777777" w:rsidR="00DA5E75" w:rsidRPr="00057099" w:rsidRDefault="00DA5E75" w:rsidP="006C64EE">
            <w:pPr>
              <w:spacing w:line="240" w:lineRule="exact"/>
              <w:jc w:val="right"/>
            </w:pPr>
            <w:r w:rsidRPr="00057099">
              <w:t>m3/h</w:t>
            </w:r>
          </w:p>
        </w:tc>
        <w:tc>
          <w:tcPr>
            <w:tcW w:w="284" w:type="dxa"/>
          </w:tcPr>
          <w:p w14:paraId="3A2B6DE2" w14:textId="77777777" w:rsidR="00DA5E75" w:rsidRPr="00057099" w:rsidRDefault="00DA5E75" w:rsidP="006C64EE">
            <w:pPr>
              <w:spacing w:line="240" w:lineRule="exact"/>
            </w:pPr>
            <w:r w:rsidRPr="00057099">
              <w:t>:</w:t>
            </w:r>
          </w:p>
        </w:tc>
        <w:tc>
          <w:tcPr>
            <w:tcW w:w="4530" w:type="dxa"/>
          </w:tcPr>
          <w:p w14:paraId="2F235942" w14:textId="1873E392" w:rsidR="00DA5E75" w:rsidRPr="00057099" w:rsidRDefault="00E13514" w:rsidP="006C64EE">
            <w:pPr>
              <w:spacing w:line="240" w:lineRule="exact"/>
            </w:pPr>
            <w:r w:rsidRPr="00057099">
              <w:rPr>
                <w:szCs w:val="18"/>
              </w:rPr>
              <w:t>ca.</w:t>
            </w:r>
            <w:r w:rsidR="00112A6C" w:rsidRPr="00057099">
              <w:rPr>
                <w:szCs w:val="18"/>
              </w:rPr>
              <w:t>800 (</w:t>
            </w:r>
            <w:proofErr w:type="gramStart"/>
            <w:r w:rsidRPr="00057099">
              <w:rPr>
                <w:szCs w:val="18"/>
              </w:rPr>
              <w:t>conform</w:t>
            </w:r>
            <w:proofErr w:type="gramEnd"/>
            <w:r w:rsidRPr="00057099">
              <w:rPr>
                <w:szCs w:val="18"/>
              </w:rPr>
              <w:t xml:space="preserve"> bestaand</w:t>
            </w:r>
            <w:r w:rsidR="00112A6C" w:rsidRPr="00057099">
              <w:rPr>
                <w:szCs w:val="18"/>
              </w:rPr>
              <w:t>)</w:t>
            </w:r>
          </w:p>
        </w:tc>
      </w:tr>
      <w:tr w:rsidR="00DA5E75" w:rsidRPr="00057099" w14:paraId="6F3E10EC" w14:textId="77777777" w:rsidTr="006C64EE">
        <w:trPr>
          <w:gridAfter w:val="1"/>
          <w:wAfter w:w="45" w:type="dxa"/>
        </w:trPr>
        <w:tc>
          <w:tcPr>
            <w:tcW w:w="2948" w:type="dxa"/>
          </w:tcPr>
          <w:p w14:paraId="54A7F0F6" w14:textId="77777777" w:rsidR="00DA5E75" w:rsidRPr="00057099" w:rsidRDefault="00DA5E75" w:rsidP="006C64EE">
            <w:pPr>
              <w:spacing w:line="240" w:lineRule="exact"/>
            </w:pPr>
            <w:r w:rsidRPr="00057099">
              <w:t>opvoerhoogte</w:t>
            </w:r>
          </w:p>
        </w:tc>
        <w:tc>
          <w:tcPr>
            <w:tcW w:w="851" w:type="dxa"/>
          </w:tcPr>
          <w:p w14:paraId="49D3DED0" w14:textId="165E3F12" w:rsidR="00DA5E75" w:rsidRPr="00057099" w:rsidRDefault="00112A6C" w:rsidP="006C64EE">
            <w:pPr>
              <w:spacing w:line="240" w:lineRule="exact"/>
              <w:jc w:val="right"/>
            </w:pPr>
            <w:r w:rsidRPr="00057099">
              <w:t>Pa</w:t>
            </w:r>
          </w:p>
        </w:tc>
        <w:tc>
          <w:tcPr>
            <w:tcW w:w="284" w:type="dxa"/>
          </w:tcPr>
          <w:p w14:paraId="6017BC69" w14:textId="77777777" w:rsidR="00DA5E75" w:rsidRPr="00057099" w:rsidRDefault="00DA5E75" w:rsidP="006C64EE">
            <w:pPr>
              <w:spacing w:line="240" w:lineRule="exact"/>
            </w:pPr>
            <w:r w:rsidRPr="00057099">
              <w:t>:</w:t>
            </w:r>
          </w:p>
        </w:tc>
        <w:tc>
          <w:tcPr>
            <w:tcW w:w="4530" w:type="dxa"/>
          </w:tcPr>
          <w:p w14:paraId="09A3E2BD" w14:textId="77777777" w:rsidR="00DA5E75" w:rsidRPr="00057099" w:rsidRDefault="00DA5E75" w:rsidP="006C64EE">
            <w:pPr>
              <w:spacing w:line="240" w:lineRule="exact"/>
            </w:pPr>
            <w:r w:rsidRPr="00057099">
              <w:t>door aannemer te bepalen</w:t>
            </w:r>
          </w:p>
        </w:tc>
      </w:tr>
    </w:tbl>
    <w:p w14:paraId="065C13AE" w14:textId="77777777" w:rsidR="00DA5E75" w:rsidRPr="00057099" w:rsidRDefault="00DA5E75" w:rsidP="00DA5E75"/>
    <w:p w14:paraId="156BC0CC" w14:textId="1C8A6319" w:rsidR="00DA5E75" w:rsidRPr="00057099" w:rsidRDefault="00DA5E75" w:rsidP="006028B5">
      <w:pPr>
        <w:pStyle w:val="Heading3"/>
      </w:pPr>
      <w:r w:rsidRPr="00057099">
        <w:tab/>
        <w:t>Regeling</w:t>
      </w:r>
    </w:p>
    <w:tbl>
      <w:tblPr>
        <w:tblW w:w="8613" w:type="dxa"/>
        <w:tblLayout w:type="fixed"/>
        <w:tblLook w:val="01E0" w:firstRow="1" w:lastRow="1" w:firstColumn="1" w:lastColumn="1" w:noHBand="0" w:noVBand="0"/>
      </w:tblPr>
      <w:tblGrid>
        <w:gridCol w:w="2948"/>
        <w:gridCol w:w="851"/>
        <w:gridCol w:w="284"/>
        <w:gridCol w:w="4530"/>
      </w:tblGrid>
      <w:tr w:rsidR="00E13514" w:rsidRPr="00057099" w14:paraId="125B5378" w14:textId="77777777" w:rsidTr="003423C2">
        <w:tc>
          <w:tcPr>
            <w:tcW w:w="2948" w:type="dxa"/>
          </w:tcPr>
          <w:p w14:paraId="35A3AC76" w14:textId="77777777" w:rsidR="00E13514" w:rsidRPr="00057099" w:rsidRDefault="00E13514" w:rsidP="003423C2">
            <w:pPr>
              <w:spacing w:line="240" w:lineRule="exact"/>
            </w:pPr>
            <w:r w:rsidRPr="00057099">
              <w:t>systeem</w:t>
            </w:r>
          </w:p>
        </w:tc>
        <w:tc>
          <w:tcPr>
            <w:tcW w:w="851" w:type="dxa"/>
          </w:tcPr>
          <w:p w14:paraId="631C0DB2" w14:textId="77777777" w:rsidR="00E13514" w:rsidRPr="00057099" w:rsidRDefault="00E13514" w:rsidP="003423C2">
            <w:pPr>
              <w:spacing w:line="240" w:lineRule="exact"/>
              <w:jc w:val="right"/>
            </w:pPr>
          </w:p>
        </w:tc>
        <w:tc>
          <w:tcPr>
            <w:tcW w:w="284" w:type="dxa"/>
          </w:tcPr>
          <w:p w14:paraId="464655E8" w14:textId="77777777" w:rsidR="00E13514" w:rsidRPr="00057099" w:rsidRDefault="00E13514" w:rsidP="003423C2">
            <w:pPr>
              <w:spacing w:line="240" w:lineRule="exact"/>
            </w:pPr>
            <w:r w:rsidRPr="00057099">
              <w:t>:</w:t>
            </w:r>
          </w:p>
        </w:tc>
        <w:tc>
          <w:tcPr>
            <w:tcW w:w="4530" w:type="dxa"/>
          </w:tcPr>
          <w:p w14:paraId="135A82DF" w14:textId="77777777" w:rsidR="00E13514" w:rsidRPr="00057099" w:rsidRDefault="00E13514" w:rsidP="003423C2">
            <w:pPr>
              <w:spacing w:line="240" w:lineRule="exact"/>
            </w:pPr>
            <w:r w:rsidRPr="00057099">
              <w:t>aan-/uitschakeling op basis van ruimtetemperatuur</w:t>
            </w:r>
          </w:p>
        </w:tc>
      </w:tr>
      <w:tr w:rsidR="00E13514" w:rsidRPr="00057099" w14:paraId="601B29FE" w14:textId="77777777" w:rsidTr="003423C2">
        <w:tc>
          <w:tcPr>
            <w:tcW w:w="2948" w:type="dxa"/>
          </w:tcPr>
          <w:p w14:paraId="549DEDBF" w14:textId="77777777" w:rsidR="00E13514" w:rsidRPr="00057099" w:rsidRDefault="00E13514" w:rsidP="003423C2">
            <w:pPr>
              <w:spacing w:line="240" w:lineRule="exact"/>
            </w:pPr>
            <w:r w:rsidRPr="00057099">
              <w:t>omvang</w:t>
            </w:r>
          </w:p>
        </w:tc>
        <w:tc>
          <w:tcPr>
            <w:tcW w:w="851" w:type="dxa"/>
          </w:tcPr>
          <w:p w14:paraId="49B69958" w14:textId="77777777" w:rsidR="00E13514" w:rsidRPr="00057099" w:rsidRDefault="00E13514" w:rsidP="003423C2">
            <w:pPr>
              <w:spacing w:line="240" w:lineRule="exact"/>
              <w:jc w:val="right"/>
            </w:pPr>
          </w:p>
        </w:tc>
        <w:tc>
          <w:tcPr>
            <w:tcW w:w="284" w:type="dxa"/>
          </w:tcPr>
          <w:p w14:paraId="7D25A074" w14:textId="77777777" w:rsidR="00E13514" w:rsidRPr="00057099" w:rsidRDefault="00E13514" w:rsidP="003423C2">
            <w:pPr>
              <w:spacing w:line="240" w:lineRule="exact"/>
            </w:pPr>
            <w:r w:rsidRPr="00057099">
              <w:t>:</w:t>
            </w:r>
          </w:p>
        </w:tc>
        <w:tc>
          <w:tcPr>
            <w:tcW w:w="4530" w:type="dxa"/>
          </w:tcPr>
          <w:p w14:paraId="27897A07" w14:textId="77777777" w:rsidR="00E13514" w:rsidRPr="00057099" w:rsidRDefault="00E13514" w:rsidP="003423C2">
            <w:pPr>
              <w:spacing w:line="240" w:lineRule="exact"/>
            </w:pPr>
            <w:r w:rsidRPr="00057099">
              <w:t xml:space="preserve">ruimtethermostaat </w:t>
            </w:r>
            <w:proofErr w:type="spellStart"/>
            <w:r w:rsidRPr="00057099">
              <w:t>Danfoss</w:t>
            </w:r>
            <w:proofErr w:type="spellEnd"/>
            <w:r w:rsidRPr="00057099">
              <w:t xml:space="preserve"> RT4</w:t>
            </w:r>
          </w:p>
        </w:tc>
      </w:tr>
      <w:tr w:rsidR="00E13514" w:rsidRPr="00057099" w14:paraId="3BE0F1B2" w14:textId="77777777" w:rsidTr="003423C2">
        <w:trPr>
          <w:trHeight w:val="234"/>
        </w:trPr>
        <w:tc>
          <w:tcPr>
            <w:tcW w:w="2948" w:type="dxa"/>
          </w:tcPr>
          <w:p w14:paraId="0D26F21B" w14:textId="77777777" w:rsidR="00E13514" w:rsidRPr="00057099" w:rsidRDefault="00E13514" w:rsidP="003423C2">
            <w:pPr>
              <w:spacing w:line="240" w:lineRule="exact"/>
            </w:pPr>
            <w:r w:rsidRPr="00057099">
              <w:t>opstelling thermostaat</w:t>
            </w:r>
          </w:p>
        </w:tc>
        <w:tc>
          <w:tcPr>
            <w:tcW w:w="851" w:type="dxa"/>
          </w:tcPr>
          <w:p w14:paraId="2A22C0D0" w14:textId="77777777" w:rsidR="00E13514" w:rsidRPr="00057099" w:rsidRDefault="00E13514" w:rsidP="003423C2">
            <w:pPr>
              <w:spacing w:line="240" w:lineRule="exact"/>
              <w:jc w:val="right"/>
            </w:pPr>
          </w:p>
        </w:tc>
        <w:tc>
          <w:tcPr>
            <w:tcW w:w="284" w:type="dxa"/>
          </w:tcPr>
          <w:p w14:paraId="124BBE96" w14:textId="77777777" w:rsidR="00E13514" w:rsidRPr="00057099" w:rsidRDefault="00E13514" w:rsidP="003423C2">
            <w:pPr>
              <w:spacing w:line="240" w:lineRule="exact"/>
            </w:pPr>
            <w:r w:rsidRPr="00057099">
              <w:t>:</w:t>
            </w:r>
          </w:p>
        </w:tc>
        <w:tc>
          <w:tcPr>
            <w:tcW w:w="4530" w:type="dxa"/>
          </w:tcPr>
          <w:p w14:paraId="7EDB3DDB" w14:textId="77777777" w:rsidR="00E13514" w:rsidRPr="00057099" w:rsidRDefault="00E13514" w:rsidP="003423C2">
            <w:pPr>
              <w:spacing w:line="240" w:lineRule="exact"/>
            </w:pPr>
            <w:r w:rsidRPr="00057099">
              <w:t>op de wand op verblijfshoogte</w:t>
            </w:r>
          </w:p>
        </w:tc>
      </w:tr>
      <w:tr w:rsidR="00E13514" w:rsidRPr="00057099" w14:paraId="4D415E97" w14:textId="77777777" w:rsidTr="003423C2">
        <w:tc>
          <w:tcPr>
            <w:tcW w:w="2948" w:type="dxa"/>
          </w:tcPr>
          <w:p w14:paraId="3FA50C4F" w14:textId="77777777" w:rsidR="00E13514" w:rsidRPr="00057099" w:rsidRDefault="00E13514" w:rsidP="003423C2">
            <w:pPr>
              <w:spacing w:line="240" w:lineRule="exact"/>
            </w:pPr>
            <w:r w:rsidRPr="00057099">
              <w:t>minimum regelbereik</w:t>
            </w:r>
          </w:p>
        </w:tc>
        <w:tc>
          <w:tcPr>
            <w:tcW w:w="851" w:type="dxa"/>
          </w:tcPr>
          <w:p w14:paraId="39D619F3" w14:textId="77777777" w:rsidR="00E13514" w:rsidRPr="00057099" w:rsidRDefault="00E13514" w:rsidP="003423C2">
            <w:pPr>
              <w:spacing w:line="240" w:lineRule="exact"/>
              <w:jc w:val="right"/>
            </w:pPr>
            <w:r w:rsidRPr="00057099">
              <w:t>°C</w:t>
            </w:r>
          </w:p>
        </w:tc>
        <w:tc>
          <w:tcPr>
            <w:tcW w:w="284" w:type="dxa"/>
          </w:tcPr>
          <w:p w14:paraId="65AE64A7" w14:textId="77777777" w:rsidR="00E13514" w:rsidRPr="00057099" w:rsidRDefault="00E13514" w:rsidP="003423C2">
            <w:pPr>
              <w:spacing w:line="240" w:lineRule="exact"/>
            </w:pPr>
            <w:r w:rsidRPr="00057099">
              <w:t>:</w:t>
            </w:r>
          </w:p>
        </w:tc>
        <w:tc>
          <w:tcPr>
            <w:tcW w:w="4530" w:type="dxa"/>
          </w:tcPr>
          <w:p w14:paraId="6E5851A7" w14:textId="0ADCB606" w:rsidR="00E13514" w:rsidRPr="00057099" w:rsidRDefault="00E13514" w:rsidP="003423C2">
            <w:pPr>
              <w:spacing w:line="240" w:lineRule="exact"/>
            </w:pPr>
            <w:r w:rsidRPr="00057099">
              <w:t xml:space="preserve">5 </w:t>
            </w:r>
            <w:r w:rsidR="00555902" w:rsidRPr="00057099">
              <w:t>—</w:t>
            </w:r>
            <w:r w:rsidRPr="00057099">
              <w:t xml:space="preserve"> 20</w:t>
            </w:r>
          </w:p>
        </w:tc>
      </w:tr>
      <w:tr w:rsidR="00E13514" w:rsidRPr="00057099" w14:paraId="09CC9C66" w14:textId="77777777" w:rsidTr="003423C2">
        <w:tc>
          <w:tcPr>
            <w:tcW w:w="2948" w:type="dxa"/>
          </w:tcPr>
          <w:p w14:paraId="5FD6A87C" w14:textId="77777777" w:rsidR="00E13514" w:rsidRPr="00057099" w:rsidRDefault="00E13514" w:rsidP="003423C2">
            <w:pPr>
              <w:spacing w:line="240" w:lineRule="exact"/>
            </w:pPr>
            <w:r w:rsidRPr="00057099">
              <w:t>setpoint</w:t>
            </w:r>
          </w:p>
        </w:tc>
        <w:tc>
          <w:tcPr>
            <w:tcW w:w="851" w:type="dxa"/>
          </w:tcPr>
          <w:p w14:paraId="490A90E3" w14:textId="77777777" w:rsidR="00E13514" w:rsidRPr="00057099" w:rsidRDefault="00E13514" w:rsidP="003423C2">
            <w:pPr>
              <w:spacing w:line="240" w:lineRule="exact"/>
              <w:jc w:val="right"/>
            </w:pPr>
            <w:r w:rsidRPr="00057099">
              <w:t>°C</w:t>
            </w:r>
          </w:p>
        </w:tc>
        <w:tc>
          <w:tcPr>
            <w:tcW w:w="284" w:type="dxa"/>
          </w:tcPr>
          <w:p w14:paraId="35652743" w14:textId="77777777" w:rsidR="00E13514" w:rsidRPr="00057099" w:rsidRDefault="00E13514" w:rsidP="003423C2">
            <w:pPr>
              <w:spacing w:line="240" w:lineRule="exact"/>
            </w:pPr>
            <w:r w:rsidRPr="00057099">
              <w:t>:</w:t>
            </w:r>
          </w:p>
        </w:tc>
        <w:tc>
          <w:tcPr>
            <w:tcW w:w="4530" w:type="dxa"/>
          </w:tcPr>
          <w:p w14:paraId="04A0042B" w14:textId="77777777" w:rsidR="00E13514" w:rsidRPr="00057099" w:rsidRDefault="00E13514" w:rsidP="003423C2">
            <w:pPr>
              <w:spacing w:line="240" w:lineRule="exact"/>
            </w:pPr>
          </w:p>
        </w:tc>
      </w:tr>
      <w:tr w:rsidR="00E13514" w:rsidRPr="00057099" w14:paraId="7AC0527B" w14:textId="77777777" w:rsidTr="003423C2">
        <w:tc>
          <w:tcPr>
            <w:tcW w:w="2948" w:type="dxa"/>
          </w:tcPr>
          <w:p w14:paraId="0998A011" w14:textId="77777777" w:rsidR="00E13514" w:rsidRPr="00057099" w:rsidRDefault="00E13514" w:rsidP="003423C2">
            <w:pPr>
              <w:spacing w:line="240" w:lineRule="exact"/>
            </w:pPr>
            <w:r w:rsidRPr="00057099">
              <w:t>nevenlevering</w:t>
            </w:r>
          </w:p>
        </w:tc>
        <w:tc>
          <w:tcPr>
            <w:tcW w:w="851" w:type="dxa"/>
          </w:tcPr>
          <w:p w14:paraId="3F4169B1" w14:textId="77777777" w:rsidR="00E13514" w:rsidRPr="00057099" w:rsidRDefault="00E13514" w:rsidP="003423C2">
            <w:pPr>
              <w:spacing w:line="240" w:lineRule="exact"/>
              <w:jc w:val="right"/>
            </w:pPr>
          </w:p>
        </w:tc>
        <w:tc>
          <w:tcPr>
            <w:tcW w:w="284" w:type="dxa"/>
          </w:tcPr>
          <w:p w14:paraId="4B808A02" w14:textId="77777777" w:rsidR="00E13514" w:rsidRPr="00057099" w:rsidRDefault="00E13514" w:rsidP="003423C2">
            <w:pPr>
              <w:spacing w:line="240" w:lineRule="exact"/>
            </w:pPr>
            <w:r w:rsidRPr="00057099">
              <w:t>:</w:t>
            </w:r>
          </w:p>
        </w:tc>
        <w:tc>
          <w:tcPr>
            <w:tcW w:w="4530" w:type="dxa"/>
          </w:tcPr>
          <w:p w14:paraId="1D3B5F59" w14:textId="77777777" w:rsidR="00E13514" w:rsidRPr="00057099" w:rsidRDefault="00E13514" w:rsidP="00E13514">
            <w:pPr>
              <w:pStyle w:val="Bullet1"/>
              <w:tabs>
                <w:tab w:val="clear" w:pos="1135"/>
                <w:tab w:val="num" w:pos="284"/>
              </w:tabs>
              <w:ind w:left="284"/>
              <w:rPr>
                <w:color w:val="00577E" w:themeColor="text1"/>
                <w:sz w:val="20"/>
                <w:lang w:val="nl-NL"/>
              </w:rPr>
            </w:pPr>
            <w:r w:rsidRPr="00057099">
              <w:rPr>
                <w:color w:val="00577E" w:themeColor="text1"/>
                <w:sz w:val="20"/>
                <w:lang w:val="nl-NL"/>
              </w:rPr>
              <w:t>externe storingsmelding;</w:t>
            </w:r>
          </w:p>
          <w:p w14:paraId="09C58D09" w14:textId="77777777" w:rsidR="00E13514" w:rsidRPr="00057099" w:rsidRDefault="00E13514" w:rsidP="00E13514">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werkschakelaar. </w:t>
            </w:r>
          </w:p>
        </w:tc>
      </w:tr>
    </w:tbl>
    <w:p w14:paraId="456E5AF1" w14:textId="77777777" w:rsidR="00E13514" w:rsidRPr="00057099" w:rsidRDefault="00E13514" w:rsidP="00E13514">
      <w:pPr>
        <w:pStyle w:val="BodyText"/>
      </w:pPr>
    </w:p>
    <w:p w14:paraId="274C547B" w14:textId="2EF6B3C4" w:rsidR="008243FF" w:rsidRPr="00057099" w:rsidRDefault="008243FF" w:rsidP="00DA5E75">
      <w:pPr>
        <w:pStyle w:val="Heading2"/>
      </w:pPr>
      <w:bookmarkStart w:id="388" w:name="_Toc54965694"/>
      <w:r w:rsidRPr="00057099">
        <w:t>Kanaalwerk</w:t>
      </w:r>
      <w:bookmarkEnd w:id="388"/>
    </w:p>
    <w:tbl>
      <w:tblPr>
        <w:tblW w:w="0" w:type="auto"/>
        <w:tblLayout w:type="fixed"/>
        <w:tblLook w:val="01E0" w:firstRow="1" w:lastRow="1" w:firstColumn="1" w:lastColumn="1" w:noHBand="0" w:noVBand="0"/>
      </w:tblPr>
      <w:tblGrid>
        <w:gridCol w:w="2948"/>
        <w:gridCol w:w="851"/>
        <w:gridCol w:w="284"/>
        <w:gridCol w:w="4649"/>
      </w:tblGrid>
      <w:tr w:rsidR="001577EE" w:rsidRPr="00057099" w14:paraId="4AAF5E2A" w14:textId="77777777" w:rsidTr="003423C2">
        <w:tc>
          <w:tcPr>
            <w:tcW w:w="2948" w:type="dxa"/>
          </w:tcPr>
          <w:p w14:paraId="0BF894B3" w14:textId="77777777" w:rsidR="001577EE" w:rsidRPr="00057099" w:rsidRDefault="001577EE" w:rsidP="003423C2">
            <w:r w:rsidRPr="00057099">
              <w:t>doel</w:t>
            </w:r>
          </w:p>
        </w:tc>
        <w:tc>
          <w:tcPr>
            <w:tcW w:w="851" w:type="dxa"/>
          </w:tcPr>
          <w:p w14:paraId="5A6D40E9" w14:textId="77777777" w:rsidR="001577EE" w:rsidRPr="00057099" w:rsidRDefault="001577EE" w:rsidP="003423C2">
            <w:pPr>
              <w:jc w:val="right"/>
            </w:pPr>
          </w:p>
        </w:tc>
        <w:tc>
          <w:tcPr>
            <w:tcW w:w="284" w:type="dxa"/>
          </w:tcPr>
          <w:p w14:paraId="2C601917" w14:textId="77777777" w:rsidR="001577EE" w:rsidRPr="00057099" w:rsidRDefault="001577EE" w:rsidP="003423C2">
            <w:pPr>
              <w:jc w:val="center"/>
            </w:pPr>
            <w:r w:rsidRPr="00057099">
              <w:t>:</w:t>
            </w:r>
          </w:p>
        </w:tc>
        <w:tc>
          <w:tcPr>
            <w:tcW w:w="4649" w:type="dxa"/>
          </w:tcPr>
          <w:p w14:paraId="7DAF5727" w14:textId="274A1093" w:rsidR="001577EE" w:rsidRPr="00057099" w:rsidRDefault="001577EE" w:rsidP="003423C2">
            <w:r w:rsidRPr="00057099">
              <w:t>Het transporteren van afzuiglucht vanaf de aansluitpunten naar de ventilator en naar via een dakkap naar buiten .</w:t>
            </w:r>
          </w:p>
        </w:tc>
      </w:tr>
      <w:tr w:rsidR="001577EE" w:rsidRPr="00057099" w14:paraId="5B09916E" w14:textId="77777777" w:rsidTr="003423C2">
        <w:tc>
          <w:tcPr>
            <w:tcW w:w="2948" w:type="dxa"/>
          </w:tcPr>
          <w:p w14:paraId="44BC59C8" w14:textId="77777777" w:rsidR="001577EE" w:rsidRPr="00057099" w:rsidRDefault="001577EE" w:rsidP="003423C2">
            <w:r w:rsidRPr="00057099">
              <w:t>leveringsomvang</w:t>
            </w:r>
          </w:p>
        </w:tc>
        <w:tc>
          <w:tcPr>
            <w:tcW w:w="851" w:type="dxa"/>
          </w:tcPr>
          <w:p w14:paraId="08CD3669" w14:textId="77777777" w:rsidR="001577EE" w:rsidRPr="00057099" w:rsidRDefault="001577EE" w:rsidP="003423C2">
            <w:pPr>
              <w:jc w:val="right"/>
            </w:pPr>
          </w:p>
        </w:tc>
        <w:tc>
          <w:tcPr>
            <w:tcW w:w="284" w:type="dxa"/>
          </w:tcPr>
          <w:p w14:paraId="43AD0B13" w14:textId="77777777" w:rsidR="001577EE" w:rsidRPr="00057099" w:rsidRDefault="001577EE" w:rsidP="003423C2">
            <w:pPr>
              <w:jc w:val="center"/>
            </w:pPr>
            <w:r w:rsidRPr="00057099">
              <w:t>:</w:t>
            </w:r>
          </w:p>
        </w:tc>
        <w:tc>
          <w:tcPr>
            <w:tcW w:w="4649" w:type="dxa"/>
          </w:tcPr>
          <w:p w14:paraId="608EA2D4" w14:textId="37923869" w:rsidR="001577EE" w:rsidRPr="00057099" w:rsidRDefault="001577EE" w:rsidP="003423C2">
            <w:r w:rsidRPr="00057099">
              <w:t>zoals aangegeven op de P&amp;ID</w:t>
            </w:r>
            <w:r w:rsidR="00555902" w:rsidRPr="00057099">
              <w:t>’</w:t>
            </w:r>
            <w:r w:rsidRPr="00057099">
              <w:t>s en tekeningen en zoals hierna vermeld</w:t>
            </w:r>
          </w:p>
        </w:tc>
      </w:tr>
      <w:tr w:rsidR="001577EE" w:rsidRPr="00057099" w14:paraId="424EF84B" w14:textId="77777777" w:rsidTr="003423C2">
        <w:tc>
          <w:tcPr>
            <w:tcW w:w="2948" w:type="dxa"/>
          </w:tcPr>
          <w:p w14:paraId="191D10D0" w14:textId="77777777" w:rsidR="001577EE" w:rsidRPr="00057099" w:rsidRDefault="001577EE" w:rsidP="003423C2">
            <w:pPr>
              <w:spacing w:line="240" w:lineRule="exact"/>
            </w:pPr>
            <w:r w:rsidRPr="00057099">
              <w:lastRenderedPageBreak/>
              <w:t>materiaal leiding</w:t>
            </w:r>
          </w:p>
        </w:tc>
        <w:tc>
          <w:tcPr>
            <w:tcW w:w="851" w:type="dxa"/>
          </w:tcPr>
          <w:p w14:paraId="0B1ACBF7" w14:textId="77777777" w:rsidR="001577EE" w:rsidRPr="00057099" w:rsidRDefault="001577EE" w:rsidP="003423C2">
            <w:pPr>
              <w:spacing w:line="240" w:lineRule="exact"/>
              <w:jc w:val="right"/>
            </w:pPr>
          </w:p>
        </w:tc>
        <w:tc>
          <w:tcPr>
            <w:tcW w:w="284" w:type="dxa"/>
          </w:tcPr>
          <w:p w14:paraId="1E0F7263" w14:textId="77777777" w:rsidR="001577EE" w:rsidRPr="00057099" w:rsidRDefault="001577EE" w:rsidP="003423C2">
            <w:pPr>
              <w:spacing w:line="240" w:lineRule="exact"/>
            </w:pPr>
            <w:r w:rsidRPr="00057099">
              <w:t>:</w:t>
            </w:r>
          </w:p>
        </w:tc>
        <w:tc>
          <w:tcPr>
            <w:tcW w:w="4649" w:type="dxa"/>
          </w:tcPr>
          <w:p w14:paraId="1CC16511" w14:textId="06307A66" w:rsidR="001577EE" w:rsidRPr="00057099" w:rsidRDefault="001577EE" w:rsidP="001577EE">
            <w:pPr>
              <w:pStyle w:val="Bullet1"/>
              <w:tabs>
                <w:tab w:val="clear" w:pos="1135"/>
                <w:tab w:val="num" w:pos="284"/>
              </w:tabs>
              <w:ind w:left="284"/>
              <w:rPr>
                <w:color w:val="00577E" w:themeColor="text1"/>
                <w:sz w:val="20"/>
                <w:lang w:val="nl-NL"/>
              </w:rPr>
            </w:pPr>
            <w:r w:rsidRPr="00057099">
              <w:rPr>
                <w:color w:val="00577E" w:themeColor="text1"/>
                <w:sz w:val="20"/>
                <w:lang w:val="nl-NL"/>
              </w:rPr>
              <w:t>PVC klasse B / HDPE, drukklasse PN6</w:t>
            </w:r>
          </w:p>
        </w:tc>
      </w:tr>
      <w:tr w:rsidR="001577EE" w:rsidRPr="00057099" w14:paraId="0A71CBD0" w14:textId="77777777" w:rsidTr="003423C2">
        <w:tc>
          <w:tcPr>
            <w:tcW w:w="2948" w:type="dxa"/>
          </w:tcPr>
          <w:p w14:paraId="6A983B25" w14:textId="77777777" w:rsidR="001577EE" w:rsidRPr="00057099" w:rsidRDefault="001577EE" w:rsidP="003423C2">
            <w:pPr>
              <w:spacing w:line="240" w:lineRule="exact"/>
            </w:pPr>
            <w:r w:rsidRPr="00057099">
              <w:t>materiaal in te storten delen</w:t>
            </w:r>
          </w:p>
        </w:tc>
        <w:tc>
          <w:tcPr>
            <w:tcW w:w="851" w:type="dxa"/>
          </w:tcPr>
          <w:p w14:paraId="6D21FBD7" w14:textId="77777777" w:rsidR="001577EE" w:rsidRPr="00057099" w:rsidRDefault="001577EE" w:rsidP="003423C2">
            <w:pPr>
              <w:spacing w:line="240" w:lineRule="exact"/>
              <w:jc w:val="right"/>
            </w:pPr>
          </w:p>
        </w:tc>
        <w:tc>
          <w:tcPr>
            <w:tcW w:w="284" w:type="dxa"/>
          </w:tcPr>
          <w:p w14:paraId="4BC75B8B" w14:textId="77777777" w:rsidR="001577EE" w:rsidRPr="00057099" w:rsidRDefault="001577EE" w:rsidP="003423C2">
            <w:pPr>
              <w:spacing w:line="240" w:lineRule="exact"/>
            </w:pPr>
            <w:r w:rsidRPr="00057099">
              <w:t>:</w:t>
            </w:r>
          </w:p>
        </w:tc>
        <w:tc>
          <w:tcPr>
            <w:tcW w:w="4649" w:type="dxa"/>
          </w:tcPr>
          <w:p w14:paraId="3A0FC7D3" w14:textId="77777777" w:rsidR="001577EE" w:rsidRPr="00057099" w:rsidRDefault="001577EE" w:rsidP="003423C2">
            <w:pPr>
              <w:spacing w:line="240" w:lineRule="exact"/>
            </w:pPr>
            <w:r w:rsidRPr="00057099">
              <w:t>HDPE</w:t>
            </w:r>
          </w:p>
        </w:tc>
      </w:tr>
      <w:tr w:rsidR="001577EE" w:rsidRPr="00057099" w14:paraId="5B7E456D" w14:textId="77777777" w:rsidTr="003423C2">
        <w:tc>
          <w:tcPr>
            <w:tcW w:w="2948" w:type="dxa"/>
          </w:tcPr>
          <w:p w14:paraId="062637ED" w14:textId="5CFA4A83" w:rsidR="001577EE" w:rsidRPr="00057099" w:rsidRDefault="001577EE" w:rsidP="003423C2">
            <w:pPr>
              <w:spacing w:line="240" w:lineRule="exact"/>
            </w:pPr>
            <w:r w:rsidRPr="00057099">
              <w:t>diameter</w:t>
            </w:r>
          </w:p>
        </w:tc>
        <w:tc>
          <w:tcPr>
            <w:tcW w:w="851" w:type="dxa"/>
          </w:tcPr>
          <w:p w14:paraId="033C2BE9" w14:textId="680968EE" w:rsidR="001577EE" w:rsidRPr="00057099" w:rsidRDefault="001577EE" w:rsidP="003423C2">
            <w:pPr>
              <w:spacing w:line="240" w:lineRule="exact"/>
              <w:jc w:val="right"/>
            </w:pPr>
            <w:r w:rsidRPr="00057099">
              <w:t>mm</w:t>
            </w:r>
          </w:p>
        </w:tc>
        <w:tc>
          <w:tcPr>
            <w:tcW w:w="284" w:type="dxa"/>
          </w:tcPr>
          <w:p w14:paraId="366D2E96" w14:textId="0C5A96EA" w:rsidR="001577EE" w:rsidRPr="00057099" w:rsidRDefault="001577EE" w:rsidP="003423C2">
            <w:pPr>
              <w:spacing w:line="240" w:lineRule="exact"/>
            </w:pPr>
            <w:r w:rsidRPr="00057099">
              <w:t>:</w:t>
            </w:r>
          </w:p>
        </w:tc>
        <w:tc>
          <w:tcPr>
            <w:tcW w:w="4649" w:type="dxa"/>
          </w:tcPr>
          <w:p w14:paraId="15A0F907" w14:textId="36249636" w:rsidR="001577EE" w:rsidRPr="00057099" w:rsidRDefault="001577EE" w:rsidP="003423C2">
            <w:pPr>
              <w:spacing w:line="240" w:lineRule="exact"/>
            </w:pPr>
            <w:r w:rsidRPr="00057099">
              <w:t xml:space="preserve">250 </w:t>
            </w:r>
            <w:proofErr w:type="gramStart"/>
            <w:r w:rsidRPr="00057099">
              <w:t>conform</w:t>
            </w:r>
            <w:proofErr w:type="gramEnd"/>
            <w:r w:rsidRPr="00057099">
              <w:t xml:space="preserve"> bestaand</w:t>
            </w:r>
          </w:p>
        </w:tc>
      </w:tr>
      <w:tr w:rsidR="001577EE" w:rsidRPr="00057099" w14:paraId="56397B44" w14:textId="77777777" w:rsidTr="003423C2">
        <w:tc>
          <w:tcPr>
            <w:tcW w:w="2948" w:type="dxa"/>
          </w:tcPr>
          <w:p w14:paraId="4AA49C17" w14:textId="77777777" w:rsidR="001577EE" w:rsidRPr="00057099" w:rsidRDefault="001577EE" w:rsidP="003423C2">
            <w:pPr>
              <w:spacing w:line="240" w:lineRule="exact"/>
            </w:pPr>
            <w:r w:rsidRPr="00057099">
              <w:t>verbindingen</w:t>
            </w:r>
          </w:p>
        </w:tc>
        <w:tc>
          <w:tcPr>
            <w:tcW w:w="851" w:type="dxa"/>
          </w:tcPr>
          <w:p w14:paraId="2804FAAB" w14:textId="77777777" w:rsidR="001577EE" w:rsidRPr="00057099" w:rsidRDefault="001577EE" w:rsidP="003423C2">
            <w:pPr>
              <w:spacing w:line="240" w:lineRule="exact"/>
              <w:jc w:val="right"/>
            </w:pPr>
          </w:p>
        </w:tc>
        <w:tc>
          <w:tcPr>
            <w:tcW w:w="284" w:type="dxa"/>
          </w:tcPr>
          <w:p w14:paraId="62114391" w14:textId="77777777" w:rsidR="001577EE" w:rsidRPr="00057099" w:rsidRDefault="001577EE" w:rsidP="003423C2">
            <w:pPr>
              <w:spacing w:line="240" w:lineRule="exact"/>
            </w:pPr>
            <w:r w:rsidRPr="00057099">
              <w:t>:</w:t>
            </w:r>
          </w:p>
        </w:tc>
        <w:tc>
          <w:tcPr>
            <w:tcW w:w="4649" w:type="dxa"/>
          </w:tcPr>
          <w:p w14:paraId="4B59FC86" w14:textId="77777777" w:rsidR="001577EE" w:rsidRPr="00057099" w:rsidRDefault="001577EE" w:rsidP="003423C2">
            <w:pPr>
              <w:spacing w:line="240" w:lineRule="exact"/>
            </w:pPr>
            <w:r w:rsidRPr="00057099">
              <w:t>lijmen, laswerk en bij de appendages met flenzen</w:t>
            </w:r>
          </w:p>
        </w:tc>
      </w:tr>
      <w:tr w:rsidR="001577EE" w:rsidRPr="00057099" w14:paraId="34371517" w14:textId="77777777" w:rsidTr="003423C2">
        <w:tc>
          <w:tcPr>
            <w:tcW w:w="2948" w:type="dxa"/>
          </w:tcPr>
          <w:p w14:paraId="763AD0B1" w14:textId="77777777" w:rsidR="001577EE" w:rsidRPr="00057099" w:rsidRDefault="001577EE" w:rsidP="003423C2">
            <w:pPr>
              <w:spacing w:line="240" w:lineRule="exact"/>
            </w:pPr>
            <w:r w:rsidRPr="00057099">
              <w:t>nevenleveringen</w:t>
            </w:r>
          </w:p>
        </w:tc>
        <w:tc>
          <w:tcPr>
            <w:tcW w:w="851" w:type="dxa"/>
          </w:tcPr>
          <w:p w14:paraId="49651335" w14:textId="77777777" w:rsidR="001577EE" w:rsidRPr="00057099" w:rsidRDefault="001577EE" w:rsidP="003423C2">
            <w:pPr>
              <w:spacing w:line="240" w:lineRule="exact"/>
              <w:jc w:val="right"/>
            </w:pPr>
          </w:p>
        </w:tc>
        <w:tc>
          <w:tcPr>
            <w:tcW w:w="284" w:type="dxa"/>
          </w:tcPr>
          <w:p w14:paraId="459EAA4D" w14:textId="77777777" w:rsidR="001577EE" w:rsidRPr="00057099" w:rsidRDefault="001577EE" w:rsidP="003423C2">
            <w:pPr>
              <w:spacing w:line="240" w:lineRule="exact"/>
            </w:pPr>
            <w:r w:rsidRPr="00057099">
              <w:t>:</w:t>
            </w:r>
          </w:p>
        </w:tc>
        <w:tc>
          <w:tcPr>
            <w:tcW w:w="4649" w:type="dxa"/>
          </w:tcPr>
          <w:p w14:paraId="72F821D6" w14:textId="251D996A" w:rsidR="001577EE" w:rsidRPr="00057099" w:rsidRDefault="001577EE" w:rsidP="003423C2">
            <w:pPr>
              <w:pStyle w:val="Bullet1"/>
              <w:tabs>
                <w:tab w:val="clear" w:pos="1135"/>
                <w:tab w:val="num" w:pos="284"/>
              </w:tabs>
              <w:ind w:left="284"/>
              <w:rPr>
                <w:color w:val="00577E" w:themeColor="text1"/>
                <w:sz w:val="20"/>
                <w:lang w:val="nl-NL"/>
              </w:rPr>
            </w:pPr>
            <w:r w:rsidRPr="00057099">
              <w:rPr>
                <w:color w:val="00577E" w:themeColor="text1"/>
                <w:sz w:val="20"/>
                <w:lang w:val="nl-NL"/>
              </w:rPr>
              <w:t>Dakkap te monteren op bestaande dakdoorvoer inclusief alle benodigde montagematerialen</w:t>
            </w:r>
          </w:p>
        </w:tc>
      </w:tr>
    </w:tbl>
    <w:p w14:paraId="6AF31EFC" w14:textId="109CE654" w:rsidR="001577EE" w:rsidRPr="00057099" w:rsidRDefault="001577EE" w:rsidP="001577EE">
      <w:pPr>
        <w:pStyle w:val="BodyText"/>
        <w:rPr>
          <w:highlight w:val="yellow"/>
        </w:rPr>
      </w:pPr>
    </w:p>
    <w:p w14:paraId="16F1F106" w14:textId="683DD61F" w:rsidR="00DA5E75" w:rsidRPr="00057099" w:rsidRDefault="00DA5E75" w:rsidP="00DA5E75">
      <w:pPr>
        <w:pStyle w:val="Heading2"/>
      </w:pPr>
      <w:bookmarkStart w:id="389" w:name="_Toc54965695"/>
      <w:r w:rsidRPr="00057099">
        <w:t>Nevenbestanddelen</w:t>
      </w:r>
      <w:bookmarkEnd w:id="389"/>
    </w:p>
    <w:tbl>
      <w:tblPr>
        <w:tblW w:w="8613" w:type="dxa"/>
        <w:tblLayout w:type="fixed"/>
        <w:tblLook w:val="01E0" w:firstRow="1" w:lastRow="1" w:firstColumn="1" w:lastColumn="1" w:noHBand="0" w:noVBand="0"/>
      </w:tblPr>
      <w:tblGrid>
        <w:gridCol w:w="2948"/>
        <w:gridCol w:w="851"/>
        <w:gridCol w:w="284"/>
        <w:gridCol w:w="4530"/>
      </w:tblGrid>
      <w:tr w:rsidR="00DA5E75" w:rsidRPr="00057099" w14:paraId="0076B7FB" w14:textId="77777777" w:rsidTr="006C64EE">
        <w:tc>
          <w:tcPr>
            <w:tcW w:w="2948" w:type="dxa"/>
          </w:tcPr>
          <w:p w14:paraId="5AB83A5C" w14:textId="77777777" w:rsidR="00DA5E75" w:rsidRPr="00057099" w:rsidRDefault="00DA5E75" w:rsidP="006C64EE">
            <w:pPr>
              <w:spacing w:line="240" w:lineRule="exact"/>
            </w:pPr>
            <w:r w:rsidRPr="00057099">
              <w:t>verbindingsmiddelen</w:t>
            </w:r>
          </w:p>
        </w:tc>
        <w:tc>
          <w:tcPr>
            <w:tcW w:w="851" w:type="dxa"/>
          </w:tcPr>
          <w:p w14:paraId="68A3CAB0" w14:textId="77777777" w:rsidR="00DA5E75" w:rsidRPr="00057099" w:rsidRDefault="00DA5E75" w:rsidP="006C64EE">
            <w:pPr>
              <w:spacing w:line="240" w:lineRule="exact"/>
              <w:jc w:val="right"/>
            </w:pPr>
          </w:p>
        </w:tc>
        <w:tc>
          <w:tcPr>
            <w:tcW w:w="284" w:type="dxa"/>
          </w:tcPr>
          <w:p w14:paraId="6EA3B806" w14:textId="77777777" w:rsidR="00DA5E75" w:rsidRPr="00057099" w:rsidRDefault="00DA5E75" w:rsidP="006C64EE">
            <w:pPr>
              <w:spacing w:line="240" w:lineRule="exact"/>
            </w:pPr>
            <w:r w:rsidRPr="00057099">
              <w:t>:</w:t>
            </w:r>
          </w:p>
        </w:tc>
        <w:tc>
          <w:tcPr>
            <w:tcW w:w="4530" w:type="dxa"/>
          </w:tcPr>
          <w:p w14:paraId="19D7A236" w14:textId="77777777" w:rsidR="00DA5E75" w:rsidRPr="00057099" w:rsidRDefault="00DA5E75" w:rsidP="006C64EE">
            <w:pPr>
              <w:spacing w:line="240" w:lineRule="exact"/>
            </w:pPr>
            <w:r w:rsidRPr="00057099">
              <w:rPr>
                <w:rFonts w:cs="Arial"/>
                <w:szCs w:val="18"/>
              </w:rPr>
              <w:t>volgens voorschriften</w:t>
            </w:r>
          </w:p>
        </w:tc>
      </w:tr>
      <w:tr w:rsidR="00DA5E75" w:rsidRPr="00057099" w14:paraId="678271DD" w14:textId="77777777" w:rsidTr="006C64EE">
        <w:tc>
          <w:tcPr>
            <w:tcW w:w="2948" w:type="dxa"/>
          </w:tcPr>
          <w:p w14:paraId="657CBACC" w14:textId="4EF74650" w:rsidR="00DA5E75" w:rsidRPr="00057099" w:rsidRDefault="00DA5E75" w:rsidP="006C64EE">
            <w:pPr>
              <w:spacing w:line="240" w:lineRule="exact"/>
            </w:pPr>
            <w:r w:rsidRPr="00057099">
              <w:rPr>
                <w:rFonts w:cs="Arial"/>
                <w:szCs w:val="18"/>
              </w:rPr>
              <w:t>bouten, moeren, ringen,</w:t>
            </w:r>
            <w:r w:rsidR="002A3CA8" w:rsidRPr="00057099">
              <w:rPr>
                <w:rFonts w:cs="Arial"/>
                <w:szCs w:val="18"/>
              </w:rPr>
              <w:t xml:space="preserve"> </w:t>
            </w:r>
            <w:r w:rsidRPr="00057099">
              <w:rPr>
                <w:rFonts w:cs="Arial"/>
                <w:szCs w:val="18"/>
              </w:rPr>
              <w:t>etc.</w:t>
            </w:r>
          </w:p>
        </w:tc>
        <w:tc>
          <w:tcPr>
            <w:tcW w:w="851" w:type="dxa"/>
          </w:tcPr>
          <w:p w14:paraId="7D17212A" w14:textId="77777777" w:rsidR="00DA5E75" w:rsidRPr="00057099" w:rsidRDefault="00DA5E75" w:rsidP="006C64EE">
            <w:pPr>
              <w:spacing w:line="240" w:lineRule="exact"/>
              <w:jc w:val="right"/>
            </w:pPr>
          </w:p>
        </w:tc>
        <w:tc>
          <w:tcPr>
            <w:tcW w:w="284" w:type="dxa"/>
          </w:tcPr>
          <w:p w14:paraId="7B6033A0" w14:textId="77777777" w:rsidR="00DA5E75" w:rsidRPr="00057099" w:rsidRDefault="00DA5E75" w:rsidP="006C64EE">
            <w:pPr>
              <w:spacing w:line="240" w:lineRule="exact"/>
            </w:pPr>
            <w:r w:rsidRPr="00057099">
              <w:t>:</w:t>
            </w:r>
          </w:p>
        </w:tc>
        <w:tc>
          <w:tcPr>
            <w:tcW w:w="4530" w:type="dxa"/>
          </w:tcPr>
          <w:p w14:paraId="34A98C91" w14:textId="77777777" w:rsidR="00DA5E75" w:rsidRPr="00057099" w:rsidRDefault="00DA5E75" w:rsidP="006C64EE">
            <w:pPr>
              <w:spacing w:line="240" w:lineRule="exact"/>
            </w:pPr>
            <w:r w:rsidRPr="00057099">
              <w:rPr>
                <w:rFonts w:cs="Arial"/>
                <w:szCs w:val="18"/>
              </w:rPr>
              <w:t>roestvaststaal AISI 316</w:t>
            </w:r>
          </w:p>
        </w:tc>
      </w:tr>
    </w:tbl>
    <w:p w14:paraId="1257074D" w14:textId="77777777" w:rsidR="00DA5E75" w:rsidRPr="00057099" w:rsidRDefault="00DA5E75" w:rsidP="00DA5E75">
      <w:pPr>
        <w:pStyle w:val="List"/>
        <w:rPr>
          <w:rFonts w:cs="Arial"/>
          <w:sz w:val="18"/>
          <w:szCs w:val="18"/>
        </w:rPr>
      </w:pPr>
    </w:p>
    <w:p w14:paraId="2FBFCA8C" w14:textId="75897EC8" w:rsidR="00DA5E75" w:rsidRPr="00057099" w:rsidRDefault="00DA5E75" w:rsidP="00DA5E75">
      <w:pPr>
        <w:pStyle w:val="Heading2"/>
      </w:pPr>
      <w:bookmarkStart w:id="390" w:name="_Toc54965696"/>
      <w:r w:rsidRPr="00057099">
        <w:t>Conservering</w:t>
      </w:r>
      <w:bookmarkEnd w:id="390"/>
    </w:p>
    <w:p w14:paraId="6BCA31D3" w14:textId="77777777" w:rsidR="00DA5E75" w:rsidRPr="00057099" w:rsidRDefault="00DA5E75" w:rsidP="00DA5E75">
      <w:pPr>
        <w:pStyle w:val="BodyText"/>
        <w:rPr>
          <w:szCs w:val="18"/>
        </w:rPr>
      </w:pPr>
      <w:r w:rsidRPr="00057099">
        <w:rPr>
          <w:szCs w:val="18"/>
        </w:rPr>
        <w:t>Alle genoemde onderdelen dienen te worden geconserveerd zoals genoemd in de voorschriften.</w:t>
      </w:r>
    </w:p>
    <w:p w14:paraId="46E66B1B" w14:textId="77777777" w:rsidR="00DA5E75" w:rsidRPr="00057099" w:rsidRDefault="00DA5E75" w:rsidP="00DA5E75"/>
    <w:p w14:paraId="10A7C39A" w14:textId="24B110FB" w:rsidR="00DA5E75" w:rsidRPr="00057099" w:rsidRDefault="00DA5E75" w:rsidP="00DA5E75">
      <w:pPr>
        <w:pStyle w:val="Heading2"/>
      </w:pPr>
      <w:bookmarkStart w:id="391" w:name="_Toc54965697"/>
      <w:r w:rsidRPr="00057099">
        <w:t>Keuringen en beproevingen</w:t>
      </w:r>
      <w:bookmarkEnd w:id="391"/>
    </w:p>
    <w:p w14:paraId="0F07A7CA" w14:textId="77777777" w:rsidR="00DA5E75" w:rsidRPr="00057099" w:rsidRDefault="00DA5E75" w:rsidP="00DA5E75">
      <w:r w:rsidRPr="00057099">
        <w:t>Naast de algemeen gebruikelijke keuringen en beproevingen, zoals genoemd in de technische werkbeschrijving W/E-algemeen, dienen voor dit onderdeel door de aannemer de volgende beproevingen te worden uitgevoerd:</w:t>
      </w:r>
    </w:p>
    <w:p w14:paraId="33BCB6BE" w14:textId="77777777" w:rsidR="00DA5E75" w:rsidRPr="00057099" w:rsidRDefault="00DA5E75" w:rsidP="00DA5E75"/>
    <w:p w14:paraId="69BB6000" w14:textId="77777777" w:rsidR="00DA5E75" w:rsidRPr="00057099" w:rsidRDefault="00DA5E75" w:rsidP="00DA5E75">
      <w:r w:rsidRPr="00057099">
        <w:t>Voor de verzending naar de bouwplaats (FAT):</w:t>
      </w:r>
    </w:p>
    <w:p w14:paraId="545EDD0E" w14:textId="77777777" w:rsidR="00DA5E75" w:rsidRPr="00057099" w:rsidRDefault="00DA5E75" w:rsidP="00DA5E75">
      <w:pPr>
        <w:pStyle w:val="Bullet1"/>
        <w:tabs>
          <w:tab w:val="clear" w:pos="1135"/>
          <w:tab w:val="num" w:pos="284"/>
        </w:tabs>
        <w:ind w:left="284"/>
        <w:rPr>
          <w:color w:val="00577E" w:themeColor="text1"/>
          <w:sz w:val="20"/>
          <w:lang w:val="nl-NL"/>
        </w:rPr>
      </w:pPr>
      <w:r w:rsidRPr="00057099">
        <w:rPr>
          <w:color w:val="00577E" w:themeColor="text1"/>
          <w:sz w:val="20"/>
          <w:lang w:val="nl-NL"/>
        </w:rPr>
        <w:t>geen</w:t>
      </w:r>
    </w:p>
    <w:p w14:paraId="565341FE" w14:textId="77777777" w:rsidR="00DA5E75" w:rsidRPr="00057099" w:rsidRDefault="00DA5E75" w:rsidP="00DA5E75"/>
    <w:p w14:paraId="53179A4B" w14:textId="77777777" w:rsidR="00DA5E75" w:rsidRPr="00057099" w:rsidRDefault="00DA5E75" w:rsidP="00DA5E75">
      <w:r w:rsidRPr="00057099">
        <w:t>Na de montage ten behoeve van de oplevering (SAT):</w:t>
      </w:r>
    </w:p>
    <w:p w14:paraId="4B871419" w14:textId="77777777" w:rsidR="00DA5E75" w:rsidRPr="00057099" w:rsidRDefault="00DA5E75" w:rsidP="00DA5E75">
      <w:pPr>
        <w:pStyle w:val="Bullet1"/>
        <w:tabs>
          <w:tab w:val="clear" w:pos="1135"/>
          <w:tab w:val="num" w:pos="284"/>
        </w:tabs>
        <w:ind w:left="284"/>
        <w:rPr>
          <w:color w:val="00577E" w:themeColor="text1"/>
          <w:sz w:val="20"/>
          <w:lang w:val="nl-NL"/>
        </w:rPr>
      </w:pPr>
      <w:r w:rsidRPr="00057099">
        <w:rPr>
          <w:color w:val="00577E" w:themeColor="text1"/>
          <w:sz w:val="20"/>
          <w:lang w:val="nl-NL"/>
        </w:rPr>
        <w:t>debietmeting</w:t>
      </w:r>
    </w:p>
    <w:p w14:paraId="5C68BB13" w14:textId="06CEED41" w:rsidR="00B55E4D" w:rsidRPr="00057099" w:rsidRDefault="00B55E4D">
      <w:r w:rsidRPr="00057099">
        <w:br w:type="page"/>
      </w:r>
    </w:p>
    <w:p w14:paraId="76D15E06" w14:textId="5C99EFA6" w:rsidR="001577EE" w:rsidRPr="00057099" w:rsidRDefault="001577EE" w:rsidP="001577EE">
      <w:pPr>
        <w:pStyle w:val="Heading1"/>
      </w:pPr>
      <w:bookmarkStart w:id="392" w:name="_Toc54965698"/>
      <w:r w:rsidRPr="00057099">
        <w:lastRenderedPageBreak/>
        <w:t>Buisventilator pompenruimte ontvangwerk</w:t>
      </w:r>
      <w:bookmarkEnd w:id="392"/>
    </w:p>
    <w:p w14:paraId="5910F7DA" w14:textId="77777777" w:rsidR="001577EE" w:rsidRPr="00057099" w:rsidRDefault="001577EE" w:rsidP="001577EE">
      <w:pPr>
        <w:pStyle w:val="Heading2"/>
      </w:pPr>
      <w:bookmarkStart w:id="393" w:name="_Toc54965699"/>
      <w:r w:rsidRPr="00057099">
        <w:t>Leveringsomvang</w:t>
      </w:r>
      <w:bookmarkEnd w:id="393"/>
    </w:p>
    <w:p w14:paraId="7B0140C8" w14:textId="77777777" w:rsidR="001577EE" w:rsidRPr="00057099" w:rsidRDefault="001577EE" w:rsidP="001577EE">
      <w:r w:rsidRPr="00057099">
        <w:t>De leveringsomvang bestaat uit:</w:t>
      </w:r>
    </w:p>
    <w:p w14:paraId="7A1F29A5" w14:textId="77777777" w:rsidR="001577EE" w:rsidRPr="00057099" w:rsidRDefault="001577EE" w:rsidP="001577EE">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één afzuigventilator </w:t>
      </w:r>
    </w:p>
    <w:p w14:paraId="188D9BD9" w14:textId="77777777" w:rsidR="001577EE" w:rsidRPr="00057099" w:rsidRDefault="001577EE" w:rsidP="001577EE">
      <w:pPr>
        <w:pStyle w:val="Bullet1"/>
        <w:tabs>
          <w:tab w:val="clear" w:pos="1135"/>
          <w:tab w:val="num" w:pos="284"/>
        </w:tabs>
        <w:ind w:left="284"/>
        <w:rPr>
          <w:color w:val="00577E" w:themeColor="text1"/>
          <w:sz w:val="20"/>
          <w:lang w:val="nl-NL"/>
        </w:rPr>
      </w:pPr>
      <w:r w:rsidRPr="00057099">
        <w:rPr>
          <w:color w:val="00577E" w:themeColor="text1"/>
          <w:sz w:val="20"/>
          <w:lang w:val="nl-NL"/>
        </w:rPr>
        <w:t>kanaalwerk</w:t>
      </w:r>
    </w:p>
    <w:p w14:paraId="0BA0A5E2" w14:textId="77777777" w:rsidR="001577EE" w:rsidRPr="00057099" w:rsidRDefault="001577EE" w:rsidP="001577EE">
      <w:pPr>
        <w:pStyle w:val="Bullet1"/>
        <w:tabs>
          <w:tab w:val="clear" w:pos="1135"/>
          <w:tab w:val="num" w:pos="284"/>
        </w:tabs>
        <w:ind w:left="284"/>
        <w:rPr>
          <w:color w:val="00577E" w:themeColor="text1"/>
          <w:sz w:val="20"/>
          <w:lang w:val="nl-NL"/>
        </w:rPr>
      </w:pPr>
      <w:r w:rsidRPr="00057099">
        <w:rPr>
          <w:color w:val="00577E" w:themeColor="text1"/>
          <w:sz w:val="20"/>
          <w:lang w:val="nl-NL"/>
        </w:rPr>
        <w:t>montagesteun ventilator</w:t>
      </w:r>
    </w:p>
    <w:p w14:paraId="2D087E9C" w14:textId="77777777" w:rsidR="001577EE" w:rsidRPr="00057099" w:rsidRDefault="001577EE" w:rsidP="001577EE">
      <w:pPr>
        <w:pStyle w:val="Bullet1"/>
        <w:tabs>
          <w:tab w:val="clear" w:pos="1135"/>
          <w:tab w:val="num" w:pos="284"/>
        </w:tabs>
        <w:ind w:left="284"/>
        <w:rPr>
          <w:color w:val="00577E" w:themeColor="text1"/>
          <w:sz w:val="20"/>
          <w:lang w:val="nl-NL"/>
        </w:rPr>
      </w:pPr>
      <w:r w:rsidRPr="00057099">
        <w:rPr>
          <w:color w:val="00577E" w:themeColor="text1"/>
          <w:sz w:val="20"/>
          <w:lang w:val="nl-NL"/>
        </w:rPr>
        <w:t>dakkap met dakopstand</w:t>
      </w:r>
    </w:p>
    <w:p w14:paraId="39EDE04B" w14:textId="77777777" w:rsidR="001577EE" w:rsidRPr="00057099" w:rsidRDefault="001577EE" w:rsidP="001577EE">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75C26ADE" w14:textId="77777777" w:rsidR="001577EE" w:rsidRPr="00057099" w:rsidRDefault="001577EE" w:rsidP="001577EE">
      <w:pPr>
        <w:pStyle w:val="Bullet1"/>
        <w:numPr>
          <w:ilvl w:val="0"/>
          <w:numId w:val="0"/>
        </w:numPr>
        <w:rPr>
          <w:lang w:val="nl-NL"/>
        </w:rPr>
      </w:pPr>
    </w:p>
    <w:p w14:paraId="3E8ACDBF" w14:textId="77777777" w:rsidR="001577EE" w:rsidRPr="00057099" w:rsidRDefault="001577EE" w:rsidP="001577EE">
      <w:pPr>
        <w:pStyle w:val="Heading2"/>
      </w:pPr>
      <w:r w:rsidRPr="00057099">
        <w:tab/>
      </w:r>
      <w:bookmarkStart w:id="394" w:name="_Toc54965700"/>
      <w:r w:rsidRPr="00057099">
        <w:t>Algemeen</w:t>
      </w:r>
      <w:bookmarkEnd w:id="394"/>
    </w:p>
    <w:tbl>
      <w:tblPr>
        <w:tblW w:w="8613" w:type="dxa"/>
        <w:tblLayout w:type="fixed"/>
        <w:tblLook w:val="01E0" w:firstRow="1" w:lastRow="1" w:firstColumn="1" w:lastColumn="1" w:noHBand="0" w:noVBand="0"/>
      </w:tblPr>
      <w:tblGrid>
        <w:gridCol w:w="2948"/>
        <w:gridCol w:w="851"/>
        <w:gridCol w:w="284"/>
        <w:gridCol w:w="4530"/>
      </w:tblGrid>
      <w:tr w:rsidR="001577EE" w:rsidRPr="00057099" w14:paraId="17F7DB5F" w14:textId="77777777" w:rsidTr="003423C2">
        <w:trPr>
          <w:cantSplit/>
        </w:trPr>
        <w:tc>
          <w:tcPr>
            <w:tcW w:w="2948" w:type="dxa"/>
          </w:tcPr>
          <w:p w14:paraId="6E03DF0B" w14:textId="77777777" w:rsidR="001577EE" w:rsidRPr="00057099" w:rsidRDefault="001577EE" w:rsidP="003423C2">
            <w:pPr>
              <w:spacing w:line="240" w:lineRule="exact"/>
            </w:pPr>
            <w:r w:rsidRPr="00057099">
              <w:t>P&amp;ID-nummer</w:t>
            </w:r>
          </w:p>
        </w:tc>
        <w:tc>
          <w:tcPr>
            <w:tcW w:w="851" w:type="dxa"/>
          </w:tcPr>
          <w:p w14:paraId="25908DDA" w14:textId="77777777" w:rsidR="001577EE" w:rsidRPr="00057099" w:rsidRDefault="001577EE" w:rsidP="003423C2">
            <w:pPr>
              <w:spacing w:line="240" w:lineRule="exact"/>
            </w:pPr>
          </w:p>
        </w:tc>
        <w:tc>
          <w:tcPr>
            <w:tcW w:w="284" w:type="dxa"/>
          </w:tcPr>
          <w:p w14:paraId="359EAA8E" w14:textId="77777777" w:rsidR="001577EE" w:rsidRPr="00057099" w:rsidRDefault="001577EE" w:rsidP="003423C2">
            <w:pPr>
              <w:spacing w:line="240" w:lineRule="exact"/>
            </w:pPr>
            <w:r w:rsidRPr="00057099">
              <w:t>:</w:t>
            </w:r>
          </w:p>
        </w:tc>
        <w:tc>
          <w:tcPr>
            <w:tcW w:w="4530" w:type="dxa"/>
          </w:tcPr>
          <w:p w14:paraId="2301D291" w14:textId="0F5A33EA" w:rsidR="001577EE" w:rsidRPr="00057099" w:rsidRDefault="001577EE" w:rsidP="003423C2">
            <w:pPr>
              <w:spacing w:line="240" w:lineRule="exact"/>
            </w:pPr>
            <w:r w:rsidRPr="00057099">
              <w:t>NW 3</w:t>
            </w:r>
            <w:r w:rsidRPr="00057099">
              <w:rPr>
                <w:vertAlign w:val="superscript"/>
              </w:rPr>
              <w:t>E</w:t>
            </w:r>
            <w:r w:rsidR="00555902" w:rsidRPr="00057099">
              <w:t>—</w:t>
            </w:r>
            <w:r w:rsidRPr="00057099">
              <w:t>790</w:t>
            </w:r>
          </w:p>
        </w:tc>
      </w:tr>
      <w:tr w:rsidR="001577EE" w:rsidRPr="00057099" w14:paraId="762EEB23" w14:textId="77777777" w:rsidTr="003423C2">
        <w:trPr>
          <w:cantSplit/>
        </w:trPr>
        <w:tc>
          <w:tcPr>
            <w:tcW w:w="2948" w:type="dxa"/>
          </w:tcPr>
          <w:p w14:paraId="1AA7850F" w14:textId="77777777" w:rsidR="001577EE" w:rsidRPr="00057099" w:rsidRDefault="001577EE" w:rsidP="003423C2">
            <w:pPr>
              <w:spacing w:line="240" w:lineRule="exact"/>
            </w:pPr>
            <w:r w:rsidRPr="00057099">
              <w:t>positienummer</w:t>
            </w:r>
          </w:p>
        </w:tc>
        <w:tc>
          <w:tcPr>
            <w:tcW w:w="851" w:type="dxa"/>
          </w:tcPr>
          <w:p w14:paraId="27A8571C" w14:textId="77777777" w:rsidR="001577EE" w:rsidRPr="00057099" w:rsidRDefault="001577EE" w:rsidP="003423C2">
            <w:pPr>
              <w:spacing w:line="240" w:lineRule="exact"/>
            </w:pPr>
          </w:p>
        </w:tc>
        <w:tc>
          <w:tcPr>
            <w:tcW w:w="284" w:type="dxa"/>
          </w:tcPr>
          <w:p w14:paraId="00228BAB" w14:textId="77777777" w:rsidR="001577EE" w:rsidRPr="00057099" w:rsidRDefault="001577EE" w:rsidP="003423C2">
            <w:pPr>
              <w:spacing w:line="240" w:lineRule="exact"/>
            </w:pPr>
            <w:r w:rsidRPr="00057099">
              <w:t>:</w:t>
            </w:r>
          </w:p>
        </w:tc>
        <w:tc>
          <w:tcPr>
            <w:tcW w:w="4530" w:type="dxa"/>
          </w:tcPr>
          <w:p w14:paraId="4854BEF7" w14:textId="046C2C25" w:rsidR="001577EE" w:rsidRPr="00057099" w:rsidRDefault="001577EE" w:rsidP="003423C2">
            <w:pPr>
              <w:spacing w:line="240" w:lineRule="exact"/>
            </w:pPr>
            <w:r w:rsidRPr="00057099">
              <w:t>VL9022</w:t>
            </w:r>
          </w:p>
        </w:tc>
      </w:tr>
      <w:tr w:rsidR="001577EE" w:rsidRPr="00057099" w14:paraId="031DE3FD" w14:textId="77777777" w:rsidTr="003423C2">
        <w:trPr>
          <w:cantSplit/>
        </w:trPr>
        <w:tc>
          <w:tcPr>
            <w:tcW w:w="2948" w:type="dxa"/>
          </w:tcPr>
          <w:p w14:paraId="00FF8B0A" w14:textId="77777777" w:rsidR="001577EE" w:rsidRPr="00057099" w:rsidRDefault="001577EE" w:rsidP="003423C2">
            <w:pPr>
              <w:spacing w:line="240" w:lineRule="exact"/>
            </w:pPr>
            <w:r w:rsidRPr="00057099">
              <w:t>opstelling</w:t>
            </w:r>
          </w:p>
        </w:tc>
        <w:tc>
          <w:tcPr>
            <w:tcW w:w="851" w:type="dxa"/>
          </w:tcPr>
          <w:p w14:paraId="6685B2B5" w14:textId="77777777" w:rsidR="001577EE" w:rsidRPr="00057099" w:rsidRDefault="001577EE" w:rsidP="003423C2">
            <w:pPr>
              <w:spacing w:line="240" w:lineRule="exact"/>
            </w:pPr>
          </w:p>
        </w:tc>
        <w:tc>
          <w:tcPr>
            <w:tcW w:w="284" w:type="dxa"/>
          </w:tcPr>
          <w:p w14:paraId="3225ACD0" w14:textId="77777777" w:rsidR="001577EE" w:rsidRPr="00057099" w:rsidRDefault="001577EE" w:rsidP="003423C2">
            <w:pPr>
              <w:spacing w:line="240" w:lineRule="exact"/>
            </w:pPr>
            <w:r w:rsidRPr="00057099">
              <w:t>:</w:t>
            </w:r>
          </w:p>
        </w:tc>
        <w:tc>
          <w:tcPr>
            <w:tcW w:w="4530" w:type="dxa"/>
          </w:tcPr>
          <w:p w14:paraId="6A636B72" w14:textId="48F3485C" w:rsidR="001577EE" w:rsidRPr="00057099" w:rsidRDefault="001577EE" w:rsidP="003423C2">
            <w:pPr>
              <w:spacing w:line="240" w:lineRule="exact"/>
            </w:pPr>
            <w:r w:rsidRPr="00057099">
              <w:t>Binnen in de pompenruimte</w:t>
            </w:r>
          </w:p>
        </w:tc>
      </w:tr>
    </w:tbl>
    <w:p w14:paraId="2CBFFFC8" w14:textId="77777777" w:rsidR="001577EE" w:rsidRPr="00057099" w:rsidRDefault="001577EE" w:rsidP="001577EE">
      <w:pPr>
        <w:pStyle w:val="BodyText"/>
      </w:pPr>
    </w:p>
    <w:p w14:paraId="5CC46F34" w14:textId="77777777" w:rsidR="001577EE" w:rsidRPr="00057099" w:rsidRDefault="001577EE" w:rsidP="001577EE">
      <w:pPr>
        <w:pStyle w:val="Heading3"/>
      </w:pPr>
      <w:r w:rsidRPr="00057099">
        <w:tab/>
        <w:t>Buisventilator</w:t>
      </w:r>
    </w:p>
    <w:tbl>
      <w:tblPr>
        <w:tblW w:w="8658" w:type="dxa"/>
        <w:tblLayout w:type="fixed"/>
        <w:tblLook w:val="01E0" w:firstRow="1" w:lastRow="1" w:firstColumn="1" w:lastColumn="1" w:noHBand="0" w:noVBand="0"/>
      </w:tblPr>
      <w:tblGrid>
        <w:gridCol w:w="2948"/>
        <w:gridCol w:w="851"/>
        <w:gridCol w:w="284"/>
        <w:gridCol w:w="4530"/>
        <w:gridCol w:w="45"/>
      </w:tblGrid>
      <w:tr w:rsidR="001577EE" w:rsidRPr="00057099" w14:paraId="522C51B8" w14:textId="77777777" w:rsidTr="003423C2">
        <w:trPr>
          <w:gridAfter w:val="1"/>
          <w:wAfter w:w="45" w:type="dxa"/>
        </w:trPr>
        <w:tc>
          <w:tcPr>
            <w:tcW w:w="2948" w:type="dxa"/>
          </w:tcPr>
          <w:p w14:paraId="76EAFCAC" w14:textId="77777777" w:rsidR="001577EE" w:rsidRPr="00057099" w:rsidRDefault="001577EE" w:rsidP="003423C2">
            <w:pPr>
              <w:spacing w:line="240" w:lineRule="exact"/>
            </w:pPr>
            <w:r w:rsidRPr="00057099">
              <w:t>aantal</w:t>
            </w:r>
          </w:p>
        </w:tc>
        <w:tc>
          <w:tcPr>
            <w:tcW w:w="851" w:type="dxa"/>
          </w:tcPr>
          <w:p w14:paraId="2FEC4A12" w14:textId="77777777" w:rsidR="001577EE" w:rsidRPr="00057099" w:rsidRDefault="001577EE" w:rsidP="003423C2">
            <w:pPr>
              <w:spacing w:line="240" w:lineRule="exact"/>
              <w:jc w:val="right"/>
            </w:pPr>
          </w:p>
        </w:tc>
        <w:tc>
          <w:tcPr>
            <w:tcW w:w="284" w:type="dxa"/>
          </w:tcPr>
          <w:p w14:paraId="16E26A7C" w14:textId="77777777" w:rsidR="001577EE" w:rsidRPr="00057099" w:rsidRDefault="001577EE" w:rsidP="003423C2">
            <w:pPr>
              <w:spacing w:line="240" w:lineRule="exact"/>
            </w:pPr>
            <w:r w:rsidRPr="00057099">
              <w:t>:</w:t>
            </w:r>
          </w:p>
        </w:tc>
        <w:tc>
          <w:tcPr>
            <w:tcW w:w="4530" w:type="dxa"/>
          </w:tcPr>
          <w:p w14:paraId="071BD7A4" w14:textId="77777777" w:rsidR="001577EE" w:rsidRPr="00057099" w:rsidRDefault="001577EE" w:rsidP="003423C2">
            <w:pPr>
              <w:spacing w:line="240" w:lineRule="exact"/>
            </w:pPr>
            <w:r w:rsidRPr="00057099">
              <w:t>1</w:t>
            </w:r>
          </w:p>
        </w:tc>
      </w:tr>
      <w:tr w:rsidR="001577EE" w:rsidRPr="00057099" w14:paraId="14E40A5D" w14:textId="77777777" w:rsidTr="003423C2">
        <w:trPr>
          <w:gridAfter w:val="1"/>
          <w:wAfter w:w="45" w:type="dxa"/>
        </w:trPr>
        <w:tc>
          <w:tcPr>
            <w:tcW w:w="2948" w:type="dxa"/>
          </w:tcPr>
          <w:p w14:paraId="0947E0F4" w14:textId="77777777" w:rsidR="001577EE" w:rsidRPr="00057099" w:rsidRDefault="001577EE" w:rsidP="003423C2">
            <w:pPr>
              <w:spacing w:line="240" w:lineRule="exact"/>
            </w:pPr>
            <w:r w:rsidRPr="00057099">
              <w:t>fabrikaat</w:t>
            </w:r>
          </w:p>
        </w:tc>
        <w:tc>
          <w:tcPr>
            <w:tcW w:w="851" w:type="dxa"/>
          </w:tcPr>
          <w:p w14:paraId="258DB3B4" w14:textId="77777777" w:rsidR="001577EE" w:rsidRPr="00057099" w:rsidRDefault="001577EE" w:rsidP="003423C2">
            <w:pPr>
              <w:spacing w:line="240" w:lineRule="exact"/>
              <w:jc w:val="right"/>
            </w:pPr>
          </w:p>
        </w:tc>
        <w:tc>
          <w:tcPr>
            <w:tcW w:w="284" w:type="dxa"/>
          </w:tcPr>
          <w:p w14:paraId="4833C9AC" w14:textId="77777777" w:rsidR="001577EE" w:rsidRPr="00057099" w:rsidRDefault="001577EE" w:rsidP="003423C2">
            <w:pPr>
              <w:spacing w:line="240" w:lineRule="exact"/>
            </w:pPr>
            <w:r w:rsidRPr="00057099">
              <w:t>:</w:t>
            </w:r>
          </w:p>
        </w:tc>
        <w:tc>
          <w:tcPr>
            <w:tcW w:w="4530" w:type="dxa"/>
          </w:tcPr>
          <w:p w14:paraId="05CC97B1" w14:textId="77777777" w:rsidR="001577EE" w:rsidRPr="00057099" w:rsidRDefault="001577EE" w:rsidP="003423C2">
            <w:pPr>
              <w:spacing w:line="240" w:lineRule="exact"/>
            </w:pPr>
            <w:r w:rsidRPr="00057099">
              <w:rPr>
                <w:szCs w:val="18"/>
              </w:rPr>
              <w:t>Zehnder of gelijkwaardig</w:t>
            </w:r>
          </w:p>
        </w:tc>
      </w:tr>
      <w:tr w:rsidR="001577EE" w:rsidRPr="00057099" w14:paraId="0A81013E" w14:textId="77777777" w:rsidTr="003423C2">
        <w:trPr>
          <w:gridAfter w:val="1"/>
          <w:wAfter w:w="45" w:type="dxa"/>
        </w:trPr>
        <w:tc>
          <w:tcPr>
            <w:tcW w:w="2948" w:type="dxa"/>
          </w:tcPr>
          <w:p w14:paraId="0B6E59F2" w14:textId="77777777" w:rsidR="001577EE" w:rsidRPr="00057099" w:rsidRDefault="001577EE" w:rsidP="003423C2">
            <w:pPr>
              <w:spacing w:line="240" w:lineRule="exact"/>
            </w:pPr>
            <w:r w:rsidRPr="00057099">
              <w:t>type</w:t>
            </w:r>
          </w:p>
        </w:tc>
        <w:tc>
          <w:tcPr>
            <w:tcW w:w="851" w:type="dxa"/>
          </w:tcPr>
          <w:p w14:paraId="237D4952" w14:textId="77777777" w:rsidR="001577EE" w:rsidRPr="00057099" w:rsidRDefault="001577EE" w:rsidP="003423C2">
            <w:pPr>
              <w:spacing w:line="240" w:lineRule="exact"/>
              <w:jc w:val="right"/>
            </w:pPr>
          </w:p>
        </w:tc>
        <w:tc>
          <w:tcPr>
            <w:tcW w:w="284" w:type="dxa"/>
          </w:tcPr>
          <w:p w14:paraId="18728F4E" w14:textId="77777777" w:rsidR="001577EE" w:rsidRPr="00057099" w:rsidRDefault="001577EE" w:rsidP="003423C2">
            <w:pPr>
              <w:spacing w:line="240" w:lineRule="exact"/>
            </w:pPr>
            <w:r w:rsidRPr="00057099">
              <w:t>:</w:t>
            </w:r>
          </w:p>
        </w:tc>
        <w:tc>
          <w:tcPr>
            <w:tcW w:w="4530" w:type="dxa"/>
          </w:tcPr>
          <w:p w14:paraId="7DF065DE" w14:textId="77777777" w:rsidR="001577EE" w:rsidRPr="00057099" w:rsidRDefault="001577EE" w:rsidP="003423C2">
            <w:pPr>
              <w:spacing w:line="240" w:lineRule="exact"/>
            </w:pPr>
          </w:p>
        </w:tc>
      </w:tr>
      <w:tr w:rsidR="001577EE" w:rsidRPr="00057099" w14:paraId="42D318D8" w14:textId="77777777" w:rsidTr="003423C2">
        <w:trPr>
          <w:gridAfter w:val="1"/>
          <w:wAfter w:w="45" w:type="dxa"/>
        </w:trPr>
        <w:tc>
          <w:tcPr>
            <w:tcW w:w="2948" w:type="dxa"/>
          </w:tcPr>
          <w:p w14:paraId="12196A4A" w14:textId="77777777" w:rsidR="001577EE" w:rsidRPr="00057099" w:rsidRDefault="001577EE" w:rsidP="003423C2">
            <w:pPr>
              <w:spacing w:line="240" w:lineRule="exact"/>
            </w:pPr>
            <w:r w:rsidRPr="00057099">
              <w:t>toerental</w:t>
            </w:r>
          </w:p>
        </w:tc>
        <w:tc>
          <w:tcPr>
            <w:tcW w:w="851" w:type="dxa"/>
          </w:tcPr>
          <w:p w14:paraId="740F4649" w14:textId="77777777" w:rsidR="001577EE" w:rsidRPr="00057099" w:rsidRDefault="001577EE" w:rsidP="003423C2">
            <w:pPr>
              <w:spacing w:line="240" w:lineRule="exact"/>
              <w:jc w:val="right"/>
            </w:pPr>
            <w:r w:rsidRPr="00057099">
              <w:t>rpm</w:t>
            </w:r>
          </w:p>
        </w:tc>
        <w:tc>
          <w:tcPr>
            <w:tcW w:w="284" w:type="dxa"/>
          </w:tcPr>
          <w:p w14:paraId="09086193" w14:textId="77777777" w:rsidR="001577EE" w:rsidRPr="00057099" w:rsidRDefault="001577EE" w:rsidP="003423C2">
            <w:pPr>
              <w:spacing w:line="240" w:lineRule="exact"/>
            </w:pPr>
            <w:r w:rsidRPr="00057099">
              <w:t>:</w:t>
            </w:r>
          </w:p>
        </w:tc>
        <w:tc>
          <w:tcPr>
            <w:tcW w:w="4530" w:type="dxa"/>
          </w:tcPr>
          <w:p w14:paraId="2193EC0B" w14:textId="77777777" w:rsidR="001577EE" w:rsidRPr="00057099" w:rsidRDefault="001577EE" w:rsidP="003423C2">
            <w:pPr>
              <w:spacing w:line="240" w:lineRule="exact"/>
            </w:pPr>
            <w:r w:rsidRPr="00057099">
              <w:t>&lt;1500</w:t>
            </w:r>
          </w:p>
        </w:tc>
      </w:tr>
      <w:tr w:rsidR="001577EE" w:rsidRPr="00057099" w14:paraId="49C374D1" w14:textId="77777777" w:rsidTr="003423C2">
        <w:trPr>
          <w:gridAfter w:val="1"/>
          <w:wAfter w:w="45" w:type="dxa"/>
        </w:trPr>
        <w:tc>
          <w:tcPr>
            <w:tcW w:w="2948" w:type="dxa"/>
          </w:tcPr>
          <w:p w14:paraId="376CEECF" w14:textId="77777777" w:rsidR="001577EE" w:rsidRPr="00057099" w:rsidRDefault="001577EE" w:rsidP="003423C2">
            <w:pPr>
              <w:spacing w:line="240" w:lineRule="exact"/>
            </w:pPr>
            <w:r w:rsidRPr="00057099">
              <w:t>motorvermogen</w:t>
            </w:r>
          </w:p>
        </w:tc>
        <w:tc>
          <w:tcPr>
            <w:tcW w:w="851" w:type="dxa"/>
          </w:tcPr>
          <w:p w14:paraId="69125AF5" w14:textId="77777777" w:rsidR="001577EE" w:rsidRPr="00057099" w:rsidRDefault="001577EE" w:rsidP="003423C2">
            <w:pPr>
              <w:spacing w:line="240" w:lineRule="exact"/>
              <w:jc w:val="right"/>
            </w:pPr>
            <w:r w:rsidRPr="00057099">
              <w:t>kW</w:t>
            </w:r>
          </w:p>
        </w:tc>
        <w:tc>
          <w:tcPr>
            <w:tcW w:w="284" w:type="dxa"/>
          </w:tcPr>
          <w:p w14:paraId="00384818" w14:textId="77777777" w:rsidR="001577EE" w:rsidRPr="00057099" w:rsidRDefault="001577EE" w:rsidP="003423C2">
            <w:pPr>
              <w:spacing w:line="240" w:lineRule="exact"/>
            </w:pPr>
            <w:r w:rsidRPr="00057099">
              <w:t>:</w:t>
            </w:r>
          </w:p>
        </w:tc>
        <w:tc>
          <w:tcPr>
            <w:tcW w:w="4530" w:type="dxa"/>
          </w:tcPr>
          <w:p w14:paraId="0A326117" w14:textId="77777777" w:rsidR="001577EE" w:rsidRPr="00057099" w:rsidRDefault="001577EE" w:rsidP="003423C2">
            <w:pPr>
              <w:pStyle w:val="Bullet1"/>
              <w:numPr>
                <w:ilvl w:val="0"/>
                <w:numId w:val="0"/>
              </w:numPr>
              <w:rPr>
                <w:color w:val="00577E" w:themeColor="text1"/>
                <w:sz w:val="20"/>
                <w:lang w:val="nl-NL"/>
              </w:rPr>
            </w:pPr>
            <w:r w:rsidRPr="00057099">
              <w:rPr>
                <w:color w:val="00577E" w:themeColor="text1"/>
                <w:sz w:val="20"/>
                <w:lang w:val="nl-NL"/>
              </w:rPr>
              <w:t>ca. 0,4</w:t>
            </w:r>
          </w:p>
        </w:tc>
      </w:tr>
      <w:tr w:rsidR="001577EE" w:rsidRPr="00057099" w14:paraId="6C086797" w14:textId="77777777" w:rsidTr="003423C2">
        <w:trPr>
          <w:gridAfter w:val="1"/>
          <w:wAfter w:w="45" w:type="dxa"/>
        </w:trPr>
        <w:tc>
          <w:tcPr>
            <w:tcW w:w="2948" w:type="dxa"/>
          </w:tcPr>
          <w:p w14:paraId="6A654663" w14:textId="77777777" w:rsidR="001577EE" w:rsidRPr="00057099" w:rsidRDefault="001577EE" w:rsidP="003423C2">
            <w:pPr>
              <w:spacing w:line="240" w:lineRule="exact"/>
            </w:pPr>
            <w:r w:rsidRPr="00057099">
              <w:t>spanning</w:t>
            </w:r>
          </w:p>
        </w:tc>
        <w:tc>
          <w:tcPr>
            <w:tcW w:w="851" w:type="dxa"/>
          </w:tcPr>
          <w:p w14:paraId="4A4A3807" w14:textId="77777777" w:rsidR="001577EE" w:rsidRPr="00057099" w:rsidRDefault="001577EE" w:rsidP="003423C2">
            <w:pPr>
              <w:spacing w:line="240" w:lineRule="exact"/>
              <w:jc w:val="right"/>
            </w:pPr>
            <w:r w:rsidRPr="00057099">
              <w:t>V, Hz</w:t>
            </w:r>
          </w:p>
        </w:tc>
        <w:tc>
          <w:tcPr>
            <w:tcW w:w="284" w:type="dxa"/>
          </w:tcPr>
          <w:p w14:paraId="1C544C3F" w14:textId="77777777" w:rsidR="001577EE" w:rsidRPr="00057099" w:rsidRDefault="001577EE" w:rsidP="003423C2">
            <w:pPr>
              <w:spacing w:line="240" w:lineRule="exact"/>
            </w:pPr>
            <w:r w:rsidRPr="00057099">
              <w:t>:</w:t>
            </w:r>
          </w:p>
        </w:tc>
        <w:tc>
          <w:tcPr>
            <w:tcW w:w="4530" w:type="dxa"/>
          </w:tcPr>
          <w:p w14:paraId="68FDCF59" w14:textId="77777777" w:rsidR="001577EE" w:rsidRPr="00057099" w:rsidRDefault="001577EE" w:rsidP="003423C2">
            <w:pPr>
              <w:pStyle w:val="Bullet1"/>
              <w:numPr>
                <w:ilvl w:val="0"/>
                <w:numId w:val="0"/>
              </w:numPr>
              <w:rPr>
                <w:color w:val="00577E" w:themeColor="text1"/>
                <w:sz w:val="20"/>
                <w:lang w:val="nl-NL"/>
              </w:rPr>
            </w:pPr>
            <w:r w:rsidRPr="00057099">
              <w:rPr>
                <w:color w:val="00577E" w:themeColor="text1"/>
                <w:sz w:val="20"/>
                <w:lang w:val="nl-NL"/>
              </w:rPr>
              <w:t>230, 50</w:t>
            </w:r>
          </w:p>
        </w:tc>
      </w:tr>
      <w:tr w:rsidR="001577EE" w:rsidRPr="00057099" w14:paraId="50B9D06C" w14:textId="77777777" w:rsidTr="003423C2">
        <w:trPr>
          <w:gridAfter w:val="1"/>
          <w:wAfter w:w="45" w:type="dxa"/>
        </w:trPr>
        <w:tc>
          <w:tcPr>
            <w:tcW w:w="2948" w:type="dxa"/>
          </w:tcPr>
          <w:p w14:paraId="197AF907" w14:textId="77777777" w:rsidR="001577EE" w:rsidRPr="00057099" w:rsidRDefault="001577EE" w:rsidP="003423C2">
            <w:pPr>
              <w:spacing w:line="240" w:lineRule="exact"/>
            </w:pPr>
            <w:r w:rsidRPr="00057099">
              <w:t>isolatieklasse</w:t>
            </w:r>
          </w:p>
        </w:tc>
        <w:tc>
          <w:tcPr>
            <w:tcW w:w="851" w:type="dxa"/>
          </w:tcPr>
          <w:p w14:paraId="1DB04E0C" w14:textId="77777777" w:rsidR="001577EE" w:rsidRPr="00057099" w:rsidRDefault="001577EE" w:rsidP="003423C2">
            <w:pPr>
              <w:spacing w:line="240" w:lineRule="exact"/>
              <w:jc w:val="right"/>
            </w:pPr>
          </w:p>
        </w:tc>
        <w:tc>
          <w:tcPr>
            <w:tcW w:w="284" w:type="dxa"/>
          </w:tcPr>
          <w:p w14:paraId="0FAEE74C" w14:textId="77777777" w:rsidR="001577EE" w:rsidRPr="00057099" w:rsidRDefault="001577EE" w:rsidP="003423C2">
            <w:pPr>
              <w:spacing w:line="240" w:lineRule="exact"/>
            </w:pPr>
            <w:r w:rsidRPr="00057099">
              <w:t>:</w:t>
            </w:r>
          </w:p>
        </w:tc>
        <w:tc>
          <w:tcPr>
            <w:tcW w:w="4530" w:type="dxa"/>
          </w:tcPr>
          <w:p w14:paraId="43EC0648" w14:textId="77777777" w:rsidR="001577EE" w:rsidRPr="00057099" w:rsidRDefault="001577EE" w:rsidP="003423C2">
            <w:pPr>
              <w:pStyle w:val="Bullet1"/>
              <w:numPr>
                <w:ilvl w:val="0"/>
                <w:numId w:val="0"/>
              </w:numPr>
              <w:rPr>
                <w:color w:val="00577E" w:themeColor="text1"/>
                <w:sz w:val="20"/>
                <w:lang w:val="nl-NL"/>
              </w:rPr>
            </w:pPr>
            <w:r w:rsidRPr="00057099">
              <w:rPr>
                <w:color w:val="00577E" w:themeColor="text1"/>
                <w:sz w:val="20"/>
                <w:lang w:val="nl-NL"/>
              </w:rPr>
              <w:t>B</w:t>
            </w:r>
          </w:p>
        </w:tc>
      </w:tr>
      <w:tr w:rsidR="001577EE" w:rsidRPr="00057099" w14:paraId="1989250C" w14:textId="77777777" w:rsidTr="003423C2">
        <w:trPr>
          <w:gridAfter w:val="1"/>
          <w:wAfter w:w="45" w:type="dxa"/>
        </w:trPr>
        <w:tc>
          <w:tcPr>
            <w:tcW w:w="2948" w:type="dxa"/>
          </w:tcPr>
          <w:p w14:paraId="037D9807" w14:textId="77777777" w:rsidR="001577EE" w:rsidRPr="00057099" w:rsidRDefault="001577EE" w:rsidP="003423C2">
            <w:pPr>
              <w:spacing w:line="240" w:lineRule="exact"/>
            </w:pPr>
            <w:r w:rsidRPr="00057099">
              <w:t>beschermingsklasse</w:t>
            </w:r>
          </w:p>
        </w:tc>
        <w:tc>
          <w:tcPr>
            <w:tcW w:w="851" w:type="dxa"/>
          </w:tcPr>
          <w:p w14:paraId="043E0164" w14:textId="77777777" w:rsidR="001577EE" w:rsidRPr="00057099" w:rsidRDefault="001577EE" w:rsidP="003423C2">
            <w:pPr>
              <w:spacing w:line="240" w:lineRule="exact"/>
              <w:jc w:val="right"/>
            </w:pPr>
          </w:p>
        </w:tc>
        <w:tc>
          <w:tcPr>
            <w:tcW w:w="284" w:type="dxa"/>
          </w:tcPr>
          <w:p w14:paraId="59C7F952" w14:textId="77777777" w:rsidR="001577EE" w:rsidRPr="00057099" w:rsidRDefault="001577EE" w:rsidP="003423C2">
            <w:pPr>
              <w:spacing w:line="240" w:lineRule="exact"/>
            </w:pPr>
            <w:r w:rsidRPr="00057099">
              <w:t>:</w:t>
            </w:r>
          </w:p>
        </w:tc>
        <w:tc>
          <w:tcPr>
            <w:tcW w:w="4530" w:type="dxa"/>
          </w:tcPr>
          <w:p w14:paraId="67B4AE21" w14:textId="77777777" w:rsidR="001577EE" w:rsidRPr="00057099" w:rsidRDefault="001577EE" w:rsidP="003423C2">
            <w:pPr>
              <w:pStyle w:val="Bullet1"/>
              <w:numPr>
                <w:ilvl w:val="0"/>
                <w:numId w:val="0"/>
              </w:numPr>
              <w:rPr>
                <w:color w:val="00577E" w:themeColor="text1"/>
                <w:sz w:val="20"/>
                <w:lang w:val="nl-NL"/>
              </w:rPr>
            </w:pPr>
            <w:r w:rsidRPr="00057099">
              <w:rPr>
                <w:color w:val="00577E" w:themeColor="text1"/>
                <w:sz w:val="20"/>
                <w:lang w:val="nl-NL"/>
              </w:rPr>
              <w:t>IP44</w:t>
            </w:r>
          </w:p>
        </w:tc>
      </w:tr>
      <w:tr w:rsidR="001577EE" w:rsidRPr="00057099" w14:paraId="1C66EC0B" w14:textId="77777777" w:rsidTr="003423C2">
        <w:tc>
          <w:tcPr>
            <w:tcW w:w="2948" w:type="dxa"/>
          </w:tcPr>
          <w:p w14:paraId="3D5EF6E8" w14:textId="77777777" w:rsidR="001577EE" w:rsidRPr="00057099" w:rsidRDefault="001577EE" w:rsidP="003423C2">
            <w:pPr>
              <w:spacing w:line="240" w:lineRule="exact"/>
            </w:pPr>
            <w:r w:rsidRPr="00057099">
              <w:t>materiaal</w:t>
            </w:r>
          </w:p>
        </w:tc>
        <w:tc>
          <w:tcPr>
            <w:tcW w:w="851" w:type="dxa"/>
          </w:tcPr>
          <w:p w14:paraId="7F32E8EF" w14:textId="77777777" w:rsidR="001577EE" w:rsidRPr="00057099" w:rsidRDefault="001577EE" w:rsidP="003423C2">
            <w:pPr>
              <w:spacing w:line="240" w:lineRule="exact"/>
            </w:pPr>
          </w:p>
        </w:tc>
        <w:tc>
          <w:tcPr>
            <w:tcW w:w="284" w:type="dxa"/>
          </w:tcPr>
          <w:p w14:paraId="5F1F240A" w14:textId="77777777" w:rsidR="001577EE" w:rsidRPr="00057099" w:rsidRDefault="001577EE" w:rsidP="003423C2">
            <w:pPr>
              <w:spacing w:line="240" w:lineRule="exact"/>
            </w:pPr>
            <w:r w:rsidRPr="00057099">
              <w:t>:</w:t>
            </w:r>
          </w:p>
        </w:tc>
        <w:tc>
          <w:tcPr>
            <w:tcW w:w="4575" w:type="dxa"/>
            <w:gridSpan w:val="2"/>
          </w:tcPr>
          <w:p w14:paraId="48B6805B" w14:textId="77777777" w:rsidR="001577EE" w:rsidRPr="00057099" w:rsidRDefault="001577EE" w:rsidP="003423C2">
            <w:pPr>
              <w:spacing w:line="240" w:lineRule="exact"/>
              <w:ind w:right="-18"/>
            </w:pPr>
            <w:r w:rsidRPr="00057099">
              <w:t xml:space="preserve">huis aluminium </w:t>
            </w:r>
          </w:p>
        </w:tc>
      </w:tr>
      <w:tr w:rsidR="001577EE" w:rsidRPr="00057099" w14:paraId="72E30FDA" w14:textId="77777777" w:rsidTr="003423C2">
        <w:trPr>
          <w:gridAfter w:val="1"/>
          <w:wAfter w:w="45" w:type="dxa"/>
        </w:trPr>
        <w:tc>
          <w:tcPr>
            <w:tcW w:w="2948" w:type="dxa"/>
          </w:tcPr>
          <w:p w14:paraId="337A1253" w14:textId="77777777" w:rsidR="001577EE" w:rsidRPr="00057099" w:rsidRDefault="001577EE" w:rsidP="003423C2">
            <w:pPr>
              <w:spacing w:line="240" w:lineRule="exact"/>
            </w:pPr>
            <w:r w:rsidRPr="00057099">
              <w:t>luchthoeveelheid</w:t>
            </w:r>
          </w:p>
        </w:tc>
        <w:tc>
          <w:tcPr>
            <w:tcW w:w="851" w:type="dxa"/>
          </w:tcPr>
          <w:p w14:paraId="6D1DDA0F" w14:textId="77777777" w:rsidR="001577EE" w:rsidRPr="00057099" w:rsidRDefault="001577EE" w:rsidP="003423C2">
            <w:pPr>
              <w:spacing w:line="240" w:lineRule="exact"/>
              <w:jc w:val="right"/>
            </w:pPr>
            <w:r w:rsidRPr="00057099">
              <w:t>m3/h</w:t>
            </w:r>
          </w:p>
        </w:tc>
        <w:tc>
          <w:tcPr>
            <w:tcW w:w="284" w:type="dxa"/>
          </w:tcPr>
          <w:p w14:paraId="2D435E79" w14:textId="77777777" w:rsidR="001577EE" w:rsidRPr="00057099" w:rsidRDefault="001577EE" w:rsidP="003423C2">
            <w:pPr>
              <w:spacing w:line="240" w:lineRule="exact"/>
            </w:pPr>
            <w:r w:rsidRPr="00057099">
              <w:t>:</w:t>
            </w:r>
          </w:p>
        </w:tc>
        <w:tc>
          <w:tcPr>
            <w:tcW w:w="4530" w:type="dxa"/>
          </w:tcPr>
          <w:p w14:paraId="0C8C0687" w14:textId="4D55933A" w:rsidR="001577EE" w:rsidRPr="00057099" w:rsidRDefault="001577EE" w:rsidP="003423C2">
            <w:pPr>
              <w:spacing w:line="240" w:lineRule="exact"/>
            </w:pPr>
            <w:r w:rsidRPr="00057099">
              <w:rPr>
                <w:szCs w:val="18"/>
              </w:rPr>
              <w:t xml:space="preserve">ca.800 </w:t>
            </w:r>
          </w:p>
        </w:tc>
      </w:tr>
      <w:tr w:rsidR="001577EE" w:rsidRPr="00057099" w14:paraId="61BF2D25" w14:textId="77777777" w:rsidTr="003423C2">
        <w:trPr>
          <w:gridAfter w:val="1"/>
          <w:wAfter w:w="45" w:type="dxa"/>
        </w:trPr>
        <w:tc>
          <w:tcPr>
            <w:tcW w:w="2948" w:type="dxa"/>
          </w:tcPr>
          <w:p w14:paraId="0BE421D9" w14:textId="77777777" w:rsidR="001577EE" w:rsidRPr="00057099" w:rsidRDefault="001577EE" w:rsidP="003423C2">
            <w:pPr>
              <w:spacing w:line="240" w:lineRule="exact"/>
            </w:pPr>
            <w:r w:rsidRPr="00057099">
              <w:t>opvoerhoogte</w:t>
            </w:r>
          </w:p>
        </w:tc>
        <w:tc>
          <w:tcPr>
            <w:tcW w:w="851" w:type="dxa"/>
          </w:tcPr>
          <w:p w14:paraId="49F33ADA" w14:textId="77777777" w:rsidR="001577EE" w:rsidRPr="00057099" w:rsidRDefault="001577EE" w:rsidP="003423C2">
            <w:pPr>
              <w:spacing w:line="240" w:lineRule="exact"/>
              <w:jc w:val="right"/>
            </w:pPr>
            <w:r w:rsidRPr="00057099">
              <w:t>Pa</w:t>
            </w:r>
          </w:p>
        </w:tc>
        <w:tc>
          <w:tcPr>
            <w:tcW w:w="284" w:type="dxa"/>
          </w:tcPr>
          <w:p w14:paraId="13259FCE" w14:textId="77777777" w:rsidR="001577EE" w:rsidRPr="00057099" w:rsidRDefault="001577EE" w:rsidP="003423C2">
            <w:pPr>
              <w:spacing w:line="240" w:lineRule="exact"/>
            </w:pPr>
            <w:r w:rsidRPr="00057099">
              <w:t>:</w:t>
            </w:r>
          </w:p>
        </w:tc>
        <w:tc>
          <w:tcPr>
            <w:tcW w:w="4530" w:type="dxa"/>
          </w:tcPr>
          <w:p w14:paraId="257056D0" w14:textId="77777777" w:rsidR="001577EE" w:rsidRPr="00057099" w:rsidRDefault="001577EE" w:rsidP="003423C2">
            <w:pPr>
              <w:spacing w:line="240" w:lineRule="exact"/>
            </w:pPr>
            <w:r w:rsidRPr="00057099">
              <w:t>door aannemer te bepalen</w:t>
            </w:r>
          </w:p>
        </w:tc>
      </w:tr>
    </w:tbl>
    <w:p w14:paraId="7E33DE7F" w14:textId="77777777" w:rsidR="001577EE" w:rsidRPr="00057099" w:rsidRDefault="001577EE" w:rsidP="001577EE"/>
    <w:p w14:paraId="26EBAA38" w14:textId="77777777" w:rsidR="001577EE" w:rsidRPr="00057099" w:rsidRDefault="001577EE" w:rsidP="001577EE">
      <w:pPr>
        <w:pStyle w:val="Heading3"/>
      </w:pPr>
      <w:r w:rsidRPr="00057099">
        <w:tab/>
        <w:t>Regeling</w:t>
      </w:r>
    </w:p>
    <w:tbl>
      <w:tblPr>
        <w:tblW w:w="8613" w:type="dxa"/>
        <w:tblLayout w:type="fixed"/>
        <w:tblLook w:val="01E0" w:firstRow="1" w:lastRow="1" w:firstColumn="1" w:lastColumn="1" w:noHBand="0" w:noVBand="0"/>
      </w:tblPr>
      <w:tblGrid>
        <w:gridCol w:w="2948"/>
        <w:gridCol w:w="851"/>
        <w:gridCol w:w="284"/>
        <w:gridCol w:w="4530"/>
      </w:tblGrid>
      <w:tr w:rsidR="001577EE" w:rsidRPr="00057099" w14:paraId="01C0BF91" w14:textId="77777777" w:rsidTr="003423C2">
        <w:tc>
          <w:tcPr>
            <w:tcW w:w="2948" w:type="dxa"/>
          </w:tcPr>
          <w:p w14:paraId="39EDF864" w14:textId="77777777" w:rsidR="001577EE" w:rsidRPr="00057099" w:rsidRDefault="001577EE" w:rsidP="003423C2">
            <w:pPr>
              <w:spacing w:line="240" w:lineRule="exact"/>
            </w:pPr>
            <w:r w:rsidRPr="00057099">
              <w:t>systeem</w:t>
            </w:r>
          </w:p>
        </w:tc>
        <w:tc>
          <w:tcPr>
            <w:tcW w:w="851" w:type="dxa"/>
          </w:tcPr>
          <w:p w14:paraId="795EEA31" w14:textId="77777777" w:rsidR="001577EE" w:rsidRPr="00057099" w:rsidRDefault="001577EE" w:rsidP="003423C2">
            <w:pPr>
              <w:spacing w:line="240" w:lineRule="exact"/>
              <w:jc w:val="right"/>
            </w:pPr>
          </w:p>
        </w:tc>
        <w:tc>
          <w:tcPr>
            <w:tcW w:w="284" w:type="dxa"/>
          </w:tcPr>
          <w:p w14:paraId="494B6026" w14:textId="77777777" w:rsidR="001577EE" w:rsidRPr="00057099" w:rsidRDefault="001577EE" w:rsidP="003423C2">
            <w:pPr>
              <w:spacing w:line="240" w:lineRule="exact"/>
            </w:pPr>
            <w:r w:rsidRPr="00057099">
              <w:t>:</w:t>
            </w:r>
          </w:p>
        </w:tc>
        <w:tc>
          <w:tcPr>
            <w:tcW w:w="4530" w:type="dxa"/>
          </w:tcPr>
          <w:p w14:paraId="6BB45F81" w14:textId="77777777" w:rsidR="001577EE" w:rsidRPr="00057099" w:rsidRDefault="001577EE" w:rsidP="003423C2">
            <w:pPr>
              <w:spacing w:line="240" w:lineRule="exact"/>
            </w:pPr>
            <w:r w:rsidRPr="00057099">
              <w:t>aan-/uitschakeling op basis van ruimtetemperatuur</w:t>
            </w:r>
          </w:p>
        </w:tc>
      </w:tr>
      <w:tr w:rsidR="001577EE" w:rsidRPr="00057099" w14:paraId="0BEFFEC6" w14:textId="77777777" w:rsidTr="003423C2">
        <w:tc>
          <w:tcPr>
            <w:tcW w:w="2948" w:type="dxa"/>
          </w:tcPr>
          <w:p w14:paraId="5A81E023" w14:textId="77777777" w:rsidR="001577EE" w:rsidRPr="00057099" w:rsidRDefault="001577EE" w:rsidP="003423C2">
            <w:pPr>
              <w:spacing w:line="240" w:lineRule="exact"/>
            </w:pPr>
            <w:r w:rsidRPr="00057099">
              <w:t>omvang</w:t>
            </w:r>
          </w:p>
        </w:tc>
        <w:tc>
          <w:tcPr>
            <w:tcW w:w="851" w:type="dxa"/>
          </w:tcPr>
          <w:p w14:paraId="43807CFA" w14:textId="77777777" w:rsidR="001577EE" w:rsidRPr="00057099" w:rsidRDefault="001577EE" w:rsidP="003423C2">
            <w:pPr>
              <w:spacing w:line="240" w:lineRule="exact"/>
              <w:jc w:val="right"/>
            </w:pPr>
          </w:p>
        </w:tc>
        <w:tc>
          <w:tcPr>
            <w:tcW w:w="284" w:type="dxa"/>
          </w:tcPr>
          <w:p w14:paraId="334760A2" w14:textId="77777777" w:rsidR="001577EE" w:rsidRPr="00057099" w:rsidRDefault="001577EE" w:rsidP="003423C2">
            <w:pPr>
              <w:spacing w:line="240" w:lineRule="exact"/>
            </w:pPr>
            <w:r w:rsidRPr="00057099">
              <w:t>:</w:t>
            </w:r>
          </w:p>
        </w:tc>
        <w:tc>
          <w:tcPr>
            <w:tcW w:w="4530" w:type="dxa"/>
          </w:tcPr>
          <w:p w14:paraId="5452EA36" w14:textId="77777777" w:rsidR="001577EE" w:rsidRPr="00057099" w:rsidRDefault="001577EE" w:rsidP="003423C2">
            <w:pPr>
              <w:spacing w:line="240" w:lineRule="exact"/>
            </w:pPr>
            <w:r w:rsidRPr="00057099">
              <w:t xml:space="preserve">ruimtethermostaat </w:t>
            </w:r>
            <w:proofErr w:type="spellStart"/>
            <w:r w:rsidRPr="00057099">
              <w:t>Danfoss</w:t>
            </w:r>
            <w:proofErr w:type="spellEnd"/>
            <w:r w:rsidRPr="00057099">
              <w:t xml:space="preserve"> RT4</w:t>
            </w:r>
          </w:p>
        </w:tc>
      </w:tr>
      <w:tr w:rsidR="001577EE" w:rsidRPr="00057099" w14:paraId="0421BB33" w14:textId="77777777" w:rsidTr="003423C2">
        <w:trPr>
          <w:trHeight w:val="234"/>
        </w:trPr>
        <w:tc>
          <w:tcPr>
            <w:tcW w:w="2948" w:type="dxa"/>
          </w:tcPr>
          <w:p w14:paraId="110DADA7" w14:textId="77777777" w:rsidR="001577EE" w:rsidRPr="00057099" w:rsidRDefault="001577EE" w:rsidP="003423C2">
            <w:pPr>
              <w:spacing w:line="240" w:lineRule="exact"/>
            </w:pPr>
            <w:r w:rsidRPr="00057099">
              <w:t>opstelling thermostaat</w:t>
            </w:r>
          </w:p>
        </w:tc>
        <w:tc>
          <w:tcPr>
            <w:tcW w:w="851" w:type="dxa"/>
          </w:tcPr>
          <w:p w14:paraId="54CB8A3A" w14:textId="77777777" w:rsidR="001577EE" w:rsidRPr="00057099" w:rsidRDefault="001577EE" w:rsidP="003423C2">
            <w:pPr>
              <w:spacing w:line="240" w:lineRule="exact"/>
              <w:jc w:val="right"/>
            </w:pPr>
          </w:p>
        </w:tc>
        <w:tc>
          <w:tcPr>
            <w:tcW w:w="284" w:type="dxa"/>
          </w:tcPr>
          <w:p w14:paraId="1F82B381" w14:textId="77777777" w:rsidR="001577EE" w:rsidRPr="00057099" w:rsidRDefault="001577EE" w:rsidP="003423C2">
            <w:pPr>
              <w:spacing w:line="240" w:lineRule="exact"/>
            </w:pPr>
            <w:r w:rsidRPr="00057099">
              <w:t>:</w:t>
            </w:r>
          </w:p>
        </w:tc>
        <w:tc>
          <w:tcPr>
            <w:tcW w:w="4530" w:type="dxa"/>
          </w:tcPr>
          <w:p w14:paraId="742D2CEF" w14:textId="77777777" w:rsidR="001577EE" w:rsidRPr="00057099" w:rsidRDefault="001577EE" w:rsidP="003423C2">
            <w:pPr>
              <w:spacing w:line="240" w:lineRule="exact"/>
            </w:pPr>
            <w:r w:rsidRPr="00057099">
              <w:t>op de wand op verblijfshoogte</w:t>
            </w:r>
          </w:p>
        </w:tc>
      </w:tr>
      <w:tr w:rsidR="001577EE" w:rsidRPr="00057099" w14:paraId="5C888C1F" w14:textId="77777777" w:rsidTr="003423C2">
        <w:tc>
          <w:tcPr>
            <w:tcW w:w="2948" w:type="dxa"/>
          </w:tcPr>
          <w:p w14:paraId="1D173612" w14:textId="77777777" w:rsidR="001577EE" w:rsidRPr="00057099" w:rsidRDefault="001577EE" w:rsidP="003423C2">
            <w:pPr>
              <w:spacing w:line="240" w:lineRule="exact"/>
            </w:pPr>
            <w:r w:rsidRPr="00057099">
              <w:t>minimum regelbereik</w:t>
            </w:r>
          </w:p>
        </w:tc>
        <w:tc>
          <w:tcPr>
            <w:tcW w:w="851" w:type="dxa"/>
          </w:tcPr>
          <w:p w14:paraId="1E822044" w14:textId="77777777" w:rsidR="001577EE" w:rsidRPr="00057099" w:rsidRDefault="001577EE" w:rsidP="003423C2">
            <w:pPr>
              <w:spacing w:line="240" w:lineRule="exact"/>
              <w:jc w:val="right"/>
            </w:pPr>
            <w:r w:rsidRPr="00057099">
              <w:t>°C</w:t>
            </w:r>
          </w:p>
        </w:tc>
        <w:tc>
          <w:tcPr>
            <w:tcW w:w="284" w:type="dxa"/>
          </w:tcPr>
          <w:p w14:paraId="011C8E60" w14:textId="77777777" w:rsidR="001577EE" w:rsidRPr="00057099" w:rsidRDefault="001577EE" w:rsidP="003423C2">
            <w:pPr>
              <w:spacing w:line="240" w:lineRule="exact"/>
            </w:pPr>
            <w:r w:rsidRPr="00057099">
              <w:t>:</w:t>
            </w:r>
          </w:p>
        </w:tc>
        <w:tc>
          <w:tcPr>
            <w:tcW w:w="4530" w:type="dxa"/>
          </w:tcPr>
          <w:p w14:paraId="3F8E98CB" w14:textId="436CB857" w:rsidR="001577EE" w:rsidRPr="00057099" w:rsidRDefault="001577EE" w:rsidP="003423C2">
            <w:pPr>
              <w:spacing w:line="240" w:lineRule="exact"/>
            </w:pPr>
            <w:r w:rsidRPr="00057099">
              <w:t xml:space="preserve">5 </w:t>
            </w:r>
            <w:r w:rsidR="00555902" w:rsidRPr="00057099">
              <w:t>—</w:t>
            </w:r>
            <w:r w:rsidRPr="00057099">
              <w:t xml:space="preserve"> 20</w:t>
            </w:r>
          </w:p>
        </w:tc>
      </w:tr>
      <w:tr w:rsidR="001577EE" w:rsidRPr="00057099" w14:paraId="0988AC0D" w14:textId="77777777" w:rsidTr="003423C2">
        <w:tc>
          <w:tcPr>
            <w:tcW w:w="2948" w:type="dxa"/>
          </w:tcPr>
          <w:p w14:paraId="7D746789" w14:textId="77777777" w:rsidR="001577EE" w:rsidRPr="00057099" w:rsidRDefault="001577EE" w:rsidP="003423C2">
            <w:pPr>
              <w:spacing w:line="240" w:lineRule="exact"/>
            </w:pPr>
            <w:r w:rsidRPr="00057099">
              <w:t>setpoint</w:t>
            </w:r>
          </w:p>
        </w:tc>
        <w:tc>
          <w:tcPr>
            <w:tcW w:w="851" w:type="dxa"/>
          </w:tcPr>
          <w:p w14:paraId="75B4F0A5" w14:textId="77777777" w:rsidR="001577EE" w:rsidRPr="00057099" w:rsidRDefault="001577EE" w:rsidP="003423C2">
            <w:pPr>
              <w:spacing w:line="240" w:lineRule="exact"/>
              <w:jc w:val="right"/>
            </w:pPr>
            <w:r w:rsidRPr="00057099">
              <w:t>°C</w:t>
            </w:r>
          </w:p>
        </w:tc>
        <w:tc>
          <w:tcPr>
            <w:tcW w:w="284" w:type="dxa"/>
          </w:tcPr>
          <w:p w14:paraId="3980F024" w14:textId="77777777" w:rsidR="001577EE" w:rsidRPr="00057099" w:rsidRDefault="001577EE" w:rsidP="003423C2">
            <w:pPr>
              <w:spacing w:line="240" w:lineRule="exact"/>
            </w:pPr>
            <w:r w:rsidRPr="00057099">
              <w:t>:</w:t>
            </w:r>
          </w:p>
        </w:tc>
        <w:tc>
          <w:tcPr>
            <w:tcW w:w="4530" w:type="dxa"/>
          </w:tcPr>
          <w:p w14:paraId="228954D8" w14:textId="77777777" w:rsidR="001577EE" w:rsidRPr="00057099" w:rsidRDefault="001577EE" w:rsidP="003423C2">
            <w:pPr>
              <w:spacing w:line="240" w:lineRule="exact"/>
            </w:pPr>
          </w:p>
        </w:tc>
      </w:tr>
      <w:tr w:rsidR="001577EE" w:rsidRPr="00057099" w14:paraId="27A77A30" w14:textId="77777777" w:rsidTr="003423C2">
        <w:tc>
          <w:tcPr>
            <w:tcW w:w="2948" w:type="dxa"/>
          </w:tcPr>
          <w:p w14:paraId="5B3D306F" w14:textId="77777777" w:rsidR="001577EE" w:rsidRPr="00057099" w:rsidRDefault="001577EE" w:rsidP="003423C2">
            <w:pPr>
              <w:spacing w:line="240" w:lineRule="exact"/>
            </w:pPr>
            <w:r w:rsidRPr="00057099">
              <w:t>nevenlevering</w:t>
            </w:r>
          </w:p>
        </w:tc>
        <w:tc>
          <w:tcPr>
            <w:tcW w:w="851" w:type="dxa"/>
          </w:tcPr>
          <w:p w14:paraId="5577F7A0" w14:textId="77777777" w:rsidR="001577EE" w:rsidRPr="00057099" w:rsidRDefault="001577EE" w:rsidP="003423C2">
            <w:pPr>
              <w:spacing w:line="240" w:lineRule="exact"/>
              <w:jc w:val="right"/>
            </w:pPr>
          </w:p>
        </w:tc>
        <w:tc>
          <w:tcPr>
            <w:tcW w:w="284" w:type="dxa"/>
          </w:tcPr>
          <w:p w14:paraId="7663A524" w14:textId="77777777" w:rsidR="001577EE" w:rsidRPr="00057099" w:rsidRDefault="001577EE" w:rsidP="003423C2">
            <w:pPr>
              <w:spacing w:line="240" w:lineRule="exact"/>
            </w:pPr>
            <w:r w:rsidRPr="00057099">
              <w:t>:</w:t>
            </w:r>
          </w:p>
        </w:tc>
        <w:tc>
          <w:tcPr>
            <w:tcW w:w="4530" w:type="dxa"/>
          </w:tcPr>
          <w:p w14:paraId="67C3451F" w14:textId="77777777" w:rsidR="001577EE" w:rsidRPr="00057099" w:rsidRDefault="001577EE" w:rsidP="003423C2">
            <w:pPr>
              <w:pStyle w:val="Bullet1"/>
              <w:tabs>
                <w:tab w:val="clear" w:pos="1135"/>
                <w:tab w:val="num" w:pos="284"/>
              </w:tabs>
              <w:ind w:left="284"/>
              <w:rPr>
                <w:color w:val="00577E" w:themeColor="text1"/>
                <w:sz w:val="20"/>
                <w:lang w:val="nl-NL"/>
              </w:rPr>
            </w:pPr>
            <w:r w:rsidRPr="00057099">
              <w:rPr>
                <w:color w:val="00577E" w:themeColor="text1"/>
                <w:sz w:val="20"/>
                <w:lang w:val="nl-NL"/>
              </w:rPr>
              <w:t>externe storingsmelding;</w:t>
            </w:r>
          </w:p>
          <w:p w14:paraId="493F9798" w14:textId="77777777" w:rsidR="001577EE" w:rsidRPr="00057099" w:rsidRDefault="001577EE" w:rsidP="003423C2">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werkschakelaar. </w:t>
            </w:r>
          </w:p>
        </w:tc>
      </w:tr>
    </w:tbl>
    <w:p w14:paraId="5F07405A" w14:textId="77777777" w:rsidR="001577EE" w:rsidRPr="00057099" w:rsidRDefault="001577EE" w:rsidP="001577EE">
      <w:pPr>
        <w:pStyle w:val="BodyText"/>
      </w:pPr>
    </w:p>
    <w:p w14:paraId="343CB063" w14:textId="09AA50BA" w:rsidR="001577EE" w:rsidRPr="00057099" w:rsidRDefault="001577EE" w:rsidP="001577EE">
      <w:pPr>
        <w:pStyle w:val="Heading2"/>
      </w:pPr>
      <w:bookmarkStart w:id="395" w:name="_Toc54965701"/>
      <w:r w:rsidRPr="00057099">
        <w:t>Kanaalwerk</w:t>
      </w:r>
      <w:bookmarkEnd w:id="395"/>
    </w:p>
    <w:tbl>
      <w:tblPr>
        <w:tblW w:w="0" w:type="auto"/>
        <w:tblLayout w:type="fixed"/>
        <w:tblLook w:val="01E0" w:firstRow="1" w:lastRow="1" w:firstColumn="1" w:lastColumn="1" w:noHBand="0" w:noVBand="0"/>
      </w:tblPr>
      <w:tblGrid>
        <w:gridCol w:w="2948"/>
        <w:gridCol w:w="851"/>
        <w:gridCol w:w="284"/>
        <w:gridCol w:w="4649"/>
      </w:tblGrid>
      <w:tr w:rsidR="001577EE" w:rsidRPr="00057099" w14:paraId="63EE188F" w14:textId="77777777" w:rsidTr="003423C2">
        <w:tc>
          <w:tcPr>
            <w:tcW w:w="2948" w:type="dxa"/>
          </w:tcPr>
          <w:p w14:paraId="17478AD4" w14:textId="77777777" w:rsidR="001577EE" w:rsidRPr="00057099" w:rsidRDefault="001577EE" w:rsidP="003423C2">
            <w:r w:rsidRPr="00057099">
              <w:t>doel</w:t>
            </w:r>
          </w:p>
        </w:tc>
        <w:tc>
          <w:tcPr>
            <w:tcW w:w="851" w:type="dxa"/>
          </w:tcPr>
          <w:p w14:paraId="2EA597B8" w14:textId="77777777" w:rsidR="001577EE" w:rsidRPr="00057099" w:rsidRDefault="001577EE" w:rsidP="003423C2">
            <w:pPr>
              <w:jc w:val="right"/>
            </w:pPr>
          </w:p>
        </w:tc>
        <w:tc>
          <w:tcPr>
            <w:tcW w:w="284" w:type="dxa"/>
          </w:tcPr>
          <w:p w14:paraId="21BA4A3C" w14:textId="77777777" w:rsidR="001577EE" w:rsidRPr="00057099" w:rsidRDefault="001577EE" w:rsidP="003423C2">
            <w:pPr>
              <w:jc w:val="center"/>
            </w:pPr>
            <w:r w:rsidRPr="00057099">
              <w:t>:</w:t>
            </w:r>
          </w:p>
        </w:tc>
        <w:tc>
          <w:tcPr>
            <w:tcW w:w="4649" w:type="dxa"/>
          </w:tcPr>
          <w:p w14:paraId="02BE91DA" w14:textId="0A3460F8" w:rsidR="001577EE" w:rsidRPr="00057099" w:rsidRDefault="001577EE" w:rsidP="003423C2">
            <w:r w:rsidRPr="00057099">
              <w:t>Het transporteren van afzuiglucht vanaf de aansluitpunten naar de ventilator en naar via een gevelrooster naar buiten .</w:t>
            </w:r>
          </w:p>
        </w:tc>
      </w:tr>
      <w:tr w:rsidR="001577EE" w:rsidRPr="00057099" w14:paraId="65703565" w14:textId="77777777" w:rsidTr="003423C2">
        <w:tc>
          <w:tcPr>
            <w:tcW w:w="2948" w:type="dxa"/>
          </w:tcPr>
          <w:p w14:paraId="403100EA" w14:textId="77777777" w:rsidR="001577EE" w:rsidRPr="00057099" w:rsidRDefault="001577EE" w:rsidP="003423C2">
            <w:r w:rsidRPr="00057099">
              <w:t>leveringsomvang</w:t>
            </w:r>
          </w:p>
        </w:tc>
        <w:tc>
          <w:tcPr>
            <w:tcW w:w="851" w:type="dxa"/>
          </w:tcPr>
          <w:p w14:paraId="32FCEF1E" w14:textId="77777777" w:rsidR="001577EE" w:rsidRPr="00057099" w:rsidRDefault="001577EE" w:rsidP="003423C2">
            <w:pPr>
              <w:jc w:val="right"/>
            </w:pPr>
          </w:p>
        </w:tc>
        <w:tc>
          <w:tcPr>
            <w:tcW w:w="284" w:type="dxa"/>
          </w:tcPr>
          <w:p w14:paraId="2C6E3122" w14:textId="77777777" w:rsidR="001577EE" w:rsidRPr="00057099" w:rsidRDefault="001577EE" w:rsidP="003423C2">
            <w:pPr>
              <w:jc w:val="center"/>
            </w:pPr>
            <w:r w:rsidRPr="00057099">
              <w:t>:</w:t>
            </w:r>
          </w:p>
        </w:tc>
        <w:tc>
          <w:tcPr>
            <w:tcW w:w="4649" w:type="dxa"/>
          </w:tcPr>
          <w:p w14:paraId="1A5FBA06" w14:textId="4A0C77D3" w:rsidR="001577EE" w:rsidRPr="00057099" w:rsidRDefault="001577EE" w:rsidP="003423C2">
            <w:r w:rsidRPr="00057099">
              <w:t>zoals aangegeven op de P&amp;ID</w:t>
            </w:r>
            <w:r w:rsidR="00555902" w:rsidRPr="00057099">
              <w:t>’</w:t>
            </w:r>
            <w:r w:rsidRPr="00057099">
              <w:t>s en tekeningen en zoals hierna vermeld</w:t>
            </w:r>
          </w:p>
        </w:tc>
      </w:tr>
      <w:tr w:rsidR="001577EE" w:rsidRPr="00057099" w14:paraId="3E61B973" w14:textId="77777777" w:rsidTr="003423C2">
        <w:tc>
          <w:tcPr>
            <w:tcW w:w="2948" w:type="dxa"/>
          </w:tcPr>
          <w:p w14:paraId="1CBD4CE5" w14:textId="77777777" w:rsidR="001577EE" w:rsidRPr="00057099" w:rsidRDefault="001577EE" w:rsidP="003423C2">
            <w:pPr>
              <w:spacing w:line="240" w:lineRule="exact"/>
            </w:pPr>
            <w:r w:rsidRPr="00057099">
              <w:lastRenderedPageBreak/>
              <w:t>materiaal leiding</w:t>
            </w:r>
          </w:p>
        </w:tc>
        <w:tc>
          <w:tcPr>
            <w:tcW w:w="851" w:type="dxa"/>
          </w:tcPr>
          <w:p w14:paraId="253BA191" w14:textId="77777777" w:rsidR="001577EE" w:rsidRPr="00057099" w:rsidRDefault="001577EE" w:rsidP="003423C2">
            <w:pPr>
              <w:spacing w:line="240" w:lineRule="exact"/>
              <w:jc w:val="right"/>
            </w:pPr>
          </w:p>
        </w:tc>
        <w:tc>
          <w:tcPr>
            <w:tcW w:w="284" w:type="dxa"/>
          </w:tcPr>
          <w:p w14:paraId="7BB2103D" w14:textId="77777777" w:rsidR="001577EE" w:rsidRPr="00057099" w:rsidRDefault="001577EE" w:rsidP="003423C2">
            <w:pPr>
              <w:spacing w:line="240" w:lineRule="exact"/>
            </w:pPr>
            <w:r w:rsidRPr="00057099">
              <w:t>:</w:t>
            </w:r>
          </w:p>
        </w:tc>
        <w:tc>
          <w:tcPr>
            <w:tcW w:w="4649" w:type="dxa"/>
          </w:tcPr>
          <w:p w14:paraId="7925E8D2" w14:textId="77777777" w:rsidR="001577EE" w:rsidRPr="00057099" w:rsidRDefault="001577EE" w:rsidP="003423C2">
            <w:pPr>
              <w:pStyle w:val="Bullet1"/>
              <w:tabs>
                <w:tab w:val="clear" w:pos="1135"/>
                <w:tab w:val="num" w:pos="284"/>
              </w:tabs>
              <w:ind w:left="284"/>
              <w:rPr>
                <w:color w:val="00577E" w:themeColor="text1"/>
                <w:sz w:val="20"/>
                <w:lang w:val="nl-NL"/>
              </w:rPr>
            </w:pPr>
            <w:r w:rsidRPr="00057099">
              <w:rPr>
                <w:color w:val="00577E" w:themeColor="text1"/>
                <w:sz w:val="20"/>
                <w:lang w:val="nl-NL"/>
              </w:rPr>
              <w:t>PVC klasse B / HDPE, drukklasse PN6</w:t>
            </w:r>
          </w:p>
        </w:tc>
      </w:tr>
      <w:tr w:rsidR="001577EE" w:rsidRPr="00057099" w14:paraId="2BEFF7D1" w14:textId="77777777" w:rsidTr="003423C2">
        <w:tc>
          <w:tcPr>
            <w:tcW w:w="2948" w:type="dxa"/>
          </w:tcPr>
          <w:p w14:paraId="46143FAD" w14:textId="77777777" w:rsidR="001577EE" w:rsidRPr="00057099" w:rsidRDefault="001577EE" w:rsidP="003423C2">
            <w:pPr>
              <w:spacing w:line="240" w:lineRule="exact"/>
            </w:pPr>
            <w:r w:rsidRPr="00057099">
              <w:t>materiaal in te storten delen</w:t>
            </w:r>
          </w:p>
        </w:tc>
        <w:tc>
          <w:tcPr>
            <w:tcW w:w="851" w:type="dxa"/>
          </w:tcPr>
          <w:p w14:paraId="11DBB3F4" w14:textId="77777777" w:rsidR="001577EE" w:rsidRPr="00057099" w:rsidRDefault="001577EE" w:rsidP="003423C2">
            <w:pPr>
              <w:spacing w:line="240" w:lineRule="exact"/>
              <w:jc w:val="right"/>
            </w:pPr>
          </w:p>
        </w:tc>
        <w:tc>
          <w:tcPr>
            <w:tcW w:w="284" w:type="dxa"/>
          </w:tcPr>
          <w:p w14:paraId="349364E5" w14:textId="77777777" w:rsidR="001577EE" w:rsidRPr="00057099" w:rsidRDefault="001577EE" w:rsidP="003423C2">
            <w:pPr>
              <w:spacing w:line="240" w:lineRule="exact"/>
            </w:pPr>
            <w:r w:rsidRPr="00057099">
              <w:t>:</w:t>
            </w:r>
          </w:p>
        </w:tc>
        <w:tc>
          <w:tcPr>
            <w:tcW w:w="4649" w:type="dxa"/>
          </w:tcPr>
          <w:p w14:paraId="15926316" w14:textId="77777777" w:rsidR="001577EE" w:rsidRPr="00057099" w:rsidRDefault="001577EE" w:rsidP="003423C2">
            <w:pPr>
              <w:spacing w:line="240" w:lineRule="exact"/>
            </w:pPr>
            <w:r w:rsidRPr="00057099">
              <w:t>HDPE</w:t>
            </w:r>
          </w:p>
        </w:tc>
      </w:tr>
      <w:tr w:rsidR="001577EE" w:rsidRPr="00057099" w14:paraId="5849B628" w14:textId="77777777" w:rsidTr="003423C2">
        <w:tc>
          <w:tcPr>
            <w:tcW w:w="2948" w:type="dxa"/>
          </w:tcPr>
          <w:p w14:paraId="3002E8F0" w14:textId="77777777" w:rsidR="001577EE" w:rsidRPr="00057099" w:rsidRDefault="001577EE" w:rsidP="003423C2">
            <w:pPr>
              <w:spacing w:line="240" w:lineRule="exact"/>
            </w:pPr>
            <w:r w:rsidRPr="00057099">
              <w:t>diameter</w:t>
            </w:r>
          </w:p>
        </w:tc>
        <w:tc>
          <w:tcPr>
            <w:tcW w:w="851" w:type="dxa"/>
          </w:tcPr>
          <w:p w14:paraId="7AAF1B1F" w14:textId="77777777" w:rsidR="001577EE" w:rsidRPr="00057099" w:rsidRDefault="001577EE" w:rsidP="003423C2">
            <w:pPr>
              <w:spacing w:line="240" w:lineRule="exact"/>
              <w:jc w:val="right"/>
            </w:pPr>
            <w:r w:rsidRPr="00057099">
              <w:t>mm</w:t>
            </w:r>
          </w:p>
        </w:tc>
        <w:tc>
          <w:tcPr>
            <w:tcW w:w="284" w:type="dxa"/>
          </w:tcPr>
          <w:p w14:paraId="2AB06F98" w14:textId="77777777" w:rsidR="001577EE" w:rsidRPr="00057099" w:rsidRDefault="001577EE" w:rsidP="003423C2">
            <w:pPr>
              <w:spacing w:line="240" w:lineRule="exact"/>
            </w:pPr>
            <w:r w:rsidRPr="00057099">
              <w:t>:</w:t>
            </w:r>
          </w:p>
        </w:tc>
        <w:tc>
          <w:tcPr>
            <w:tcW w:w="4649" w:type="dxa"/>
          </w:tcPr>
          <w:p w14:paraId="4DB5F375" w14:textId="77777777" w:rsidR="001577EE" w:rsidRPr="00057099" w:rsidRDefault="001577EE" w:rsidP="003423C2">
            <w:pPr>
              <w:spacing w:line="240" w:lineRule="exact"/>
            </w:pPr>
            <w:r w:rsidRPr="00057099">
              <w:t xml:space="preserve">250 </w:t>
            </w:r>
            <w:proofErr w:type="gramStart"/>
            <w:r w:rsidRPr="00057099">
              <w:t>conform</w:t>
            </w:r>
            <w:proofErr w:type="gramEnd"/>
            <w:r w:rsidRPr="00057099">
              <w:t xml:space="preserve"> bestaand</w:t>
            </w:r>
          </w:p>
        </w:tc>
      </w:tr>
      <w:tr w:rsidR="001577EE" w:rsidRPr="00057099" w14:paraId="00090C7B" w14:textId="77777777" w:rsidTr="003423C2">
        <w:tc>
          <w:tcPr>
            <w:tcW w:w="2948" w:type="dxa"/>
          </w:tcPr>
          <w:p w14:paraId="1EDDF087" w14:textId="77777777" w:rsidR="001577EE" w:rsidRPr="00057099" w:rsidRDefault="001577EE" w:rsidP="003423C2">
            <w:pPr>
              <w:spacing w:line="240" w:lineRule="exact"/>
            </w:pPr>
            <w:r w:rsidRPr="00057099">
              <w:t>verbindingen</w:t>
            </w:r>
          </w:p>
        </w:tc>
        <w:tc>
          <w:tcPr>
            <w:tcW w:w="851" w:type="dxa"/>
          </w:tcPr>
          <w:p w14:paraId="43613645" w14:textId="77777777" w:rsidR="001577EE" w:rsidRPr="00057099" w:rsidRDefault="001577EE" w:rsidP="003423C2">
            <w:pPr>
              <w:spacing w:line="240" w:lineRule="exact"/>
              <w:jc w:val="right"/>
            </w:pPr>
          </w:p>
        </w:tc>
        <w:tc>
          <w:tcPr>
            <w:tcW w:w="284" w:type="dxa"/>
          </w:tcPr>
          <w:p w14:paraId="036BDCFF" w14:textId="77777777" w:rsidR="001577EE" w:rsidRPr="00057099" w:rsidRDefault="001577EE" w:rsidP="003423C2">
            <w:pPr>
              <w:spacing w:line="240" w:lineRule="exact"/>
            </w:pPr>
            <w:r w:rsidRPr="00057099">
              <w:t>:</w:t>
            </w:r>
          </w:p>
        </w:tc>
        <w:tc>
          <w:tcPr>
            <w:tcW w:w="4649" w:type="dxa"/>
          </w:tcPr>
          <w:p w14:paraId="5C09D3A3" w14:textId="77777777" w:rsidR="001577EE" w:rsidRPr="00057099" w:rsidRDefault="001577EE" w:rsidP="003423C2">
            <w:pPr>
              <w:spacing w:line="240" w:lineRule="exact"/>
            </w:pPr>
            <w:r w:rsidRPr="00057099">
              <w:t>lijmen, laswerk en bij de appendages met flenzen</w:t>
            </w:r>
          </w:p>
        </w:tc>
      </w:tr>
      <w:tr w:rsidR="001577EE" w:rsidRPr="00057099" w14:paraId="767A6DF8" w14:textId="77777777" w:rsidTr="003423C2">
        <w:tc>
          <w:tcPr>
            <w:tcW w:w="2948" w:type="dxa"/>
          </w:tcPr>
          <w:p w14:paraId="76306C40" w14:textId="77777777" w:rsidR="001577EE" w:rsidRPr="00057099" w:rsidRDefault="001577EE" w:rsidP="003423C2">
            <w:pPr>
              <w:spacing w:line="240" w:lineRule="exact"/>
            </w:pPr>
            <w:r w:rsidRPr="00057099">
              <w:t>nevenleveringen</w:t>
            </w:r>
          </w:p>
        </w:tc>
        <w:tc>
          <w:tcPr>
            <w:tcW w:w="851" w:type="dxa"/>
          </w:tcPr>
          <w:p w14:paraId="3AB5BB7A" w14:textId="77777777" w:rsidR="001577EE" w:rsidRPr="00057099" w:rsidRDefault="001577EE" w:rsidP="003423C2">
            <w:pPr>
              <w:spacing w:line="240" w:lineRule="exact"/>
              <w:jc w:val="right"/>
            </w:pPr>
          </w:p>
        </w:tc>
        <w:tc>
          <w:tcPr>
            <w:tcW w:w="284" w:type="dxa"/>
          </w:tcPr>
          <w:p w14:paraId="68E611E8" w14:textId="77777777" w:rsidR="001577EE" w:rsidRPr="00057099" w:rsidRDefault="001577EE" w:rsidP="003423C2">
            <w:pPr>
              <w:spacing w:line="240" w:lineRule="exact"/>
            </w:pPr>
            <w:r w:rsidRPr="00057099">
              <w:t>:</w:t>
            </w:r>
          </w:p>
        </w:tc>
        <w:tc>
          <w:tcPr>
            <w:tcW w:w="4649" w:type="dxa"/>
          </w:tcPr>
          <w:p w14:paraId="5D49E246" w14:textId="55407FBE" w:rsidR="001577EE" w:rsidRPr="00057099" w:rsidRDefault="001577EE" w:rsidP="003423C2">
            <w:pPr>
              <w:pStyle w:val="Bullet1"/>
              <w:tabs>
                <w:tab w:val="clear" w:pos="1135"/>
                <w:tab w:val="num" w:pos="284"/>
              </w:tabs>
              <w:ind w:left="284"/>
              <w:rPr>
                <w:color w:val="00577E" w:themeColor="text1"/>
                <w:sz w:val="20"/>
                <w:lang w:val="nl-NL"/>
              </w:rPr>
            </w:pPr>
            <w:r w:rsidRPr="00057099">
              <w:rPr>
                <w:color w:val="00577E" w:themeColor="text1"/>
                <w:sz w:val="20"/>
                <w:lang w:val="nl-NL"/>
              </w:rPr>
              <w:t>Inclusief afvoerrooster, gaasrooster, muurdoorvoer en andere benodigde montagematerialen</w:t>
            </w:r>
          </w:p>
        </w:tc>
      </w:tr>
    </w:tbl>
    <w:p w14:paraId="51D9BB6E" w14:textId="77777777" w:rsidR="001577EE" w:rsidRPr="00057099" w:rsidRDefault="001577EE" w:rsidP="001577EE">
      <w:pPr>
        <w:pStyle w:val="BodyText"/>
        <w:rPr>
          <w:highlight w:val="yellow"/>
        </w:rPr>
      </w:pPr>
    </w:p>
    <w:p w14:paraId="28F83A03" w14:textId="77777777" w:rsidR="001577EE" w:rsidRPr="00057099" w:rsidRDefault="001577EE" w:rsidP="001577EE">
      <w:pPr>
        <w:pStyle w:val="Heading2"/>
      </w:pPr>
      <w:bookmarkStart w:id="396" w:name="_Toc54965702"/>
      <w:r w:rsidRPr="00057099">
        <w:t>Nevenbestanddelen</w:t>
      </w:r>
      <w:bookmarkEnd w:id="396"/>
    </w:p>
    <w:tbl>
      <w:tblPr>
        <w:tblW w:w="8613" w:type="dxa"/>
        <w:tblLayout w:type="fixed"/>
        <w:tblLook w:val="01E0" w:firstRow="1" w:lastRow="1" w:firstColumn="1" w:lastColumn="1" w:noHBand="0" w:noVBand="0"/>
      </w:tblPr>
      <w:tblGrid>
        <w:gridCol w:w="2948"/>
        <w:gridCol w:w="851"/>
        <w:gridCol w:w="284"/>
        <w:gridCol w:w="4530"/>
      </w:tblGrid>
      <w:tr w:rsidR="001577EE" w:rsidRPr="00057099" w14:paraId="348A9043" w14:textId="77777777" w:rsidTr="003423C2">
        <w:tc>
          <w:tcPr>
            <w:tcW w:w="2948" w:type="dxa"/>
          </w:tcPr>
          <w:p w14:paraId="55D650C4" w14:textId="77777777" w:rsidR="001577EE" w:rsidRPr="00057099" w:rsidRDefault="001577EE" w:rsidP="003423C2">
            <w:pPr>
              <w:spacing w:line="240" w:lineRule="exact"/>
            </w:pPr>
            <w:r w:rsidRPr="00057099">
              <w:t>verbindingsmiddelen</w:t>
            </w:r>
          </w:p>
        </w:tc>
        <w:tc>
          <w:tcPr>
            <w:tcW w:w="851" w:type="dxa"/>
          </w:tcPr>
          <w:p w14:paraId="19E55A94" w14:textId="77777777" w:rsidR="001577EE" w:rsidRPr="00057099" w:rsidRDefault="001577EE" w:rsidP="003423C2">
            <w:pPr>
              <w:spacing w:line="240" w:lineRule="exact"/>
              <w:jc w:val="right"/>
            </w:pPr>
          </w:p>
        </w:tc>
        <w:tc>
          <w:tcPr>
            <w:tcW w:w="284" w:type="dxa"/>
          </w:tcPr>
          <w:p w14:paraId="0ED09E69" w14:textId="77777777" w:rsidR="001577EE" w:rsidRPr="00057099" w:rsidRDefault="001577EE" w:rsidP="003423C2">
            <w:pPr>
              <w:spacing w:line="240" w:lineRule="exact"/>
            </w:pPr>
            <w:r w:rsidRPr="00057099">
              <w:t>:</w:t>
            </w:r>
          </w:p>
        </w:tc>
        <w:tc>
          <w:tcPr>
            <w:tcW w:w="4530" w:type="dxa"/>
          </w:tcPr>
          <w:p w14:paraId="7459CFEC" w14:textId="77777777" w:rsidR="001577EE" w:rsidRPr="00057099" w:rsidRDefault="001577EE" w:rsidP="003423C2">
            <w:pPr>
              <w:spacing w:line="240" w:lineRule="exact"/>
            </w:pPr>
            <w:r w:rsidRPr="00057099">
              <w:rPr>
                <w:rFonts w:cs="Arial"/>
                <w:szCs w:val="18"/>
              </w:rPr>
              <w:t>volgens voorschriften</w:t>
            </w:r>
          </w:p>
        </w:tc>
      </w:tr>
      <w:tr w:rsidR="001577EE" w:rsidRPr="00057099" w14:paraId="38DDB7C6" w14:textId="77777777" w:rsidTr="003423C2">
        <w:tc>
          <w:tcPr>
            <w:tcW w:w="2948" w:type="dxa"/>
          </w:tcPr>
          <w:p w14:paraId="42CD3A2C" w14:textId="7F514007" w:rsidR="001577EE" w:rsidRPr="00057099" w:rsidRDefault="001577EE" w:rsidP="003423C2">
            <w:pPr>
              <w:spacing w:line="240" w:lineRule="exact"/>
            </w:pPr>
            <w:r w:rsidRPr="00057099">
              <w:rPr>
                <w:rFonts w:cs="Arial"/>
                <w:szCs w:val="18"/>
              </w:rPr>
              <w:t>bouten, moeren, ringen,</w:t>
            </w:r>
            <w:r w:rsidR="002A3CA8" w:rsidRPr="00057099">
              <w:rPr>
                <w:rFonts w:cs="Arial"/>
                <w:szCs w:val="18"/>
              </w:rPr>
              <w:t xml:space="preserve"> </w:t>
            </w:r>
            <w:r w:rsidRPr="00057099">
              <w:rPr>
                <w:rFonts w:cs="Arial"/>
                <w:szCs w:val="18"/>
              </w:rPr>
              <w:t>etc.</w:t>
            </w:r>
          </w:p>
        </w:tc>
        <w:tc>
          <w:tcPr>
            <w:tcW w:w="851" w:type="dxa"/>
          </w:tcPr>
          <w:p w14:paraId="563D9009" w14:textId="77777777" w:rsidR="001577EE" w:rsidRPr="00057099" w:rsidRDefault="001577EE" w:rsidP="003423C2">
            <w:pPr>
              <w:spacing w:line="240" w:lineRule="exact"/>
              <w:jc w:val="right"/>
            </w:pPr>
          </w:p>
        </w:tc>
        <w:tc>
          <w:tcPr>
            <w:tcW w:w="284" w:type="dxa"/>
          </w:tcPr>
          <w:p w14:paraId="12CB923F" w14:textId="77777777" w:rsidR="001577EE" w:rsidRPr="00057099" w:rsidRDefault="001577EE" w:rsidP="003423C2">
            <w:pPr>
              <w:spacing w:line="240" w:lineRule="exact"/>
            </w:pPr>
            <w:r w:rsidRPr="00057099">
              <w:t>:</w:t>
            </w:r>
          </w:p>
        </w:tc>
        <w:tc>
          <w:tcPr>
            <w:tcW w:w="4530" w:type="dxa"/>
          </w:tcPr>
          <w:p w14:paraId="26B640B9" w14:textId="77777777" w:rsidR="001577EE" w:rsidRPr="00057099" w:rsidRDefault="001577EE" w:rsidP="003423C2">
            <w:pPr>
              <w:spacing w:line="240" w:lineRule="exact"/>
            </w:pPr>
            <w:r w:rsidRPr="00057099">
              <w:rPr>
                <w:rFonts w:cs="Arial"/>
                <w:szCs w:val="18"/>
              </w:rPr>
              <w:t>roestvaststaal AISI 316</w:t>
            </w:r>
          </w:p>
        </w:tc>
      </w:tr>
    </w:tbl>
    <w:p w14:paraId="2CDFF41B" w14:textId="77777777" w:rsidR="001577EE" w:rsidRPr="00057099" w:rsidRDefault="001577EE" w:rsidP="001577EE">
      <w:pPr>
        <w:pStyle w:val="List"/>
        <w:rPr>
          <w:rFonts w:cs="Arial"/>
          <w:sz w:val="18"/>
          <w:szCs w:val="18"/>
        </w:rPr>
      </w:pPr>
    </w:p>
    <w:p w14:paraId="26A48D19" w14:textId="77777777" w:rsidR="001577EE" w:rsidRPr="00057099" w:rsidRDefault="001577EE" w:rsidP="001577EE">
      <w:pPr>
        <w:pStyle w:val="Heading2"/>
      </w:pPr>
      <w:bookmarkStart w:id="397" w:name="_Toc54965703"/>
      <w:r w:rsidRPr="00057099">
        <w:t>Conservering</w:t>
      </w:r>
      <w:bookmarkEnd w:id="397"/>
    </w:p>
    <w:p w14:paraId="11C5B108" w14:textId="77777777" w:rsidR="001577EE" w:rsidRPr="00057099" w:rsidRDefault="001577EE" w:rsidP="001577EE">
      <w:pPr>
        <w:pStyle w:val="BodyText"/>
        <w:rPr>
          <w:szCs w:val="18"/>
        </w:rPr>
      </w:pPr>
      <w:r w:rsidRPr="00057099">
        <w:rPr>
          <w:szCs w:val="18"/>
        </w:rPr>
        <w:t>Alle genoemde onderdelen dienen te worden geconserveerd zoals genoemd in de voorschriften.</w:t>
      </w:r>
    </w:p>
    <w:p w14:paraId="6825352E" w14:textId="77777777" w:rsidR="001577EE" w:rsidRPr="00057099" w:rsidRDefault="001577EE" w:rsidP="001577EE"/>
    <w:p w14:paraId="7676052B" w14:textId="77777777" w:rsidR="001577EE" w:rsidRPr="00057099" w:rsidRDefault="001577EE" w:rsidP="001577EE">
      <w:pPr>
        <w:pStyle w:val="Heading2"/>
      </w:pPr>
      <w:bookmarkStart w:id="398" w:name="_Toc54965704"/>
      <w:r w:rsidRPr="00057099">
        <w:t>Keuringen en beproevingen</w:t>
      </w:r>
      <w:bookmarkEnd w:id="398"/>
    </w:p>
    <w:p w14:paraId="28B12C32" w14:textId="77777777" w:rsidR="001577EE" w:rsidRPr="00057099" w:rsidRDefault="001577EE" w:rsidP="001577EE">
      <w:r w:rsidRPr="00057099">
        <w:t>Naast de algemeen gebruikelijke keuringen en beproevingen, zoals genoemd in de technische werkbeschrijving W/E-algemeen, dienen voor dit onderdeel door de aannemer de volgende beproevingen te worden uitgevoerd:</w:t>
      </w:r>
    </w:p>
    <w:p w14:paraId="2FF95175" w14:textId="77777777" w:rsidR="001577EE" w:rsidRPr="00057099" w:rsidRDefault="001577EE" w:rsidP="001577EE"/>
    <w:p w14:paraId="0AB6C070" w14:textId="77777777" w:rsidR="001577EE" w:rsidRPr="00057099" w:rsidRDefault="001577EE" w:rsidP="001577EE">
      <w:r w:rsidRPr="00057099">
        <w:t>Voor de verzending naar de bouwplaats (FAT):</w:t>
      </w:r>
    </w:p>
    <w:p w14:paraId="20012E61" w14:textId="77777777" w:rsidR="001577EE" w:rsidRPr="00057099" w:rsidRDefault="001577EE" w:rsidP="001577EE">
      <w:pPr>
        <w:pStyle w:val="Bullet1"/>
        <w:tabs>
          <w:tab w:val="clear" w:pos="1135"/>
          <w:tab w:val="num" w:pos="284"/>
        </w:tabs>
        <w:ind w:left="284"/>
        <w:rPr>
          <w:color w:val="00577E" w:themeColor="text1"/>
          <w:sz w:val="20"/>
          <w:lang w:val="nl-NL"/>
        </w:rPr>
      </w:pPr>
      <w:r w:rsidRPr="00057099">
        <w:rPr>
          <w:color w:val="00577E" w:themeColor="text1"/>
          <w:sz w:val="20"/>
          <w:lang w:val="nl-NL"/>
        </w:rPr>
        <w:t>geen</w:t>
      </w:r>
    </w:p>
    <w:p w14:paraId="685D00B9" w14:textId="77777777" w:rsidR="001577EE" w:rsidRPr="00057099" w:rsidRDefault="001577EE" w:rsidP="001577EE"/>
    <w:p w14:paraId="52F1AFF8" w14:textId="77777777" w:rsidR="001577EE" w:rsidRPr="00057099" w:rsidRDefault="001577EE" w:rsidP="001577EE">
      <w:r w:rsidRPr="00057099">
        <w:t>Na de montage ten behoeve van de oplevering (SAT):</w:t>
      </w:r>
    </w:p>
    <w:p w14:paraId="1CF8931D" w14:textId="25A8B3EE" w:rsidR="001577EE" w:rsidRPr="00057099" w:rsidRDefault="001577EE" w:rsidP="001577EE">
      <w:pPr>
        <w:pStyle w:val="Bullet1"/>
        <w:tabs>
          <w:tab w:val="clear" w:pos="1135"/>
          <w:tab w:val="num" w:pos="284"/>
        </w:tabs>
        <w:ind w:left="284"/>
        <w:rPr>
          <w:color w:val="00577E" w:themeColor="text1"/>
          <w:sz w:val="20"/>
          <w:lang w:val="nl-NL"/>
        </w:rPr>
      </w:pPr>
      <w:r w:rsidRPr="00057099">
        <w:rPr>
          <w:color w:val="00577E" w:themeColor="text1"/>
          <w:sz w:val="20"/>
          <w:lang w:val="nl-NL"/>
        </w:rPr>
        <w:t>debietmeting</w:t>
      </w:r>
    </w:p>
    <w:p w14:paraId="2FA2CD5D" w14:textId="04668874" w:rsidR="00B55E4D" w:rsidRPr="00057099" w:rsidRDefault="00B55E4D" w:rsidP="00B55E4D">
      <w:pPr>
        <w:pStyle w:val="Bullet1"/>
        <w:numPr>
          <w:ilvl w:val="0"/>
          <w:numId w:val="0"/>
        </w:numPr>
        <w:rPr>
          <w:color w:val="00577E" w:themeColor="text1"/>
          <w:sz w:val="20"/>
          <w:lang w:val="nl-NL"/>
        </w:rPr>
      </w:pPr>
    </w:p>
    <w:p w14:paraId="6C8D8242" w14:textId="53108270" w:rsidR="00B55E4D" w:rsidRPr="00057099" w:rsidRDefault="00B55E4D">
      <w:pPr>
        <w:rPr>
          <w:rFonts w:eastAsia="Times New Roman" w:cs="Times New Roman"/>
          <w:noProof/>
          <w:lang w:eastAsia="en-US"/>
        </w:rPr>
      </w:pPr>
      <w:r w:rsidRPr="00057099">
        <w:br w:type="page"/>
      </w:r>
    </w:p>
    <w:p w14:paraId="5AB42E3C" w14:textId="60FE0D78" w:rsidR="008E6699" w:rsidRPr="00057099" w:rsidRDefault="008E6699" w:rsidP="008E6699">
      <w:pPr>
        <w:pStyle w:val="Heading1"/>
      </w:pPr>
      <w:bookmarkStart w:id="399" w:name="_Toc54965705"/>
      <w:r w:rsidRPr="00057099">
        <w:lastRenderedPageBreak/>
        <w:t>Wandventilator schakelruimte bedrijfsgebouw</w:t>
      </w:r>
      <w:bookmarkEnd w:id="399"/>
    </w:p>
    <w:p w14:paraId="4D5EA5FD" w14:textId="1BB22E6E" w:rsidR="008E6699" w:rsidRPr="00057099" w:rsidRDefault="008E6699" w:rsidP="008E6699">
      <w:pPr>
        <w:pStyle w:val="Heading2"/>
      </w:pPr>
      <w:bookmarkStart w:id="400" w:name="_Toc54965706"/>
      <w:r w:rsidRPr="00057099">
        <w:t>Leveringsomvang</w:t>
      </w:r>
      <w:bookmarkEnd w:id="400"/>
    </w:p>
    <w:p w14:paraId="4312ADDB" w14:textId="77777777" w:rsidR="008E6699" w:rsidRPr="00057099" w:rsidRDefault="008E6699" w:rsidP="008E6699">
      <w:r w:rsidRPr="00057099">
        <w:t>De leveringsomvang bestaat uit:</w:t>
      </w:r>
    </w:p>
    <w:p w14:paraId="3EA48752" w14:textId="3E969559" w:rsidR="008E6699" w:rsidRPr="00057099" w:rsidRDefault="008E6699"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ventilator;</w:t>
      </w:r>
    </w:p>
    <w:p w14:paraId="31EC5691" w14:textId="33661340" w:rsidR="008E6699" w:rsidRPr="00057099" w:rsidRDefault="00056D56"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afvoer</w:t>
      </w:r>
      <w:r w:rsidR="008E6699" w:rsidRPr="00057099">
        <w:rPr>
          <w:color w:val="00577E" w:themeColor="text1"/>
          <w:sz w:val="20"/>
          <w:lang w:val="nl-NL"/>
        </w:rPr>
        <w:t>rooster;</w:t>
      </w:r>
    </w:p>
    <w:p w14:paraId="48E829AF" w14:textId="468F1FDC" w:rsidR="008E6699" w:rsidRPr="00057099" w:rsidRDefault="008E6699"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regeling</w:t>
      </w:r>
    </w:p>
    <w:p w14:paraId="7BC60732" w14:textId="15A83915" w:rsidR="00005FB7" w:rsidRPr="00057099" w:rsidRDefault="00005FB7"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nevenbestanddelen</w:t>
      </w:r>
    </w:p>
    <w:p w14:paraId="0D93F0B3" w14:textId="77777777" w:rsidR="008E6699" w:rsidRPr="00057099" w:rsidRDefault="008E6699" w:rsidP="008E6699">
      <w:pPr>
        <w:pStyle w:val="Bullet1"/>
        <w:numPr>
          <w:ilvl w:val="0"/>
          <w:numId w:val="0"/>
        </w:numPr>
        <w:rPr>
          <w:color w:val="00577E" w:themeColor="text1"/>
          <w:sz w:val="20"/>
          <w:lang w:val="nl-NL"/>
        </w:rPr>
      </w:pPr>
    </w:p>
    <w:p w14:paraId="7F85B97F" w14:textId="560F1554" w:rsidR="008E6699" w:rsidRPr="00057099" w:rsidRDefault="008E6699" w:rsidP="008E6699">
      <w:pPr>
        <w:pStyle w:val="Heading2"/>
      </w:pPr>
      <w:bookmarkStart w:id="401" w:name="_Toc54965707"/>
      <w:r w:rsidRPr="00057099">
        <w:t>Algemeen</w:t>
      </w:r>
      <w:bookmarkEnd w:id="401"/>
    </w:p>
    <w:tbl>
      <w:tblPr>
        <w:tblW w:w="8658" w:type="dxa"/>
        <w:tblLayout w:type="fixed"/>
        <w:tblLook w:val="01E0" w:firstRow="1" w:lastRow="1" w:firstColumn="1" w:lastColumn="1" w:noHBand="0" w:noVBand="0"/>
      </w:tblPr>
      <w:tblGrid>
        <w:gridCol w:w="2948"/>
        <w:gridCol w:w="851"/>
        <w:gridCol w:w="284"/>
        <w:gridCol w:w="4575"/>
      </w:tblGrid>
      <w:tr w:rsidR="008E6699" w:rsidRPr="00057099" w14:paraId="416DBB18" w14:textId="77777777" w:rsidTr="008E6699">
        <w:tc>
          <w:tcPr>
            <w:tcW w:w="2948" w:type="dxa"/>
          </w:tcPr>
          <w:p w14:paraId="482A3F5D" w14:textId="77777777" w:rsidR="008E6699" w:rsidRPr="00057099" w:rsidRDefault="008E6699" w:rsidP="008E6699">
            <w:pPr>
              <w:spacing w:line="240" w:lineRule="exact"/>
            </w:pPr>
            <w:r w:rsidRPr="00057099">
              <w:t>P&amp;ID-nummer</w:t>
            </w:r>
          </w:p>
        </w:tc>
        <w:tc>
          <w:tcPr>
            <w:tcW w:w="851" w:type="dxa"/>
          </w:tcPr>
          <w:p w14:paraId="17CDA0F0" w14:textId="77777777" w:rsidR="008E6699" w:rsidRPr="00057099" w:rsidRDefault="008E6699" w:rsidP="008E6699">
            <w:pPr>
              <w:spacing w:line="240" w:lineRule="exact"/>
            </w:pPr>
          </w:p>
        </w:tc>
        <w:tc>
          <w:tcPr>
            <w:tcW w:w="284" w:type="dxa"/>
          </w:tcPr>
          <w:p w14:paraId="46A3DBF9" w14:textId="77777777" w:rsidR="008E6699" w:rsidRPr="00057099" w:rsidRDefault="008E6699" w:rsidP="008E6699">
            <w:pPr>
              <w:spacing w:line="240" w:lineRule="exact"/>
            </w:pPr>
            <w:r w:rsidRPr="00057099">
              <w:t>:</w:t>
            </w:r>
          </w:p>
        </w:tc>
        <w:tc>
          <w:tcPr>
            <w:tcW w:w="4575" w:type="dxa"/>
          </w:tcPr>
          <w:p w14:paraId="173AAF8F" w14:textId="4AFA31B9" w:rsidR="008E6699" w:rsidRPr="00057099" w:rsidRDefault="008E6699" w:rsidP="008E6699">
            <w:pPr>
              <w:spacing w:line="240" w:lineRule="exact"/>
            </w:pPr>
            <w:r w:rsidRPr="00057099">
              <w:t>NW 3</w:t>
            </w:r>
            <w:r w:rsidR="00872F6D" w:rsidRPr="00057099">
              <w:t>E--</w:t>
            </w:r>
            <w:r w:rsidRPr="00057099">
              <w:t>790</w:t>
            </w:r>
          </w:p>
        </w:tc>
      </w:tr>
      <w:tr w:rsidR="008E6699" w:rsidRPr="00057099" w14:paraId="0C8EAC75" w14:textId="77777777" w:rsidTr="008E6699">
        <w:tc>
          <w:tcPr>
            <w:tcW w:w="2948" w:type="dxa"/>
          </w:tcPr>
          <w:p w14:paraId="6F49D08C" w14:textId="5C9023C1" w:rsidR="008E6699" w:rsidRPr="00057099" w:rsidRDefault="008E6699" w:rsidP="008E6699">
            <w:pPr>
              <w:spacing w:line="240" w:lineRule="exact"/>
            </w:pPr>
            <w:r w:rsidRPr="00057099">
              <w:t>Positienummer</w:t>
            </w:r>
          </w:p>
        </w:tc>
        <w:tc>
          <w:tcPr>
            <w:tcW w:w="851" w:type="dxa"/>
          </w:tcPr>
          <w:p w14:paraId="7DD28510" w14:textId="77777777" w:rsidR="008E6699" w:rsidRPr="00057099" w:rsidRDefault="008E6699" w:rsidP="008E6699">
            <w:pPr>
              <w:spacing w:line="240" w:lineRule="exact"/>
            </w:pPr>
          </w:p>
        </w:tc>
        <w:tc>
          <w:tcPr>
            <w:tcW w:w="284" w:type="dxa"/>
          </w:tcPr>
          <w:p w14:paraId="1047C0E9" w14:textId="20B88B0B" w:rsidR="008E6699" w:rsidRPr="00057099" w:rsidRDefault="008E6699" w:rsidP="008E6699">
            <w:pPr>
              <w:spacing w:line="240" w:lineRule="exact"/>
            </w:pPr>
            <w:r w:rsidRPr="00057099">
              <w:t>:</w:t>
            </w:r>
          </w:p>
        </w:tc>
        <w:tc>
          <w:tcPr>
            <w:tcW w:w="4575" w:type="dxa"/>
          </w:tcPr>
          <w:p w14:paraId="2BC05521" w14:textId="016178FD" w:rsidR="008E6699" w:rsidRPr="00057099" w:rsidRDefault="008E6699" w:rsidP="008E6699">
            <w:pPr>
              <w:spacing w:line="240" w:lineRule="exact"/>
            </w:pPr>
            <w:r w:rsidRPr="00057099">
              <w:t>VL9032</w:t>
            </w:r>
          </w:p>
        </w:tc>
      </w:tr>
      <w:tr w:rsidR="008E6699" w:rsidRPr="00057099" w14:paraId="7B0F4C96" w14:textId="77777777" w:rsidTr="008E6699">
        <w:tc>
          <w:tcPr>
            <w:tcW w:w="2948" w:type="dxa"/>
          </w:tcPr>
          <w:p w14:paraId="29AF5FC3" w14:textId="77777777" w:rsidR="008E6699" w:rsidRPr="00057099" w:rsidRDefault="008E6699" w:rsidP="008E6699">
            <w:pPr>
              <w:spacing w:line="240" w:lineRule="exact"/>
            </w:pPr>
            <w:r w:rsidRPr="00057099">
              <w:t>energiebron</w:t>
            </w:r>
          </w:p>
        </w:tc>
        <w:tc>
          <w:tcPr>
            <w:tcW w:w="851" w:type="dxa"/>
          </w:tcPr>
          <w:p w14:paraId="47F97FBA" w14:textId="77777777" w:rsidR="008E6699" w:rsidRPr="00057099" w:rsidRDefault="008E6699" w:rsidP="008E6699">
            <w:pPr>
              <w:spacing w:line="240" w:lineRule="exact"/>
              <w:jc w:val="right"/>
            </w:pPr>
          </w:p>
        </w:tc>
        <w:tc>
          <w:tcPr>
            <w:tcW w:w="284" w:type="dxa"/>
          </w:tcPr>
          <w:p w14:paraId="49A5CBC6" w14:textId="77777777" w:rsidR="008E6699" w:rsidRPr="00057099" w:rsidRDefault="008E6699" w:rsidP="008E6699">
            <w:pPr>
              <w:spacing w:line="240" w:lineRule="exact"/>
            </w:pPr>
            <w:r w:rsidRPr="00057099">
              <w:t>:</w:t>
            </w:r>
          </w:p>
        </w:tc>
        <w:tc>
          <w:tcPr>
            <w:tcW w:w="4575" w:type="dxa"/>
          </w:tcPr>
          <w:p w14:paraId="78875686" w14:textId="77777777" w:rsidR="008E6699" w:rsidRPr="00057099" w:rsidRDefault="008E6699" w:rsidP="008E6699">
            <w:pPr>
              <w:spacing w:line="240" w:lineRule="exact"/>
            </w:pPr>
            <w:r w:rsidRPr="00057099">
              <w:t>elektriciteit</w:t>
            </w:r>
          </w:p>
        </w:tc>
      </w:tr>
      <w:tr w:rsidR="008E6699" w:rsidRPr="00057099" w14:paraId="0B64DBBE" w14:textId="77777777" w:rsidTr="008E6699">
        <w:tc>
          <w:tcPr>
            <w:tcW w:w="2948" w:type="dxa"/>
          </w:tcPr>
          <w:p w14:paraId="14FA04B7" w14:textId="77777777" w:rsidR="008E6699" w:rsidRPr="00057099" w:rsidRDefault="008E6699" w:rsidP="008E6699">
            <w:pPr>
              <w:spacing w:line="240" w:lineRule="exact"/>
            </w:pPr>
            <w:r w:rsidRPr="00057099">
              <w:t>spanning</w:t>
            </w:r>
          </w:p>
        </w:tc>
        <w:tc>
          <w:tcPr>
            <w:tcW w:w="851" w:type="dxa"/>
          </w:tcPr>
          <w:p w14:paraId="56939B73" w14:textId="77777777" w:rsidR="008E6699" w:rsidRPr="00057099" w:rsidRDefault="008E6699" w:rsidP="008E6699">
            <w:pPr>
              <w:spacing w:line="240" w:lineRule="exact"/>
              <w:jc w:val="right"/>
            </w:pPr>
            <w:r w:rsidRPr="00057099">
              <w:t>V</w:t>
            </w:r>
          </w:p>
        </w:tc>
        <w:tc>
          <w:tcPr>
            <w:tcW w:w="284" w:type="dxa"/>
          </w:tcPr>
          <w:p w14:paraId="77BF62BD" w14:textId="77777777" w:rsidR="008E6699" w:rsidRPr="00057099" w:rsidRDefault="008E6699" w:rsidP="008E6699">
            <w:pPr>
              <w:spacing w:line="240" w:lineRule="exact"/>
            </w:pPr>
            <w:r w:rsidRPr="00057099">
              <w:t>:</w:t>
            </w:r>
          </w:p>
        </w:tc>
        <w:tc>
          <w:tcPr>
            <w:tcW w:w="4575" w:type="dxa"/>
          </w:tcPr>
          <w:p w14:paraId="043BF64F" w14:textId="77777777" w:rsidR="008E6699" w:rsidRPr="00057099" w:rsidRDefault="008E6699" w:rsidP="008E6699">
            <w:pPr>
              <w:spacing w:line="240" w:lineRule="exact"/>
            </w:pPr>
            <w:r w:rsidRPr="00057099">
              <w:t>400</w:t>
            </w:r>
          </w:p>
        </w:tc>
      </w:tr>
      <w:tr w:rsidR="00555902" w:rsidRPr="00057099" w14:paraId="07E588FA" w14:textId="77777777" w:rsidTr="008E6699">
        <w:tc>
          <w:tcPr>
            <w:tcW w:w="2948" w:type="dxa"/>
          </w:tcPr>
          <w:p w14:paraId="46115759" w14:textId="591E7986" w:rsidR="00555902" w:rsidRPr="00057099" w:rsidRDefault="00555902" w:rsidP="008E6699">
            <w:pPr>
              <w:spacing w:line="240" w:lineRule="exact"/>
            </w:pPr>
            <w:r w:rsidRPr="00057099">
              <w:t>opstelling</w:t>
            </w:r>
          </w:p>
        </w:tc>
        <w:tc>
          <w:tcPr>
            <w:tcW w:w="851" w:type="dxa"/>
          </w:tcPr>
          <w:p w14:paraId="2250D909" w14:textId="77777777" w:rsidR="00555902" w:rsidRPr="00057099" w:rsidRDefault="00555902" w:rsidP="008E6699">
            <w:pPr>
              <w:spacing w:line="240" w:lineRule="exact"/>
              <w:jc w:val="right"/>
            </w:pPr>
          </w:p>
        </w:tc>
        <w:tc>
          <w:tcPr>
            <w:tcW w:w="284" w:type="dxa"/>
          </w:tcPr>
          <w:p w14:paraId="12A2F0BC" w14:textId="0128EAA4" w:rsidR="00555902" w:rsidRPr="00057099" w:rsidRDefault="00555902" w:rsidP="008E6699">
            <w:pPr>
              <w:spacing w:line="240" w:lineRule="exact"/>
            </w:pPr>
            <w:r w:rsidRPr="00057099">
              <w:t>:</w:t>
            </w:r>
          </w:p>
        </w:tc>
        <w:tc>
          <w:tcPr>
            <w:tcW w:w="4575" w:type="dxa"/>
          </w:tcPr>
          <w:p w14:paraId="0FFA1432" w14:textId="1A169099" w:rsidR="00555902" w:rsidRPr="00057099" w:rsidRDefault="00555902" w:rsidP="008E6699">
            <w:pPr>
              <w:spacing w:line="240" w:lineRule="exact"/>
            </w:pPr>
            <w:r w:rsidRPr="00057099">
              <w:t xml:space="preserve">in de nieuwe schakelruimte in het bedrijfsgebouw (voormalig </w:t>
            </w:r>
            <w:r w:rsidR="00DA7545" w:rsidRPr="00057099">
              <w:t>buitenberging / magazijn</w:t>
            </w:r>
            <w:r w:rsidRPr="00057099">
              <w:t>)</w:t>
            </w:r>
          </w:p>
        </w:tc>
      </w:tr>
    </w:tbl>
    <w:p w14:paraId="374EAD7D" w14:textId="77777777" w:rsidR="008E6699" w:rsidRPr="00057099" w:rsidRDefault="008E6699" w:rsidP="008E6699"/>
    <w:p w14:paraId="6062675B" w14:textId="7AC79794" w:rsidR="008E6699" w:rsidRPr="00057099" w:rsidRDefault="008E6699" w:rsidP="006028B5">
      <w:pPr>
        <w:pStyle w:val="Heading3"/>
      </w:pPr>
      <w:r w:rsidRPr="00057099">
        <w:t>Wandventilator</w:t>
      </w:r>
    </w:p>
    <w:tbl>
      <w:tblPr>
        <w:tblW w:w="8613" w:type="dxa"/>
        <w:tblLayout w:type="fixed"/>
        <w:tblLook w:val="01E0" w:firstRow="1" w:lastRow="1" w:firstColumn="1" w:lastColumn="1" w:noHBand="0" w:noVBand="0"/>
      </w:tblPr>
      <w:tblGrid>
        <w:gridCol w:w="2948"/>
        <w:gridCol w:w="851"/>
        <w:gridCol w:w="284"/>
        <w:gridCol w:w="4530"/>
      </w:tblGrid>
      <w:tr w:rsidR="008E6699" w:rsidRPr="00057099" w14:paraId="0C32FADE" w14:textId="77777777" w:rsidTr="0074037F">
        <w:tc>
          <w:tcPr>
            <w:tcW w:w="2948" w:type="dxa"/>
          </w:tcPr>
          <w:p w14:paraId="3A23EAD2" w14:textId="77777777" w:rsidR="008E6699" w:rsidRPr="00057099" w:rsidRDefault="008E6699" w:rsidP="008E6699">
            <w:pPr>
              <w:spacing w:line="240" w:lineRule="exact"/>
            </w:pPr>
            <w:r w:rsidRPr="00057099">
              <w:t>aantal</w:t>
            </w:r>
          </w:p>
        </w:tc>
        <w:tc>
          <w:tcPr>
            <w:tcW w:w="851" w:type="dxa"/>
          </w:tcPr>
          <w:p w14:paraId="0EF44F30" w14:textId="77777777" w:rsidR="008E6699" w:rsidRPr="00057099" w:rsidRDefault="008E6699" w:rsidP="008E6699">
            <w:pPr>
              <w:spacing w:line="240" w:lineRule="exact"/>
              <w:jc w:val="right"/>
            </w:pPr>
          </w:p>
        </w:tc>
        <w:tc>
          <w:tcPr>
            <w:tcW w:w="284" w:type="dxa"/>
          </w:tcPr>
          <w:p w14:paraId="4D8E9032" w14:textId="77777777" w:rsidR="008E6699" w:rsidRPr="00057099" w:rsidRDefault="008E6699" w:rsidP="008E6699">
            <w:pPr>
              <w:spacing w:line="240" w:lineRule="exact"/>
            </w:pPr>
            <w:r w:rsidRPr="00057099">
              <w:t>:</w:t>
            </w:r>
          </w:p>
        </w:tc>
        <w:tc>
          <w:tcPr>
            <w:tcW w:w="4530" w:type="dxa"/>
          </w:tcPr>
          <w:p w14:paraId="713EAAFF" w14:textId="0F0DCFB1" w:rsidR="008E6699" w:rsidRPr="00057099" w:rsidRDefault="008E6699" w:rsidP="008E6699">
            <w:pPr>
              <w:spacing w:line="240" w:lineRule="exact"/>
            </w:pPr>
            <w:r w:rsidRPr="00057099">
              <w:t>1</w:t>
            </w:r>
          </w:p>
        </w:tc>
      </w:tr>
      <w:tr w:rsidR="008E6699" w:rsidRPr="00057099" w14:paraId="0076F544" w14:textId="77777777" w:rsidTr="0074037F">
        <w:tc>
          <w:tcPr>
            <w:tcW w:w="2948" w:type="dxa"/>
          </w:tcPr>
          <w:p w14:paraId="1ACEBE70" w14:textId="77777777" w:rsidR="008E6699" w:rsidRPr="00057099" w:rsidRDefault="008E6699" w:rsidP="008E6699">
            <w:pPr>
              <w:spacing w:line="240" w:lineRule="exact"/>
            </w:pPr>
            <w:r w:rsidRPr="00057099">
              <w:t>fabrikaat</w:t>
            </w:r>
          </w:p>
        </w:tc>
        <w:tc>
          <w:tcPr>
            <w:tcW w:w="851" w:type="dxa"/>
          </w:tcPr>
          <w:p w14:paraId="086C937A" w14:textId="77777777" w:rsidR="008E6699" w:rsidRPr="00057099" w:rsidRDefault="008E6699" w:rsidP="008E6699">
            <w:pPr>
              <w:spacing w:line="240" w:lineRule="exact"/>
              <w:jc w:val="right"/>
            </w:pPr>
          </w:p>
        </w:tc>
        <w:tc>
          <w:tcPr>
            <w:tcW w:w="284" w:type="dxa"/>
          </w:tcPr>
          <w:p w14:paraId="4862590E" w14:textId="77777777" w:rsidR="008E6699" w:rsidRPr="00057099" w:rsidRDefault="008E6699" w:rsidP="008E6699">
            <w:pPr>
              <w:spacing w:line="240" w:lineRule="exact"/>
            </w:pPr>
            <w:r w:rsidRPr="00057099">
              <w:t>:</w:t>
            </w:r>
          </w:p>
        </w:tc>
        <w:tc>
          <w:tcPr>
            <w:tcW w:w="4530" w:type="dxa"/>
          </w:tcPr>
          <w:p w14:paraId="7FFF4E97" w14:textId="315880EE" w:rsidR="008E6699" w:rsidRPr="00057099" w:rsidRDefault="008E6699" w:rsidP="008E6699">
            <w:pPr>
              <w:spacing w:line="240" w:lineRule="exact"/>
            </w:pPr>
            <w:r w:rsidRPr="00057099">
              <w:rPr>
                <w:szCs w:val="18"/>
              </w:rPr>
              <w:t>Zehnder</w:t>
            </w:r>
            <w:r w:rsidRPr="00057099">
              <w:t xml:space="preserve"> of gelijkwaardig</w:t>
            </w:r>
          </w:p>
        </w:tc>
      </w:tr>
      <w:tr w:rsidR="008E6699" w:rsidRPr="00057099" w14:paraId="7785F6AA" w14:textId="77777777" w:rsidTr="0074037F">
        <w:tc>
          <w:tcPr>
            <w:tcW w:w="2948" w:type="dxa"/>
          </w:tcPr>
          <w:p w14:paraId="6EABCF4C" w14:textId="77777777" w:rsidR="008E6699" w:rsidRPr="00057099" w:rsidRDefault="008E6699" w:rsidP="008E6699">
            <w:pPr>
              <w:spacing w:line="240" w:lineRule="exact"/>
            </w:pPr>
            <w:r w:rsidRPr="00057099">
              <w:t>type</w:t>
            </w:r>
          </w:p>
        </w:tc>
        <w:tc>
          <w:tcPr>
            <w:tcW w:w="851" w:type="dxa"/>
          </w:tcPr>
          <w:p w14:paraId="503C8D25" w14:textId="77777777" w:rsidR="008E6699" w:rsidRPr="00057099" w:rsidRDefault="008E6699" w:rsidP="008E6699">
            <w:pPr>
              <w:spacing w:line="240" w:lineRule="exact"/>
              <w:jc w:val="right"/>
            </w:pPr>
          </w:p>
        </w:tc>
        <w:tc>
          <w:tcPr>
            <w:tcW w:w="284" w:type="dxa"/>
          </w:tcPr>
          <w:p w14:paraId="3DFFB775" w14:textId="77777777" w:rsidR="008E6699" w:rsidRPr="00057099" w:rsidRDefault="008E6699" w:rsidP="008E6699">
            <w:pPr>
              <w:spacing w:line="240" w:lineRule="exact"/>
            </w:pPr>
            <w:r w:rsidRPr="00057099">
              <w:t>:</w:t>
            </w:r>
          </w:p>
        </w:tc>
        <w:tc>
          <w:tcPr>
            <w:tcW w:w="4530" w:type="dxa"/>
          </w:tcPr>
          <w:p w14:paraId="162DD661" w14:textId="432E3610" w:rsidR="008E6699" w:rsidRPr="00057099" w:rsidRDefault="008E6699" w:rsidP="008E6699">
            <w:pPr>
              <w:spacing w:line="240" w:lineRule="exact"/>
            </w:pPr>
          </w:p>
        </w:tc>
      </w:tr>
      <w:tr w:rsidR="008E6699" w:rsidRPr="00057099" w14:paraId="02591738" w14:textId="77777777" w:rsidTr="0074037F">
        <w:tc>
          <w:tcPr>
            <w:tcW w:w="2948" w:type="dxa"/>
          </w:tcPr>
          <w:p w14:paraId="6954D722" w14:textId="77777777" w:rsidR="008E6699" w:rsidRPr="00057099" w:rsidRDefault="008E6699" w:rsidP="008E6699">
            <w:pPr>
              <w:spacing w:line="240" w:lineRule="exact"/>
            </w:pPr>
            <w:r w:rsidRPr="00057099">
              <w:t>toerental</w:t>
            </w:r>
          </w:p>
        </w:tc>
        <w:tc>
          <w:tcPr>
            <w:tcW w:w="851" w:type="dxa"/>
          </w:tcPr>
          <w:p w14:paraId="76CE2B75" w14:textId="77777777" w:rsidR="008E6699" w:rsidRPr="00057099" w:rsidRDefault="008E6699" w:rsidP="008E6699">
            <w:pPr>
              <w:spacing w:line="240" w:lineRule="exact"/>
              <w:jc w:val="right"/>
            </w:pPr>
            <w:r w:rsidRPr="00057099">
              <w:t>rpm</w:t>
            </w:r>
          </w:p>
        </w:tc>
        <w:tc>
          <w:tcPr>
            <w:tcW w:w="284" w:type="dxa"/>
          </w:tcPr>
          <w:p w14:paraId="5E662E39" w14:textId="77777777" w:rsidR="008E6699" w:rsidRPr="00057099" w:rsidRDefault="008E6699" w:rsidP="008E6699">
            <w:pPr>
              <w:spacing w:line="240" w:lineRule="exact"/>
            </w:pPr>
            <w:r w:rsidRPr="00057099">
              <w:t>:</w:t>
            </w:r>
          </w:p>
        </w:tc>
        <w:tc>
          <w:tcPr>
            <w:tcW w:w="4530" w:type="dxa"/>
          </w:tcPr>
          <w:p w14:paraId="11083154" w14:textId="77777777" w:rsidR="008E6699" w:rsidRPr="00057099" w:rsidRDefault="008E6699" w:rsidP="008E6699">
            <w:pPr>
              <w:spacing w:line="240" w:lineRule="exact"/>
            </w:pPr>
            <w:r w:rsidRPr="00057099">
              <w:t>&lt;1500</w:t>
            </w:r>
          </w:p>
        </w:tc>
      </w:tr>
      <w:tr w:rsidR="008E6699" w:rsidRPr="00057099" w14:paraId="0A68BF4C" w14:textId="77777777" w:rsidTr="0074037F">
        <w:tc>
          <w:tcPr>
            <w:tcW w:w="2948" w:type="dxa"/>
          </w:tcPr>
          <w:p w14:paraId="2EDC7F8F" w14:textId="77777777" w:rsidR="008E6699" w:rsidRPr="00057099" w:rsidRDefault="008E6699" w:rsidP="008E6699">
            <w:pPr>
              <w:spacing w:line="240" w:lineRule="exact"/>
            </w:pPr>
            <w:r w:rsidRPr="00057099">
              <w:t>nevenlevering</w:t>
            </w:r>
          </w:p>
        </w:tc>
        <w:tc>
          <w:tcPr>
            <w:tcW w:w="851" w:type="dxa"/>
          </w:tcPr>
          <w:p w14:paraId="5C165DFA" w14:textId="77777777" w:rsidR="008E6699" w:rsidRPr="00057099" w:rsidRDefault="008E6699" w:rsidP="008E6699">
            <w:pPr>
              <w:spacing w:line="240" w:lineRule="exact"/>
              <w:jc w:val="right"/>
            </w:pPr>
          </w:p>
        </w:tc>
        <w:tc>
          <w:tcPr>
            <w:tcW w:w="284" w:type="dxa"/>
          </w:tcPr>
          <w:p w14:paraId="6120262C" w14:textId="77777777" w:rsidR="008E6699" w:rsidRPr="00057099" w:rsidRDefault="008E6699" w:rsidP="008E6699">
            <w:pPr>
              <w:spacing w:line="240" w:lineRule="exact"/>
            </w:pPr>
            <w:r w:rsidRPr="00057099">
              <w:t>:</w:t>
            </w:r>
          </w:p>
        </w:tc>
        <w:tc>
          <w:tcPr>
            <w:tcW w:w="4530" w:type="dxa"/>
          </w:tcPr>
          <w:p w14:paraId="29654478" w14:textId="77777777" w:rsidR="008E6699" w:rsidRPr="00057099" w:rsidRDefault="008E6699"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wanddoorvoerkoker;</w:t>
            </w:r>
          </w:p>
          <w:p w14:paraId="2D008B4F" w14:textId="77777777" w:rsidR="008E6699" w:rsidRPr="00057099" w:rsidRDefault="008E6699"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zelfsluitend jalouzierooster aan perszijde;</w:t>
            </w:r>
          </w:p>
          <w:p w14:paraId="08ED15C4" w14:textId="77777777" w:rsidR="008E6699" w:rsidRPr="00057099" w:rsidRDefault="008E6699"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schermrooster aan zuigzijde</w:t>
            </w:r>
          </w:p>
        </w:tc>
      </w:tr>
      <w:tr w:rsidR="008E6699" w:rsidRPr="00057099" w14:paraId="518A0B28" w14:textId="77777777" w:rsidTr="0074037F">
        <w:tc>
          <w:tcPr>
            <w:tcW w:w="2948" w:type="dxa"/>
          </w:tcPr>
          <w:p w14:paraId="49004C2E" w14:textId="77777777" w:rsidR="008E6699" w:rsidRPr="00057099" w:rsidRDefault="008E6699" w:rsidP="008E6699">
            <w:pPr>
              <w:spacing w:line="240" w:lineRule="exact"/>
            </w:pPr>
            <w:r w:rsidRPr="00057099">
              <w:t>luchthoeveelheid</w:t>
            </w:r>
          </w:p>
        </w:tc>
        <w:tc>
          <w:tcPr>
            <w:tcW w:w="851" w:type="dxa"/>
          </w:tcPr>
          <w:p w14:paraId="2B774FC3" w14:textId="77777777" w:rsidR="008E6699" w:rsidRPr="00057099" w:rsidRDefault="008E6699" w:rsidP="008E6699">
            <w:pPr>
              <w:spacing w:line="240" w:lineRule="exact"/>
              <w:jc w:val="right"/>
            </w:pPr>
            <w:r w:rsidRPr="00057099">
              <w:t>m3/h</w:t>
            </w:r>
          </w:p>
        </w:tc>
        <w:tc>
          <w:tcPr>
            <w:tcW w:w="284" w:type="dxa"/>
          </w:tcPr>
          <w:p w14:paraId="1B3BB785" w14:textId="77777777" w:rsidR="008E6699" w:rsidRPr="00057099" w:rsidRDefault="008E6699" w:rsidP="008E6699">
            <w:pPr>
              <w:spacing w:line="240" w:lineRule="exact"/>
            </w:pPr>
            <w:r w:rsidRPr="00057099">
              <w:t>:</w:t>
            </w:r>
          </w:p>
        </w:tc>
        <w:tc>
          <w:tcPr>
            <w:tcW w:w="4530" w:type="dxa"/>
          </w:tcPr>
          <w:p w14:paraId="5CFC2E53" w14:textId="03D0BB1B" w:rsidR="008E6699" w:rsidRPr="00057099" w:rsidRDefault="00DA5E75" w:rsidP="008E6699">
            <w:pPr>
              <w:spacing w:line="240" w:lineRule="exact"/>
            </w:pPr>
            <w:r w:rsidRPr="00057099">
              <w:t>min. 200 / max. 500</w:t>
            </w:r>
          </w:p>
        </w:tc>
      </w:tr>
      <w:tr w:rsidR="008E6699" w:rsidRPr="00057099" w14:paraId="52456C36" w14:textId="77777777" w:rsidTr="0074037F">
        <w:tc>
          <w:tcPr>
            <w:tcW w:w="2948" w:type="dxa"/>
          </w:tcPr>
          <w:p w14:paraId="37DAD1AD" w14:textId="77777777" w:rsidR="008E6699" w:rsidRPr="00057099" w:rsidRDefault="008E6699" w:rsidP="008E6699">
            <w:pPr>
              <w:spacing w:line="240" w:lineRule="exact"/>
            </w:pPr>
            <w:r w:rsidRPr="00057099">
              <w:t>opvoerhoogte</w:t>
            </w:r>
          </w:p>
        </w:tc>
        <w:tc>
          <w:tcPr>
            <w:tcW w:w="851" w:type="dxa"/>
          </w:tcPr>
          <w:p w14:paraId="60AAB303" w14:textId="45882904" w:rsidR="008E6699" w:rsidRPr="00057099" w:rsidRDefault="00056D56" w:rsidP="008E6699">
            <w:pPr>
              <w:spacing w:line="240" w:lineRule="exact"/>
              <w:jc w:val="right"/>
            </w:pPr>
            <w:r w:rsidRPr="00057099">
              <w:t>Pa</w:t>
            </w:r>
          </w:p>
        </w:tc>
        <w:tc>
          <w:tcPr>
            <w:tcW w:w="284" w:type="dxa"/>
          </w:tcPr>
          <w:p w14:paraId="0FA259C7" w14:textId="77777777" w:rsidR="008E6699" w:rsidRPr="00057099" w:rsidRDefault="008E6699" w:rsidP="008E6699">
            <w:pPr>
              <w:spacing w:line="240" w:lineRule="exact"/>
            </w:pPr>
            <w:r w:rsidRPr="00057099">
              <w:t>:</w:t>
            </w:r>
          </w:p>
        </w:tc>
        <w:tc>
          <w:tcPr>
            <w:tcW w:w="4530" w:type="dxa"/>
          </w:tcPr>
          <w:p w14:paraId="625AD90B" w14:textId="77777777" w:rsidR="008E6699" w:rsidRPr="00057099" w:rsidRDefault="008E6699" w:rsidP="008E6699">
            <w:pPr>
              <w:spacing w:line="240" w:lineRule="exact"/>
            </w:pPr>
            <w:r w:rsidRPr="00057099">
              <w:t>door aannemer te bepalen</w:t>
            </w:r>
          </w:p>
        </w:tc>
      </w:tr>
      <w:tr w:rsidR="008E6699" w:rsidRPr="00057099" w14:paraId="2DEE31EF" w14:textId="77777777" w:rsidTr="0074037F">
        <w:tc>
          <w:tcPr>
            <w:tcW w:w="2948" w:type="dxa"/>
          </w:tcPr>
          <w:p w14:paraId="4C553F10" w14:textId="77777777" w:rsidR="008E6699" w:rsidRPr="00057099" w:rsidRDefault="008E6699" w:rsidP="008E6699">
            <w:pPr>
              <w:spacing w:line="240" w:lineRule="exact"/>
            </w:pPr>
            <w:r w:rsidRPr="00057099">
              <w:t>opstelling</w:t>
            </w:r>
          </w:p>
        </w:tc>
        <w:tc>
          <w:tcPr>
            <w:tcW w:w="851" w:type="dxa"/>
          </w:tcPr>
          <w:p w14:paraId="7D6134C8" w14:textId="77777777" w:rsidR="008E6699" w:rsidRPr="00057099" w:rsidRDefault="008E6699" w:rsidP="008E6699">
            <w:pPr>
              <w:spacing w:line="240" w:lineRule="exact"/>
              <w:jc w:val="right"/>
            </w:pPr>
          </w:p>
        </w:tc>
        <w:tc>
          <w:tcPr>
            <w:tcW w:w="284" w:type="dxa"/>
          </w:tcPr>
          <w:p w14:paraId="1532D30C" w14:textId="77777777" w:rsidR="008E6699" w:rsidRPr="00057099" w:rsidRDefault="008E6699" w:rsidP="008E6699">
            <w:pPr>
              <w:spacing w:line="240" w:lineRule="exact"/>
            </w:pPr>
            <w:r w:rsidRPr="00057099">
              <w:t>:</w:t>
            </w:r>
          </w:p>
        </w:tc>
        <w:tc>
          <w:tcPr>
            <w:tcW w:w="4530" w:type="dxa"/>
          </w:tcPr>
          <w:p w14:paraId="59D72689" w14:textId="77777777" w:rsidR="008E6699" w:rsidRPr="00057099" w:rsidRDefault="008E6699" w:rsidP="008E6699">
            <w:pPr>
              <w:spacing w:line="240" w:lineRule="exact"/>
            </w:pPr>
          </w:p>
        </w:tc>
      </w:tr>
    </w:tbl>
    <w:p w14:paraId="25FE6156" w14:textId="77777777" w:rsidR="008E6699" w:rsidRPr="00057099" w:rsidRDefault="008E6699" w:rsidP="008E6699"/>
    <w:p w14:paraId="2AE8ECF8" w14:textId="54667C9E" w:rsidR="008E6699" w:rsidRPr="00057099" w:rsidRDefault="008E6699" w:rsidP="006028B5">
      <w:pPr>
        <w:pStyle w:val="Heading3"/>
      </w:pPr>
      <w:r w:rsidRPr="00057099">
        <w:t>Regeling</w:t>
      </w:r>
    </w:p>
    <w:tbl>
      <w:tblPr>
        <w:tblW w:w="8613" w:type="dxa"/>
        <w:tblLayout w:type="fixed"/>
        <w:tblLook w:val="01E0" w:firstRow="1" w:lastRow="1" w:firstColumn="1" w:lastColumn="1" w:noHBand="0" w:noVBand="0"/>
      </w:tblPr>
      <w:tblGrid>
        <w:gridCol w:w="2948"/>
        <w:gridCol w:w="851"/>
        <w:gridCol w:w="284"/>
        <w:gridCol w:w="4530"/>
      </w:tblGrid>
      <w:tr w:rsidR="008E6699" w:rsidRPr="00057099" w14:paraId="001129D3" w14:textId="77777777" w:rsidTr="008E6699">
        <w:tc>
          <w:tcPr>
            <w:tcW w:w="2948" w:type="dxa"/>
          </w:tcPr>
          <w:p w14:paraId="44D7BFEF" w14:textId="77777777" w:rsidR="008E6699" w:rsidRPr="00057099" w:rsidRDefault="008E6699" w:rsidP="008E6699">
            <w:pPr>
              <w:spacing w:line="240" w:lineRule="exact"/>
            </w:pPr>
            <w:r w:rsidRPr="00057099">
              <w:t>systeem</w:t>
            </w:r>
          </w:p>
        </w:tc>
        <w:tc>
          <w:tcPr>
            <w:tcW w:w="851" w:type="dxa"/>
          </w:tcPr>
          <w:p w14:paraId="23EB0580" w14:textId="77777777" w:rsidR="008E6699" w:rsidRPr="00057099" w:rsidRDefault="008E6699" w:rsidP="008E6699">
            <w:pPr>
              <w:spacing w:line="240" w:lineRule="exact"/>
              <w:jc w:val="right"/>
            </w:pPr>
          </w:p>
        </w:tc>
        <w:tc>
          <w:tcPr>
            <w:tcW w:w="284" w:type="dxa"/>
          </w:tcPr>
          <w:p w14:paraId="0A3EB288" w14:textId="77777777" w:rsidR="008E6699" w:rsidRPr="00057099" w:rsidRDefault="008E6699" w:rsidP="008E6699">
            <w:pPr>
              <w:spacing w:line="240" w:lineRule="exact"/>
            </w:pPr>
            <w:r w:rsidRPr="00057099">
              <w:t>:</w:t>
            </w:r>
          </w:p>
        </w:tc>
        <w:tc>
          <w:tcPr>
            <w:tcW w:w="4530" w:type="dxa"/>
          </w:tcPr>
          <w:p w14:paraId="2253B345" w14:textId="77777777" w:rsidR="008E6699" w:rsidRPr="00057099" w:rsidRDefault="008E6699" w:rsidP="008E6699">
            <w:pPr>
              <w:spacing w:line="240" w:lineRule="exact"/>
            </w:pPr>
            <w:r w:rsidRPr="00057099">
              <w:t>aan-/uitschakeling op basis van ruimtetemperatuur</w:t>
            </w:r>
          </w:p>
        </w:tc>
      </w:tr>
      <w:tr w:rsidR="008E6699" w:rsidRPr="00057099" w14:paraId="35013C7A" w14:textId="77777777" w:rsidTr="008E6699">
        <w:tc>
          <w:tcPr>
            <w:tcW w:w="2948" w:type="dxa"/>
          </w:tcPr>
          <w:p w14:paraId="2D7E2945" w14:textId="77777777" w:rsidR="008E6699" w:rsidRPr="00057099" w:rsidRDefault="008E6699" w:rsidP="008E6699">
            <w:pPr>
              <w:spacing w:line="240" w:lineRule="exact"/>
            </w:pPr>
            <w:r w:rsidRPr="00057099">
              <w:t>omvang</w:t>
            </w:r>
          </w:p>
        </w:tc>
        <w:tc>
          <w:tcPr>
            <w:tcW w:w="851" w:type="dxa"/>
          </w:tcPr>
          <w:p w14:paraId="5C01F696" w14:textId="77777777" w:rsidR="008E6699" w:rsidRPr="00057099" w:rsidRDefault="008E6699" w:rsidP="008E6699">
            <w:pPr>
              <w:spacing w:line="240" w:lineRule="exact"/>
              <w:jc w:val="right"/>
            </w:pPr>
          </w:p>
        </w:tc>
        <w:tc>
          <w:tcPr>
            <w:tcW w:w="284" w:type="dxa"/>
          </w:tcPr>
          <w:p w14:paraId="525DBAA6" w14:textId="77777777" w:rsidR="008E6699" w:rsidRPr="00057099" w:rsidRDefault="008E6699" w:rsidP="008E6699">
            <w:pPr>
              <w:spacing w:line="240" w:lineRule="exact"/>
            </w:pPr>
            <w:r w:rsidRPr="00057099">
              <w:t>:</w:t>
            </w:r>
          </w:p>
        </w:tc>
        <w:tc>
          <w:tcPr>
            <w:tcW w:w="4530" w:type="dxa"/>
          </w:tcPr>
          <w:p w14:paraId="70CE4A31" w14:textId="77777777" w:rsidR="008E6699" w:rsidRPr="00057099" w:rsidRDefault="008E6699" w:rsidP="008E6699">
            <w:pPr>
              <w:spacing w:line="240" w:lineRule="exact"/>
            </w:pPr>
            <w:r w:rsidRPr="00057099">
              <w:t xml:space="preserve">ruimtethermostaat </w:t>
            </w:r>
            <w:proofErr w:type="spellStart"/>
            <w:r w:rsidRPr="00057099">
              <w:t>Danfoss</w:t>
            </w:r>
            <w:proofErr w:type="spellEnd"/>
            <w:r w:rsidRPr="00057099">
              <w:t xml:space="preserve"> RT4</w:t>
            </w:r>
          </w:p>
        </w:tc>
      </w:tr>
      <w:tr w:rsidR="008E6699" w:rsidRPr="00057099" w14:paraId="58F403D7" w14:textId="77777777" w:rsidTr="008E6699">
        <w:trPr>
          <w:trHeight w:val="234"/>
        </w:trPr>
        <w:tc>
          <w:tcPr>
            <w:tcW w:w="2948" w:type="dxa"/>
          </w:tcPr>
          <w:p w14:paraId="0B79E5C5" w14:textId="77777777" w:rsidR="008E6699" w:rsidRPr="00057099" w:rsidRDefault="008E6699" w:rsidP="008E6699">
            <w:pPr>
              <w:spacing w:line="240" w:lineRule="exact"/>
            </w:pPr>
            <w:r w:rsidRPr="00057099">
              <w:t>opstelling thermostaat</w:t>
            </w:r>
          </w:p>
        </w:tc>
        <w:tc>
          <w:tcPr>
            <w:tcW w:w="851" w:type="dxa"/>
          </w:tcPr>
          <w:p w14:paraId="5E707B0D" w14:textId="77777777" w:rsidR="008E6699" w:rsidRPr="00057099" w:rsidRDefault="008E6699" w:rsidP="008E6699">
            <w:pPr>
              <w:spacing w:line="240" w:lineRule="exact"/>
              <w:jc w:val="right"/>
            </w:pPr>
          </w:p>
        </w:tc>
        <w:tc>
          <w:tcPr>
            <w:tcW w:w="284" w:type="dxa"/>
          </w:tcPr>
          <w:p w14:paraId="1C2D7C50" w14:textId="77777777" w:rsidR="008E6699" w:rsidRPr="00057099" w:rsidRDefault="008E6699" w:rsidP="008E6699">
            <w:pPr>
              <w:spacing w:line="240" w:lineRule="exact"/>
            </w:pPr>
            <w:r w:rsidRPr="00057099">
              <w:t>:</w:t>
            </w:r>
          </w:p>
        </w:tc>
        <w:tc>
          <w:tcPr>
            <w:tcW w:w="4530" w:type="dxa"/>
          </w:tcPr>
          <w:p w14:paraId="1806D3B2" w14:textId="77777777" w:rsidR="008E6699" w:rsidRPr="00057099" w:rsidRDefault="008E6699" w:rsidP="008E6699">
            <w:pPr>
              <w:spacing w:line="240" w:lineRule="exact"/>
            </w:pPr>
            <w:r w:rsidRPr="00057099">
              <w:t>op de wand op verblijfshoogte</w:t>
            </w:r>
          </w:p>
        </w:tc>
      </w:tr>
      <w:tr w:rsidR="008E6699" w:rsidRPr="00057099" w14:paraId="79698172" w14:textId="77777777" w:rsidTr="008E6699">
        <w:tc>
          <w:tcPr>
            <w:tcW w:w="2948" w:type="dxa"/>
          </w:tcPr>
          <w:p w14:paraId="24444771" w14:textId="77777777" w:rsidR="008E6699" w:rsidRPr="00057099" w:rsidRDefault="008E6699" w:rsidP="008E6699">
            <w:pPr>
              <w:spacing w:line="240" w:lineRule="exact"/>
            </w:pPr>
            <w:r w:rsidRPr="00057099">
              <w:t>minimum regelbereik</w:t>
            </w:r>
          </w:p>
        </w:tc>
        <w:tc>
          <w:tcPr>
            <w:tcW w:w="851" w:type="dxa"/>
          </w:tcPr>
          <w:p w14:paraId="6A7588F3" w14:textId="77777777" w:rsidR="008E6699" w:rsidRPr="00057099" w:rsidRDefault="008E6699" w:rsidP="008E6699">
            <w:pPr>
              <w:spacing w:line="240" w:lineRule="exact"/>
              <w:jc w:val="right"/>
            </w:pPr>
            <w:r w:rsidRPr="00057099">
              <w:t>°C</w:t>
            </w:r>
          </w:p>
        </w:tc>
        <w:tc>
          <w:tcPr>
            <w:tcW w:w="284" w:type="dxa"/>
          </w:tcPr>
          <w:p w14:paraId="3A13B662" w14:textId="77777777" w:rsidR="008E6699" w:rsidRPr="00057099" w:rsidRDefault="008E6699" w:rsidP="008E6699">
            <w:pPr>
              <w:spacing w:line="240" w:lineRule="exact"/>
            </w:pPr>
            <w:r w:rsidRPr="00057099">
              <w:t>:</w:t>
            </w:r>
          </w:p>
        </w:tc>
        <w:tc>
          <w:tcPr>
            <w:tcW w:w="4530" w:type="dxa"/>
          </w:tcPr>
          <w:p w14:paraId="21489ADB" w14:textId="77777777" w:rsidR="008E6699" w:rsidRPr="00057099" w:rsidRDefault="008E6699" w:rsidP="008E6699">
            <w:pPr>
              <w:spacing w:line="240" w:lineRule="exact"/>
            </w:pPr>
            <w:r w:rsidRPr="00057099">
              <w:t>5 - 20</w:t>
            </w:r>
          </w:p>
        </w:tc>
      </w:tr>
      <w:tr w:rsidR="008E6699" w:rsidRPr="00057099" w14:paraId="3B5A689C" w14:textId="77777777" w:rsidTr="008E6699">
        <w:tc>
          <w:tcPr>
            <w:tcW w:w="2948" w:type="dxa"/>
          </w:tcPr>
          <w:p w14:paraId="5F97F3F7" w14:textId="77777777" w:rsidR="008E6699" w:rsidRPr="00057099" w:rsidRDefault="008E6699" w:rsidP="008E6699">
            <w:pPr>
              <w:spacing w:line="240" w:lineRule="exact"/>
            </w:pPr>
            <w:r w:rsidRPr="00057099">
              <w:t>setpoint</w:t>
            </w:r>
          </w:p>
        </w:tc>
        <w:tc>
          <w:tcPr>
            <w:tcW w:w="851" w:type="dxa"/>
          </w:tcPr>
          <w:p w14:paraId="637726D1" w14:textId="77777777" w:rsidR="008E6699" w:rsidRPr="00057099" w:rsidRDefault="008E6699" w:rsidP="008E6699">
            <w:pPr>
              <w:spacing w:line="240" w:lineRule="exact"/>
              <w:jc w:val="right"/>
            </w:pPr>
            <w:r w:rsidRPr="00057099">
              <w:t>°C</w:t>
            </w:r>
          </w:p>
        </w:tc>
        <w:tc>
          <w:tcPr>
            <w:tcW w:w="284" w:type="dxa"/>
          </w:tcPr>
          <w:p w14:paraId="6D1902D4" w14:textId="77777777" w:rsidR="008E6699" w:rsidRPr="00057099" w:rsidRDefault="008E6699" w:rsidP="008E6699">
            <w:pPr>
              <w:spacing w:line="240" w:lineRule="exact"/>
            </w:pPr>
            <w:r w:rsidRPr="00057099">
              <w:t>:</w:t>
            </w:r>
          </w:p>
        </w:tc>
        <w:tc>
          <w:tcPr>
            <w:tcW w:w="4530" w:type="dxa"/>
          </w:tcPr>
          <w:p w14:paraId="738E7639" w14:textId="77777777" w:rsidR="008E6699" w:rsidRPr="00057099" w:rsidRDefault="008E6699" w:rsidP="008E6699">
            <w:pPr>
              <w:spacing w:line="240" w:lineRule="exact"/>
            </w:pPr>
          </w:p>
        </w:tc>
      </w:tr>
      <w:tr w:rsidR="008E6699" w:rsidRPr="00057099" w14:paraId="7604D949" w14:textId="77777777" w:rsidTr="008E6699">
        <w:tc>
          <w:tcPr>
            <w:tcW w:w="2948" w:type="dxa"/>
          </w:tcPr>
          <w:p w14:paraId="166C04E9" w14:textId="77777777" w:rsidR="008E6699" w:rsidRPr="00057099" w:rsidRDefault="008E6699" w:rsidP="008E6699">
            <w:pPr>
              <w:spacing w:line="240" w:lineRule="exact"/>
            </w:pPr>
            <w:r w:rsidRPr="00057099">
              <w:t>nevenlevering</w:t>
            </w:r>
          </w:p>
        </w:tc>
        <w:tc>
          <w:tcPr>
            <w:tcW w:w="851" w:type="dxa"/>
          </w:tcPr>
          <w:p w14:paraId="4905291F" w14:textId="77777777" w:rsidR="008E6699" w:rsidRPr="00057099" w:rsidRDefault="008E6699" w:rsidP="008E6699">
            <w:pPr>
              <w:spacing w:line="240" w:lineRule="exact"/>
              <w:jc w:val="right"/>
            </w:pPr>
          </w:p>
        </w:tc>
        <w:tc>
          <w:tcPr>
            <w:tcW w:w="284" w:type="dxa"/>
          </w:tcPr>
          <w:p w14:paraId="6607793B" w14:textId="77777777" w:rsidR="008E6699" w:rsidRPr="00057099" w:rsidRDefault="008E6699" w:rsidP="008E6699">
            <w:pPr>
              <w:spacing w:line="240" w:lineRule="exact"/>
            </w:pPr>
            <w:r w:rsidRPr="00057099">
              <w:t>:</w:t>
            </w:r>
          </w:p>
        </w:tc>
        <w:tc>
          <w:tcPr>
            <w:tcW w:w="4530" w:type="dxa"/>
          </w:tcPr>
          <w:p w14:paraId="47C2A6A6" w14:textId="77777777" w:rsidR="008E6699" w:rsidRPr="00057099" w:rsidRDefault="008E6699"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externe storingsmelding;</w:t>
            </w:r>
          </w:p>
          <w:p w14:paraId="117FFC75" w14:textId="77777777" w:rsidR="008E6699" w:rsidRPr="00057099" w:rsidRDefault="008E6699"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 xml:space="preserve">werkschakelaar. </w:t>
            </w:r>
          </w:p>
        </w:tc>
      </w:tr>
    </w:tbl>
    <w:p w14:paraId="3310BBFB" w14:textId="77777777" w:rsidR="008E6699" w:rsidRPr="00057099" w:rsidRDefault="008E6699" w:rsidP="008E6699"/>
    <w:p w14:paraId="24086CC5" w14:textId="5E77B9C2" w:rsidR="008E6699" w:rsidRPr="00057099" w:rsidRDefault="008E6699" w:rsidP="00DA5E75">
      <w:pPr>
        <w:pStyle w:val="Heading2"/>
      </w:pPr>
      <w:bookmarkStart w:id="402" w:name="_Toc194397679"/>
      <w:bookmarkStart w:id="403" w:name="_Toc54965708"/>
      <w:r w:rsidRPr="00057099">
        <w:t>Nevenbestanddelen</w:t>
      </w:r>
      <w:bookmarkEnd w:id="402"/>
      <w:bookmarkEnd w:id="403"/>
    </w:p>
    <w:tbl>
      <w:tblPr>
        <w:tblW w:w="8613" w:type="dxa"/>
        <w:tblLayout w:type="fixed"/>
        <w:tblLook w:val="01E0" w:firstRow="1" w:lastRow="1" w:firstColumn="1" w:lastColumn="1" w:noHBand="0" w:noVBand="0"/>
      </w:tblPr>
      <w:tblGrid>
        <w:gridCol w:w="2948"/>
        <w:gridCol w:w="851"/>
        <w:gridCol w:w="284"/>
        <w:gridCol w:w="4530"/>
      </w:tblGrid>
      <w:tr w:rsidR="008E6699" w:rsidRPr="00057099" w14:paraId="245CC008" w14:textId="77777777" w:rsidTr="008E6699">
        <w:tc>
          <w:tcPr>
            <w:tcW w:w="2948" w:type="dxa"/>
          </w:tcPr>
          <w:p w14:paraId="72417A36" w14:textId="77777777" w:rsidR="008E6699" w:rsidRPr="00057099" w:rsidRDefault="008E6699" w:rsidP="008E6699">
            <w:pPr>
              <w:spacing w:line="240" w:lineRule="exact"/>
            </w:pPr>
            <w:r w:rsidRPr="00057099">
              <w:t>verbindingsmiddelen</w:t>
            </w:r>
          </w:p>
        </w:tc>
        <w:tc>
          <w:tcPr>
            <w:tcW w:w="851" w:type="dxa"/>
          </w:tcPr>
          <w:p w14:paraId="54FA4FBE" w14:textId="77777777" w:rsidR="008E6699" w:rsidRPr="00057099" w:rsidRDefault="008E6699" w:rsidP="008E6699">
            <w:pPr>
              <w:spacing w:line="240" w:lineRule="exact"/>
              <w:jc w:val="right"/>
            </w:pPr>
          </w:p>
        </w:tc>
        <w:tc>
          <w:tcPr>
            <w:tcW w:w="284" w:type="dxa"/>
          </w:tcPr>
          <w:p w14:paraId="21D21C0B" w14:textId="77777777" w:rsidR="008E6699" w:rsidRPr="00057099" w:rsidRDefault="008E6699" w:rsidP="008E6699">
            <w:pPr>
              <w:spacing w:line="240" w:lineRule="exact"/>
            </w:pPr>
            <w:r w:rsidRPr="00057099">
              <w:t>:</w:t>
            </w:r>
          </w:p>
        </w:tc>
        <w:tc>
          <w:tcPr>
            <w:tcW w:w="4530" w:type="dxa"/>
          </w:tcPr>
          <w:p w14:paraId="148A9AAE" w14:textId="77777777" w:rsidR="008E6699" w:rsidRPr="00057099" w:rsidRDefault="008E6699" w:rsidP="008E6699">
            <w:pPr>
              <w:spacing w:line="240" w:lineRule="exact"/>
            </w:pPr>
            <w:r w:rsidRPr="00057099">
              <w:rPr>
                <w:rFonts w:cs="Arial"/>
                <w:szCs w:val="18"/>
              </w:rPr>
              <w:t>volgens voorschriften</w:t>
            </w:r>
          </w:p>
        </w:tc>
      </w:tr>
      <w:tr w:rsidR="008E6699" w:rsidRPr="00057099" w14:paraId="0D99CCC7" w14:textId="77777777" w:rsidTr="008E6699">
        <w:tc>
          <w:tcPr>
            <w:tcW w:w="2948" w:type="dxa"/>
          </w:tcPr>
          <w:p w14:paraId="153FBCF0" w14:textId="77777777" w:rsidR="008E6699" w:rsidRPr="00057099" w:rsidRDefault="008E6699" w:rsidP="008E6699">
            <w:pPr>
              <w:spacing w:line="240" w:lineRule="exact"/>
            </w:pPr>
            <w:r w:rsidRPr="00057099">
              <w:rPr>
                <w:rFonts w:cs="Arial"/>
                <w:szCs w:val="18"/>
              </w:rPr>
              <w:t xml:space="preserve">bouten, moeren, </w:t>
            </w:r>
            <w:proofErr w:type="spellStart"/>
            <w:proofErr w:type="gramStart"/>
            <w:r w:rsidRPr="00057099">
              <w:rPr>
                <w:rFonts w:cs="Arial"/>
                <w:szCs w:val="18"/>
              </w:rPr>
              <w:t>ringen,etc</w:t>
            </w:r>
            <w:proofErr w:type="spellEnd"/>
            <w:r w:rsidRPr="00057099">
              <w:rPr>
                <w:rFonts w:cs="Arial"/>
                <w:szCs w:val="18"/>
              </w:rPr>
              <w:t>.</w:t>
            </w:r>
            <w:proofErr w:type="gramEnd"/>
          </w:p>
        </w:tc>
        <w:tc>
          <w:tcPr>
            <w:tcW w:w="851" w:type="dxa"/>
          </w:tcPr>
          <w:p w14:paraId="49400859" w14:textId="77777777" w:rsidR="008E6699" w:rsidRPr="00057099" w:rsidRDefault="008E6699" w:rsidP="008E6699">
            <w:pPr>
              <w:spacing w:line="240" w:lineRule="exact"/>
              <w:jc w:val="right"/>
            </w:pPr>
          </w:p>
        </w:tc>
        <w:tc>
          <w:tcPr>
            <w:tcW w:w="284" w:type="dxa"/>
          </w:tcPr>
          <w:p w14:paraId="388D0AE9" w14:textId="77777777" w:rsidR="008E6699" w:rsidRPr="00057099" w:rsidRDefault="008E6699" w:rsidP="008E6699">
            <w:pPr>
              <w:spacing w:line="240" w:lineRule="exact"/>
            </w:pPr>
            <w:r w:rsidRPr="00057099">
              <w:t>:</w:t>
            </w:r>
          </w:p>
        </w:tc>
        <w:tc>
          <w:tcPr>
            <w:tcW w:w="4530" w:type="dxa"/>
          </w:tcPr>
          <w:p w14:paraId="15E8588D" w14:textId="77777777" w:rsidR="008E6699" w:rsidRPr="00057099" w:rsidRDefault="008E6699" w:rsidP="005B35B1">
            <w:pPr>
              <w:numPr>
                <w:ilvl w:val="0"/>
                <w:numId w:val="15"/>
              </w:numPr>
              <w:tabs>
                <w:tab w:val="clear" w:pos="720"/>
                <w:tab w:val="num" w:pos="237"/>
              </w:tabs>
              <w:overflowPunct w:val="0"/>
              <w:autoSpaceDE w:val="0"/>
              <w:autoSpaceDN w:val="0"/>
              <w:adjustRightInd w:val="0"/>
              <w:spacing w:line="240" w:lineRule="exact"/>
              <w:ind w:left="237" w:hanging="237"/>
              <w:textAlignment w:val="baseline"/>
            </w:pPr>
            <w:r w:rsidRPr="00057099">
              <w:rPr>
                <w:rFonts w:cs="Arial"/>
                <w:szCs w:val="18"/>
              </w:rPr>
              <w:t>roestvaststaal AISI 316</w:t>
            </w:r>
          </w:p>
        </w:tc>
      </w:tr>
    </w:tbl>
    <w:p w14:paraId="6051A091" w14:textId="77777777" w:rsidR="008E6699" w:rsidRPr="00057099" w:rsidRDefault="008E6699" w:rsidP="008E6699">
      <w:pPr>
        <w:pStyle w:val="List"/>
        <w:rPr>
          <w:rFonts w:cs="Arial"/>
          <w:sz w:val="18"/>
          <w:szCs w:val="18"/>
        </w:rPr>
      </w:pPr>
    </w:p>
    <w:p w14:paraId="3689D64F" w14:textId="4A91BF58" w:rsidR="008E6699" w:rsidRPr="00057099" w:rsidRDefault="008E6699" w:rsidP="00DA5E75">
      <w:pPr>
        <w:pStyle w:val="Heading2"/>
      </w:pPr>
      <w:bookmarkStart w:id="404" w:name="_Toc194397680"/>
      <w:bookmarkStart w:id="405" w:name="_Toc54965709"/>
      <w:r w:rsidRPr="00057099">
        <w:lastRenderedPageBreak/>
        <w:t>Conservering</w:t>
      </w:r>
      <w:bookmarkEnd w:id="404"/>
      <w:bookmarkEnd w:id="405"/>
    </w:p>
    <w:p w14:paraId="60EF634C" w14:textId="77777777" w:rsidR="008E6699" w:rsidRPr="00057099" w:rsidRDefault="008E6699" w:rsidP="008E6699">
      <w:pPr>
        <w:pStyle w:val="BodyText"/>
        <w:rPr>
          <w:szCs w:val="18"/>
        </w:rPr>
      </w:pPr>
      <w:r w:rsidRPr="00057099">
        <w:rPr>
          <w:szCs w:val="18"/>
        </w:rPr>
        <w:t>Alle genoemde onderdelen dienen te worden geconserveerd zoals genoemd in de voorschriften.</w:t>
      </w:r>
    </w:p>
    <w:p w14:paraId="5AC14934" w14:textId="77777777" w:rsidR="008E6699" w:rsidRPr="00057099" w:rsidRDefault="008E6699" w:rsidP="008E6699"/>
    <w:p w14:paraId="44222DA0" w14:textId="220AE610" w:rsidR="008E6699" w:rsidRPr="00057099" w:rsidRDefault="008E6699" w:rsidP="00DA5E75">
      <w:pPr>
        <w:pStyle w:val="Heading2"/>
      </w:pPr>
      <w:bookmarkStart w:id="406" w:name="_Toc194397682"/>
      <w:bookmarkStart w:id="407" w:name="_Toc54965710"/>
      <w:r w:rsidRPr="00057099">
        <w:t>Keuringen en beproevingen</w:t>
      </w:r>
      <w:bookmarkEnd w:id="406"/>
      <w:bookmarkEnd w:id="407"/>
    </w:p>
    <w:p w14:paraId="6E3D35E1" w14:textId="77777777" w:rsidR="008E6699" w:rsidRPr="00057099" w:rsidRDefault="008E6699" w:rsidP="008E6699">
      <w:r w:rsidRPr="00057099">
        <w:t>Naast de algemeen gebruikelijke keuringen en beproevingen, zoals genoemd in de technische werkbeschrijving W/E-algemeen, dienen voor dit onderdeel door de aannemer de volgende beproevingen te worden uitgevoerd:</w:t>
      </w:r>
    </w:p>
    <w:p w14:paraId="3D48E203" w14:textId="77777777" w:rsidR="008E6699" w:rsidRPr="00057099" w:rsidRDefault="008E6699" w:rsidP="008E6699"/>
    <w:p w14:paraId="30136EDF" w14:textId="77777777" w:rsidR="008E6699" w:rsidRPr="00057099" w:rsidRDefault="008E6699" w:rsidP="008E6699">
      <w:r w:rsidRPr="00057099">
        <w:t>Voor de verzending naar de bouwplaats (FAT):</w:t>
      </w:r>
    </w:p>
    <w:p w14:paraId="74913C6C" w14:textId="77777777" w:rsidR="008E6699" w:rsidRPr="00057099" w:rsidRDefault="008E6699"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geen</w:t>
      </w:r>
    </w:p>
    <w:p w14:paraId="02C7EC28" w14:textId="77777777" w:rsidR="008E6699" w:rsidRPr="00057099" w:rsidRDefault="008E6699" w:rsidP="008E6699"/>
    <w:p w14:paraId="4ABB63D1" w14:textId="77777777" w:rsidR="008E6699" w:rsidRPr="00057099" w:rsidRDefault="008E6699" w:rsidP="008E6699">
      <w:r w:rsidRPr="00057099">
        <w:t>Na de montage ten behoeve van de oplevering (SAT):</w:t>
      </w:r>
    </w:p>
    <w:p w14:paraId="11F125FE" w14:textId="1728C50A" w:rsidR="008E6699" w:rsidRPr="00057099" w:rsidRDefault="008E6699" w:rsidP="008E6699">
      <w:pPr>
        <w:pStyle w:val="Bullet1"/>
        <w:tabs>
          <w:tab w:val="clear" w:pos="1135"/>
          <w:tab w:val="num" w:pos="284"/>
        </w:tabs>
        <w:ind w:left="284"/>
        <w:rPr>
          <w:color w:val="00577E" w:themeColor="text1"/>
          <w:sz w:val="20"/>
          <w:lang w:val="nl-NL"/>
        </w:rPr>
      </w:pPr>
      <w:r w:rsidRPr="00057099">
        <w:rPr>
          <w:color w:val="00577E" w:themeColor="text1"/>
          <w:sz w:val="20"/>
          <w:lang w:val="nl-NL"/>
        </w:rPr>
        <w:t>debietmeting</w:t>
      </w:r>
    </w:p>
    <w:p w14:paraId="121BC037" w14:textId="2212E2FB" w:rsidR="00B55E4D" w:rsidRPr="00057099" w:rsidRDefault="00B55E4D">
      <w:pPr>
        <w:rPr>
          <w:rFonts w:eastAsia="Times New Roman" w:cs="Times New Roman"/>
          <w:noProof/>
          <w:lang w:eastAsia="en-US"/>
        </w:rPr>
      </w:pPr>
      <w:r w:rsidRPr="00057099">
        <w:br w:type="page"/>
      </w:r>
    </w:p>
    <w:p w14:paraId="4F15CF2B" w14:textId="3EE91844" w:rsidR="00575016" w:rsidRPr="00057099" w:rsidRDefault="00575016" w:rsidP="00B762D1">
      <w:pPr>
        <w:pStyle w:val="Heading1"/>
      </w:pPr>
      <w:bookmarkStart w:id="408" w:name="_Toc54965711"/>
      <w:r w:rsidRPr="00057099">
        <w:lastRenderedPageBreak/>
        <w:t>Hijsinrichting pompenruimte ontvangwerk</w:t>
      </w:r>
      <w:bookmarkEnd w:id="408"/>
    </w:p>
    <w:p w14:paraId="19C05E80" w14:textId="141FD5C7" w:rsidR="00575016" w:rsidRPr="00057099" w:rsidRDefault="00575016" w:rsidP="00575016">
      <w:r w:rsidRPr="00057099">
        <w:t>Voor hijswerkzaamheden vanuit de pompenruimte naar de begane</w:t>
      </w:r>
      <w:r w:rsidR="00507094" w:rsidRPr="00057099">
        <w:t xml:space="preserve"> </w:t>
      </w:r>
      <w:r w:rsidRPr="00057099">
        <w:t xml:space="preserve">grond dient een hijsbalk met een handbediende takel te worden opgesteld. </w:t>
      </w:r>
    </w:p>
    <w:p w14:paraId="03F611CC" w14:textId="77777777" w:rsidR="00575016" w:rsidRPr="00057099" w:rsidRDefault="00575016" w:rsidP="00575016"/>
    <w:p w14:paraId="1215628E" w14:textId="77777777" w:rsidR="00575016" w:rsidRPr="00057099" w:rsidRDefault="00575016" w:rsidP="00575016">
      <w:pPr>
        <w:pStyle w:val="Heading2"/>
      </w:pPr>
      <w:r w:rsidRPr="00057099">
        <w:tab/>
      </w:r>
      <w:bookmarkStart w:id="409" w:name="_Toc54965712"/>
      <w:r w:rsidRPr="00057099">
        <w:t>Leveringsomvang</w:t>
      </w:r>
      <w:bookmarkEnd w:id="409"/>
    </w:p>
    <w:p w14:paraId="597291D7" w14:textId="77777777" w:rsidR="00575016" w:rsidRPr="00057099" w:rsidRDefault="00575016" w:rsidP="00575016">
      <w:r w:rsidRPr="00057099">
        <w:t>De leveringsomvang bestaat uit:</w:t>
      </w:r>
    </w:p>
    <w:p w14:paraId="29F49D24" w14:textId="319C91FA" w:rsidR="00575016" w:rsidRPr="00057099" w:rsidRDefault="00575016" w:rsidP="00575016">
      <w:pPr>
        <w:pStyle w:val="Bullet1"/>
        <w:tabs>
          <w:tab w:val="clear" w:pos="1135"/>
          <w:tab w:val="num" w:pos="284"/>
        </w:tabs>
        <w:ind w:left="284"/>
        <w:rPr>
          <w:color w:val="00577E" w:themeColor="text1"/>
          <w:sz w:val="20"/>
          <w:lang w:val="nl-NL"/>
        </w:rPr>
      </w:pPr>
      <w:r w:rsidRPr="00057099">
        <w:rPr>
          <w:color w:val="00577E" w:themeColor="text1"/>
          <w:sz w:val="20"/>
          <w:lang w:val="nl-NL"/>
        </w:rPr>
        <w:t>hijsbalk;</w:t>
      </w:r>
    </w:p>
    <w:p w14:paraId="283D2C32" w14:textId="2C92C0C7" w:rsidR="00575016" w:rsidRPr="00057099" w:rsidRDefault="00575016" w:rsidP="00575016">
      <w:pPr>
        <w:pStyle w:val="Bullet1"/>
        <w:tabs>
          <w:tab w:val="clear" w:pos="1135"/>
          <w:tab w:val="num" w:pos="284"/>
        </w:tabs>
        <w:ind w:left="284"/>
        <w:rPr>
          <w:color w:val="00577E" w:themeColor="text1"/>
          <w:sz w:val="20"/>
          <w:lang w:val="nl-NL"/>
        </w:rPr>
      </w:pPr>
      <w:r w:rsidRPr="00057099">
        <w:rPr>
          <w:color w:val="00577E" w:themeColor="text1"/>
          <w:sz w:val="20"/>
          <w:lang w:val="nl-NL"/>
        </w:rPr>
        <w:t>loopkat met takel, handbediend</w:t>
      </w:r>
    </w:p>
    <w:p w14:paraId="05F4502C" w14:textId="77777777" w:rsidR="00575016" w:rsidRPr="00057099" w:rsidRDefault="00575016" w:rsidP="00575016">
      <w:pPr>
        <w:pStyle w:val="Bullet1"/>
        <w:tabs>
          <w:tab w:val="clear" w:pos="1135"/>
          <w:tab w:val="num" w:pos="284"/>
        </w:tabs>
        <w:ind w:left="284"/>
        <w:rPr>
          <w:color w:val="00577E" w:themeColor="text1"/>
          <w:sz w:val="20"/>
          <w:lang w:val="nl-NL"/>
        </w:rPr>
      </w:pPr>
      <w:r w:rsidRPr="00057099">
        <w:rPr>
          <w:color w:val="00577E" w:themeColor="text1"/>
          <w:sz w:val="20"/>
          <w:lang w:val="nl-NL"/>
        </w:rPr>
        <w:t>de nevenbestanddelen.</w:t>
      </w:r>
    </w:p>
    <w:p w14:paraId="08B44C07" w14:textId="2458EE30" w:rsidR="00575016" w:rsidRPr="00057099" w:rsidRDefault="00575016" w:rsidP="00575016"/>
    <w:p w14:paraId="02B67870" w14:textId="42DCCBAA" w:rsidR="00507094" w:rsidRPr="00057099" w:rsidRDefault="00507094" w:rsidP="00507094">
      <w:pPr>
        <w:pStyle w:val="Heading2"/>
      </w:pPr>
      <w:bookmarkStart w:id="410" w:name="_Toc54965713"/>
      <w:r w:rsidRPr="00057099">
        <w:t>Algemeen</w:t>
      </w:r>
      <w:bookmarkEnd w:id="410"/>
    </w:p>
    <w:tbl>
      <w:tblPr>
        <w:tblW w:w="8613" w:type="dxa"/>
        <w:tblLayout w:type="fixed"/>
        <w:tblLook w:val="01E0" w:firstRow="1" w:lastRow="1" w:firstColumn="1" w:lastColumn="1" w:noHBand="0" w:noVBand="0"/>
      </w:tblPr>
      <w:tblGrid>
        <w:gridCol w:w="2948"/>
        <w:gridCol w:w="851"/>
        <w:gridCol w:w="284"/>
        <w:gridCol w:w="4530"/>
      </w:tblGrid>
      <w:tr w:rsidR="00507094" w:rsidRPr="00057099" w14:paraId="037C95C7" w14:textId="77777777" w:rsidTr="003423C2">
        <w:trPr>
          <w:cantSplit/>
        </w:trPr>
        <w:tc>
          <w:tcPr>
            <w:tcW w:w="2948" w:type="dxa"/>
          </w:tcPr>
          <w:p w14:paraId="50B38927" w14:textId="77777777" w:rsidR="00507094" w:rsidRPr="00057099" w:rsidRDefault="00507094" w:rsidP="003423C2">
            <w:pPr>
              <w:spacing w:line="240" w:lineRule="exact"/>
            </w:pPr>
            <w:r w:rsidRPr="00057099">
              <w:t>P&amp;ID-nummer</w:t>
            </w:r>
          </w:p>
        </w:tc>
        <w:tc>
          <w:tcPr>
            <w:tcW w:w="851" w:type="dxa"/>
          </w:tcPr>
          <w:p w14:paraId="12A18579" w14:textId="77777777" w:rsidR="00507094" w:rsidRPr="00057099" w:rsidRDefault="00507094" w:rsidP="003423C2">
            <w:pPr>
              <w:spacing w:line="240" w:lineRule="exact"/>
            </w:pPr>
          </w:p>
        </w:tc>
        <w:tc>
          <w:tcPr>
            <w:tcW w:w="284" w:type="dxa"/>
          </w:tcPr>
          <w:p w14:paraId="598A2070" w14:textId="77777777" w:rsidR="00507094" w:rsidRPr="00057099" w:rsidRDefault="00507094" w:rsidP="003423C2">
            <w:pPr>
              <w:spacing w:line="240" w:lineRule="exact"/>
            </w:pPr>
            <w:r w:rsidRPr="00057099">
              <w:t>:</w:t>
            </w:r>
          </w:p>
        </w:tc>
        <w:tc>
          <w:tcPr>
            <w:tcW w:w="4530" w:type="dxa"/>
          </w:tcPr>
          <w:p w14:paraId="230B4C58" w14:textId="77777777" w:rsidR="00507094" w:rsidRPr="00057099" w:rsidRDefault="00507094" w:rsidP="003423C2">
            <w:pPr>
              <w:spacing w:line="240" w:lineRule="exact"/>
            </w:pPr>
            <w:r w:rsidRPr="00057099">
              <w:t>NW 3E--790</w:t>
            </w:r>
          </w:p>
        </w:tc>
      </w:tr>
      <w:tr w:rsidR="00507094" w:rsidRPr="00057099" w14:paraId="5DBB8BA9" w14:textId="77777777" w:rsidTr="003423C2">
        <w:trPr>
          <w:cantSplit/>
        </w:trPr>
        <w:tc>
          <w:tcPr>
            <w:tcW w:w="2948" w:type="dxa"/>
          </w:tcPr>
          <w:p w14:paraId="5D8AA38C" w14:textId="77777777" w:rsidR="00507094" w:rsidRPr="00057099" w:rsidRDefault="00507094" w:rsidP="003423C2">
            <w:pPr>
              <w:spacing w:line="240" w:lineRule="exact"/>
            </w:pPr>
            <w:r w:rsidRPr="00057099">
              <w:t>positienummer</w:t>
            </w:r>
          </w:p>
        </w:tc>
        <w:tc>
          <w:tcPr>
            <w:tcW w:w="851" w:type="dxa"/>
          </w:tcPr>
          <w:p w14:paraId="2AB10ACD" w14:textId="77777777" w:rsidR="00507094" w:rsidRPr="00057099" w:rsidRDefault="00507094" w:rsidP="003423C2">
            <w:pPr>
              <w:spacing w:line="240" w:lineRule="exact"/>
            </w:pPr>
          </w:p>
        </w:tc>
        <w:tc>
          <w:tcPr>
            <w:tcW w:w="284" w:type="dxa"/>
          </w:tcPr>
          <w:p w14:paraId="64F82540" w14:textId="77777777" w:rsidR="00507094" w:rsidRPr="00057099" w:rsidRDefault="00507094" w:rsidP="003423C2">
            <w:pPr>
              <w:spacing w:line="240" w:lineRule="exact"/>
            </w:pPr>
            <w:r w:rsidRPr="00057099">
              <w:t>:</w:t>
            </w:r>
          </w:p>
        </w:tc>
        <w:tc>
          <w:tcPr>
            <w:tcW w:w="4530" w:type="dxa"/>
          </w:tcPr>
          <w:p w14:paraId="1EB9ECBB" w14:textId="77777777" w:rsidR="00507094" w:rsidRPr="00057099" w:rsidRDefault="00507094" w:rsidP="003423C2">
            <w:pPr>
              <w:spacing w:line="240" w:lineRule="exact"/>
            </w:pPr>
            <w:r w:rsidRPr="00057099">
              <w:t>VL9012</w:t>
            </w:r>
          </w:p>
        </w:tc>
      </w:tr>
      <w:tr w:rsidR="00507094" w:rsidRPr="00057099" w14:paraId="1FAF3635" w14:textId="77777777" w:rsidTr="003423C2">
        <w:trPr>
          <w:cantSplit/>
        </w:trPr>
        <w:tc>
          <w:tcPr>
            <w:tcW w:w="2948" w:type="dxa"/>
          </w:tcPr>
          <w:p w14:paraId="7EE9C867" w14:textId="77777777" w:rsidR="00507094" w:rsidRPr="00057099" w:rsidRDefault="00507094" w:rsidP="003423C2">
            <w:pPr>
              <w:spacing w:line="240" w:lineRule="exact"/>
            </w:pPr>
            <w:r w:rsidRPr="00057099">
              <w:t>opstelling</w:t>
            </w:r>
          </w:p>
        </w:tc>
        <w:tc>
          <w:tcPr>
            <w:tcW w:w="851" w:type="dxa"/>
          </w:tcPr>
          <w:p w14:paraId="69BA1AD7" w14:textId="77777777" w:rsidR="00507094" w:rsidRPr="00057099" w:rsidRDefault="00507094" w:rsidP="003423C2">
            <w:pPr>
              <w:spacing w:line="240" w:lineRule="exact"/>
            </w:pPr>
          </w:p>
        </w:tc>
        <w:tc>
          <w:tcPr>
            <w:tcW w:w="284" w:type="dxa"/>
          </w:tcPr>
          <w:p w14:paraId="23A49B06" w14:textId="77777777" w:rsidR="00507094" w:rsidRPr="00057099" w:rsidRDefault="00507094" w:rsidP="003423C2">
            <w:pPr>
              <w:spacing w:line="240" w:lineRule="exact"/>
            </w:pPr>
            <w:r w:rsidRPr="00057099">
              <w:t>:</w:t>
            </w:r>
          </w:p>
        </w:tc>
        <w:tc>
          <w:tcPr>
            <w:tcW w:w="4530" w:type="dxa"/>
          </w:tcPr>
          <w:p w14:paraId="7CDC04C0" w14:textId="0F7D3805" w:rsidR="00507094" w:rsidRPr="00057099" w:rsidRDefault="00507094" w:rsidP="003423C2">
            <w:pPr>
              <w:spacing w:line="240" w:lineRule="exact"/>
            </w:pPr>
            <w:r w:rsidRPr="00057099">
              <w:t>in pompenruimte</w:t>
            </w:r>
          </w:p>
        </w:tc>
      </w:tr>
      <w:tr w:rsidR="00507094" w:rsidRPr="00057099" w14:paraId="110456B8" w14:textId="77777777" w:rsidTr="003423C2">
        <w:trPr>
          <w:cantSplit/>
        </w:trPr>
        <w:tc>
          <w:tcPr>
            <w:tcW w:w="2948" w:type="dxa"/>
          </w:tcPr>
          <w:p w14:paraId="1BA391F2" w14:textId="3FCE8711" w:rsidR="00507094" w:rsidRPr="00057099" w:rsidRDefault="00507094" w:rsidP="003423C2">
            <w:pPr>
              <w:spacing w:line="240" w:lineRule="exact"/>
            </w:pPr>
            <w:r w:rsidRPr="00057099">
              <w:t xml:space="preserve">doel </w:t>
            </w:r>
          </w:p>
        </w:tc>
        <w:tc>
          <w:tcPr>
            <w:tcW w:w="851" w:type="dxa"/>
          </w:tcPr>
          <w:p w14:paraId="6D22AC41" w14:textId="77777777" w:rsidR="00507094" w:rsidRPr="00057099" w:rsidRDefault="00507094" w:rsidP="003423C2">
            <w:pPr>
              <w:spacing w:line="240" w:lineRule="exact"/>
            </w:pPr>
          </w:p>
        </w:tc>
        <w:tc>
          <w:tcPr>
            <w:tcW w:w="284" w:type="dxa"/>
          </w:tcPr>
          <w:p w14:paraId="6637346B" w14:textId="2A93617A" w:rsidR="00507094" w:rsidRPr="00057099" w:rsidRDefault="00507094" w:rsidP="003423C2">
            <w:pPr>
              <w:spacing w:line="240" w:lineRule="exact"/>
            </w:pPr>
            <w:r w:rsidRPr="00057099">
              <w:t>:</w:t>
            </w:r>
          </w:p>
        </w:tc>
        <w:tc>
          <w:tcPr>
            <w:tcW w:w="4530" w:type="dxa"/>
          </w:tcPr>
          <w:p w14:paraId="6EE2E1FB" w14:textId="4870DB1D" w:rsidR="00507094" w:rsidRPr="00057099" w:rsidRDefault="00507094" w:rsidP="003423C2">
            <w:pPr>
              <w:spacing w:line="240" w:lineRule="exact"/>
            </w:pPr>
            <w:r w:rsidRPr="00057099">
              <w:t>Algemeen gebruik; hijsen onderdelen uit de pompenruimte</w:t>
            </w:r>
          </w:p>
        </w:tc>
      </w:tr>
    </w:tbl>
    <w:p w14:paraId="2B7E0EA1" w14:textId="36EB131F" w:rsidR="00507094" w:rsidRPr="00057099" w:rsidRDefault="00507094" w:rsidP="00507094">
      <w:pPr>
        <w:pStyle w:val="BodyText"/>
      </w:pPr>
    </w:p>
    <w:p w14:paraId="734963A0" w14:textId="0BB4BC13" w:rsidR="00507094" w:rsidRPr="00057099" w:rsidRDefault="00507094" w:rsidP="00507094">
      <w:pPr>
        <w:pStyle w:val="Heading2"/>
      </w:pPr>
      <w:bookmarkStart w:id="411" w:name="_Toc54965714"/>
      <w:r w:rsidRPr="00057099">
        <w:t>Uitvoering</w:t>
      </w:r>
      <w:bookmarkEnd w:id="411"/>
    </w:p>
    <w:tbl>
      <w:tblPr>
        <w:tblpPr w:leftFromText="141" w:rightFromText="141" w:vertAnchor="text" w:tblpY="1"/>
        <w:tblOverlap w:val="never"/>
        <w:tblW w:w="0" w:type="auto"/>
        <w:tblLayout w:type="fixed"/>
        <w:tblLook w:val="01E0" w:firstRow="1" w:lastRow="1" w:firstColumn="1" w:lastColumn="1" w:noHBand="0" w:noVBand="0"/>
      </w:tblPr>
      <w:tblGrid>
        <w:gridCol w:w="2948"/>
        <w:gridCol w:w="851"/>
        <w:gridCol w:w="284"/>
        <w:gridCol w:w="4536"/>
      </w:tblGrid>
      <w:tr w:rsidR="00507094" w:rsidRPr="00057099" w14:paraId="343AE1B2" w14:textId="77777777" w:rsidTr="003423C2">
        <w:trPr>
          <w:cantSplit/>
        </w:trPr>
        <w:tc>
          <w:tcPr>
            <w:tcW w:w="2948" w:type="dxa"/>
          </w:tcPr>
          <w:p w14:paraId="1C776A1C" w14:textId="0D3EB35E" w:rsidR="00507094" w:rsidRPr="00057099" w:rsidRDefault="00507094" w:rsidP="003423C2">
            <w:r w:rsidRPr="00057099">
              <w:t>systeem</w:t>
            </w:r>
          </w:p>
        </w:tc>
        <w:tc>
          <w:tcPr>
            <w:tcW w:w="851" w:type="dxa"/>
          </w:tcPr>
          <w:p w14:paraId="2C2E7955" w14:textId="77777777" w:rsidR="00507094" w:rsidRPr="00057099" w:rsidRDefault="00507094" w:rsidP="003423C2">
            <w:pPr>
              <w:jc w:val="right"/>
            </w:pPr>
          </w:p>
        </w:tc>
        <w:tc>
          <w:tcPr>
            <w:tcW w:w="284" w:type="dxa"/>
          </w:tcPr>
          <w:p w14:paraId="0DF17E76" w14:textId="77777777" w:rsidR="00507094" w:rsidRPr="00057099" w:rsidRDefault="00507094" w:rsidP="003423C2">
            <w:r w:rsidRPr="00057099">
              <w:t>:</w:t>
            </w:r>
          </w:p>
        </w:tc>
        <w:tc>
          <w:tcPr>
            <w:tcW w:w="4536" w:type="dxa"/>
          </w:tcPr>
          <w:p w14:paraId="048D1A69" w14:textId="1665B3F2" w:rsidR="00507094" w:rsidRPr="00057099" w:rsidRDefault="00507094" w:rsidP="003423C2">
            <w:r w:rsidRPr="00057099">
              <w:t>vaste hijsbalk met loopkat en takel</w:t>
            </w:r>
          </w:p>
        </w:tc>
      </w:tr>
      <w:tr w:rsidR="00507094" w:rsidRPr="00057099" w14:paraId="7707DC1B" w14:textId="77777777" w:rsidTr="003423C2">
        <w:trPr>
          <w:cantSplit/>
        </w:trPr>
        <w:tc>
          <w:tcPr>
            <w:tcW w:w="2948" w:type="dxa"/>
          </w:tcPr>
          <w:p w14:paraId="51F1424E" w14:textId="67FA6E8D" w:rsidR="00507094" w:rsidRPr="00057099" w:rsidRDefault="00507094" w:rsidP="003423C2">
            <w:r w:rsidRPr="00057099">
              <w:t>fabricaat</w:t>
            </w:r>
          </w:p>
        </w:tc>
        <w:tc>
          <w:tcPr>
            <w:tcW w:w="851" w:type="dxa"/>
          </w:tcPr>
          <w:p w14:paraId="2F897F9B" w14:textId="77777777" w:rsidR="00507094" w:rsidRPr="00057099" w:rsidRDefault="00507094" w:rsidP="003423C2">
            <w:pPr>
              <w:jc w:val="right"/>
            </w:pPr>
          </w:p>
        </w:tc>
        <w:tc>
          <w:tcPr>
            <w:tcW w:w="284" w:type="dxa"/>
          </w:tcPr>
          <w:p w14:paraId="48F12BE8" w14:textId="77777777" w:rsidR="00507094" w:rsidRPr="00057099" w:rsidRDefault="00507094" w:rsidP="003423C2">
            <w:r w:rsidRPr="00057099">
              <w:t>:</w:t>
            </w:r>
          </w:p>
        </w:tc>
        <w:tc>
          <w:tcPr>
            <w:tcW w:w="4536" w:type="dxa"/>
          </w:tcPr>
          <w:p w14:paraId="672E51E0" w14:textId="3051AD20" w:rsidR="00507094" w:rsidRPr="00057099" w:rsidRDefault="00507094" w:rsidP="003423C2">
            <w:proofErr w:type="spellStart"/>
            <w:r w:rsidRPr="00057099">
              <w:t>Hadef</w:t>
            </w:r>
            <w:proofErr w:type="spellEnd"/>
            <w:r w:rsidRPr="00057099">
              <w:t xml:space="preserve"> of gelijkwaardig</w:t>
            </w:r>
          </w:p>
        </w:tc>
      </w:tr>
      <w:tr w:rsidR="00507094" w:rsidRPr="00057099" w14:paraId="7A27BB76" w14:textId="77777777" w:rsidTr="003423C2">
        <w:trPr>
          <w:cantSplit/>
        </w:trPr>
        <w:tc>
          <w:tcPr>
            <w:tcW w:w="2948" w:type="dxa"/>
          </w:tcPr>
          <w:p w14:paraId="039400EE" w14:textId="78C169F8" w:rsidR="00507094" w:rsidRPr="00057099" w:rsidRDefault="00507094" w:rsidP="003423C2">
            <w:r w:rsidRPr="00057099">
              <w:t>type</w:t>
            </w:r>
          </w:p>
        </w:tc>
        <w:tc>
          <w:tcPr>
            <w:tcW w:w="851" w:type="dxa"/>
          </w:tcPr>
          <w:p w14:paraId="5FF46D85" w14:textId="77777777" w:rsidR="00507094" w:rsidRPr="00057099" w:rsidRDefault="00507094" w:rsidP="003423C2">
            <w:pPr>
              <w:jc w:val="right"/>
            </w:pPr>
          </w:p>
        </w:tc>
        <w:tc>
          <w:tcPr>
            <w:tcW w:w="284" w:type="dxa"/>
          </w:tcPr>
          <w:p w14:paraId="3F1A76F6" w14:textId="77777777" w:rsidR="00507094" w:rsidRPr="00057099" w:rsidRDefault="00507094" w:rsidP="003423C2">
            <w:r w:rsidRPr="00057099">
              <w:t>:</w:t>
            </w:r>
          </w:p>
        </w:tc>
        <w:tc>
          <w:tcPr>
            <w:tcW w:w="4536" w:type="dxa"/>
          </w:tcPr>
          <w:p w14:paraId="75528791" w14:textId="77777777" w:rsidR="00507094" w:rsidRPr="00057099" w:rsidRDefault="00507094" w:rsidP="003423C2"/>
        </w:tc>
      </w:tr>
      <w:tr w:rsidR="00507094" w:rsidRPr="00057099" w14:paraId="7D335E82" w14:textId="77777777" w:rsidTr="003423C2">
        <w:trPr>
          <w:cantSplit/>
        </w:trPr>
        <w:tc>
          <w:tcPr>
            <w:tcW w:w="2948" w:type="dxa"/>
          </w:tcPr>
          <w:p w14:paraId="614F8C62" w14:textId="07D9EAD8" w:rsidR="00507094" w:rsidRPr="00057099" w:rsidRDefault="00507094" w:rsidP="003423C2">
            <w:r w:rsidRPr="00057099">
              <w:t>draagvermogen</w:t>
            </w:r>
          </w:p>
        </w:tc>
        <w:tc>
          <w:tcPr>
            <w:tcW w:w="851" w:type="dxa"/>
          </w:tcPr>
          <w:p w14:paraId="43C988CF" w14:textId="7726FA60" w:rsidR="00507094" w:rsidRPr="00057099" w:rsidRDefault="00507094" w:rsidP="003423C2">
            <w:pPr>
              <w:jc w:val="right"/>
            </w:pPr>
            <w:r w:rsidRPr="00057099">
              <w:t>kg</w:t>
            </w:r>
          </w:p>
        </w:tc>
        <w:tc>
          <w:tcPr>
            <w:tcW w:w="284" w:type="dxa"/>
          </w:tcPr>
          <w:p w14:paraId="259234AF" w14:textId="77777777" w:rsidR="00507094" w:rsidRPr="00057099" w:rsidRDefault="00507094" w:rsidP="003423C2">
            <w:r w:rsidRPr="00057099">
              <w:t>:</w:t>
            </w:r>
          </w:p>
        </w:tc>
        <w:tc>
          <w:tcPr>
            <w:tcW w:w="4536" w:type="dxa"/>
          </w:tcPr>
          <w:p w14:paraId="74FBDBFD" w14:textId="3B663B6F" w:rsidR="00507094" w:rsidRPr="00057099" w:rsidRDefault="00507094" w:rsidP="003423C2">
            <w:r w:rsidRPr="00057099">
              <w:t>1000</w:t>
            </w:r>
          </w:p>
        </w:tc>
      </w:tr>
      <w:tr w:rsidR="00507094" w:rsidRPr="00057099" w14:paraId="5F27E944" w14:textId="77777777" w:rsidTr="003423C2">
        <w:trPr>
          <w:cantSplit/>
        </w:trPr>
        <w:tc>
          <w:tcPr>
            <w:tcW w:w="2948" w:type="dxa"/>
          </w:tcPr>
          <w:p w14:paraId="36BDAD1E" w14:textId="30F424F1" w:rsidR="00507094" w:rsidRPr="00057099" w:rsidRDefault="00507094" w:rsidP="003423C2">
            <w:r w:rsidRPr="00057099">
              <w:t>hijshoogte</w:t>
            </w:r>
          </w:p>
        </w:tc>
        <w:tc>
          <w:tcPr>
            <w:tcW w:w="851" w:type="dxa"/>
          </w:tcPr>
          <w:p w14:paraId="25A73689" w14:textId="2139EC4C" w:rsidR="00507094" w:rsidRPr="00057099" w:rsidRDefault="00507094" w:rsidP="003423C2">
            <w:pPr>
              <w:jc w:val="right"/>
            </w:pPr>
            <w:r w:rsidRPr="00057099">
              <w:t>m</w:t>
            </w:r>
          </w:p>
        </w:tc>
        <w:tc>
          <w:tcPr>
            <w:tcW w:w="284" w:type="dxa"/>
          </w:tcPr>
          <w:p w14:paraId="1AE3E90F" w14:textId="77777777" w:rsidR="00507094" w:rsidRPr="00057099" w:rsidRDefault="00507094" w:rsidP="003423C2">
            <w:r w:rsidRPr="00057099">
              <w:t>:</w:t>
            </w:r>
          </w:p>
        </w:tc>
        <w:tc>
          <w:tcPr>
            <w:tcW w:w="4536" w:type="dxa"/>
          </w:tcPr>
          <w:p w14:paraId="34709C46" w14:textId="09E2B66A" w:rsidR="00507094" w:rsidRPr="00057099" w:rsidRDefault="00507094" w:rsidP="003423C2">
            <w:pPr>
              <w:overflowPunct w:val="0"/>
              <w:autoSpaceDE w:val="0"/>
              <w:autoSpaceDN w:val="0"/>
              <w:adjustRightInd w:val="0"/>
              <w:spacing w:line="264" w:lineRule="exact"/>
              <w:textAlignment w:val="baseline"/>
            </w:pPr>
            <w:r w:rsidRPr="00057099">
              <w:t>ca. 5,0 m</w:t>
            </w:r>
          </w:p>
        </w:tc>
      </w:tr>
      <w:tr w:rsidR="00507094" w:rsidRPr="00057099" w14:paraId="7316F759" w14:textId="77777777" w:rsidTr="003423C2">
        <w:trPr>
          <w:cantSplit/>
        </w:trPr>
        <w:tc>
          <w:tcPr>
            <w:tcW w:w="2948" w:type="dxa"/>
          </w:tcPr>
          <w:p w14:paraId="192CCC9E" w14:textId="39EBC450" w:rsidR="00507094" w:rsidRPr="00057099" w:rsidRDefault="00507094" w:rsidP="003423C2">
            <w:r w:rsidRPr="00057099">
              <w:t>hijsbalk lengte</w:t>
            </w:r>
          </w:p>
        </w:tc>
        <w:tc>
          <w:tcPr>
            <w:tcW w:w="851" w:type="dxa"/>
          </w:tcPr>
          <w:p w14:paraId="66B286FD" w14:textId="24D6FF24" w:rsidR="00507094" w:rsidRPr="00057099" w:rsidRDefault="00507094" w:rsidP="003423C2">
            <w:pPr>
              <w:jc w:val="right"/>
            </w:pPr>
            <w:r w:rsidRPr="00057099">
              <w:t>m</w:t>
            </w:r>
          </w:p>
        </w:tc>
        <w:tc>
          <w:tcPr>
            <w:tcW w:w="284" w:type="dxa"/>
          </w:tcPr>
          <w:p w14:paraId="69F17D96" w14:textId="77777777" w:rsidR="00507094" w:rsidRPr="00057099" w:rsidRDefault="00507094" w:rsidP="003423C2">
            <w:r w:rsidRPr="00057099">
              <w:t>:</w:t>
            </w:r>
          </w:p>
        </w:tc>
        <w:tc>
          <w:tcPr>
            <w:tcW w:w="4536" w:type="dxa"/>
          </w:tcPr>
          <w:p w14:paraId="706BCFFC" w14:textId="3FF7F08E" w:rsidR="00507094" w:rsidRPr="00057099" w:rsidRDefault="00507094" w:rsidP="003423C2">
            <w:pPr>
              <w:tabs>
                <w:tab w:val="left" w:pos="567"/>
              </w:tabs>
            </w:pPr>
            <w:r w:rsidRPr="00057099">
              <w:t>ca. 3,0 m</w:t>
            </w:r>
          </w:p>
        </w:tc>
      </w:tr>
      <w:tr w:rsidR="00507094" w:rsidRPr="00057099" w14:paraId="0A786366" w14:textId="77777777" w:rsidTr="003423C2">
        <w:trPr>
          <w:cantSplit/>
        </w:trPr>
        <w:tc>
          <w:tcPr>
            <w:tcW w:w="2948" w:type="dxa"/>
          </w:tcPr>
          <w:p w14:paraId="531BF476" w14:textId="23E0F721" w:rsidR="00507094" w:rsidRPr="00057099" w:rsidRDefault="00507094" w:rsidP="003423C2">
            <w:r w:rsidRPr="00057099">
              <w:t>bediening</w:t>
            </w:r>
          </w:p>
        </w:tc>
        <w:tc>
          <w:tcPr>
            <w:tcW w:w="851" w:type="dxa"/>
          </w:tcPr>
          <w:p w14:paraId="727E38B1" w14:textId="08757BD1" w:rsidR="00507094" w:rsidRPr="00057099" w:rsidRDefault="00507094" w:rsidP="003423C2">
            <w:pPr>
              <w:jc w:val="right"/>
            </w:pPr>
          </w:p>
        </w:tc>
        <w:tc>
          <w:tcPr>
            <w:tcW w:w="284" w:type="dxa"/>
          </w:tcPr>
          <w:p w14:paraId="6F51D8BB" w14:textId="77777777" w:rsidR="00507094" w:rsidRPr="00057099" w:rsidRDefault="00507094" w:rsidP="003423C2">
            <w:r w:rsidRPr="00057099">
              <w:t>:</w:t>
            </w:r>
          </w:p>
        </w:tc>
        <w:tc>
          <w:tcPr>
            <w:tcW w:w="4536" w:type="dxa"/>
          </w:tcPr>
          <w:p w14:paraId="378B2005" w14:textId="29563A1D" w:rsidR="00507094" w:rsidRPr="00057099" w:rsidRDefault="003620B3" w:rsidP="005B35B1">
            <w:pPr>
              <w:pStyle w:val="ListParagraph"/>
              <w:numPr>
                <w:ilvl w:val="0"/>
                <w:numId w:val="15"/>
              </w:numPr>
              <w:tabs>
                <w:tab w:val="left" w:pos="567"/>
              </w:tabs>
            </w:pPr>
            <w:r w:rsidRPr="00057099">
              <w:t>h</w:t>
            </w:r>
            <w:r w:rsidR="00507094" w:rsidRPr="00057099">
              <w:t>andketting voor loopkat</w:t>
            </w:r>
          </w:p>
          <w:p w14:paraId="31F476A5" w14:textId="5F9F9BD1" w:rsidR="003620B3" w:rsidRPr="00057099" w:rsidRDefault="003620B3" w:rsidP="005B35B1">
            <w:pPr>
              <w:pStyle w:val="ListParagraph"/>
              <w:numPr>
                <w:ilvl w:val="0"/>
                <w:numId w:val="15"/>
              </w:numPr>
              <w:tabs>
                <w:tab w:val="left" w:pos="567"/>
              </w:tabs>
            </w:pPr>
            <w:r w:rsidRPr="00057099">
              <w:t>handketting voor takel</w:t>
            </w:r>
          </w:p>
        </w:tc>
      </w:tr>
      <w:tr w:rsidR="003620B3" w:rsidRPr="00057099" w14:paraId="37333A37" w14:textId="77777777" w:rsidTr="003423C2">
        <w:trPr>
          <w:cantSplit/>
        </w:trPr>
        <w:tc>
          <w:tcPr>
            <w:tcW w:w="2948" w:type="dxa"/>
          </w:tcPr>
          <w:p w14:paraId="4169EF32" w14:textId="1CD89177" w:rsidR="003620B3" w:rsidRPr="00057099" w:rsidRDefault="003620B3" w:rsidP="003423C2">
            <w:r w:rsidRPr="00057099">
              <w:t>materialen:</w:t>
            </w:r>
          </w:p>
        </w:tc>
        <w:tc>
          <w:tcPr>
            <w:tcW w:w="851" w:type="dxa"/>
          </w:tcPr>
          <w:p w14:paraId="180A2ADB" w14:textId="77777777" w:rsidR="003620B3" w:rsidRPr="00057099" w:rsidRDefault="003620B3" w:rsidP="003423C2">
            <w:pPr>
              <w:jc w:val="right"/>
            </w:pPr>
          </w:p>
        </w:tc>
        <w:tc>
          <w:tcPr>
            <w:tcW w:w="284" w:type="dxa"/>
          </w:tcPr>
          <w:p w14:paraId="591AD74B" w14:textId="3B513C9A" w:rsidR="003620B3" w:rsidRPr="00057099" w:rsidRDefault="003620B3" w:rsidP="003423C2"/>
        </w:tc>
        <w:tc>
          <w:tcPr>
            <w:tcW w:w="4536" w:type="dxa"/>
          </w:tcPr>
          <w:p w14:paraId="75C239E0" w14:textId="51FAEBD5" w:rsidR="003620B3" w:rsidRPr="00057099" w:rsidRDefault="003620B3" w:rsidP="003620B3">
            <w:pPr>
              <w:tabs>
                <w:tab w:val="left" w:pos="567"/>
              </w:tabs>
            </w:pPr>
          </w:p>
        </w:tc>
      </w:tr>
      <w:tr w:rsidR="003620B3" w:rsidRPr="00057099" w14:paraId="07EEE136" w14:textId="77777777" w:rsidTr="003423C2">
        <w:trPr>
          <w:cantSplit/>
        </w:trPr>
        <w:tc>
          <w:tcPr>
            <w:tcW w:w="2948" w:type="dxa"/>
          </w:tcPr>
          <w:p w14:paraId="0D326EF0" w14:textId="67DB74BD" w:rsidR="003620B3" w:rsidRPr="00057099" w:rsidRDefault="003620B3" w:rsidP="005B35B1">
            <w:pPr>
              <w:pStyle w:val="ListParagraph"/>
              <w:numPr>
                <w:ilvl w:val="0"/>
                <w:numId w:val="15"/>
              </w:numPr>
            </w:pPr>
            <w:r w:rsidRPr="00057099">
              <w:t xml:space="preserve">hijsbalk </w:t>
            </w:r>
          </w:p>
        </w:tc>
        <w:tc>
          <w:tcPr>
            <w:tcW w:w="851" w:type="dxa"/>
          </w:tcPr>
          <w:p w14:paraId="62D6B33E" w14:textId="77777777" w:rsidR="003620B3" w:rsidRPr="00057099" w:rsidRDefault="003620B3" w:rsidP="003423C2">
            <w:pPr>
              <w:jc w:val="right"/>
            </w:pPr>
          </w:p>
        </w:tc>
        <w:tc>
          <w:tcPr>
            <w:tcW w:w="284" w:type="dxa"/>
          </w:tcPr>
          <w:p w14:paraId="61A74B5B" w14:textId="7D21DC3B" w:rsidR="003620B3" w:rsidRPr="00057099" w:rsidRDefault="003620B3" w:rsidP="003423C2">
            <w:r w:rsidRPr="00057099">
              <w:t>:</w:t>
            </w:r>
          </w:p>
        </w:tc>
        <w:tc>
          <w:tcPr>
            <w:tcW w:w="4536" w:type="dxa"/>
          </w:tcPr>
          <w:p w14:paraId="6A02C93C" w14:textId="4D9679C4" w:rsidR="003620B3" w:rsidRPr="00057099" w:rsidRDefault="003620B3" w:rsidP="003620B3">
            <w:pPr>
              <w:tabs>
                <w:tab w:val="left" w:pos="567"/>
              </w:tabs>
            </w:pPr>
            <w:r w:rsidRPr="00057099">
              <w:t>profielstaal geconserveerd</w:t>
            </w:r>
          </w:p>
        </w:tc>
      </w:tr>
      <w:tr w:rsidR="003620B3" w:rsidRPr="00057099" w14:paraId="7D43F8E9" w14:textId="77777777" w:rsidTr="003423C2">
        <w:trPr>
          <w:cantSplit/>
        </w:trPr>
        <w:tc>
          <w:tcPr>
            <w:tcW w:w="2948" w:type="dxa"/>
          </w:tcPr>
          <w:p w14:paraId="3CC8F7EB" w14:textId="24788FEA" w:rsidR="003620B3" w:rsidRPr="00057099" w:rsidRDefault="003620B3" w:rsidP="005B35B1">
            <w:pPr>
              <w:pStyle w:val="ListParagraph"/>
              <w:numPr>
                <w:ilvl w:val="0"/>
                <w:numId w:val="15"/>
              </w:numPr>
            </w:pPr>
            <w:r w:rsidRPr="00057099">
              <w:t xml:space="preserve">hijsketting </w:t>
            </w:r>
          </w:p>
        </w:tc>
        <w:tc>
          <w:tcPr>
            <w:tcW w:w="851" w:type="dxa"/>
          </w:tcPr>
          <w:p w14:paraId="04DBC65F" w14:textId="77777777" w:rsidR="003620B3" w:rsidRPr="00057099" w:rsidRDefault="003620B3" w:rsidP="003620B3">
            <w:pPr>
              <w:jc w:val="right"/>
            </w:pPr>
          </w:p>
        </w:tc>
        <w:tc>
          <w:tcPr>
            <w:tcW w:w="284" w:type="dxa"/>
          </w:tcPr>
          <w:p w14:paraId="7E55CF5F" w14:textId="77777777" w:rsidR="003620B3" w:rsidRPr="00057099" w:rsidRDefault="003620B3" w:rsidP="003620B3">
            <w:r w:rsidRPr="00057099">
              <w:t>:</w:t>
            </w:r>
          </w:p>
        </w:tc>
        <w:tc>
          <w:tcPr>
            <w:tcW w:w="4536" w:type="dxa"/>
          </w:tcPr>
          <w:p w14:paraId="3D017DCD" w14:textId="2A0458E5" w:rsidR="003620B3" w:rsidRPr="00057099" w:rsidRDefault="003620B3" w:rsidP="003620B3">
            <w:pPr>
              <w:tabs>
                <w:tab w:val="left" w:pos="567"/>
              </w:tabs>
            </w:pPr>
            <w:r w:rsidRPr="00057099">
              <w:t>thermisch verzinkt staal</w:t>
            </w:r>
          </w:p>
        </w:tc>
      </w:tr>
      <w:tr w:rsidR="003620B3" w:rsidRPr="00057099" w14:paraId="5C0AA177" w14:textId="77777777" w:rsidTr="003423C2">
        <w:trPr>
          <w:cantSplit/>
        </w:trPr>
        <w:tc>
          <w:tcPr>
            <w:tcW w:w="2948" w:type="dxa"/>
          </w:tcPr>
          <w:p w14:paraId="33B101E0" w14:textId="0F07906F" w:rsidR="003620B3" w:rsidRPr="00057099" w:rsidRDefault="003620B3" w:rsidP="005B35B1">
            <w:pPr>
              <w:pStyle w:val="ListParagraph"/>
              <w:numPr>
                <w:ilvl w:val="0"/>
                <w:numId w:val="15"/>
              </w:numPr>
            </w:pPr>
            <w:r w:rsidRPr="00057099">
              <w:t xml:space="preserve">bedieningsketting </w:t>
            </w:r>
          </w:p>
        </w:tc>
        <w:tc>
          <w:tcPr>
            <w:tcW w:w="851" w:type="dxa"/>
          </w:tcPr>
          <w:p w14:paraId="28A1B256" w14:textId="77777777" w:rsidR="003620B3" w:rsidRPr="00057099" w:rsidRDefault="003620B3" w:rsidP="003620B3">
            <w:pPr>
              <w:jc w:val="right"/>
            </w:pPr>
          </w:p>
        </w:tc>
        <w:tc>
          <w:tcPr>
            <w:tcW w:w="284" w:type="dxa"/>
          </w:tcPr>
          <w:p w14:paraId="5E435D6A" w14:textId="77777777" w:rsidR="003620B3" w:rsidRPr="00057099" w:rsidRDefault="003620B3" w:rsidP="003620B3">
            <w:r w:rsidRPr="00057099">
              <w:t>:</w:t>
            </w:r>
          </w:p>
        </w:tc>
        <w:tc>
          <w:tcPr>
            <w:tcW w:w="4536" w:type="dxa"/>
          </w:tcPr>
          <w:p w14:paraId="596392FC" w14:textId="539816BC" w:rsidR="003620B3" w:rsidRPr="00057099" w:rsidRDefault="003620B3" w:rsidP="003620B3">
            <w:pPr>
              <w:tabs>
                <w:tab w:val="left" w:pos="567"/>
              </w:tabs>
            </w:pPr>
            <w:r w:rsidRPr="00057099">
              <w:t>thermisch verzinkt staal</w:t>
            </w:r>
          </w:p>
        </w:tc>
      </w:tr>
      <w:tr w:rsidR="003620B3" w:rsidRPr="00057099" w14:paraId="5CA83A14" w14:textId="77777777" w:rsidTr="003423C2">
        <w:trPr>
          <w:cantSplit/>
        </w:trPr>
        <w:tc>
          <w:tcPr>
            <w:tcW w:w="2948" w:type="dxa"/>
          </w:tcPr>
          <w:p w14:paraId="7C371C15" w14:textId="4361B8DC" w:rsidR="003620B3" w:rsidRPr="00057099" w:rsidRDefault="003620B3" w:rsidP="003423C2">
            <w:r w:rsidRPr="00057099">
              <w:t xml:space="preserve">conservering </w:t>
            </w:r>
          </w:p>
        </w:tc>
        <w:tc>
          <w:tcPr>
            <w:tcW w:w="851" w:type="dxa"/>
          </w:tcPr>
          <w:p w14:paraId="693D4D2F" w14:textId="77777777" w:rsidR="003620B3" w:rsidRPr="00057099" w:rsidRDefault="003620B3" w:rsidP="003423C2">
            <w:pPr>
              <w:jc w:val="right"/>
            </w:pPr>
          </w:p>
        </w:tc>
        <w:tc>
          <w:tcPr>
            <w:tcW w:w="284" w:type="dxa"/>
          </w:tcPr>
          <w:p w14:paraId="6FC6F224" w14:textId="195DE658" w:rsidR="003620B3" w:rsidRPr="00057099" w:rsidRDefault="003620B3" w:rsidP="003423C2">
            <w:r w:rsidRPr="00057099">
              <w:t>:</w:t>
            </w:r>
          </w:p>
        </w:tc>
        <w:tc>
          <w:tcPr>
            <w:tcW w:w="4536" w:type="dxa"/>
          </w:tcPr>
          <w:p w14:paraId="3E4448C3" w14:textId="4BF91AF0" w:rsidR="003620B3" w:rsidRPr="00057099" w:rsidRDefault="003620B3" w:rsidP="003620B3">
            <w:pPr>
              <w:tabs>
                <w:tab w:val="left" w:pos="567"/>
              </w:tabs>
            </w:pPr>
            <w:r w:rsidRPr="00057099">
              <w:t>RAL1023</w:t>
            </w:r>
          </w:p>
        </w:tc>
      </w:tr>
      <w:tr w:rsidR="003620B3" w:rsidRPr="00057099" w14:paraId="66FE5887" w14:textId="77777777" w:rsidTr="003423C2">
        <w:trPr>
          <w:cantSplit/>
        </w:trPr>
        <w:tc>
          <w:tcPr>
            <w:tcW w:w="2948" w:type="dxa"/>
          </w:tcPr>
          <w:p w14:paraId="6B6C7B7B" w14:textId="5B6365E2" w:rsidR="003620B3" w:rsidRPr="00057099" w:rsidRDefault="003620B3" w:rsidP="003423C2">
            <w:r w:rsidRPr="00057099">
              <w:t xml:space="preserve">overige </w:t>
            </w:r>
          </w:p>
        </w:tc>
        <w:tc>
          <w:tcPr>
            <w:tcW w:w="851" w:type="dxa"/>
          </w:tcPr>
          <w:p w14:paraId="3BCA084F" w14:textId="77777777" w:rsidR="003620B3" w:rsidRPr="00057099" w:rsidRDefault="003620B3" w:rsidP="003423C2">
            <w:pPr>
              <w:jc w:val="right"/>
            </w:pPr>
          </w:p>
        </w:tc>
        <w:tc>
          <w:tcPr>
            <w:tcW w:w="284" w:type="dxa"/>
          </w:tcPr>
          <w:p w14:paraId="50AD8475" w14:textId="4B0AF7C6" w:rsidR="003620B3" w:rsidRPr="00057099" w:rsidRDefault="003620B3" w:rsidP="003423C2">
            <w:r w:rsidRPr="00057099">
              <w:t>:</w:t>
            </w:r>
          </w:p>
        </w:tc>
        <w:tc>
          <w:tcPr>
            <w:tcW w:w="4536" w:type="dxa"/>
          </w:tcPr>
          <w:p w14:paraId="62EB9933" w14:textId="77777777" w:rsidR="003620B3" w:rsidRPr="00057099" w:rsidRDefault="003620B3" w:rsidP="003620B3">
            <w:pPr>
              <w:tabs>
                <w:tab w:val="left" w:pos="567"/>
              </w:tabs>
            </w:pPr>
            <w:r w:rsidRPr="00057099">
              <w:t>de aannemer dient een sterkteberekening, constructieberekening en een ankerberekening op te stellen en ter acceptatie bij de directie in te dienen</w:t>
            </w:r>
          </w:p>
          <w:p w14:paraId="2BBF5A77" w14:textId="4E848824" w:rsidR="003620B3" w:rsidRPr="00057099" w:rsidRDefault="003620B3" w:rsidP="003620B3">
            <w:pPr>
              <w:tabs>
                <w:tab w:val="left" w:pos="567"/>
              </w:tabs>
            </w:pPr>
            <w:r w:rsidRPr="00057099">
              <w:t xml:space="preserve">de maximale last aangeven </w:t>
            </w:r>
            <w:proofErr w:type="gramStart"/>
            <w:r w:rsidRPr="00057099">
              <w:t>middels</w:t>
            </w:r>
            <w:proofErr w:type="gramEnd"/>
            <w:r w:rsidRPr="00057099">
              <w:t xml:space="preserve"> een tekstbord</w:t>
            </w:r>
          </w:p>
        </w:tc>
      </w:tr>
    </w:tbl>
    <w:p w14:paraId="2C00AB23" w14:textId="77777777" w:rsidR="00575016" w:rsidRPr="00057099" w:rsidRDefault="00575016" w:rsidP="00575016">
      <w:pPr>
        <w:pStyle w:val="Heading2"/>
      </w:pPr>
      <w:r w:rsidRPr="00057099">
        <w:tab/>
      </w:r>
      <w:bookmarkStart w:id="412" w:name="_Toc54965715"/>
      <w:r w:rsidRPr="00057099">
        <w:t>Nevenbestanddelen</w:t>
      </w:r>
      <w:bookmarkEnd w:id="412"/>
      <w:r w:rsidRPr="00057099">
        <w:t xml:space="preserve"> </w:t>
      </w:r>
    </w:p>
    <w:tbl>
      <w:tblPr>
        <w:tblW w:w="9068" w:type="dxa"/>
        <w:tblLayout w:type="fixed"/>
        <w:tblLook w:val="01E0" w:firstRow="1" w:lastRow="1" w:firstColumn="1" w:lastColumn="1" w:noHBand="0" w:noVBand="0"/>
      </w:tblPr>
      <w:tblGrid>
        <w:gridCol w:w="3227"/>
        <w:gridCol w:w="567"/>
        <w:gridCol w:w="284"/>
        <w:gridCol w:w="4990"/>
      </w:tblGrid>
      <w:tr w:rsidR="00575016" w:rsidRPr="00057099" w14:paraId="034CC2A3" w14:textId="77777777" w:rsidTr="003423C2">
        <w:tc>
          <w:tcPr>
            <w:tcW w:w="3227" w:type="dxa"/>
          </w:tcPr>
          <w:p w14:paraId="30B22606" w14:textId="77777777" w:rsidR="00575016" w:rsidRPr="00057099" w:rsidRDefault="00575016" w:rsidP="003423C2">
            <w:pPr>
              <w:spacing w:line="240" w:lineRule="exact"/>
            </w:pPr>
            <w:r w:rsidRPr="00057099">
              <w:t xml:space="preserve">Materiaal verbindingsmiddelen </w:t>
            </w:r>
          </w:p>
          <w:p w14:paraId="3D697285" w14:textId="77777777" w:rsidR="00575016" w:rsidRPr="00057099" w:rsidRDefault="00575016" w:rsidP="00575016">
            <w:pPr>
              <w:pStyle w:val="Bullet1"/>
              <w:tabs>
                <w:tab w:val="clear" w:pos="1135"/>
                <w:tab w:val="num" w:pos="284"/>
              </w:tabs>
              <w:ind w:left="284"/>
              <w:rPr>
                <w:color w:val="00577E" w:themeColor="text1"/>
                <w:sz w:val="20"/>
                <w:lang w:val="nl-NL"/>
              </w:rPr>
            </w:pPr>
            <w:r w:rsidRPr="00057099">
              <w:rPr>
                <w:color w:val="00577E" w:themeColor="text1"/>
                <w:sz w:val="20"/>
                <w:lang w:val="nl-NL"/>
              </w:rPr>
              <w:t>≤ M16</w:t>
            </w:r>
          </w:p>
          <w:p w14:paraId="115B36F4" w14:textId="77777777" w:rsidR="00575016" w:rsidRPr="00057099" w:rsidRDefault="00575016" w:rsidP="00575016">
            <w:pPr>
              <w:pStyle w:val="Bullet1"/>
              <w:tabs>
                <w:tab w:val="clear" w:pos="1135"/>
                <w:tab w:val="num" w:pos="284"/>
              </w:tabs>
              <w:ind w:left="284"/>
              <w:rPr>
                <w:color w:val="00577E" w:themeColor="text1"/>
                <w:sz w:val="20"/>
                <w:lang w:val="nl-NL"/>
              </w:rPr>
            </w:pPr>
            <w:r w:rsidRPr="00057099">
              <w:rPr>
                <w:color w:val="00577E" w:themeColor="text1"/>
                <w:sz w:val="20"/>
                <w:lang w:val="nl-NL"/>
              </w:rPr>
              <w:t>≥ M20</w:t>
            </w:r>
          </w:p>
        </w:tc>
        <w:tc>
          <w:tcPr>
            <w:tcW w:w="567" w:type="dxa"/>
          </w:tcPr>
          <w:p w14:paraId="7357F1EC" w14:textId="77777777" w:rsidR="00575016" w:rsidRPr="00057099" w:rsidRDefault="00575016" w:rsidP="003423C2">
            <w:pPr>
              <w:spacing w:line="240" w:lineRule="exact"/>
              <w:jc w:val="right"/>
            </w:pPr>
          </w:p>
          <w:p w14:paraId="0FE8EF49" w14:textId="77777777" w:rsidR="00575016" w:rsidRPr="00057099" w:rsidRDefault="00575016" w:rsidP="003423C2">
            <w:pPr>
              <w:spacing w:line="240" w:lineRule="exact"/>
              <w:jc w:val="right"/>
            </w:pPr>
          </w:p>
          <w:p w14:paraId="7630836E" w14:textId="77777777" w:rsidR="00575016" w:rsidRPr="00057099" w:rsidRDefault="00575016" w:rsidP="003423C2">
            <w:pPr>
              <w:spacing w:line="240" w:lineRule="exact"/>
              <w:jc w:val="right"/>
            </w:pPr>
          </w:p>
        </w:tc>
        <w:tc>
          <w:tcPr>
            <w:tcW w:w="284" w:type="dxa"/>
          </w:tcPr>
          <w:p w14:paraId="3E2F10D7" w14:textId="77777777" w:rsidR="00575016" w:rsidRPr="00057099" w:rsidRDefault="00575016" w:rsidP="003423C2">
            <w:pPr>
              <w:spacing w:line="240" w:lineRule="exact"/>
            </w:pPr>
            <w:r w:rsidRPr="00057099">
              <w:t>:</w:t>
            </w:r>
          </w:p>
          <w:p w14:paraId="2EA5E7F1" w14:textId="77777777" w:rsidR="00575016" w:rsidRPr="00057099" w:rsidRDefault="00575016" w:rsidP="003423C2">
            <w:pPr>
              <w:spacing w:line="240" w:lineRule="exact"/>
            </w:pPr>
            <w:r w:rsidRPr="00057099">
              <w:t>:</w:t>
            </w:r>
          </w:p>
          <w:p w14:paraId="2DBFC83E" w14:textId="77777777" w:rsidR="00575016" w:rsidRPr="00057099" w:rsidRDefault="00575016" w:rsidP="003423C2">
            <w:pPr>
              <w:spacing w:line="240" w:lineRule="exact"/>
            </w:pPr>
            <w:r w:rsidRPr="00057099">
              <w:t>:</w:t>
            </w:r>
          </w:p>
        </w:tc>
        <w:tc>
          <w:tcPr>
            <w:tcW w:w="4990" w:type="dxa"/>
          </w:tcPr>
          <w:p w14:paraId="3171B523" w14:textId="77777777" w:rsidR="00575016" w:rsidRPr="00057099" w:rsidRDefault="00575016" w:rsidP="003423C2">
            <w:pPr>
              <w:spacing w:line="240" w:lineRule="exact"/>
            </w:pPr>
          </w:p>
          <w:p w14:paraId="723EC58C" w14:textId="77777777" w:rsidR="00575016" w:rsidRPr="00057099" w:rsidRDefault="00575016" w:rsidP="003423C2">
            <w:pPr>
              <w:spacing w:line="240" w:lineRule="exact"/>
            </w:pPr>
            <w:r w:rsidRPr="00057099">
              <w:t>roestvaststaal AISI 316</w:t>
            </w:r>
          </w:p>
          <w:p w14:paraId="6D2D70C9" w14:textId="77777777" w:rsidR="00575016" w:rsidRPr="00057099" w:rsidRDefault="00575016" w:rsidP="003423C2">
            <w:pPr>
              <w:spacing w:line="240" w:lineRule="exact"/>
            </w:pPr>
            <w:r w:rsidRPr="00057099">
              <w:t>thermisch verzinkt staal</w:t>
            </w:r>
          </w:p>
        </w:tc>
      </w:tr>
      <w:tr w:rsidR="00575016" w:rsidRPr="00057099" w14:paraId="6759944B" w14:textId="77777777" w:rsidTr="003423C2">
        <w:tc>
          <w:tcPr>
            <w:tcW w:w="3227" w:type="dxa"/>
          </w:tcPr>
          <w:p w14:paraId="32D3A52F" w14:textId="77777777" w:rsidR="00575016" w:rsidRPr="00057099" w:rsidRDefault="00575016" w:rsidP="003423C2">
            <w:pPr>
              <w:spacing w:line="240" w:lineRule="exact"/>
            </w:pPr>
            <w:r w:rsidRPr="00057099">
              <w:t>Materiaal ondersteuningsconstructies</w:t>
            </w:r>
          </w:p>
        </w:tc>
        <w:tc>
          <w:tcPr>
            <w:tcW w:w="567" w:type="dxa"/>
          </w:tcPr>
          <w:p w14:paraId="7C74B7DE" w14:textId="77777777" w:rsidR="00575016" w:rsidRPr="00057099" w:rsidRDefault="00575016" w:rsidP="003423C2">
            <w:pPr>
              <w:spacing w:line="240" w:lineRule="exact"/>
              <w:jc w:val="right"/>
            </w:pPr>
          </w:p>
        </w:tc>
        <w:tc>
          <w:tcPr>
            <w:tcW w:w="284" w:type="dxa"/>
          </w:tcPr>
          <w:p w14:paraId="24BEAE8B" w14:textId="77777777" w:rsidR="00575016" w:rsidRPr="00057099" w:rsidRDefault="00575016" w:rsidP="003423C2">
            <w:pPr>
              <w:spacing w:line="240" w:lineRule="exact"/>
            </w:pPr>
            <w:r w:rsidRPr="00057099">
              <w:t>:</w:t>
            </w:r>
          </w:p>
        </w:tc>
        <w:tc>
          <w:tcPr>
            <w:tcW w:w="4990" w:type="dxa"/>
          </w:tcPr>
          <w:p w14:paraId="423ADDBE" w14:textId="77777777" w:rsidR="00575016" w:rsidRPr="00057099" w:rsidRDefault="00575016" w:rsidP="003423C2">
            <w:pPr>
              <w:spacing w:line="240" w:lineRule="exact"/>
            </w:pPr>
            <w:r w:rsidRPr="00057099">
              <w:t>roestvaststaal AISI 304, thermisch verzinkt staal</w:t>
            </w:r>
          </w:p>
        </w:tc>
      </w:tr>
    </w:tbl>
    <w:p w14:paraId="729AEC04" w14:textId="77777777" w:rsidR="00575016" w:rsidRPr="00057099" w:rsidRDefault="00575016" w:rsidP="00575016"/>
    <w:p w14:paraId="3C5D4F70" w14:textId="77777777" w:rsidR="00575016" w:rsidRPr="00057099" w:rsidRDefault="00575016" w:rsidP="00575016">
      <w:pPr>
        <w:pStyle w:val="Heading2"/>
      </w:pPr>
      <w:r w:rsidRPr="00057099">
        <w:tab/>
      </w:r>
      <w:bookmarkStart w:id="413" w:name="_Toc54965716"/>
      <w:r w:rsidRPr="00057099">
        <w:t>Conservering</w:t>
      </w:r>
      <w:bookmarkEnd w:id="413"/>
    </w:p>
    <w:p w14:paraId="23DB80DB" w14:textId="77777777" w:rsidR="00507094" w:rsidRPr="00057099" w:rsidRDefault="00507094" w:rsidP="00507094">
      <w:pPr>
        <w:pStyle w:val="BodyText"/>
        <w:rPr>
          <w:szCs w:val="18"/>
        </w:rPr>
      </w:pPr>
      <w:r w:rsidRPr="00057099">
        <w:rPr>
          <w:szCs w:val="18"/>
        </w:rPr>
        <w:t>Alle genoemde onderdelen dienen te worden geconserveerd zoals genoemd in de voorschriften.</w:t>
      </w:r>
    </w:p>
    <w:p w14:paraId="12DD80DC" w14:textId="77777777" w:rsidR="00575016" w:rsidRPr="00057099" w:rsidRDefault="00575016" w:rsidP="00575016">
      <w:pPr>
        <w:pStyle w:val="BodyText"/>
      </w:pPr>
      <w:r w:rsidRPr="00057099">
        <w:t>Loopvlakken behoeven niet te worden geconserveerd.</w:t>
      </w:r>
    </w:p>
    <w:p w14:paraId="56A5270D" w14:textId="77777777" w:rsidR="00575016" w:rsidRPr="00057099" w:rsidRDefault="00575016" w:rsidP="00575016">
      <w:pPr>
        <w:pStyle w:val="BodyText"/>
      </w:pPr>
      <w:r w:rsidRPr="00057099">
        <w:t xml:space="preserve">Bij de loopkat / takel combinatie is de conservering volgens de standaard van de leverancier toegestaan. </w:t>
      </w:r>
    </w:p>
    <w:p w14:paraId="00F1FB93" w14:textId="77777777" w:rsidR="00575016" w:rsidRPr="00057099" w:rsidRDefault="00575016" w:rsidP="00575016"/>
    <w:p w14:paraId="58209203" w14:textId="1F6BD9D7" w:rsidR="00575016" w:rsidRPr="00057099" w:rsidRDefault="00575016" w:rsidP="00507094">
      <w:pPr>
        <w:pStyle w:val="Heading2"/>
      </w:pPr>
      <w:bookmarkStart w:id="414" w:name="_Toc54965717"/>
      <w:r w:rsidRPr="00057099">
        <w:t>Keuringen en beproevingen</w:t>
      </w:r>
      <w:bookmarkEnd w:id="414"/>
    </w:p>
    <w:p w14:paraId="58A31581" w14:textId="77777777" w:rsidR="00575016" w:rsidRPr="00057099" w:rsidRDefault="00575016" w:rsidP="00575016">
      <w:r w:rsidRPr="00057099">
        <w:t>Naast de algemeen gebruikelijke keuringen en beproevingen, zoals genoemd in de technische werkbeschrijving W/E-algemeen, dienen voor dit onderdeel door de aannemer de volgende beproevingen te worden uitgevoerd:</w:t>
      </w:r>
    </w:p>
    <w:p w14:paraId="037CE117" w14:textId="77777777" w:rsidR="00575016" w:rsidRPr="00057099" w:rsidRDefault="00575016" w:rsidP="00575016"/>
    <w:p w14:paraId="68D3E00F" w14:textId="77777777" w:rsidR="00575016" w:rsidRPr="00057099" w:rsidRDefault="00575016" w:rsidP="00575016">
      <w:r w:rsidRPr="00057099">
        <w:t>Voor de verzending naar de bouwplaats (FAT):</w:t>
      </w:r>
    </w:p>
    <w:p w14:paraId="23477BD6" w14:textId="77777777" w:rsidR="00575016" w:rsidRPr="00057099" w:rsidRDefault="00575016" w:rsidP="00575016">
      <w:pPr>
        <w:pStyle w:val="Bullet1"/>
        <w:tabs>
          <w:tab w:val="clear" w:pos="1135"/>
          <w:tab w:val="num" w:pos="284"/>
        </w:tabs>
        <w:ind w:left="284"/>
        <w:rPr>
          <w:color w:val="00577E" w:themeColor="text1"/>
          <w:sz w:val="20"/>
          <w:lang w:val="nl-NL"/>
        </w:rPr>
      </w:pPr>
      <w:r w:rsidRPr="00057099">
        <w:rPr>
          <w:color w:val="00577E" w:themeColor="text1"/>
          <w:sz w:val="20"/>
          <w:lang w:val="nl-NL"/>
        </w:rPr>
        <w:t>geen</w:t>
      </w:r>
    </w:p>
    <w:p w14:paraId="08669929" w14:textId="77777777" w:rsidR="00575016" w:rsidRPr="00057099" w:rsidRDefault="00575016" w:rsidP="00575016"/>
    <w:p w14:paraId="630E7A42" w14:textId="77777777" w:rsidR="00575016" w:rsidRPr="00057099" w:rsidRDefault="00575016" w:rsidP="00575016">
      <w:r w:rsidRPr="00057099">
        <w:t>Na de montage ten behoeve van de oplevering (SAT):</w:t>
      </w:r>
    </w:p>
    <w:p w14:paraId="3D7510F1" w14:textId="4BAAE820" w:rsidR="00575016" w:rsidRPr="00057099" w:rsidRDefault="00575016" w:rsidP="00575016">
      <w:pPr>
        <w:pStyle w:val="Bullet1"/>
        <w:tabs>
          <w:tab w:val="clear" w:pos="1135"/>
          <w:tab w:val="num" w:pos="284"/>
        </w:tabs>
        <w:ind w:left="284"/>
        <w:rPr>
          <w:color w:val="00577E" w:themeColor="text1"/>
          <w:sz w:val="20"/>
          <w:lang w:val="nl-NL"/>
        </w:rPr>
      </w:pPr>
      <w:r w:rsidRPr="00057099">
        <w:rPr>
          <w:color w:val="00577E" w:themeColor="text1"/>
          <w:sz w:val="20"/>
          <w:lang w:val="nl-NL"/>
        </w:rPr>
        <w:t>dynamische beproeving, zoals bedoeld in de Machinerichtlijn, met een testlast van 1,1 x de werklast</w:t>
      </w:r>
      <w:r w:rsidR="00507094" w:rsidRPr="00057099">
        <w:rPr>
          <w:color w:val="00577E" w:themeColor="text1"/>
          <w:sz w:val="20"/>
          <w:lang w:val="nl-NL"/>
        </w:rPr>
        <w:t>. De aannemer dient de testgewichten voor de beproevingen te leveren. Van de beproeving dient een bewijsstuk (beproevingsprotocol) en een kraanboek te worden geleverd.</w:t>
      </w:r>
    </w:p>
    <w:p w14:paraId="0790CA07" w14:textId="30212DC3" w:rsidR="00B55E4D" w:rsidRPr="00057099" w:rsidRDefault="00B55E4D">
      <w:pPr>
        <w:rPr>
          <w:rFonts w:cs="Arial"/>
        </w:rPr>
      </w:pPr>
      <w:r w:rsidRPr="00057099">
        <w:br w:type="page"/>
      </w:r>
    </w:p>
    <w:p w14:paraId="6BF7558D" w14:textId="1E734E14" w:rsidR="00031B19" w:rsidRPr="00057099" w:rsidRDefault="00031B19" w:rsidP="00031B19">
      <w:pPr>
        <w:pStyle w:val="Heading1"/>
      </w:pPr>
      <w:bookmarkStart w:id="415" w:name="_Toc54965718"/>
      <w:r w:rsidRPr="00057099">
        <w:lastRenderedPageBreak/>
        <w:t>Tijdelijke voorzieningen</w:t>
      </w:r>
      <w:bookmarkEnd w:id="415"/>
    </w:p>
    <w:p w14:paraId="60FB2768" w14:textId="271E36EF" w:rsidR="002D74B2" w:rsidRPr="00057099" w:rsidRDefault="00332E4C" w:rsidP="002D74B2">
      <w:pPr>
        <w:pStyle w:val="Heading2"/>
      </w:pPr>
      <w:bookmarkStart w:id="416" w:name="_Toc54965719"/>
      <w:r w:rsidRPr="00057099">
        <w:t>TPI</w:t>
      </w:r>
      <w:r w:rsidR="0079248A" w:rsidRPr="00057099">
        <w:t xml:space="preserve"> </w:t>
      </w:r>
      <w:r w:rsidRPr="00057099">
        <w:t>w</w:t>
      </w:r>
      <w:r w:rsidR="002D74B2" w:rsidRPr="00057099">
        <w:t xml:space="preserve">erkzaamheden </w:t>
      </w:r>
      <w:r w:rsidRPr="00057099">
        <w:t>e</w:t>
      </w:r>
      <w:r w:rsidR="002D74B2" w:rsidRPr="00057099">
        <w:t>ffluentput</w:t>
      </w:r>
      <w:bookmarkEnd w:id="416"/>
    </w:p>
    <w:p w14:paraId="703156D6" w14:textId="5F9E2BD4" w:rsidR="000F1626" w:rsidRPr="00057099" w:rsidRDefault="000F1626" w:rsidP="000F1626">
      <w:pPr>
        <w:pStyle w:val="BodyText"/>
      </w:pPr>
      <w:r w:rsidRPr="00057099">
        <w:t xml:space="preserve">Tijdens de werkzaamheden aan de effluentput </w:t>
      </w:r>
      <w:r w:rsidR="00332E4C" w:rsidRPr="00057099">
        <w:t>dient</w:t>
      </w:r>
      <w:r w:rsidRPr="00057099">
        <w:t xml:space="preserve"> een tijdelijke pompinstallatie </w:t>
      </w:r>
      <w:r w:rsidR="00332E4C" w:rsidRPr="00057099">
        <w:t xml:space="preserve">te </w:t>
      </w:r>
      <w:r w:rsidRPr="00057099">
        <w:t>worden opgesteld. De tijdelijke pompinstallatie voedt de effluent afvoerput (benedenstrooms van de vijzels) rechtstreeks vanuit nabezinktank</w:t>
      </w:r>
      <w:r w:rsidR="00332E4C" w:rsidRPr="00057099">
        <w:t xml:space="preserve"> 1</w:t>
      </w:r>
      <w:r w:rsidRPr="00057099">
        <w:t xml:space="preserve">. </w:t>
      </w:r>
    </w:p>
    <w:p w14:paraId="59DF9FDF" w14:textId="77777777" w:rsidR="00332E4C" w:rsidRPr="00057099" w:rsidRDefault="00332E4C" w:rsidP="00332E4C">
      <w:pPr>
        <w:pStyle w:val="BodyText"/>
        <w:rPr>
          <w:szCs w:val="18"/>
          <w:highlight w:val="cyan"/>
        </w:rPr>
      </w:pPr>
      <w:r w:rsidRPr="00057099">
        <w:rPr>
          <w:szCs w:val="18"/>
        </w:rPr>
        <w:t>Ten behoeve van de omschakeling van de bedrijfsvoering dient de aannemer een “ombouwplan” op te stellen. Zie 3.0 Algemene technische werken AWZI</w:t>
      </w:r>
    </w:p>
    <w:p w14:paraId="73050214" w14:textId="77777777" w:rsidR="00332E4C" w:rsidRPr="00057099" w:rsidRDefault="00332E4C" w:rsidP="00332E4C">
      <w:pPr>
        <w:pStyle w:val="BodyText"/>
      </w:pPr>
    </w:p>
    <w:p w14:paraId="222DB1D4" w14:textId="77777777" w:rsidR="00332E4C" w:rsidRPr="00057099" w:rsidRDefault="00332E4C" w:rsidP="00332E4C">
      <w:pPr>
        <w:pStyle w:val="Heading3"/>
      </w:pPr>
      <w:r w:rsidRPr="00057099">
        <w:t>Leveringsomvang</w:t>
      </w:r>
    </w:p>
    <w:p w14:paraId="4E0BCF88" w14:textId="77777777" w:rsidR="00332E4C" w:rsidRPr="00057099" w:rsidRDefault="00332E4C" w:rsidP="00332E4C">
      <w:r w:rsidRPr="00057099">
        <w:t>De leveringsomvang bestaat uit:</w:t>
      </w:r>
    </w:p>
    <w:p w14:paraId="3625731E" w14:textId="77777777" w:rsidR="00332E4C" w:rsidRPr="00057099" w:rsidRDefault="00332E4C" w:rsidP="00332E4C">
      <w:pPr>
        <w:pStyle w:val="Bullet1"/>
        <w:tabs>
          <w:tab w:val="clear" w:pos="1135"/>
          <w:tab w:val="num" w:pos="284"/>
          <w:tab w:val="num" w:pos="747"/>
        </w:tabs>
        <w:ind w:left="284"/>
        <w:rPr>
          <w:color w:val="00577E" w:themeColor="text1"/>
          <w:sz w:val="20"/>
          <w:lang w:val="nl-NL"/>
        </w:rPr>
      </w:pPr>
      <w:r w:rsidRPr="00057099">
        <w:rPr>
          <w:color w:val="00577E" w:themeColor="text1"/>
          <w:sz w:val="20"/>
          <w:lang w:val="nl-NL"/>
        </w:rPr>
        <w:t>tijdelijke pompinstallatie;</w:t>
      </w:r>
    </w:p>
    <w:p w14:paraId="55BE1027" w14:textId="77777777" w:rsidR="00332E4C" w:rsidRPr="00057099" w:rsidRDefault="00332E4C" w:rsidP="00332E4C">
      <w:pPr>
        <w:pStyle w:val="Bullet1"/>
        <w:tabs>
          <w:tab w:val="clear" w:pos="1135"/>
          <w:tab w:val="num" w:pos="284"/>
          <w:tab w:val="num" w:pos="747"/>
        </w:tabs>
        <w:ind w:left="284"/>
        <w:rPr>
          <w:color w:val="00577E" w:themeColor="text1"/>
          <w:sz w:val="20"/>
          <w:lang w:val="nl-NL"/>
        </w:rPr>
      </w:pPr>
      <w:r w:rsidRPr="00057099">
        <w:rPr>
          <w:color w:val="00577E" w:themeColor="text1"/>
          <w:sz w:val="20"/>
          <w:lang w:val="nl-NL"/>
        </w:rPr>
        <w:t xml:space="preserve">leidingwerk en appendages; </w:t>
      </w:r>
    </w:p>
    <w:p w14:paraId="777E823B" w14:textId="77777777" w:rsidR="00332E4C" w:rsidRPr="00057099" w:rsidRDefault="00332E4C" w:rsidP="00332E4C">
      <w:pPr>
        <w:pStyle w:val="Bullet1"/>
        <w:tabs>
          <w:tab w:val="clear" w:pos="1135"/>
          <w:tab w:val="num" w:pos="284"/>
          <w:tab w:val="num" w:pos="747"/>
        </w:tabs>
        <w:ind w:left="284"/>
        <w:rPr>
          <w:color w:val="00577E" w:themeColor="text1"/>
          <w:sz w:val="20"/>
          <w:lang w:val="nl-NL"/>
        </w:rPr>
      </w:pPr>
      <w:r w:rsidRPr="00057099">
        <w:rPr>
          <w:color w:val="00577E" w:themeColor="text1"/>
          <w:sz w:val="20"/>
          <w:lang w:val="nl-NL"/>
        </w:rPr>
        <w:t>besturing</w:t>
      </w:r>
    </w:p>
    <w:p w14:paraId="4B56F803" w14:textId="77777777" w:rsidR="00332E4C" w:rsidRPr="00057099" w:rsidRDefault="00332E4C" w:rsidP="00332E4C">
      <w:pPr>
        <w:pStyle w:val="Bullet1"/>
        <w:tabs>
          <w:tab w:val="clear" w:pos="1135"/>
          <w:tab w:val="num" w:pos="284"/>
          <w:tab w:val="num" w:pos="747"/>
        </w:tabs>
        <w:ind w:left="284"/>
        <w:rPr>
          <w:color w:val="00577E" w:themeColor="text1"/>
          <w:sz w:val="20"/>
          <w:lang w:val="nl-NL"/>
        </w:rPr>
      </w:pPr>
      <w:r w:rsidRPr="00057099">
        <w:rPr>
          <w:color w:val="00577E" w:themeColor="text1"/>
          <w:sz w:val="20"/>
          <w:lang w:val="nl-NL"/>
        </w:rPr>
        <w:t>nevenbestanddelen;</w:t>
      </w:r>
    </w:p>
    <w:p w14:paraId="62755830" w14:textId="77777777" w:rsidR="00332E4C" w:rsidRPr="00057099" w:rsidRDefault="00332E4C" w:rsidP="00332E4C">
      <w:pPr>
        <w:pStyle w:val="Bullet1"/>
        <w:tabs>
          <w:tab w:val="clear" w:pos="1135"/>
          <w:tab w:val="num" w:pos="284"/>
          <w:tab w:val="num" w:pos="747"/>
        </w:tabs>
        <w:ind w:left="284"/>
        <w:rPr>
          <w:color w:val="00577E" w:themeColor="text1"/>
          <w:sz w:val="20"/>
          <w:lang w:val="nl-NL"/>
        </w:rPr>
      </w:pPr>
      <w:r w:rsidRPr="00057099">
        <w:rPr>
          <w:color w:val="00577E" w:themeColor="text1"/>
          <w:sz w:val="20"/>
          <w:lang w:val="nl-NL"/>
        </w:rPr>
        <w:t>ombouwplan / draaiboek.</w:t>
      </w:r>
    </w:p>
    <w:p w14:paraId="4AC5261E" w14:textId="77777777" w:rsidR="00332E4C" w:rsidRPr="00057099" w:rsidRDefault="00332E4C" w:rsidP="00332E4C">
      <w:pPr>
        <w:pStyle w:val="Bullet1"/>
        <w:numPr>
          <w:ilvl w:val="0"/>
          <w:numId w:val="0"/>
        </w:numPr>
        <w:rPr>
          <w:color w:val="00577E" w:themeColor="text1"/>
          <w:sz w:val="20"/>
          <w:lang w:val="nl-NL"/>
        </w:rPr>
      </w:pPr>
    </w:p>
    <w:p w14:paraId="08543055" w14:textId="77777777" w:rsidR="00332E4C" w:rsidRPr="00057099" w:rsidRDefault="00332E4C" w:rsidP="00332E4C">
      <w:pPr>
        <w:pStyle w:val="Heading3"/>
      </w:pPr>
      <w:r w:rsidRPr="00057099">
        <w:t>Algemeen</w:t>
      </w:r>
    </w:p>
    <w:tbl>
      <w:tblPr>
        <w:tblW w:w="8613" w:type="dxa"/>
        <w:tblLayout w:type="fixed"/>
        <w:tblLook w:val="01E0" w:firstRow="1" w:lastRow="1" w:firstColumn="1" w:lastColumn="1" w:noHBand="0" w:noVBand="0"/>
      </w:tblPr>
      <w:tblGrid>
        <w:gridCol w:w="2948"/>
        <w:gridCol w:w="851"/>
        <w:gridCol w:w="284"/>
        <w:gridCol w:w="4530"/>
      </w:tblGrid>
      <w:tr w:rsidR="00332E4C" w:rsidRPr="00057099" w14:paraId="644E1200" w14:textId="77777777" w:rsidTr="00905D5B">
        <w:tc>
          <w:tcPr>
            <w:tcW w:w="2948" w:type="dxa"/>
          </w:tcPr>
          <w:p w14:paraId="20CEE1C8" w14:textId="77777777" w:rsidR="00332E4C" w:rsidRPr="00057099" w:rsidRDefault="00332E4C" w:rsidP="00905D5B">
            <w:pPr>
              <w:spacing w:line="240" w:lineRule="exact"/>
            </w:pPr>
            <w:r w:rsidRPr="00057099">
              <w:t>opstelling</w:t>
            </w:r>
          </w:p>
        </w:tc>
        <w:tc>
          <w:tcPr>
            <w:tcW w:w="851" w:type="dxa"/>
          </w:tcPr>
          <w:p w14:paraId="3BB87246" w14:textId="77777777" w:rsidR="00332E4C" w:rsidRPr="00057099" w:rsidRDefault="00332E4C" w:rsidP="00905D5B">
            <w:pPr>
              <w:spacing w:line="240" w:lineRule="exact"/>
            </w:pPr>
          </w:p>
        </w:tc>
        <w:tc>
          <w:tcPr>
            <w:tcW w:w="284" w:type="dxa"/>
          </w:tcPr>
          <w:p w14:paraId="2E04BF3F" w14:textId="77777777" w:rsidR="00332E4C" w:rsidRPr="00057099" w:rsidRDefault="00332E4C" w:rsidP="00905D5B">
            <w:pPr>
              <w:spacing w:line="240" w:lineRule="exact"/>
            </w:pPr>
            <w:r w:rsidRPr="00057099">
              <w:t>:</w:t>
            </w:r>
          </w:p>
        </w:tc>
        <w:tc>
          <w:tcPr>
            <w:tcW w:w="4530" w:type="dxa"/>
          </w:tcPr>
          <w:p w14:paraId="0729A93C" w14:textId="3C0DCD0B" w:rsidR="00332E4C" w:rsidRPr="00057099" w:rsidRDefault="00332E4C" w:rsidP="00905D5B">
            <w:pPr>
              <w:spacing w:line="240" w:lineRule="exact"/>
            </w:pPr>
            <w:r w:rsidRPr="00057099">
              <w:t xml:space="preserve">nabij </w:t>
            </w:r>
            <w:r w:rsidR="00B87B2D" w:rsidRPr="00057099">
              <w:t xml:space="preserve">afvoerput </w:t>
            </w:r>
            <w:r w:rsidRPr="00057099">
              <w:t>nabezinktank 1 in uitvoeringsfase af te stemmen met directie en dagelijks toezicht</w:t>
            </w:r>
          </w:p>
        </w:tc>
      </w:tr>
      <w:tr w:rsidR="00332E4C" w:rsidRPr="00057099" w14:paraId="5CD11624" w14:textId="77777777" w:rsidTr="00905D5B">
        <w:tc>
          <w:tcPr>
            <w:tcW w:w="2948" w:type="dxa"/>
          </w:tcPr>
          <w:p w14:paraId="2215747A" w14:textId="77777777" w:rsidR="00332E4C" w:rsidRPr="00057099" w:rsidRDefault="00332E4C" w:rsidP="00905D5B">
            <w:pPr>
              <w:spacing w:line="240" w:lineRule="exact"/>
            </w:pPr>
            <w:r w:rsidRPr="00057099">
              <w:t>pomptype</w:t>
            </w:r>
          </w:p>
        </w:tc>
        <w:tc>
          <w:tcPr>
            <w:tcW w:w="851" w:type="dxa"/>
          </w:tcPr>
          <w:p w14:paraId="2C222412" w14:textId="77777777" w:rsidR="00332E4C" w:rsidRPr="00057099" w:rsidRDefault="00332E4C" w:rsidP="00905D5B">
            <w:pPr>
              <w:spacing w:line="240" w:lineRule="exact"/>
            </w:pPr>
          </w:p>
        </w:tc>
        <w:tc>
          <w:tcPr>
            <w:tcW w:w="284" w:type="dxa"/>
          </w:tcPr>
          <w:p w14:paraId="34CE7F69" w14:textId="77777777" w:rsidR="00332E4C" w:rsidRPr="00057099" w:rsidRDefault="00332E4C" w:rsidP="00905D5B">
            <w:pPr>
              <w:spacing w:line="240" w:lineRule="exact"/>
            </w:pPr>
            <w:r w:rsidRPr="00057099">
              <w:t>:</w:t>
            </w:r>
          </w:p>
        </w:tc>
        <w:tc>
          <w:tcPr>
            <w:tcW w:w="4530" w:type="dxa"/>
          </w:tcPr>
          <w:p w14:paraId="70FAB3D0" w14:textId="77777777" w:rsidR="00332E4C" w:rsidRPr="00057099" w:rsidRDefault="00332E4C" w:rsidP="00905D5B">
            <w:pPr>
              <w:spacing w:line="240" w:lineRule="exact"/>
            </w:pPr>
            <w:r w:rsidRPr="00057099">
              <w:t>droog opgestelde pompen</w:t>
            </w:r>
          </w:p>
        </w:tc>
      </w:tr>
      <w:tr w:rsidR="00332E4C" w:rsidRPr="00057099" w14:paraId="2F90E591" w14:textId="77777777" w:rsidTr="00905D5B">
        <w:tc>
          <w:tcPr>
            <w:tcW w:w="2948" w:type="dxa"/>
          </w:tcPr>
          <w:p w14:paraId="5C4B4C5A" w14:textId="77777777" w:rsidR="00332E4C" w:rsidRPr="00057099" w:rsidRDefault="00332E4C" w:rsidP="00905D5B">
            <w:pPr>
              <w:spacing w:line="240" w:lineRule="exact"/>
            </w:pPr>
            <w:r w:rsidRPr="00057099">
              <w:t>doel</w:t>
            </w:r>
          </w:p>
        </w:tc>
        <w:tc>
          <w:tcPr>
            <w:tcW w:w="851" w:type="dxa"/>
          </w:tcPr>
          <w:p w14:paraId="4FBCFA67" w14:textId="77777777" w:rsidR="00332E4C" w:rsidRPr="00057099" w:rsidRDefault="00332E4C" w:rsidP="00905D5B">
            <w:pPr>
              <w:spacing w:line="240" w:lineRule="exact"/>
            </w:pPr>
          </w:p>
        </w:tc>
        <w:tc>
          <w:tcPr>
            <w:tcW w:w="284" w:type="dxa"/>
          </w:tcPr>
          <w:p w14:paraId="1FDF15DD" w14:textId="77777777" w:rsidR="00332E4C" w:rsidRPr="00057099" w:rsidRDefault="00332E4C" w:rsidP="00905D5B">
            <w:pPr>
              <w:spacing w:line="240" w:lineRule="exact"/>
            </w:pPr>
            <w:r w:rsidRPr="00057099">
              <w:t>:</w:t>
            </w:r>
          </w:p>
        </w:tc>
        <w:tc>
          <w:tcPr>
            <w:tcW w:w="4530" w:type="dxa"/>
          </w:tcPr>
          <w:p w14:paraId="4C568DF6" w14:textId="347446A8" w:rsidR="00332E4C" w:rsidRPr="00057099" w:rsidRDefault="00332E4C" w:rsidP="00905D5B">
            <w:pPr>
              <w:spacing w:line="240" w:lineRule="exact"/>
            </w:pPr>
            <w:r w:rsidRPr="00057099">
              <w:t>continuïteit van het zuiveringsproces garanderen waarbij het medium van de nabezinktank 1 naar de effluentafvoerput getransporteerd wordt tijdens werkzaamheden aan effluentput.</w:t>
            </w:r>
          </w:p>
        </w:tc>
      </w:tr>
      <w:tr w:rsidR="00332E4C" w:rsidRPr="00057099" w14:paraId="673E255B" w14:textId="77777777" w:rsidTr="00905D5B">
        <w:tc>
          <w:tcPr>
            <w:tcW w:w="2948" w:type="dxa"/>
          </w:tcPr>
          <w:p w14:paraId="64C3C54A" w14:textId="77777777" w:rsidR="00332E4C" w:rsidRPr="00057099" w:rsidRDefault="00332E4C" w:rsidP="00905D5B">
            <w:pPr>
              <w:spacing w:line="240" w:lineRule="exact"/>
            </w:pPr>
            <w:r w:rsidRPr="00057099">
              <w:t>capaciteit</w:t>
            </w:r>
          </w:p>
        </w:tc>
        <w:tc>
          <w:tcPr>
            <w:tcW w:w="851" w:type="dxa"/>
          </w:tcPr>
          <w:p w14:paraId="45748B03" w14:textId="1D433202" w:rsidR="00332E4C" w:rsidRPr="00057099" w:rsidRDefault="00311072" w:rsidP="00905D5B">
            <w:pPr>
              <w:spacing w:line="240" w:lineRule="exact"/>
            </w:pPr>
            <w:r w:rsidRPr="00057099">
              <w:t>m³</w:t>
            </w:r>
            <w:r w:rsidR="00332E4C" w:rsidRPr="00057099">
              <w:t>/h</w:t>
            </w:r>
          </w:p>
        </w:tc>
        <w:tc>
          <w:tcPr>
            <w:tcW w:w="284" w:type="dxa"/>
          </w:tcPr>
          <w:p w14:paraId="2305D7D8" w14:textId="77777777" w:rsidR="00332E4C" w:rsidRPr="00057099" w:rsidRDefault="00332E4C" w:rsidP="00905D5B">
            <w:pPr>
              <w:spacing w:line="240" w:lineRule="exact"/>
            </w:pPr>
            <w:r w:rsidRPr="00057099">
              <w:t>:</w:t>
            </w:r>
          </w:p>
        </w:tc>
        <w:tc>
          <w:tcPr>
            <w:tcW w:w="4530" w:type="dxa"/>
          </w:tcPr>
          <w:p w14:paraId="32364692" w14:textId="35C2008E" w:rsidR="00332E4C" w:rsidRPr="00057099" w:rsidRDefault="00332E4C" w:rsidP="00905D5B">
            <w:pPr>
              <w:spacing w:line="240" w:lineRule="exact"/>
            </w:pPr>
            <w:r w:rsidRPr="00057099">
              <w:t xml:space="preserve">regelbaar </w:t>
            </w:r>
            <w:r w:rsidR="00B87B2D" w:rsidRPr="00057099">
              <w:t>150</w:t>
            </w:r>
            <w:r w:rsidRPr="00057099">
              <w:t xml:space="preserve"> - 850</w:t>
            </w:r>
          </w:p>
        </w:tc>
      </w:tr>
      <w:tr w:rsidR="00332E4C" w:rsidRPr="00057099" w14:paraId="3717A093" w14:textId="77777777" w:rsidTr="00905D5B">
        <w:tc>
          <w:tcPr>
            <w:tcW w:w="2948" w:type="dxa"/>
          </w:tcPr>
          <w:p w14:paraId="562BF77D" w14:textId="77777777" w:rsidR="00332E4C" w:rsidRPr="00057099" w:rsidRDefault="00332E4C" w:rsidP="00905D5B">
            <w:pPr>
              <w:spacing w:line="240" w:lineRule="exact"/>
            </w:pPr>
            <w:r w:rsidRPr="00057099">
              <w:t xml:space="preserve">opvoerhoogte </w:t>
            </w:r>
          </w:p>
        </w:tc>
        <w:tc>
          <w:tcPr>
            <w:tcW w:w="851" w:type="dxa"/>
          </w:tcPr>
          <w:p w14:paraId="6FC251AC" w14:textId="77777777" w:rsidR="00332E4C" w:rsidRPr="00057099" w:rsidRDefault="00332E4C" w:rsidP="00905D5B">
            <w:pPr>
              <w:spacing w:line="240" w:lineRule="exact"/>
            </w:pPr>
            <w:r w:rsidRPr="00057099">
              <w:t>mwk</w:t>
            </w:r>
          </w:p>
        </w:tc>
        <w:tc>
          <w:tcPr>
            <w:tcW w:w="284" w:type="dxa"/>
          </w:tcPr>
          <w:p w14:paraId="0CC41678" w14:textId="77777777" w:rsidR="00332E4C" w:rsidRPr="00057099" w:rsidRDefault="00332E4C" w:rsidP="00905D5B">
            <w:pPr>
              <w:spacing w:line="240" w:lineRule="exact"/>
            </w:pPr>
            <w:r w:rsidRPr="00057099">
              <w:t>:</w:t>
            </w:r>
          </w:p>
        </w:tc>
        <w:tc>
          <w:tcPr>
            <w:tcW w:w="4530" w:type="dxa"/>
          </w:tcPr>
          <w:p w14:paraId="599EAB1F" w14:textId="77777777" w:rsidR="00332E4C" w:rsidRPr="00057099" w:rsidRDefault="00332E4C" w:rsidP="00905D5B">
            <w:pPr>
              <w:spacing w:line="240" w:lineRule="exact"/>
            </w:pPr>
            <w:r w:rsidRPr="00057099">
              <w:t>door aannemer te bepalen</w:t>
            </w:r>
          </w:p>
        </w:tc>
      </w:tr>
    </w:tbl>
    <w:p w14:paraId="2077F8DA" w14:textId="77777777" w:rsidR="00332E4C" w:rsidRPr="00057099" w:rsidRDefault="00332E4C" w:rsidP="00332E4C">
      <w:pPr>
        <w:pStyle w:val="BodyText"/>
      </w:pPr>
    </w:p>
    <w:p w14:paraId="359287AE" w14:textId="77777777" w:rsidR="00332E4C" w:rsidRPr="00057099" w:rsidRDefault="00332E4C" w:rsidP="00332E4C">
      <w:pPr>
        <w:pStyle w:val="Heading3"/>
      </w:pPr>
      <w:r w:rsidRPr="00057099">
        <w:t>Technische specificaties</w:t>
      </w:r>
    </w:p>
    <w:tbl>
      <w:tblPr>
        <w:tblW w:w="8613" w:type="dxa"/>
        <w:tblLayout w:type="fixed"/>
        <w:tblLook w:val="01E0" w:firstRow="1" w:lastRow="1" w:firstColumn="1" w:lastColumn="1" w:noHBand="0" w:noVBand="0"/>
      </w:tblPr>
      <w:tblGrid>
        <w:gridCol w:w="2948"/>
        <w:gridCol w:w="851"/>
        <w:gridCol w:w="284"/>
        <w:gridCol w:w="4530"/>
      </w:tblGrid>
      <w:tr w:rsidR="00332E4C" w:rsidRPr="00057099" w14:paraId="34A60826" w14:textId="77777777" w:rsidTr="00905D5B">
        <w:tc>
          <w:tcPr>
            <w:tcW w:w="2948" w:type="dxa"/>
          </w:tcPr>
          <w:p w14:paraId="21801C24" w14:textId="77777777" w:rsidR="00332E4C" w:rsidRPr="00057099" w:rsidRDefault="00332E4C" w:rsidP="00905D5B">
            <w:pPr>
              <w:spacing w:line="240" w:lineRule="exact"/>
            </w:pPr>
            <w:r w:rsidRPr="00057099">
              <w:t>leidingwerk en appendages</w:t>
            </w:r>
          </w:p>
        </w:tc>
        <w:tc>
          <w:tcPr>
            <w:tcW w:w="851" w:type="dxa"/>
          </w:tcPr>
          <w:p w14:paraId="4AC4588F" w14:textId="77777777" w:rsidR="00332E4C" w:rsidRPr="00057099" w:rsidRDefault="00332E4C" w:rsidP="00905D5B">
            <w:pPr>
              <w:spacing w:line="240" w:lineRule="exact"/>
            </w:pPr>
          </w:p>
        </w:tc>
        <w:tc>
          <w:tcPr>
            <w:tcW w:w="284" w:type="dxa"/>
          </w:tcPr>
          <w:p w14:paraId="69864ABA" w14:textId="77777777" w:rsidR="00332E4C" w:rsidRPr="00057099" w:rsidRDefault="00332E4C" w:rsidP="00905D5B">
            <w:pPr>
              <w:spacing w:line="240" w:lineRule="exact"/>
            </w:pPr>
            <w:r w:rsidRPr="00057099">
              <w:t>:</w:t>
            </w:r>
          </w:p>
        </w:tc>
        <w:tc>
          <w:tcPr>
            <w:tcW w:w="4530" w:type="dxa"/>
          </w:tcPr>
          <w:p w14:paraId="5FEDA72C" w14:textId="0A7C7F42" w:rsidR="00332E4C" w:rsidRPr="00057099" w:rsidRDefault="00332E4C" w:rsidP="005B35B1">
            <w:pPr>
              <w:pStyle w:val="ListParagraph"/>
              <w:numPr>
                <w:ilvl w:val="0"/>
                <w:numId w:val="21"/>
              </w:numPr>
              <w:spacing w:line="260" w:lineRule="atLeast"/>
              <w:ind w:left="284" w:hanging="284"/>
            </w:pPr>
            <w:r w:rsidRPr="00057099">
              <w:rPr>
                <w:szCs w:val="18"/>
              </w:rPr>
              <w:t>Zuigleiding</w:t>
            </w:r>
            <w:r w:rsidR="001B5C47" w:rsidRPr="00057099">
              <w:rPr>
                <w:szCs w:val="18"/>
              </w:rPr>
              <w:t xml:space="preserve"> in afvoerput NBT 1</w:t>
            </w:r>
            <w:r w:rsidRPr="00057099">
              <w:rPr>
                <w:szCs w:val="18"/>
              </w:rPr>
              <w:t>: zuigmond</w:t>
            </w:r>
            <w:r w:rsidRPr="00057099">
              <w:t xml:space="preserve"> met gepantserde flexibele slang</w:t>
            </w:r>
          </w:p>
          <w:p w14:paraId="3F1C4835" w14:textId="77777777" w:rsidR="00332E4C" w:rsidRPr="00057099" w:rsidRDefault="00332E4C" w:rsidP="005B35B1">
            <w:pPr>
              <w:pStyle w:val="ListParagraph"/>
              <w:numPr>
                <w:ilvl w:val="0"/>
                <w:numId w:val="21"/>
              </w:numPr>
              <w:spacing w:line="260" w:lineRule="atLeast"/>
              <w:ind w:left="284" w:hanging="284"/>
            </w:pPr>
            <w:r w:rsidRPr="00057099">
              <w:rPr>
                <w:szCs w:val="18"/>
              </w:rPr>
              <w:t xml:space="preserve">In de persleiding van elke pomp de volgende appendages opnemen: balkeerklep en schuifafsluiter. De persleiding </w:t>
            </w:r>
            <w:proofErr w:type="gramStart"/>
            <w:r w:rsidRPr="00057099">
              <w:rPr>
                <w:szCs w:val="18"/>
              </w:rPr>
              <w:t>tevens</w:t>
            </w:r>
            <w:proofErr w:type="gramEnd"/>
            <w:r w:rsidRPr="00057099">
              <w:rPr>
                <w:szCs w:val="18"/>
              </w:rPr>
              <w:t xml:space="preserve"> voorzien van een ontluchtingsvoorziening</w:t>
            </w:r>
            <w:r w:rsidR="000B2708" w:rsidRPr="00057099">
              <w:rPr>
                <w:szCs w:val="18"/>
              </w:rPr>
              <w:t xml:space="preserve"> en een debietmeter</w:t>
            </w:r>
            <w:r w:rsidRPr="00057099">
              <w:rPr>
                <w:szCs w:val="18"/>
              </w:rPr>
              <w:t>.</w:t>
            </w:r>
          </w:p>
          <w:p w14:paraId="3B332883" w14:textId="3B0AF1BF" w:rsidR="000B2708" w:rsidRPr="00057099" w:rsidRDefault="000B2708" w:rsidP="005B35B1">
            <w:pPr>
              <w:pStyle w:val="ListParagraph"/>
              <w:numPr>
                <w:ilvl w:val="0"/>
                <w:numId w:val="21"/>
              </w:numPr>
              <w:spacing w:line="260" w:lineRule="atLeast"/>
              <w:ind w:left="284" w:hanging="284"/>
            </w:pPr>
            <w:r w:rsidRPr="00057099">
              <w:rPr>
                <w:szCs w:val="18"/>
              </w:rPr>
              <w:t>de persleiding moet een geflenste stalen leiding zijn;</w:t>
            </w:r>
          </w:p>
        </w:tc>
      </w:tr>
      <w:tr w:rsidR="00332E4C" w:rsidRPr="00057099" w14:paraId="347BD575" w14:textId="77777777" w:rsidTr="00905D5B">
        <w:tc>
          <w:tcPr>
            <w:tcW w:w="2948" w:type="dxa"/>
          </w:tcPr>
          <w:p w14:paraId="60937C7C" w14:textId="77777777" w:rsidR="00332E4C" w:rsidRPr="00057099" w:rsidRDefault="00332E4C" w:rsidP="00905D5B">
            <w:pPr>
              <w:spacing w:line="240" w:lineRule="exact"/>
            </w:pPr>
            <w:r w:rsidRPr="00057099">
              <w:t>bedrijfszekerheid</w:t>
            </w:r>
          </w:p>
        </w:tc>
        <w:tc>
          <w:tcPr>
            <w:tcW w:w="851" w:type="dxa"/>
          </w:tcPr>
          <w:p w14:paraId="151B835B" w14:textId="77777777" w:rsidR="00332E4C" w:rsidRPr="00057099" w:rsidRDefault="00332E4C" w:rsidP="00905D5B">
            <w:pPr>
              <w:spacing w:line="240" w:lineRule="exact"/>
            </w:pPr>
          </w:p>
        </w:tc>
        <w:tc>
          <w:tcPr>
            <w:tcW w:w="284" w:type="dxa"/>
          </w:tcPr>
          <w:p w14:paraId="5B8AF986" w14:textId="77777777" w:rsidR="00332E4C" w:rsidRPr="00057099" w:rsidRDefault="00332E4C" w:rsidP="00905D5B">
            <w:pPr>
              <w:spacing w:line="240" w:lineRule="exact"/>
            </w:pPr>
            <w:r w:rsidRPr="00057099">
              <w:t>:</w:t>
            </w:r>
          </w:p>
        </w:tc>
        <w:tc>
          <w:tcPr>
            <w:tcW w:w="4530" w:type="dxa"/>
          </w:tcPr>
          <w:p w14:paraId="7D935DBF" w14:textId="70971C40" w:rsidR="00332E4C" w:rsidRPr="00057099" w:rsidRDefault="00332E4C" w:rsidP="005B35B1">
            <w:pPr>
              <w:pStyle w:val="ListParagraph"/>
              <w:numPr>
                <w:ilvl w:val="0"/>
                <w:numId w:val="21"/>
              </w:numPr>
              <w:spacing w:line="260" w:lineRule="atLeast"/>
              <w:ind w:left="284" w:hanging="284"/>
              <w:rPr>
                <w:szCs w:val="18"/>
              </w:rPr>
            </w:pPr>
            <w:r w:rsidRPr="00057099">
              <w:rPr>
                <w:szCs w:val="18"/>
              </w:rPr>
              <w:t xml:space="preserve">de pompinstallatie bestaat uit tenminste </w:t>
            </w:r>
            <w:r w:rsidR="00B87B2D" w:rsidRPr="00057099">
              <w:rPr>
                <w:szCs w:val="18"/>
              </w:rPr>
              <w:t>drie</w:t>
            </w:r>
            <w:r w:rsidRPr="00057099">
              <w:rPr>
                <w:szCs w:val="18"/>
              </w:rPr>
              <w:t xml:space="preserve"> pompen. Bij uitval van één pomp moet de resterende pompcapaciteit 100% (850 m3/h) bedragen;</w:t>
            </w:r>
          </w:p>
          <w:p w14:paraId="198060F3"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de installatie voorzien van een telefonische signalering;</w:t>
            </w:r>
          </w:p>
          <w:p w14:paraId="6D1407CB" w14:textId="77777777" w:rsidR="00332E4C" w:rsidRPr="00057099" w:rsidRDefault="00332E4C" w:rsidP="005B35B1">
            <w:pPr>
              <w:pStyle w:val="ListParagraph"/>
              <w:numPr>
                <w:ilvl w:val="0"/>
                <w:numId w:val="21"/>
              </w:numPr>
              <w:spacing w:line="260" w:lineRule="atLeast"/>
              <w:ind w:left="284" w:hanging="284"/>
            </w:pPr>
            <w:r w:rsidRPr="00057099">
              <w:rPr>
                <w:szCs w:val="18"/>
              </w:rPr>
              <w:lastRenderedPageBreak/>
              <w:t>De installatie voorzien van vorstbeschermingsvoorzieningen</w:t>
            </w:r>
          </w:p>
        </w:tc>
      </w:tr>
      <w:tr w:rsidR="00332E4C" w:rsidRPr="00057099" w14:paraId="0F09893C" w14:textId="77777777" w:rsidTr="00905D5B">
        <w:tc>
          <w:tcPr>
            <w:tcW w:w="2948" w:type="dxa"/>
          </w:tcPr>
          <w:p w14:paraId="0DB8B3C3" w14:textId="77777777" w:rsidR="00332E4C" w:rsidRPr="00057099" w:rsidRDefault="00332E4C" w:rsidP="00905D5B">
            <w:pPr>
              <w:spacing w:line="240" w:lineRule="exact"/>
            </w:pPr>
            <w:r w:rsidRPr="00057099">
              <w:lastRenderedPageBreak/>
              <w:t xml:space="preserve">regeling </w:t>
            </w:r>
          </w:p>
        </w:tc>
        <w:tc>
          <w:tcPr>
            <w:tcW w:w="851" w:type="dxa"/>
          </w:tcPr>
          <w:p w14:paraId="01D4F38B" w14:textId="77777777" w:rsidR="00332E4C" w:rsidRPr="00057099" w:rsidRDefault="00332E4C" w:rsidP="00905D5B">
            <w:pPr>
              <w:spacing w:line="240" w:lineRule="exact"/>
            </w:pPr>
          </w:p>
        </w:tc>
        <w:tc>
          <w:tcPr>
            <w:tcW w:w="284" w:type="dxa"/>
          </w:tcPr>
          <w:p w14:paraId="618FDBB5" w14:textId="77777777" w:rsidR="00332E4C" w:rsidRPr="00057099" w:rsidRDefault="00332E4C" w:rsidP="00905D5B">
            <w:pPr>
              <w:spacing w:line="240" w:lineRule="exact"/>
            </w:pPr>
            <w:r w:rsidRPr="00057099">
              <w:t>:</w:t>
            </w:r>
          </w:p>
        </w:tc>
        <w:tc>
          <w:tcPr>
            <w:tcW w:w="4530" w:type="dxa"/>
          </w:tcPr>
          <w:p w14:paraId="66ECA225" w14:textId="23E03F4D" w:rsidR="00332E4C" w:rsidRPr="00057099" w:rsidRDefault="00332E4C" w:rsidP="005B35B1">
            <w:pPr>
              <w:pStyle w:val="ListParagraph"/>
              <w:numPr>
                <w:ilvl w:val="0"/>
                <w:numId w:val="21"/>
              </w:numPr>
              <w:spacing w:line="260" w:lineRule="atLeast"/>
              <w:ind w:left="284" w:hanging="284"/>
              <w:rPr>
                <w:szCs w:val="18"/>
              </w:rPr>
            </w:pPr>
            <w:r w:rsidRPr="00057099">
              <w:rPr>
                <w:szCs w:val="18"/>
              </w:rPr>
              <w:t>via een niveaumeting in de</w:t>
            </w:r>
            <w:r w:rsidR="00E524BE" w:rsidRPr="00057099">
              <w:rPr>
                <w:szCs w:val="18"/>
              </w:rPr>
              <w:t xml:space="preserve"> afvoerput van de</w:t>
            </w:r>
            <w:r w:rsidRPr="00057099">
              <w:rPr>
                <w:szCs w:val="18"/>
              </w:rPr>
              <w:t xml:space="preserve"> </w:t>
            </w:r>
            <w:r w:rsidR="006D0A4E" w:rsidRPr="00057099">
              <w:rPr>
                <w:szCs w:val="18"/>
              </w:rPr>
              <w:t>nabezinktank</w:t>
            </w:r>
            <w:r w:rsidRPr="00057099">
              <w:rPr>
                <w:szCs w:val="18"/>
              </w:rPr>
              <w:t>;</w:t>
            </w:r>
          </w:p>
          <w:p w14:paraId="1F154BCC"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pompstart en pompstop regelen met frequentieomvormers.</w:t>
            </w:r>
          </w:p>
        </w:tc>
      </w:tr>
      <w:tr w:rsidR="00332E4C" w:rsidRPr="00057099" w14:paraId="718879F6" w14:textId="77777777" w:rsidTr="00905D5B">
        <w:tc>
          <w:tcPr>
            <w:tcW w:w="2948" w:type="dxa"/>
          </w:tcPr>
          <w:p w14:paraId="7BE27824" w14:textId="77777777" w:rsidR="00332E4C" w:rsidRPr="00057099" w:rsidRDefault="00332E4C" w:rsidP="00905D5B">
            <w:pPr>
              <w:spacing w:line="240" w:lineRule="exact"/>
            </w:pPr>
            <w:r w:rsidRPr="00057099">
              <w:t>geluidseisen</w:t>
            </w:r>
          </w:p>
        </w:tc>
        <w:tc>
          <w:tcPr>
            <w:tcW w:w="851" w:type="dxa"/>
          </w:tcPr>
          <w:p w14:paraId="3A2809DE" w14:textId="77777777" w:rsidR="00332E4C" w:rsidRPr="00057099" w:rsidRDefault="00332E4C" w:rsidP="00905D5B">
            <w:pPr>
              <w:spacing w:line="240" w:lineRule="exact"/>
            </w:pPr>
          </w:p>
        </w:tc>
        <w:tc>
          <w:tcPr>
            <w:tcW w:w="284" w:type="dxa"/>
          </w:tcPr>
          <w:p w14:paraId="2D0F6F2E" w14:textId="77777777" w:rsidR="00332E4C" w:rsidRPr="00057099" w:rsidRDefault="00332E4C" w:rsidP="00905D5B">
            <w:pPr>
              <w:spacing w:line="240" w:lineRule="exact"/>
            </w:pPr>
            <w:r w:rsidRPr="00057099">
              <w:t>:</w:t>
            </w:r>
          </w:p>
        </w:tc>
        <w:tc>
          <w:tcPr>
            <w:tcW w:w="4530" w:type="dxa"/>
          </w:tcPr>
          <w:p w14:paraId="4428EFE8"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de tijdelijke pompinstallaties moeten voldoen aan de geluidseisen zoals gesteld in de algemene voorwaarden. De geluidsniveaus zullen door derden worden gemeten overeenkomstig de "Handleiding meten en rekenen Industrielawaai 2004". Alle schade en kosten van voorzieningen, direct of indirect voortvloeiende uit overschrijding van deze eisen, zijn voor rekening van de aannemer.</w:t>
            </w:r>
          </w:p>
        </w:tc>
      </w:tr>
      <w:tr w:rsidR="00332E4C" w:rsidRPr="00057099" w14:paraId="4CF449AA" w14:textId="77777777" w:rsidTr="00905D5B">
        <w:tc>
          <w:tcPr>
            <w:tcW w:w="2948" w:type="dxa"/>
          </w:tcPr>
          <w:p w14:paraId="1BBBB4AD" w14:textId="77777777" w:rsidR="00332E4C" w:rsidRPr="00057099" w:rsidRDefault="00332E4C" w:rsidP="00905D5B">
            <w:pPr>
              <w:spacing w:line="240" w:lineRule="exact"/>
            </w:pPr>
            <w:r w:rsidRPr="00057099">
              <w:t xml:space="preserve">bedrijfsvoering  </w:t>
            </w:r>
          </w:p>
        </w:tc>
        <w:tc>
          <w:tcPr>
            <w:tcW w:w="851" w:type="dxa"/>
          </w:tcPr>
          <w:p w14:paraId="0B0F1051" w14:textId="77777777" w:rsidR="00332E4C" w:rsidRPr="00057099" w:rsidRDefault="00332E4C" w:rsidP="00905D5B">
            <w:pPr>
              <w:spacing w:line="240" w:lineRule="exact"/>
            </w:pPr>
          </w:p>
        </w:tc>
        <w:tc>
          <w:tcPr>
            <w:tcW w:w="284" w:type="dxa"/>
          </w:tcPr>
          <w:p w14:paraId="5BF1A121" w14:textId="77777777" w:rsidR="00332E4C" w:rsidRPr="00057099" w:rsidRDefault="00332E4C" w:rsidP="00905D5B">
            <w:pPr>
              <w:spacing w:line="240" w:lineRule="exact"/>
            </w:pPr>
            <w:r w:rsidRPr="00057099">
              <w:t>:</w:t>
            </w:r>
          </w:p>
        </w:tc>
        <w:tc>
          <w:tcPr>
            <w:tcW w:w="4530" w:type="dxa"/>
          </w:tcPr>
          <w:p w14:paraId="5FBF678C"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de aannemer is verantwoordelijk voor de bedrijfsvoering van de tijdelijke pompinstallatie.</w:t>
            </w:r>
          </w:p>
        </w:tc>
      </w:tr>
      <w:tr w:rsidR="00332E4C" w:rsidRPr="00057099" w14:paraId="0D467ADE" w14:textId="77777777" w:rsidTr="00905D5B">
        <w:tc>
          <w:tcPr>
            <w:tcW w:w="2948" w:type="dxa"/>
          </w:tcPr>
          <w:p w14:paraId="52BAD67F" w14:textId="77777777" w:rsidR="00332E4C" w:rsidRPr="00057099" w:rsidRDefault="00332E4C" w:rsidP="00905D5B">
            <w:pPr>
              <w:spacing w:line="240" w:lineRule="exact"/>
            </w:pPr>
            <w:r w:rsidRPr="00057099">
              <w:t>waarborging afvoer</w:t>
            </w:r>
          </w:p>
        </w:tc>
        <w:tc>
          <w:tcPr>
            <w:tcW w:w="851" w:type="dxa"/>
          </w:tcPr>
          <w:p w14:paraId="64C3BAE0" w14:textId="77777777" w:rsidR="00332E4C" w:rsidRPr="00057099" w:rsidRDefault="00332E4C" w:rsidP="00905D5B">
            <w:pPr>
              <w:spacing w:line="240" w:lineRule="exact"/>
            </w:pPr>
          </w:p>
        </w:tc>
        <w:tc>
          <w:tcPr>
            <w:tcW w:w="284" w:type="dxa"/>
          </w:tcPr>
          <w:p w14:paraId="43E4FD10" w14:textId="77777777" w:rsidR="00332E4C" w:rsidRPr="00057099" w:rsidRDefault="00332E4C" w:rsidP="00905D5B">
            <w:pPr>
              <w:spacing w:line="240" w:lineRule="exact"/>
            </w:pPr>
            <w:r w:rsidRPr="00057099">
              <w:t>:</w:t>
            </w:r>
          </w:p>
        </w:tc>
        <w:tc>
          <w:tcPr>
            <w:tcW w:w="4530" w:type="dxa"/>
          </w:tcPr>
          <w:p w14:paraId="51358545" w14:textId="2A72C157" w:rsidR="00332E4C" w:rsidRPr="00057099" w:rsidRDefault="00332E4C" w:rsidP="005B35B1">
            <w:pPr>
              <w:pStyle w:val="ListParagraph"/>
              <w:numPr>
                <w:ilvl w:val="0"/>
                <w:numId w:val="21"/>
              </w:numPr>
              <w:spacing w:line="260" w:lineRule="atLeast"/>
              <w:ind w:left="284" w:hanging="284"/>
              <w:rPr>
                <w:szCs w:val="18"/>
              </w:rPr>
            </w:pPr>
            <w:r w:rsidRPr="00057099">
              <w:rPr>
                <w:szCs w:val="18"/>
              </w:rPr>
              <w:t xml:space="preserve">de afvoer van het influent dient te allen tijde doorgang te kunnen vinden. </w:t>
            </w:r>
            <w:proofErr w:type="gramStart"/>
            <w:r w:rsidRPr="00057099">
              <w:rPr>
                <w:szCs w:val="18"/>
              </w:rPr>
              <w:t>Indien</w:t>
            </w:r>
            <w:proofErr w:type="gramEnd"/>
            <w:r w:rsidRPr="00057099">
              <w:rPr>
                <w:szCs w:val="18"/>
              </w:rPr>
              <w:t xml:space="preserve"> de afvoer van influent door de bouwactiviteiten geen plaats kan vinden, zullen de hierdoor ontstane kosten op de aannemer worden verhaald;</w:t>
            </w:r>
          </w:p>
        </w:tc>
      </w:tr>
      <w:tr w:rsidR="00332E4C" w:rsidRPr="00057099" w14:paraId="0D2C0795" w14:textId="77777777" w:rsidTr="00905D5B">
        <w:tc>
          <w:tcPr>
            <w:tcW w:w="2948" w:type="dxa"/>
          </w:tcPr>
          <w:p w14:paraId="63E43F1C" w14:textId="77777777" w:rsidR="00332E4C" w:rsidRPr="00057099" w:rsidRDefault="00332E4C" w:rsidP="00905D5B">
            <w:pPr>
              <w:spacing w:line="240" w:lineRule="exact"/>
            </w:pPr>
            <w:r w:rsidRPr="00057099">
              <w:t>maximale uitbedrijfstijd /storing</w:t>
            </w:r>
          </w:p>
        </w:tc>
        <w:tc>
          <w:tcPr>
            <w:tcW w:w="851" w:type="dxa"/>
          </w:tcPr>
          <w:p w14:paraId="4655F24F" w14:textId="77777777" w:rsidR="00332E4C" w:rsidRPr="00057099" w:rsidRDefault="00332E4C" w:rsidP="00905D5B">
            <w:pPr>
              <w:spacing w:line="240" w:lineRule="exact"/>
            </w:pPr>
          </w:p>
        </w:tc>
        <w:tc>
          <w:tcPr>
            <w:tcW w:w="284" w:type="dxa"/>
          </w:tcPr>
          <w:p w14:paraId="6A3D9212" w14:textId="77777777" w:rsidR="00332E4C" w:rsidRPr="00057099" w:rsidRDefault="00332E4C" w:rsidP="00905D5B">
            <w:pPr>
              <w:spacing w:line="240" w:lineRule="exact"/>
            </w:pPr>
            <w:r w:rsidRPr="00057099">
              <w:t>:</w:t>
            </w:r>
          </w:p>
        </w:tc>
        <w:tc>
          <w:tcPr>
            <w:tcW w:w="4530" w:type="dxa"/>
          </w:tcPr>
          <w:p w14:paraId="5719A06B" w14:textId="77777777" w:rsidR="00332E4C" w:rsidRPr="00057099" w:rsidRDefault="00332E4C" w:rsidP="00905D5B">
            <w:pPr>
              <w:spacing w:line="240" w:lineRule="exact"/>
            </w:pPr>
            <w:r w:rsidRPr="00057099">
              <w:t>door aannemer te bepalen. De Installatie mag niet langer buiten bedrijf zijn dan de tijd waarin de beluchtingstank, bij maximaal inkomend influent, op het punt staat over te stromen. overstroming mag in geen geval voorkomen.</w:t>
            </w:r>
          </w:p>
        </w:tc>
      </w:tr>
      <w:tr w:rsidR="00332E4C" w:rsidRPr="00057099" w14:paraId="14AAE7A3" w14:textId="77777777" w:rsidTr="00905D5B">
        <w:tc>
          <w:tcPr>
            <w:tcW w:w="2948" w:type="dxa"/>
          </w:tcPr>
          <w:p w14:paraId="6D2BA961" w14:textId="77777777" w:rsidR="00332E4C" w:rsidRPr="00057099" w:rsidRDefault="00332E4C" w:rsidP="00905D5B">
            <w:pPr>
              <w:spacing w:line="240" w:lineRule="exact"/>
            </w:pPr>
            <w:r w:rsidRPr="00057099">
              <w:t>energievoorziening</w:t>
            </w:r>
          </w:p>
        </w:tc>
        <w:tc>
          <w:tcPr>
            <w:tcW w:w="851" w:type="dxa"/>
          </w:tcPr>
          <w:p w14:paraId="3F0DEEAA" w14:textId="77777777" w:rsidR="00332E4C" w:rsidRPr="00057099" w:rsidRDefault="00332E4C" w:rsidP="00905D5B">
            <w:pPr>
              <w:spacing w:line="240" w:lineRule="exact"/>
            </w:pPr>
          </w:p>
        </w:tc>
        <w:tc>
          <w:tcPr>
            <w:tcW w:w="284" w:type="dxa"/>
          </w:tcPr>
          <w:p w14:paraId="1489D67D" w14:textId="77777777" w:rsidR="00332E4C" w:rsidRPr="00057099" w:rsidRDefault="00332E4C" w:rsidP="00905D5B">
            <w:pPr>
              <w:spacing w:line="240" w:lineRule="exact"/>
            </w:pPr>
            <w:r w:rsidRPr="00057099">
              <w:t>:</w:t>
            </w:r>
          </w:p>
        </w:tc>
        <w:tc>
          <w:tcPr>
            <w:tcW w:w="4530" w:type="dxa"/>
          </w:tcPr>
          <w:p w14:paraId="06F62E03"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de pompinstallatie dient elektrisch te worden aangedreven;</w:t>
            </w:r>
          </w:p>
          <w:p w14:paraId="2D4FF033"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de pompinstallatie voorzien van schakelkasten geschikt voor buitenopstelling;</w:t>
            </w:r>
          </w:p>
          <w:p w14:paraId="209F2714" w14:textId="5F7513F5" w:rsidR="00332E4C" w:rsidRPr="00057099" w:rsidRDefault="00332E4C" w:rsidP="00C60562">
            <w:pPr>
              <w:pStyle w:val="ListParagraph"/>
              <w:numPr>
                <w:ilvl w:val="0"/>
                <w:numId w:val="21"/>
              </w:numPr>
              <w:spacing w:line="260" w:lineRule="atLeast"/>
              <w:ind w:left="284" w:hanging="284"/>
              <w:rPr>
                <w:szCs w:val="18"/>
              </w:rPr>
            </w:pPr>
            <w:r w:rsidRPr="00057099">
              <w:rPr>
                <w:szCs w:val="18"/>
              </w:rPr>
              <w:t>de voeding dient door de aannemer te worden verzorgd.</w:t>
            </w:r>
          </w:p>
        </w:tc>
      </w:tr>
      <w:tr w:rsidR="00332E4C" w:rsidRPr="00057099" w14:paraId="1A627465" w14:textId="77777777" w:rsidTr="00905D5B">
        <w:tc>
          <w:tcPr>
            <w:tcW w:w="2948" w:type="dxa"/>
          </w:tcPr>
          <w:p w14:paraId="7B85029F" w14:textId="77777777" w:rsidR="00332E4C" w:rsidRPr="00057099" w:rsidRDefault="00332E4C" w:rsidP="00905D5B">
            <w:pPr>
              <w:spacing w:line="240" w:lineRule="exact"/>
            </w:pPr>
            <w:r w:rsidRPr="00057099">
              <w:t>energieverbruik</w:t>
            </w:r>
          </w:p>
        </w:tc>
        <w:tc>
          <w:tcPr>
            <w:tcW w:w="851" w:type="dxa"/>
          </w:tcPr>
          <w:p w14:paraId="38C2869F" w14:textId="77777777" w:rsidR="00332E4C" w:rsidRPr="00057099" w:rsidRDefault="00332E4C" w:rsidP="00905D5B">
            <w:pPr>
              <w:spacing w:line="240" w:lineRule="exact"/>
            </w:pPr>
          </w:p>
        </w:tc>
        <w:tc>
          <w:tcPr>
            <w:tcW w:w="284" w:type="dxa"/>
          </w:tcPr>
          <w:p w14:paraId="19B35B27" w14:textId="77777777" w:rsidR="00332E4C" w:rsidRPr="00057099" w:rsidRDefault="00332E4C" w:rsidP="00905D5B">
            <w:pPr>
              <w:spacing w:line="240" w:lineRule="exact"/>
            </w:pPr>
            <w:r w:rsidRPr="00057099">
              <w:t>:</w:t>
            </w:r>
          </w:p>
        </w:tc>
        <w:tc>
          <w:tcPr>
            <w:tcW w:w="4530" w:type="dxa"/>
          </w:tcPr>
          <w:p w14:paraId="10BCB565"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kosten van stroomverbruik zijn voor rekening van de opdrachtgever;</w:t>
            </w:r>
          </w:p>
          <w:p w14:paraId="3287AF72" w14:textId="2D4D7F0C" w:rsidR="00332E4C" w:rsidRPr="00057099" w:rsidRDefault="00332E4C" w:rsidP="005B35B1">
            <w:pPr>
              <w:pStyle w:val="ListParagraph"/>
              <w:numPr>
                <w:ilvl w:val="0"/>
                <w:numId w:val="21"/>
              </w:numPr>
              <w:spacing w:line="260" w:lineRule="atLeast"/>
              <w:ind w:left="284" w:hanging="284"/>
              <w:rPr>
                <w:szCs w:val="18"/>
              </w:rPr>
            </w:pPr>
            <w:r w:rsidRPr="00057099">
              <w:rPr>
                <w:szCs w:val="18"/>
              </w:rPr>
              <w:t>als beschikbaar elektrisch vermogen niet toereikend is voor hoge aanloopstroom van de pompen van de TPI (b.v. als gevolg van ongunstige pompselectie), dan dient de aannemer zorg te dragen voor voeding met noodstroom</w:t>
            </w:r>
            <w:r w:rsidR="00670859" w:rsidRPr="00057099">
              <w:rPr>
                <w:szCs w:val="18"/>
              </w:rPr>
              <w:t>installatie</w:t>
            </w:r>
            <w:r w:rsidRPr="00057099">
              <w:rPr>
                <w:szCs w:val="18"/>
              </w:rPr>
              <w:t>. Kosten van dieselverbruik zijn dan voor rekening van de aannemer. De nood</w:t>
            </w:r>
            <w:r w:rsidR="00670859" w:rsidRPr="00057099">
              <w:rPr>
                <w:szCs w:val="18"/>
              </w:rPr>
              <w:t>installatie</w:t>
            </w:r>
            <w:r w:rsidRPr="00057099">
              <w:rPr>
                <w:szCs w:val="18"/>
              </w:rPr>
              <w:t xml:space="preserve"> en dieselopslag plaatsen in een lekbak.</w:t>
            </w:r>
          </w:p>
        </w:tc>
      </w:tr>
      <w:tr w:rsidR="00332E4C" w:rsidRPr="00057099" w14:paraId="297F8667" w14:textId="77777777" w:rsidTr="00905D5B">
        <w:tc>
          <w:tcPr>
            <w:tcW w:w="2948" w:type="dxa"/>
          </w:tcPr>
          <w:p w14:paraId="4E180136" w14:textId="77777777" w:rsidR="00332E4C" w:rsidRPr="00057099" w:rsidRDefault="00332E4C" w:rsidP="00905D5B">
            <w:pPr>
              <w:spacing w:line="240" w:lineRule="exact"/>
            </w:pPr>
            <w:r w:rsidRPr="00057099">
              <w:t>alarmering en bewaking</w:t>
            </w:r>
          </w:p>
        </w:tc>
        <w:tc>
          <w:tcPr>
            <w:tcW w:w="851" w:type="dxa"/>
          </w:tcPr>
          <w:p w14:paraId="09F34924" w14:textId="77777777" w:rsidR="00332E4C" w:rsidRPr="00057099" w:rsidRDefault="00332E4C" w:rsidP="00905D5B">
            <w:pPr>
              <w:spacing w:line="240" w:lineRule="exact"/>
            </w:pPr>
          </w:p>
        </w:tc>
        <w:tc>
          <w:tcPr>
            <w:tcW w:w="284" w:type="dxa"/>
          </w:tcPr>
          <w:p w14:paraId="5549995B" w14:textId="77777777" w:rsidR="00332E4C" w:rsidRPr="00057099" w:rsidRDefault="00332E4C" w:rsidP="00905D5B">
            <w:pPr>
              <w:spacing w:line="240" w:lineRule="exact"/>
            </w:pPr>
          </w:p>
        </w:tc>
        <w:tc>
          <w:tcPr>
            <w:tcW w:w="4530" w:type="dxa"/>
          </w:tcPr>
          <w:p w14:paraId="038D2981"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de installatie voorzien van alarmering bestaande uit:</w:t>
            </w:r>
          </w:p>
          <w:p w14:paraId="597DED7D" w14:textId="77777777" w:rsidR="00332E4C" w:rsidRPr="00057099" w:rsidRDefault="00332E4C" w:rsidP="005B35B1">
            <w:pPr>
              <w:pStyle w:val="ListParagraph"/>
              <w:numPr>
                <w:ilvl w:val="0"/>
                <w:numId w:val="21"/>
              </w:numPr>
              <w:spacing w:line="260" w:lineRule="atLeast"/>
              <w:rPr>
                <w:szCs w:val="18"/>
              </w:rPr>
            </w:pPr>
            <w:r w:rsidRPr="00057099">
              <w:rPr>
                <w:szCs w:val="18"/>
              </w:rPr>
              <w:t>pompstoring;</w:t>
            </w:r>
          </w:p>
          <w:p w14:paraId="4F0CB405" w14:textId="77777777" w:rsidR="00332E4C" w:rsidRPr="00057099" w:rsidRDefault="00332E4C" w:rsidP="005B35B1">
            <w:pPr>
              <w:pStyle w:val="ListParagraph"/>
              <w:numPr>
                <w:ilvl w:val="0"/>
                <w:numId w:val="21"/>
              </w:numPr>
              <w:spacing w:line="260" w:lineRule="atLeast"/>
              <w:rPr>
                <w:szCs w:val="18"/>
              </w:rPr>
            </w:pPr>
            <w:r w:rsidRPr="00057099">
              <w:rPr>
                <w:szCs w:val="18"/>
              </w:rPr>
              <w:t>hoogwatermelding;</w:t>
            </w:r>
          </w:p>
          <w:p w14:paraId="3562F4F7" w14:textId="77777777" w:rsidR="00332E4C" w:rsidRPr="00057099" w:rsidRDefault="00332E4C" w:rsidP="005B35B1">
            <w:pPr>
              <w:pStyle w:val="ListParagraph"/>
              <w:numPr>
                <w:ilvl w:val="0"/>
                <w:numId w:val="21"/>
              </w:numPr>
              <w:spacing w:line="260" w:lineRule="atLeast"/>
              <w:rPr>
                <w:szCs w:val="18"/>
              </w:rPr>
            </w:pPr>
            <w:r w:rsidRPr="00057099">
              <w:rPr>
                <w:szCs w:val="18"/>
              </w:rPr>
              <w:lastRenderedPageBreak/>
              <w:t>storing niveau sensor;</w:t>
            </w:r>
          </w:p>
          <w:p w14:paraId="305C76B5" w14:textId="77777777" w:rsidR="00332E4C" w:rsidRPr="00057099" w:rsidRDefault="00332E4C" w:rsidP="005B35B1">
            <w:pPr>
              <w:pStyle w:val="ListParagraph"/>
              <w:numPr>
                <w:ilvl w:val="0"/>
                <w:numId w:val="21"/>
              </w:numPr>
              <w:spacing w:line="260" w:lineRule="atLeast"/>
              <w:rPr>
                <w:szCs w:val="18"/>
              </w:rPr>
            </w:pPr>
            <w:r w:rsidRPr="00057099">
              <w:rPr>
                <w:szCs w:val="18"/>
              </w:rPr>
              <w:t>spanningsuitval.</w:t>
            </w:r>
          </w:p>
          <w:p w14:paraId="6642C276"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bewaking van de pompen geschiedt door de aannemer;</w:t>
            </w:r>
          </w:p>
          <w:p w14:paraId="2A2B185D"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de alarmering geschiedt op afstand via telefoonmodem naar de aannemer;</w:t>
            </w:r>
          </w:p>
          <w:p w14:paraId="5252660D"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iedere motor moet minimaal zijn voorzien van:</w:t>
            </w:r>
          </w:p>
          <w:p w14:paraId="3E21D864" w14:textId="77777777" w:rsidR="00332E4C" w:rsidRPr="00057099" w:rsidRDefault="00332E4C" w:rsidP="005B35B1">
            <w:pPr>
              <w:pStyle w:val="ListParagraph"/>
              <w:numPr>
                <w:ilvl w:val="0"/>
                <w:numId w:val="21"/>
              </w:numPr>
              <w:spacing w:line="260" w:lineRule="atLeast"/>
              <w:rPr>
                <w:szCs w:val="18"/>
              </w:rPr>
            </w:pPr>
            <w:r w:rsidRPr="00057099">
              <w:rPr>
                <w:szCs w:val="18"/>
              </w:rPr>
              <w:t>signalering "in bedrijf" en "storing";</w:t>
            </w:r>
          </w:p>
          <w:p w14:paraId="33773BBC" w14:textId="77777777" w:rsidR="00332E4C" w:rsidRPr="00057099" w:rsidRDefault="00332E4C" w:rsidP="005B35B1">
            <w:pPr>
              <w:pStyle w:val="ListParagraph"/>
              <w:numPr>
                <w:ilvl w:val="0"/>
                <w:numId w:val="21"/>
              </w:numPr>
              <w:spacing w:line="260" w:lineRule="atLeast"/>
              <w:rPr>
                <w:szCs w:val="18"/>
              </w:rPr>
            </w:pPr>
            <w:r w:rsidRPr="00057099">
              <w:rPr>
                <w:szCs w:val="18"/>
              </w:rPr>
              <w:t>ampèremeter;</w:t>
            </w:r>
          </w:p>
          <w:p w14:paraId="003B791C" w14:textId="77777777" w:rsidR="00332E4C" w:rsidRPr="00057099" w:rsidRDefault="00332E4C" w:rsidP="005B35B1">
            <w:pPr>
              <w:pStyle w:val="ListParagraph"/>
              <w:numPr>
                <w:ilvl w:val="0"/>
                <w:numId w:val="21"/>
              </w:numPr>
              <w:spacing w:line="260" w:lineRule="atLeast"/>
              <w:rPr>
                <w:szCs w:val="18"/>
              </w:rPr>
            </w:pPr>
            <w:r w:rsidRPr="00057099">
              <w:rPr>
                <w:szCs w:val="18"/>
              </w:rPr>
              <w:t>bedieningsschakelaar hand-0-automatisch.</w:t>
            </w:r>
          </w:p>
          <w:p w14:paraId="04A1EA89" w14:textId="77777777" w:rsidR="00332E4C" w:rsidRPr="00057099" w:rsidRDefault="00332E4C" w:rsidP="005B35B1">
            <w:pPr>
              <w:pStyle w:val="ListParagraph"/>
              <w:numPr>
                <w:ilvl w:val="0"/>
                <w:numId w:val="21"/>
              </w:numPr>
              <w:spacing w:line="260" w:lineRule="atLeast"/>
              <w:ind w:left="284" w:hanging="284"/>
              <w:rPr>
                <w:sz w:val="22"/>
                <w:szCs w:val="18"/>
              </w:rPr>
            </w:pPr>
            <w:r w:rsidRPr="00057099">
              <w:rPr>
                <w:szCs w:val="18"/>
              </w:rPr>
              <w:t xml:space="preserve">De installatie voorzien van een storingsmelding naar de aannemer en optioneel aanbieden aan de wachtdienst van het Hoogheemraadschap. </w:t>
            </w:r>
          </w:p>
          <w:p w14:paraId="52AF488F" w14:textId="77777777" w:rsidR="00332E4C" w:rsidRPr="00057099" w:rsidRDefault="00332E4C" w:rsidP="005B35B1">
            <w:pPr>
              <w:pStyle w:val="ListParagraph"/>
              <w:numPr>
                <w:ilvl w:val="0"/>
                <w:numId w:val="21"/>
              </w:numPr>
              <w:spacing w:line="260" w:lineRule="atLeast"/>
              <w:ind w:left="284" w:hanging="284"/>
              <w:rPr>
                <w:szCs w:val="18"/>
              </w:rPr>
            </w:pPr>
            <w:r w:rsidRPr="00057099">
              <w:rPr>
                <w:szCs w:val="18"/>
              </w:rPr>
              <w:t>Optredende en afgehandelde storingen moeten bijgehouden worden en binnen 12 uur doorgegeven worden aan de beheerder van de AWZI.</w:t>
            </w:r>
          </w:p>
        </w:tc>
      </w:tr>
      <w:tr w:rsidR="00332E4C" w:rsidRPr="00057099" w14:paraId="61B0EA6F" w14:textId="77777777" w:rsidTr="00905D5B">
        <w:tc>
          <w:tcPr>
            <w:tcW w:w="2948" w:type="dxa"/>
          </w:tcPr>
          <w:p w14:paraId="1C53F90F" w14:textId="77777777" w:rsidR="00332E4C" w:rsidRPr="00057099" w:rsidRDefault="00332E4C" w:rsidP="00905D5B">
            <w:pPr>
              <w:spacing w:line="240" w:lineRule="exact"/>
            </w:pPr>
            <w:r w:rsidRPr="00057099">
              <w:lastRenderedPageBreak/>
              <w:t xml:space="preserve">overige </w:t>
            </w:r>
          </w:p>
        </w:tc>
        <w:tc>
          <w:tcPr>
            <w:tcW w:w="851" w:type="dxa"/>
          </w:tcPr>
          <w:p w14:paraId="5C866D8B" w14:textId="77777777" w:rsidR="00332E4C" w:rsidRPr="00057099" w:rsidRDefault="00332E4C" w:rsidP="00905D5B">
            <w:pPr>
              <w:spacing w:line="240" w:lineRule="exact"/>
            </w:pPr>
          </w:p>
        </w:tc>
        <w:tc>
          <w:tcPr>
            <w:tcW w:w="284" w:type="dxa"/>
          </w:tcPr>
          <w:p w14:paraId="2C255712" w14:textId="77777777" w:rsidR="00332E4C" w:rsidRPr="00057099" w:rsidRDefault="00332E4C" w:rsidP="00905D5B">
            <w:pPr>
              <w:spacing w:line="240" w:lineRule="exact"/>
            </w:pPr>
            <w:r w:rsidRPr="00057099">
              <w:t>:</w:t>
            </w:r>
          </w:p>
        </w:tc>
        <w:tc>
          <w:tcPr>
            <w:tcW w:w="4530" w:type="dxa"/>
          </w:tcPr>
          <w:p w14:paraId="2F8A24C2" w14:textId="77777777" w:rsidR="00332E4C" w:rsidRPr="00057099" w:rsidRDefault="00332E4C" w:rsidP="00905D5B">
            <w:pPr>
              <w:pStyle w:val="BodyText"/>
              <w:rPr>
                <w:szCs w:val="18"/>
              </w:rPr>
            </w:pPr>
            <w:r w:rsidRPr="00057099">
              <w:rPr>
                <w:szCs w:val="18"/>
              </w:rPr>
              <w:t>Na afloop van de werkzaamheden de tijdelijke pompinstallatie, bijbehorend leidingwerk en schakelkasten van het werk afvoeren en de opstelplaats weer in de oorspronkelijke staat terugbrengen.</w:t>
            </w:r>
          </w:p>
        </w:tc>
      </w:tr>
      <w:tr w:rsidR="001C1F8F" w:rsidRPr="00057099" w14:paraId="7DDE6B4F" w14:textId="77777777" w:rsidTr="00905D5B">
        <w:tc>
          <w:tcPr>
            <w:tcW w:w="2948" w:type="dxa"/>
          </w:tcPr>
          <w:p w14:paraId="5B1E9ADC" w14:textId="77777777" w:rsidR="001C1F8F" w:rsidRPr="00057099" w:rsidRDefault="001C1F8F" w:rsidP="001C1F8F">
            <w:pPr>
              <w:spacing w:line="240" w:lineRule="exact"/>
            </w:pPr>
            <w:r w:rsidRPr="00057099">
              <w:t>duur tijdelijke installatie</w:t>
            </w:r>
          </w:p>
        </w:tc>
        <w:tc>
          <w:tcPr>
            <w:tcW w:w="851" w:type="dxa"/>
          </w:tcPr>
          <w:p w14:paraId="4027D166" w14:textId="77777777" w:rsidR="001C1F8F" w:rsidRPr="00057099" w:rsidRDefault="001C1F8F" w:rsidP="001C1F8F">
            <w:pPr>
              <w:spacing w:line="240" w:lineRule="exact"/>
            </w:pPr>
          </w:p>
        </w:tc>
        <w:tc>
          <w:tcPr>
            <w:tcW w:w="284" w:type="dxa"/>
          </w:tcPr>
          <w:p w14:paraId="529909F9" w14:textId="77777777" w:rsidR="001C1F8F" w:rsidRPr="00057099" w:rsidRDefault="001C1F8F" w:rsidP="001C1F8F">
            <w:pPr>
              <w:spacing w:line="240" w:lineRule="exact"/>
            </w:pPr>
            <w:r w:rsidRPr="00057099">
              <w:t>:</w:t>
            </w:r>
          </w:p>
        </w:tc>
        <w:tc>
          <w:tcPr>
            <w:tcW w:w="4530" w:type="dxa"/>
          </w:tcPr>
          <w:p w14:paraId="0DD53D1E" w14:textId="58EAEB56" w:rsidR="001C1F8F" w:rsidRPr="00057099" w:rsidRDefault="001C1F8F" w:rsidP="005B35B1">
            <w:pPr>
              <w:pStyle w:val="ListParagraph"/>
              <w:numPr>
                <w:ilvl w:val="0"/>
                <w:numId w:val="21"/>
              </w:numPr>
              <w:spacing w:line="260" w:lineRule="atLeast"/>
              <w:ind w:left="284" w:hanging="284"/>
              <w:rPr>
                <w:szCs w:val="18"/>
              </w:rPr>
            </w:pPr>
            <w:r w:rsidRPr="00057099">
              <w:rPr>
                <w:szCs w:val="18"/>
              </w:rPr>
              <w:t>gedurende de uit te voeren werkzaamheden;</w:t>
            </w:r>
          </w:p>
          <w:p w14:paraId="489656F4" w14:textId="77777777" w:rsidR="001C1F8F" w:rsidRPr="00057099" w:rsidRDefault="001C1F8F" w:rsidP="005B35B1">
            <w:pPr>
              <w:pStyle w:val="ListParagraph"/>
              <w:numPr>
                <w:ilvl w:val="0"/>
                <w:numId w:val="21"/>
              </w:numPr>
              <w:spacing w:line="260" w:lineRule="atLeast"/>
              <w:ind w:left="284" w:hanging="284"/>
              <w:rPr>
                <w:szCs w:val="18"/>
              </w:rPr>
            </w:pPr>
            <w:r w:rsidRPr="00057099">
              <w:rPr>
                <w:szCs w:val="18"/>
              </w:rPr>
              <w:t>1 werkweek voorafgaand aan de start sloopwerkzaamheden</w:t>
            </w:r>
          </w:p>
          <w:p w14:paraId="4A92AB2D" w14:textId="77777777" w:rsidR="001C1F8F" w:rsidRPr="00057099" w:rsidRDefault="001C1F8F" w:rsidP="005B35B1">
            <w:pPr>
              <w:pStyle w:val="ListParagraph"/>
              <w:numPr>
                <w:ilvl w:val="0"/>
                <w:numId w:val="21"/>
              </w:numPr>
              <w:spacing w:line="260" w:lineRule="atLeast"/>
              <w:ind w:left="284" w:hanging="284"/>
              <w:rPr>
                <w:szCs w:val="18"/>
              </w:rPr>
            </w:pPr>
            <w:r w:rsidRPr="00057099">
              <w:rPr>
                <w:szCs w:val="18"/>
              </w:rPr>
              <w:t>1 werkweek voorafgaand aan in bedrijfname gereed zijn incl. testen en proefdraaien;</w:t>
            </w:r>
          </w:p>
          <w:p w14:paraId="46098883" w14:textId="77777777" w:rsidR="001C1F8F" w:rsidRPr="00057099" w:rsidRDefault="001C1F8F" w:rsidP="005B35B1">
            <w:pPr>
              <w:pStyle w:val="ListParagraph"/>
              <w:numPr>
                <w:ilvl w:val="0"/>
                <w:numId w:val="21"/>
              </w:numPr>
              <w:spacing w:line="260" w:lineRule="atLeast"/>
              <w:ind w:left="284" w:hanging="284"/>
              <w:rPr>
                <w:szCs w:val="18"/>
              </w:rPr>
            </w:pPr>
            <w:r w:rsidRPr="00057099">
              <w:rPr>
                <w:szCs w:val="18"/>
              </w:rPr>
              <w:t>fasering volgens het ombouwplan en de bijlage "uitvoeringstijdschema";</w:t>
            </w:r>
          </w:p>
          <w:p w14:paraId="54208014" w14:textId="76C6E560" w:rsidR="001C1F8F" w:rsidRPr="00057099" w:rsidRDefault="001C1F8F" w:rsidP="005B35B1">
            <w:pPr>
              <w:pStyle w:val="ListParagraph"/>
              <w:numPr>
                <w:ilvl w:val="0"/>
                <w:numId w:val="21"/>
              </w:numPr>
              <w:spacing w:line="260" w:lineRule="atLeast"/>
              <w:ind w:left="284" w:hanging="284"/>
            </w:pPr>
            <w:r w:rsidRPr="00057099">
              <w:rPr>
                <w:szCs w:val="18"/>
              </w:rPr>
              <w:t>uitvoering volgens berekening van de aannemer.</w:t>
            </w:r>
          </w:p>
        </w:tc>
      </w:tr>
    </w:tbl>
    <w:p w14:paraId="073BD512" w14:textId="77777777" w:rsidR="00332E4C" w:rsidRPr="00057099" w:rsidRDefault="00332E4C" w:rsidP="000F1626">
      <w:pPr>
        <w:pStyle w:val="BodyText"/>
      </w:pPr>
    </w:p>
    <w:p w14:paraId="0DEE1448" w14:textId="20129DCB" w:rsidR="00031B19" w:rsidRPr="00057099" w:rsidRDefault="00031B19" w:rsidP="00031B19">
      <w:pPr>
        <w:pStyle w:val="Heading2"/>
      </w:pPr>
      <w:bookmarkStart w:id="417" w:name="_Toc54965720"/>
      <w:r w:rsidRPr="00057099">
        <w:t xml:space="preserve">Tijdelijke </w:t>
      </w:r>
      <w:r w:rsidR="008D752C" w:rsidRPr="00057099">
        <w:t>metaalzouten installatie</w:t>
      </w:r>
      <w:bookmarkEnd w:id="417"/>
    </w:p>
    <w:p w14:paraId="018CC3F5" w14:textId="761CFB61" w:rsidR="00031B19" w:rsidRPr="00057099" w:rsidRDefault="00031B19" w:rsidP="00031B19">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Gedurende het uit bedrijf zijn van de bestaande </w:t>
      </w:r>
      <w:r w:rsidR="008D752C" w:rsidRPr="00057099">
        <w:rPr>
          <w:rFonts w:eastAsiaTheme="minorEastAsia" w:cstheme="minorBidi"/>
          <w:noProof w:val="0"/>
          <w:color w:val="00577E" w:themeColor="text1"/>
          <w:sz w:val="20"/>
          <w:lang w:val="nl-NL" w:eastAsia="en-GB"/>
        </w:rPr>
        <w:t xml:space="preserve">metaalzouten </w:t>
      </w:r>
      <w:r w:rsidRPr="00057099">
        <w:rPr>
          <w:rFonts w:eastAsiaTheme="minorEastAsia" w:cstheme="minorBidi"/>
          <w:noProof w:val="0"/>
          <w:color w:val="00577E" w:themeColor="text1"/>
          <w:sz w:val="20"/>
          <w:lang w:val="nl-NL" w:eastAsia="en-GB"/>
        </w:rPr>
        <w:t>installatie, dient de aannemer een mobiele opslag en doseerinstallatie op te stellen en aan te sluiten om chemicaliën te kunnen doseren. De capaciteit van de doseerpomp dient gelijk te zijn aan de capaciteit van de bestaande pomp. De opslag dient te bestaan uit een multibox van 1m</w:t>
      </w:r>
      <w:r w:rsidRPr="00057099">
        <w:rPr>
          <w:rFonts w:eastAsiaTheme="minorEastAsia" w:cstheme="minorBidi"/>
          <w:noProof w:val="0"/>
          <w:color w:val="00577E" w:themeColor="text1"/>
          <w:sz w:val="20"/>
          <w:vertAlign w:val="superscript"/>
          <w:lang w:val="nl-NL" w:eastAsia="en-GB"/>
        </w:rPr>
        <w:t>3</w:t>
      </w:r>
      <w:r w:rsidRPr="00057099">
        <w:rPr>
          <w:rFonts w:eastAsiaTheme="minorEastAsia" w:cstheme="minorBidi"/>
          <w:noProof w:val="0"/>
          <w:color w:val="00577E" w:themeColor="text1"/>
          <w:sz w:val="20"/>
          <w:lang w:val="nl-NL" w:eastAsia="en-GB"/>
        </w:rPr>
        <w:t>. Het leveren en vervangen van de multiboxen met chemicaliën behoort tot de levering van de aannemer. De aannemer dient rekening te houden met een verbruik van ca.3 m</w:t>
      </w:r>
      <w:r w:rsidRPr="00057099">
        <w:rPr>
          <w:rFonts w:eastAsiaTheme="minorEastAsia" w:cstheme="minorBidi"/>
          <w:noProof w:val="0"/>
          <w:color w:val="00577E" w:themeColor="text1"/>
          <w:sz w:val="20"/>
          <w:vertAlign w:val="superscript"/>
          <w:lang w:val="nl-NL" w:eastAsia="en-GB"/>
        </w:rPr>
        <w:t>3</w:t>
      </w:r>
      <w:r w:rsidRPr="00057099">
        <w:rPr>
          <w:rFonts w:eastAsiaTheme="minorEastAsia" w:cstheme="minorBidi"/>
          <w:noProof w:val="0"/>
          <w:color w:val="00577E" w:themeColor="text1"/>
          <w:sz w:val="20"/>
          <w:lang w:val="nl-NL" w:eastAsia="en-GB"/>
        </w:rPr>
        <w:t>.</w:t>
      </w:r>
    </w:p>
    <w:p w14:paraId="485F5FE1" w14:textId="038EC2D9" w:rsidR="00031B19" w:rsidRPr="00057099" w:rsidRDefault="00031B19" w:rsidP="00031B19">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installatie dient volledig automatisch te werken en de doseercapaciteit dient instelbaar te zijn. De mobiele opslag- en doseerinstallatie dient tijdelijk op de bouwstroom te worden aangesloten.</w:t>
      </w:r>
    </w:p>
    <w:p w14:paraId="6CA954F2" w14:textId="77777777" w:rsidR="008603FD" w:rsidRPr="00057099" w:rsidRDefault="008603FD" w:rsidP="008603FD">
      <w:pPr>
        <w:pStyle w:val="BodyText"/>
        <w:rPr>
          <w:highlight w:val="magenta"/>
        </w:rPr>
      </w:pPr>
    </w:p>
    <w:p w14:paraId="5C50D38E" w14:textId="3B91F990" w:rsidR="00D62E73" w:rsidRPr="00057099" w:rsidRDefault="00D62E73" w:rsidP="002D74B2">
      <w:pPr>
        <w:pStyle w:val="Heading2"/>
      </w:pPr>
      <w:bookmarkStart w:id="418" w:name="_Toc54965721"/>
      <w:r w:rsidRPr="00057099">
        <w:lastRenderedPageBreak/>
        <w:t>Tijdelijke leidingwerk surplusslibindikker</w:t>
      </w:r>
      <w:bookmarkEnd w:id="418"/>
    </w:p>
    <w:p w14:paraId="789497E6" w14:textId="040CAB08" w:rsidR="00D62E73" w:rsidRPr="00057099" w:rsidRDefault="00D62E73" w:rsidP="00D62E73">
      <w:pPr>
        <w:pStyle w:val="BodyText"/>
      </w:pPr>
      <w:r w:rsidRPr="00057099">
        <w:t>Gedurende de gehele ombouw</w:t>
      </w:r>
      <w:r w:rsidR="00FD7DDA" w:rsidRPr="00057099">
        <w:t xml:space="preserve"> dient het slibtransport vanuit de indikker (1x per dag) gewaarborgd te zijn. </w:t>
      </w:r>
      <w:r w:rsidRPr="00057099">
        <w:t xml:space="preserve">De aannemer dient een tijdelijke zuigleiding aan te leggen zodat een slibwagen kan laden zonder </w:t>
      </w:r>
      <w:r w:rsidR="008B7112" w:rsidRPr="00057099">
        <w:t>over</w:t>
      </w:r>
      <w:r w:rsidRPr="00057099">
        <w:t>last van bouwactiviteiten.</w:t>
      </w:r>
      <w:r w:rsidR="00FD7DDA" w:rsidRPr="00057099">
        <w:t xml:space="preserve"> De tijdelijke leiding om</w:t>
      </w:r>
      <w:r w:rsidR="008B7112" w:rsidRPr="00057099">
        <w:t xml:space="preserve"> </w:t>
      </w:r>
      <w:r w:rsidR="00FD7DDA" w:rsidRPr="00057099">
        <w:t>nabezinktank 1 aanleggen aan laten eindigen nabij de toegangsweg / poort</w:t>
      </w:r>
      <w:r w:rsidR="008B7112" w:rsidRPr="00057099">
        <w:t>.</w:t>
      </w:r>
    </w:p>
    <w:p w14:paraId="0DC7EA5E" w14:textId="77777777" w:rsidR="00D62E73" w:rsidRPr="00057099" w:rsidRDefault="00D62E73" w:rsidP="00D62E73">
      <w:pPr>
        <w:pStyle w:val="BodyText"/>
      </w:pPr>
    </w:p>
    <w:p w14:paraId="6415B0B7" w14:textId="77777777" w:rsidR="00D62E73" w:rsidRPr="00057099" w:rsidRDefault="00D62E73" w:rsidP="00D62E73">
      <w:pPr>
        <w:pStyle w:val="Heading3"/>
      </w:pPr>
      <w:r w:rsidRPr="00057099">
        <w:t>Leveringsomvang</w:t>
      </w:r>
    </w:p>
    <w:p w14:paraId="2F2956EA" w14:textId="77777777" w:rsidR="00D62E73" w:rsidRPr="00057099" w:rsidRDefault="00D62E73" w:rsidP="00D62E73">
      <w:r w:rsidRPr="00057099">
        <w:t>De leveringsomvang bestaat uit:</w:t>
      </w:r>
    </w:p>
    <w:p w14:paraId="5FF82134" w14:textId="79DDFA1C" w:rsidR="00D62E73" w:rsidRPr="00057099" w:rsidRDefault="00D62E73" w:rsidP="00D62E73">
      <w:pPr>
        <w:pStyle w:val="Bullet1"/>
        <w:numPr>
          <w:ilvl w:val="0"/>
          <w:numId w:val="24"/>
        </w:numPr>
        <w:overflowPunct/>
        <w:autoSpaceDE/>
        <w:autoSpaceDN/>
        <w:adjustRightInd/>
        <w:spacing w:line="255" w:lineRule="exact"/>
        <w:jc w:val="both"/>
        <w:textAlignment w:val="auto"/>
        <w:rPr>
          <w:color w:val="00577E" w:themeColor="text1"/>
          <w:sz w:val="20"/>
          <w:lang w:val="nl-NL"/>
        </w:rPr>
      </w:pPr>
      <w:r w:rsidRPr="00057099">
        <w:rPr>
          <w:color w:val="00577E" w:themeColor="text1"/>
          <w:sz w:val="20"/>
          <w:lang w:val="nl-NL"/>
        </w:rPr>
        <w:t>tijdelijke zuigleiding</w:t>
      </w:r>
      <w:r w:rsidR="008B7112" w:rsidRPr="00057099">
        <w:rPr>
          <w:color w:val="00577E" w:themeColor="text1"/>
          <w:sz w:val="20"/>
          <w:lang w:val="nl-NL"/>
        </w:rPr>
        <w:t xml:space="preserve"> en appendages</w:t>
      </w:r>
      <w:r w:rsidRPr="00057099">
        <w:rPr>
          <w:color w:val="00577E" w:themeColor="text1"/>
          <w:sz w:val="20"/>
          <w:lang w:val="nl-NL"/>
        </w:rPr>
        <w:t>;</w:t>
      </w:r>
    </w:p>
    <w:p w14:paraId="77D87970" w14:textId="77777777" w:rsidR="00D62E73" w:rsidRPr="00057099" w:rsidRDefault="00D62E73" w:rsidP="00D62E73">
      <w:pPr>
        <w:pStyle w:val="Bullet1"/>
        <w:numPr>
          <w:ilvl w:val="0"/>
          <w:numId w:val="24"/>
        </w:numPr>
        <w:overflowPunct/>
        <w:autoSpaceDE/>
        <w:autoSpaceDN/>
        <w:adjustRightInd/>
        <w:spacing w:line="255" w:lineRule="exact"/>
        <w:jc w:val="both"/>
        <w:textAlignment w:val="auto"/>
        <w:rPr>
          <w:color w:val="00577E" w:themeColor="text1"/>
          <w:lang w:val="nl-NL"/>
        </w:rPr>
      </w:pPr>
      <w:r w:rsidRPr="00057099">
        <w:rPr>
          <w:color w:val="00577E" w:themeColor="text1"/>
          <w:sz w:val="20"/>
          <w:lang w:val="nl-NL"/>
        </w:rPr>
        <w:t>nevenbestanddelen;</w:t>
      </w:r>
    </w:p>
    <w:p w14:paraId="6A1FD463" w14:textId="7FF209C1" w:rsidR="00D62E73" w:rsidRPr="00057099" w:rsidRDefault="00D62E73" w:rsidP="00D62E73">
      <w:pPr>
        <w:pStyle w:val="BodyText"/>
      </w:pPr>
    </w:p>
    <w:p w14:paraId="011D8AA0" w14:textId="77777777" w:rsidR="00D62E73" w:rsidRPr="00057099" w:rsidRDefault="00D62E73" w:rsidP="00D62E73">
      <w:pPr>
        <w:pStyle w:val="Heading3"/>
      </w:pPr>
      <w:r w:rsidRPr="00057099">
        <w:t>Algemeen</w:t>
      </w:r>
    </w:p>
    <w:tbl>
      <w:tblPr>
        <w:tblW w:w="8613" w:type="dxa"/>
        <w:tblLayout w:type="fixed"/>
        <w:tblLook w:val="01E0" w:firstRow="1" w:lastRow="1" w:firstColumn="1" w:lastColumn="1" w:noHBand="0" w:noVBand="0"/>
      </w:tblPr>
      <w:tblGrid>
        <w:gridCol w:w="2948"/>
        <w:gridCol w:w="851"/>
        <w:gridCol w:w="284"/>
        <w:gridCol w:w="4530"/>
      </w:tblGrid>
      <w:tr w:rsidR="00D62E73" w:rsidRPr="00057099" w14:paraId="192A26F2" w14:textId="77777777" w:rsidTr="00D62E73">
        <w:tc>
          <w:tcPr>
            <w:tcW w:w="2948" w:type="dxa"/>
          </w:tcPr>
          <w:p w14:paraId="655BCA5B" w14:textId="77777777" w:rsidR="00D62E73" w:rsidRPr="00057099" w:rsidRDefault="00D62E73" w:rsidP="00D62E73">
            <w:pPr>
              <w:spacing w:line="240" w:lineRule="exact"/>
            </w:pPr>
            <w:r w:rsidRPr="00057099">
              <w:t>opstelling</w:t>
            </w:r>
          </w:p>
        </w:tc>
        <w:tc>
          <w:tcPr>
            <w:tcW w:w="851" w:type="dxa"/>
          </w:tcPr>
          <w:p w14:paraId="0D6EE1AD" w14:textId="77777777" w:rsidR="00D62E73" w:rsidRPr="00057099" w:rsidRDefault="00D62E73" w:rsidP="00D62E73">
            <w:pPr>
              <w:spacing w:line="240" w:lineRule="exact"/>
            </w:pPr>
          </w:p>
        </w:tc>
        <w:tc>
          <w:tcPr>
            <w:tcW w:w="284" w:type="dxa"/>
          </w:tcPr>
          <w:p w14:paraId="71D455E7" w14:textId="77777777" w:rsidR="00D62E73" w:rsidRPr="00057099" w:rsidRDefault="00D62E73" w:rsidP="00D62E73">
            <w:pPr>
              <w:spacing w:line="240" w:lineRule="exact"/>
            </w:pPr>
            <w:r w:rsidRPr="00057099">
              <w:t>:</w:t>
            </w:r>
          </w:p>
        </w:tc>
        <w:tc>
          <w:tcPr>
            <w:tcW w:w="4530" w:type="dxa"/>
          </w:tcPr>
          <w:p w14:paraId="79F077A0" w14:textId="515B9B77" w:rsidR="00D62E73" w:rsidRPr="00057099" w:rsidRDefault="00D62E73" w:rsidP="00D62E73">
            <w:pPr>
              <w:spacing w:line="240" w:lineRule="exact"/>
            </w:pPr>
            <w:r w:rsidRPr="00057099">
              <w:t xml:space="preserve">Vanaf zuigpunt indikker naar opstelplek slibwagen </w:t>
            </w:r>
            <w:r w:rsidR="00FC3A8E" w:rsidRPr="00057099">
              <w:t>nabij toegangsweg</w:t>
            </w:r>
          </w:p>
        </w:tc>
      </w:tr>
      <w:tr w:rsidR="00D62E73" w:rsidRPr="00057099" w14:paraId="3BA799BB" w14:textId="77777777" w:rsidTr="00D62E73">
        <w:tc>
          <w:tcPr>
            <w:tcW w:w="2948" w:type="dxa"/>
          </w:tcPr>
          <w:p w14:paraId="4E62BFC0" w14:textId="77777777" w:rsidR="00D62E73" w:rsidRPr="00057099" w:rsidRDefault="00D62E73" w:rsidP="00D62E73">
            <w:pPr>
              <w:spacing w:line="240" w:lineRule="exact"/>
            </w:pPr>
            <w:r w:rsidRPr="00057099">
              <w:t>doel</w:t>
            </w:r>
          </w:p>
        </w:tc>
        <w:tc>
          <w:tcPr>
            <w:tcW w:w="851" w:type="dxa"/>
          </w:tcPr>
          <w:p w14:paraId="3D6317B8" w14:textId="77777777" w:rsidR="00D62E73" w:rsidRPr="00057099" w:rsidRDefault="00D62E73" w:rsidP="00D62E73">
            <w:pPr>
              <w:spacing w:line="240" w:lineRule="exact"/>
            </w:pPr>
          </w:p>
        </w:tc>
        <w:tc>
          <w:tcPr>
            <w:tcW w:w="284" w:type="dxa"/>
          </w:tcPr>
          <w:p w14:paraId="1D91C80F" w14:textId="77777777" w:rsidR="00D62E73" w:rsidRPr="00057099" w:rsidRDefault="00D62E73" w:rsidP="00D62E73">
            <w:pPr>
              <w:spacing w:line="240" w:lineRule="exact"/>
            </w:pPr>
            <w:r w:rsidRPr="00057099">
              <w:t>:</w:t>
            </w:r>
          </w:p>
        </w:tc>
        <w:tc>
          <w:tcPr>
            <w:tcW w:w="4530" w:type="dxa"/>
          </w:tcPr>
          <w:p w14:paraId="7CB4B599" w14:textId="13480963" w:rsidR="00D62E73" w:rsidRPr="00057099" w:rsidRDefault="00B40504" w:rsidP="00D62E73">
            <w:pPr>
              <w:spacing w:line="240" w:lineRule="exact"/>
            </w:pPr>
            <w:r w:rsidRPr="00057099">
              <w:t>Dagelijks slibtransport zonder overlast bouwactiviteiten</w:t>
            </w:r>
          </w:p>
        </w:tc>
      </w:tr>
    </w:tbl>
    <w:p w14:paraId="12B7A144" w14:textId="77777777" w:rsidR="00D62E73" w:rsidRPr="00057099" w:rsidRDefault="00D62E73" w:rsidP="00D62E73">
      <w:pPr>
        <w:pStyle w:val="BodyText"/>
      </w:pPr>
    </w:p>
    <w:p w14:paraId="79FDD9AB" w14:textId="77777777" w:rsidR="00B40504" w:rsidRPr="00057099" w:rsidRDefault="00B40504" w:rsidP="00B40504">
      <w:pPr>
        <w:pStyle w:val="Heading3"/>
      </w:pPr>
      <w:r w:rsidRPr="00057099">
        <w:t>Technische specificaties</w:t>
      </w:r>
    </w:p>
    <w:tbl>
      <w:tblPr>
        <w:tblW w:w="8613" w:type="dxa"/>
        <w:tblLayout w:type="fixed"/>
        <w:tblLook w:val="01E0" w:firstRow="1" w:lastRow="1" w:firstColumn="1" w:lastColumn="1" w:noHBand="0" w:noVBand="0"/>
      </w:tblPr>
      <w:tblGrid>
        <w:gridCol w:w="2948"/>
        <w:gridCol w:w="851"/>
        <w:gridCol w:w="284"/>
        <w:gridCol w:w="4530"/>
      </w:tblGrid>
      <w:tr w:rsidR="00B40504" w:rsidRPr="00057099" w14:paraId="56C56A44" w14:textId="77777777" w:rsidTr="00E65263">
        <w:tc>
          <w:tcPr>
            <w:tcW w:w="2948" w:type="dxa"/>
          </w:tcPr>
          <w:p w14:paraId="1A94745B" w14:textId="77777777" w:rsidR="00B40504" w:rsidRPr="00057099" w:rsidRDefault="00B40504" w:rsidP="00E65263">
            <w:pPr>
              <w:spacing w:line="240" w:lineRule="exact"/>
            </w:pPr>
            <w:r w:rsidRPr="00057099">
              <w:t>leidingwerk en appendages</w:t>
            </w:r>
          </w:p>
        </w:tc>
        <w:tc>
          <w:tcPr>
            <w:tcW w:w="851" w:type="dxa"/>
          </w:tcPr>
          <w:p w14:paraId="4C407B95" w14:textId="77777777" w:rsidR="00B40504" w:rsidRPr="00057099" w:rsidRDefault="00B40504" w:rsidP="00E65263">
            <w:pPr>
              <w:spacing w:line="240" w:lineRule="exact"/>
            </w:pPr>
          </w:p>
        </w:tc>
        <w:tc>
          <w:tcPr>
            <w:tcW w:w="284" w:type="dxa"/>
          </w:tcPr>
          <w:p w14:paraId="60D1E9A1" w14:textId="77777777" w:rsidR="00B40504" w:rsidRPr="00057099" w:rsidRDefault="00B40504" w:rsidP="00E65263">
            <w:pPr>
              <w:spacing w:line="240" w:lineRule="exact"/>
            </w:pPr>
            <w:r w:rsidRPr="00057099">
              <w:t>:</w:t>
            </w:r>
          </w:p>
        </w:tc>
        <w:tc>
          <w:tcPr>
            <w:tcW w:w="4530" w:type="dxa"/>
          </w:tcPr>
          <w:p w14:paraId="1CB13EDD" w14:textId="1FD63A20" w:rsidR="00B40504" w:rsidRPr="00057099" w:rsidRDefault="00B40504">
            <w:pPr>
              <w:pStyle w:val="ListParagraph"/>
              <w:numPr>
                <w:ilvl w:val="0"/>
                <w:numId w:val="21"/>
              </w:numPr>
              <w:spacing w:line="260" w:lineRule="atLeast"/>
              <w:ind w:left="284" w:hanging="284"/>
            </w:pPr>
            <w:r w:rsidRPr="00057099">
              <w:rPr>
                <w:szCs w:val="18"/>
              </w:rPr>
              <w:t xml:space="preserve">Zuigleiding voorzien van </w:t>
            </w:r>
            <w:r w:rsidRPr="00057099">
              <w:t xml:space="preserve">Bauer koppeling </w:t>
            </w:r>
            <w:r w:rsidR="00FC3A8E" w:rsidRPr="00057099">
              <w:t xml:space="preserve">en afsluiter </w:t>
            </w:r>
            <w:r w:rsidRPr="00057099">
              <w:t>voor sluiting op vrachtwagen</w:t>
            </w:r>
          </w:p>
        </w:tc>
      </w:tr>
      <w:tr w:rsidR="00B50F49" w:rsidRPr="00057099" w14:paraId="6812D1CD" w14:textId="77777777" w:rsidTr="00E65263">
        <w:tc>
          <w:tcPr>
            <w:tcW w:w="2948" w:type="dxa"/>
          </w:tcPr>
          <w:p w14:paraId="0FD332F7" w14:textId="0861FA4D" w:rsidR="00B50F49" w:rsidRPr="00057099" w:rsidRDefault="00B50F49" w:rsidP="00E65263">
            <w:pPr>
              <w:spacing w:line="240" w:lineRule="exact"/>
            </w:pPr>
            <w:r w:rsidRPr="00057099">
              <w:t>Materiaal</w:t>
            </w:r>
          </w:p>
        </w:tc>
        <w:tc>
          <w:tcPr>
            <w:tcW w:w="851" w:type="dxa"/>
          </w:tcPr>
          <w:p w14:paraId="3456F5F6" w14:textId="77777777" w:rsidR="00B50F49" w:rsidRPr="00057099" w:rsidRDefault="00B50F49" w:rsidP="00E65263">
            <w:pPr>
              <w:spacing w:line="240" w:lineRule="exact"/>
            </w:pPr>
          </w:p>
        </w:tc>
        <w:tc>
          <w:tcPr>
            <w:tcW w:w="284" w:type="dxa"/>
          </w:tcPr>
          <w:p w14:paraId="0726BC1B" w14:textId="31CC1B37" w:rsidR="00B50F49" w:rsidRPr="00057099" w:rsidRDefault="00B50F49" w:rsidP="00E65263">
            <w:pPr>
              <w:spacing w:line="240" w:lineRule="exact"/>
            </w:pPr>
            <w:r w:rsidRPr="00057099">
              <w:t>:</w:t>
            </w:r>
          </w:p>
        </w:tc>
        <w:tc>
          <w:tcPr>
            <w:tcW w:w="4530" w:type="dxa"/>
          </w:tcPr>
          <w:p w14:paraId="740B1433" w14:textId="2CD9FDFD" w:rsidR="00B50F49" w:rsidRPr="00057099" w:rsidRDefault="00B50F49" w:rsidP="00B40504">
            <w:pPr>
              <w:pStyle w:val="ListParagraph"/>
              <w:numPr>
                <w:ilvl w:val="0"/>
                <w:numId w:val="21"/>
              </w:numPr>
              <w:spacing w:line="260" w:lineRule="atLeast"/>
              <w:ind w:left="284" w:hanging="284"/>
              <w:rPr>
                <w:szCs w:val="18"/>
              </w:rPr>
            </w:pPr>
            <w:r w:rsidRPr="00057099">
              <w:rPr>
                <w:szCs w:val="18"/>
              </w:rPr>
              <w:t>GY / PE100</w:t>
            </w:r>
          </w:p>
        </w:tc>
      </w:tr>
      <w:tr w:rsidR="00280F15" w:rsidRPr="00057099" w14:paraId="1811CB4C" w14:textId="77777777" w:rsidTr="00E65263">
        <w:tc>
          <w:tcPr>
            <w:tcW w:w="2948" w:type="dxa"/>
          </w:tcPr>
          <w:p w14:paraId="4E5BD823" w14:textId="320930A3" w:rsidR="00280F15" w:rsidRPr="00057099" w:rsidRDefault="00280F15" w:rsidP="00E65263">
            <w:pPr>
              <w:spacing w:line="240" w:lineRule="exact"/>
            </w:pPr>
            <w:r w:rsidRPr="00057099">
              <w:t>Diameter</w:t>
            </w:r>
          </w:p>
        </w:tc>
        <w:tc>
          <w:tcPr>
            <w:tcW w:w="851" w:type="dxa"/>
          </w:tcPr>
          <w:p w14:paraId="347F8398" w14:textId="7C79560D" w:rsidR="00280F15" w:rsidRPr="00057099" w:rsidRDefault="00280F15" w:rsidP="00E65263">
            <w:pPr>
              <w:spacing w:line="240" w:lineRule="exact"/>
            </w:pPr>
            <w:r w:rsidRPr="00057099">
              <w:t>mm</w:t>
            </w:r>
          </w:p>
        </w:tc>
        <w:tc>
          <w:tcPr>
            <w:tcW w:w="284" w:type="dxa"/>
          </w:tcPr>
          <w:p w14:paraId="1AE81FA2" w14:textId="07D10104" w:rsidR="00280F15" w:rsidRPr="00057099" w:rsidRDefault="00280F15" w:rsidP="00E65263">
            <w:pPr>
              <w:spacing w:line="240" w:lineRule="exact"/>
            </w:pPr>
            <w:r w:rsidRPr="00057099">
              <w:t>:</w:t>
            </w:r>
          </w:p>
        </w:tc>
        <w:tc>
          <w:tcPr>
            <w:tcW w:w="4530" w:type="dxa"/>
          </w:tcPr>
          <w:p w14:paraId="56125348" w14:textId="3E337413" w:rsidR="00280F15" w:rsidRPr="00057099" w:rsidRDefault="00CA24D9" w:rsidP="0074037F">
            <w:pPr>
              <w:spacing w:line="260" w:lineRule="atLeast"/>
              <w:rPr>
                <w:szCs w:val="18"/>
              </w:rPr>
            </w:pPr>
            <w:r w:rsidRPr="00057099">
              <w:rPr>
                <w:szCs w:val="18"/>
              </w:rPr>
              <w:t xml:space="preserve">minimaal </w:t>
            </w:r>
            <w:r w:rsidR="00280F15" w:rsidRPr="00057099">
              <w:rPr>
                <w:szCs w:val="18"/>
              </w:rPr>
              <w:t>150</w:t>
            </w:r>
          </w:p>
        </w:tc>
      </w:tr>
    </w:tbl>
    <w:p w14:paraId="29C18BD1" w14:textId="77777777" w:rsidR="00D62E73" w:rsidRPr="00057099" w:rsidRDefault="00D62E73" w:rsidP="0074037F">
      <w:pPr>
        <w:pStyle w:val="BodyText"/>
      </w:pPr>
    </w:p>
    <w:p w14:paraId="4EF2ED20" w14:textId="26FD3E6E" w:rsidR="006C2F0E" w:rsidRPr="00057099" w:rsidRDefault="00311072" w:rsidP="002D74B2">
      <w:pPr>
        <w:pStyle w:val="Heading2"/>
      </w:pPr>
      <w:bookmarkStart w:id="419" w:name="_Toc54965722"/>
      <w:r w:rsidRPr="00057099">
        <w:t>Tijdelijk indikinstallatie</w:t>
      </w:r>
      <w:r w:rsidR="0079248A" w:rsidRPr="00057099">
        <w:t xml:space="preserve"> t.b.v.</w:t>
      </w:r>
      <w:r w:rsidRPr="00057099">
        <w:t xml:space="preserve"> w</w:t>
      </w:r>
      <w:r w:rsidR="006C2F0E" w:rsidRPr="00057099">
        <w:t>erkzaamheden slibindikker</w:t>
      </w:r>
      <w:bookmarkEnd w:id="419"/>
    </w:p>
    <w:p w14:paraId="0399C6F5" w14:textId="62D0EEE4" w:rsidR="000F1626" w:rsidRPr="00057099" w:rsidRDefault="000F1626" w:rsidP="000F1626">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 xml:space="preserve">Gedurende het uit bedrijf zijn van de bestaande </w:t>
      </w:r>
      <w:r w:rsidR="00311072" w:rsidRPr="00057099">
        <w:rPr>
          <w:rFonts w:eastAsiaTheme="minorEastAsia" w:cstheme="minorBidi"/>
          <w:noProof w:val="0"/>
          <w:color w:val="00577E" w:themeColor="text1"/>
          <w:sz w:val="20"/>
          <w:lang w:val="nl-NL" w:eastAsia="en-GB"/>
        </w:rPr>
        <w:t>surplus</w:t>
      </w:r>
      <w:r w:rsidRPr="00057099">
        <w:rPr>
          <w:rFonts w:eastAsiaTheme="minorEastAsia" w:cstheme="minorBidi"/>
          <w:noProof w:val="0"/>
          <w:color w:val="00577E" w:themeColor="text1"/>
          <w:sz w:val="20"/>
          <w:lang w:val="nl-NL" w:eastAsia="en-GB"/>
        </w:rPr>
        <w:t>slibindikker, dient de aannemer een mobiele indik installatie op te stellen en aan te sluiten om de functie van de indikker over te nemen.</w:t>
      </w:r>
    </w:p>
    <w:p w14:paraId="3D72546F" w14:textId="6033F008" w:rsidR="000F1626" w:rsidRPr="00057099" w:rsidRDefault="000F1626" w:rsidP="000F1626">
      <w:pPr>
        <w:pStyle w:val="Bullet1"/>
        <w:numPr>
          <w:ilvl w:val="0"/>
          <w:numId w:val="0"/>
        </w:numPr>
        <w:rPr>
          <w:rFonts w:eastAsiaTheme="minorEastAsia" w:cstheme="minorBidi"/>
          <w:noProof w:val="0"/>
          <w:color w:val="00577E" w:themeColor="text1"/>
          <w:sz w:val="20"/>
          <w:lang w:val="nl-NL" w:eastAsia="en-GB"/>
        </w:rPr>
      </w:pPr>
      <w:r w:rsidRPr="00057099">
        <w:rPr>
          <w:rFonts w:eastAsiaTheme="minorEastAsia" w:cstheme="minorBidi"/>
          <w:noProof w:val="0"/>
          <w:color w:val="00577E" w:themeColor="text1"/>
          <w:sz w:val="20"/>
          <w:lang w:val="nl-NL" w:eastAsia="en-GB"/>
        </w:rPr>
        <w:t>De installatie dient volledig automatisch te werken. De mobiele indikinstallatie dient tijdelijk op de bouwstroom te worden aangesloten.</w:t>
      </w:r>
    </w:p>
    <w:p w14:paraId="438C5CAA" w14:textId="7ACBC5F6" w:rsidR="001302B8" w:rsidRPr="00057099" w:rsidRDefault="001302B8" w:rsidP="000F1626">
      <w:pPr>
        <w:pStyle w:val="Bullet1"/>
        <w:numPr>
          <w:ilvl w:val="0"/>
          <w:numId w:val="0"/>
        </w:numPr>
        <w:rPr>
          <w:rFonts w:eastAsiaTheme="minorEastAsia" w:cstheme="minorBidi"/>
          <w:noProof w:val="0"/>
          <w:color w:val="00577E" w:themeColor="text1"/>
          <w:sz w:val="20"/>
          <w:lang w:val="nl-NL" w:eastAsia="en-GB"/>
        </w:rPr>
      </w:pPr>
    </w:p>
    <w:p w14:paraId="5253D810" w14:textId="77777777" w:rsidR="001302B8" w:rsidRPr="00057099" w:rsidRDefault="001302B8" w:rsidP="00691FC3">
      <w:pPr>
        <w:pStyle w:val="Heading3"/>
      </w:pPr>
      <w:bookmarkStart w:id="420" w:name="_Toc413758598"/>
      <w:bookmarkStart w:id="421" w:name="_Toc415580155"/>
      <w:r w:rsidRPr="00057099">
        <w:t>Leveringsomvang</w:t>
      </w:r>
      <w:bookmarkEnd w:id="420"/>
      <w:bookmarkEnd w:id="421"/>
    </w:p>
    <w:p w14:paraId="7594B0FB" w14:textId="77777777" w:rsidR="001302B8" w:rsidRPr="00057099" w:rsidRDefault="001302B8" w:rsidP="001302B8">
      <w:r w:rsidRPr="00057099">
        <w:t>De leveringsomvang bestaat uit:</w:t>
      </w:r>
    </w:p>
    <w:p w14:paraId="64567ED9" w14:textId="32A97C18" w:rsidR="001302B8" w:rsidRPr="00057099" w:rsidRDefault="00FB1F85" w:rsidP="001302B8">
      <w:pPr>
        <w:pStyle w:val="Bullet1"/>
        <w:numPr>
          <w:ilvl w:val="0"/>
          <w:numId w:val="24"/>
        </w:numPr>
        <w:overflowPunct/>
        <w:autoSpaceDE/>
        <w:autoSpaceDN/>
        <w:adjustRightInd/>
        <w:spacing w:line="255" w:lineRule="exact"/>
        <w:jc w:val="both"/>
        <w:textAlignment w:val="auto"/>
        <w:rPr>
          <w:color w:val="00577E" w:themeColor="text1"/>
          <w:sz w:val="20"/>
          <w:lang w:val="nl-NL"/>
        </w:rPr>
      </w:pPr>
      <w:r w:rsidRPr="00057099">
        <w:rPr>
          <w:color w:val="00577E" w:themeColor="text1"/>
          <w:sz w:val="20"/>
          <w:lang w:val="nl-NL"/>
        </w:rPr>
        <w:t>tijdelijke b</w:t>
      </w:r>
      <w:r w:rsidR="001302B8" w:rsidRPr="00057099">
        <w:rPr>
          <w:color w:val="00577E" w:themeColor="text1"/>
          <w:sz w:val="20"/>
          <w:lang w:val="nl-NL"/>
        </w:rPr>
        <w:t>andindikinstallatie</w:t>
      </w:r>
      <w:r w:rsidRPr="00057099">
        <w:rPr>
          <w:color w:val="00577E" w:themeColor="text1"/>
          <w:sz w:val="20"/>
          <w:lang w:val="nl-NL"/>
        </w:rPr>
        <w:t>;</w:t>
      </w:r>
    </w:p>
    <w:p w14:paraId="2B0A7C29" w14:textId="29232D2B" w:rsidR="00380DAE" w:rsidRPr="00057099" w:rsidRDefault="00380DAE" w:rsidP="001302B8">
      <w:pPr>
        <w:pStyle w:val="Bullet1"/>
        <w:numPr>
          <w:ilvl w:val="0"/>
          <w:numId w:val="24"/>
        </w:numPr>
        <w:overflowPunct/>
        <w:autoSpaceDE/>
        <w:autoSpaceDN/>
        <w:adjustRightInd/>
        <w:spacing w:line="255" w:lineRule="exact"/>
        <w:jc w:val="both"/>
        <w:textAlignment w:val="auto"/>
        <w:rPr>
          <w:color w:val="00577E" w:themeColor="text1"/>
          <w:sz w:val="20"/>
          <w:lang w:val="nl-NL"/>
        </w:rPr>
      </w:pPr>
      <w:r w:rsidRPr="00057099">
        <w:rPr>
          <w:color w:val="00577E" w:themeColor="text1"/>
          <w:sz w:val="20"/>
          <w:lang w:val="nl-NL"/>
        </w:rPr>
        <w:t>tijdelijke PE aanmaakinstallatie;</w:t>
      </w:r>
    </w:p>
    <w:p w14:paraId="730CEE1A" w14:textId="0970EDB1" w:rsidR="00380DAE" w:rsidRPr="00057099" w:rsidRDefault="00380DAE" w:rsidP="00380DAE">
      <w:pPr>
        <w:pStyle w:val="Bullet1"/>
        <w:numPr>
          <w:ilvl w:val="0"/>
          <w:numId w:val="24"/>
        </w:numPr>
        <w:overflowPunct/>
        <w:autoSpaceDE/>
        <w:autoSpaceDN/>
        <w:adjustRightInd/>
        <w:spacing w:line="255" w:lineRule="exact"/>
        <w:jc w:val="both"/>
        <w:textAlignment w:val="auto"/>
        <w:rPr>
          <w:color w:val="00577E" w:themeColor="text1"/>
          <w:lang w:val="nl-NL"/>
        </w:rPr>
      </w:pPr>
      <w:r w:rsidRPr="00057099">
        <w:rPr>
          <w:color w:val="00577E" w:themeColor="text1"/>
          <w:sz w:val="20"/>
          <w:lang w:val="nl-NL"/>
        </w:rPr>
        <w:t>tijdelijke opslagcontainer</w:t>
      </w:r>
      <w:r w:rsidR="001D0CE5" w:rsidRPr="00057099">
        <w:rPr>
          <w:color w:val="00577E" w:themeColor="text1"/>
          <w:sz w:val="20"/>
          <w:lang w:val="nl-NL"/>
        </w:rPr>
        <w:t xml:space="preserve"> (20m</w:t>
      </w:r>
      <w:r w:rsidR="001D0CE5" w:rsidRPr="00057099">
        <w:rPr>
          <w:color w:val="00577E" w:themeColor="text1"/>
          <w:sz w:val="20"/>
          <w:vertAlign w:val="superscript"/>
          <w:lang w:val="nl-NL"/>
        </w:rPr>
        <w:t>3</w:t>
      </w:r>
      <w:r w:rsidR="001D0CE5" w:rsidRPr="00057099">
        <w:rPr>
          <w:color w:val="00577E" w:themeColor="text1"/>
          <w:sz w:val="20"/>
          <w:lang w:val="nl-NL"/>
        </w:rPr>
        <w:t>)</w:t>
      </w:r>
      <w:r w:rsidRPr="00057099">
        <w:rPr>
          <w:color w:val="00577E" w:themeColor="text1"/>
          <w:sz w:val="20"/>
          <w:lang w:val="nl-NL"/>
        </w:rPr>
        <w:t>;</w:t>
      </w:r>
    </w:p>
    <w:p w14:paraId="78CB9981" w14:textId="77777777" w:rsidR="00FB1F85" w:rsidRPr="00057099" w:rsidRDefault="00FB1F85" w:rsidP="00691FC3">
      <w:pPr>
        <w:pStyle w:val="Bullet1"/>
        <w:numPr>
          <w:ilvl w:val="0"/>
          <w:numId w:val="24"/>
        </w:numPr>
        <w:overflowPunct/>
        <w:autoSpaceDE/>
        <w:autoSpaceDN/>
        <w:adjustRightInd/>
        <w:spacing w:line="255" w:lineRule="exact"/>
        <w:jc w:val="both"/>
        <w:textAlignment w:val="auto"/>
        <w:rPr>
          <w:color w:val="00577E" w:themeColor="text1"/>
          <w:lang w:val="nl-NL"/>
        </w:rPr>
      </w:pPr>
      <w:r w:rsidRPr="00057099">
        <w:rPr>
          <w:color w:val="00577E" w:themeColor="text1"/>
          <w:sz w:val="20"/>
          <w:lang w:val="nl-NL"/>
        </w:rPr>
        <w:t xml:space="preserve">leidingwerk en appendages; </w:t>
      </w:r>
    </w:p>
    <w:p w14:paraId="35CCDB88" w14:textId="04D32CA1" w:rsidR="00FB1F85" w:rsidRPr="00057099" w:rsidRDefault="00FB1F85" w:rsidP="00FB1F85">
      <w:pPr>
        <w:pStyle w:val="Bullet1"/>
        <w:numPr>
          <w:ilvl w:val="0"/>
          <w:numId w:val="24"/>
        </w:numPr>
        <w:overflowPunct/>
        <w:autoSpaceDE/>
        <w:autoSpaceDN/>
        <w:adjustRightInd/>
        <w:spacing w:line="255" w:lineRule="exact"/>
        <w:jc w:val="both"/>
        <w:textAlignment w:val="auto"/>
        <w:rPr>
          <w:color w:val="00577E" w:themeColor="text1"/>
          <w:sz w:val="20"/>
          <w:lang w:val="nl-NL"/>
        </w:rPr>
      </w:pPr>
      <w:r w:rsidRPr="00057099">
        <w:rPr>
          <w:color w:val="00577E" w:themeColor="text1"/>
          <w:sz w:val="20"/>
          <w:lang w:val="nl-NL"/>
        </w:rPr>
        <w:t>besturing;</w:t>
      </w:r>
    </w:p>
    <w:p w14:paraId="0F0EB904" w14:textId="77777777" w:rsidR="00FB1F85" w:rsidRPr="00057099" w:rsidRDefault="00FB1F85" w:rsidP="00691FC3">
      <w:pPr>
        <w:pStyle w:val="Bullet1"/>
        <w:numPr>
          <w:ilvl w:val="0"/>
          <w:numId w:val="24"/>
        </w:numPr>
        <w:overflowPunct/>
        <w:autoSpaceDE/>
        <w:autoSpaceDN/>
        <w:adjustRightInd/>
        <w:spacing w:line="255" w:lineRule="exact"/>
        <w:jc w:val="both"/>
        <w:textAlignment w:val="auto"/>
        <w:rPr>
          <w:color w:val="00577E" w:themeColor="text1"/>
          <w:lang w:val="nl-NL"/>
        </w:rPr>
      </w:pPr>
      <w:r w:rsidRPr="00057099">
        <w:rPr>
          <w:color w:val="00577E" w:themeColor="text1"/>
          <w:sz w:val="20"/>
          <w:lang w:val="nl-NL"/>
        </w:rPr>
        <w:t>nevenbestanddelen;</w:t>
      </w:r>
    </w:p>
    <w:p w14:paraId="2D503619" w14:textId="05D612F2" w:rsidR="00FB1F85" w:rsidRPr="00057099" w:rsidRDefault="00FB1F85">
      <w:pPr>
        <w:pStyle w:val="Bullet1"/>
        <w:numPr>
          <w:ilvl w:val="0"/>
          <w:numId w:val="24"/>
        </w:numPr>
        <w:overflowPunct/>
        <w:autoSpaceDE/>
        <w:autoSpaceDN/>
        <w:adjustRightInd/>
        <w:spacing w:line="255" w:lineRule="exact"/>
        <w:jc w:val="both"/>
        <w:textAlignment w:val="auto"/>
        <w:rPr>
          <w:color w:val="00577E" w:themeColor="text1"/>
          <w:sz w:val="20"/>
          <w:lang w:val="nl-NL"/>
        </w:rPr>
      </w:pPr>
      <w:r w:rsidRPr="00057099">
        <w:rPr>
          <w:color w:val="00577E" w:themeColor="text1"/>
          <w:sz w:val="20"/>
          <w:lang w:val="nl-NL"/>
        </w:rPr>
        <w:t>ombouwplan / draaiboek.</w:t>
      </w:r>
    </w:p>
    <w:p w14:paraId="055DF917" w14:textId="77777777" w:rsidR="001302B8" w:rsidRPr="00057099" w:rsidRDefault="001302B8" w:rsidP="001302B8">
      <w:pPr>
        <w:pStyle w:val="Bullet1"/>
        <w:numPr>
          <w:ilvl w:val="0"/>
          <w:numId w:val="0"/>
        </w:numPr>
        <w:ind w:left="312" w:hanging="312"/>
        <w:rPr>
          <w:color w:val="00577E" w:themeColor="text1"/>
          <w:sz w:val="20"/>
          <w:lang w:val="nl-NL"/>
        </w:rPr>
      </w:pPr>
    </w:p>
    <w:p w14:paraId="3885A1F8" w14:textId="185A90C5" w:rsidR="00FB1F85" w:rsidRPr="00057099" w:rsidRDefault="001302B8" w:rsidP="00691FC3">
      <w:pPr>
        <w:pStyle w:val="Heading3"/>
      </w:pPr>
      <w:bookmarkStart w:id="422" w:name="_Toc413758599"/>
      <w:bookmarkStart w:id="423" w:name="_Toc415580156"/>
      <w:r w:rsidRPr="00057099">
        <w:lastRenderedPageBreak/>
        <w:t>Algemeen</w:t>
      </w:r>
      <w:bookmarkEnd w:id="422"/>
      <w:bookmarkEnd w:id="423"/>
    </w:p>
    <w:tbl>
      <w:tblPr>
        <w:tblW w:w="8613" w:type="dxa"/>
        <w:tblLayout w:type="fixed"/>
        <w:tblLook w:val="01E0" w:firstRow="1" w:lastRow="1" w:firstColumn="1" w:lastColumn="1" w:noHBand="0" w:noVBand="0"/>
      </w:tblPr>
      <w:tblGrid>
        <w:gridCol w:w="2948"/>
        <w:gridCol w:w="851"/>
        <w:gridCol w:w="284"/>
        <w:gridCol w:w="4530"/>
      </w:tblGrid>
      <w:tr w:rsidR="00FB1F85" w:rsidRPr="00057099" w14:paraId="4C93D263" w14:textId="77777777" w:rsidTr="00331A22">
        <w:tc>
          <w:tcPr>
            <w:tcW w:w="2948" w:type="dxa"/>
          </w:tcPr>
          <w:p w14:paraId="6D799865" w14:textId="77777777" w:rsidR="00FB1F85" w:rsidRPr="00057099" w:rsidRDefault="00FB1F85" w:rsidP="00331A22">
            <w:pPr>
              <w:spacing w:line="240" w:lineRule="exact"/>
            </w:pPr>
            <w:r w:rsidRPr="00057099">
              <w:t>opstelling</w:t>
            </w:r>
          </w:p>
        </w:tc>
        <w:tc>
          <w:tcPr>
            <w:tcW w:w="851" w:type="dxa"/>
          </w:tcPr>
          <w:p w14:paraId="6CD85C9D" w14:textId="77777777" w:rsidR="00FB1F85" w:rsidRPr="00057099" w:rsidRDefault="00FB1F85" w:rsidP="00331A22">
            <w:pPr>
              <w:spacing w:line="240" w:lineRule="exact"/>
            </w:pPr>
          </w:p>
        </w:tc>
        <w:tc>
          <w:tcPr>
            <w:tcW w:w="284" w:type="dxa"/>
          </w:tcPr>
          <w:p w14:paraId="4365F20A" w14:textId="77777777" w:rsidR="00FB1F85" w:rsidRPr="00057099" w:rsidRDefault="00FB1F85" w:rsidP="00331A22">
            <w:pPr>
              <w:spacing w:line="240" w:lineRule="exact"/>
            </w:pPr>
            <w:r w:rsidRPr="00057099">
              <w:t>:</w:t>
            </w:r>
          </w:p>
        </w:tc>
        <w:tc>
          <w:tcPr>
            <w:tcW w:w="4530" w:type="dxa"/>
          </w:tcPr>
          <w:p w14:paraId="39033EFA" w14:textId="45559560" w:rsidR="00FB1F85" w:rsidRPr="00057099" w:rsidRDefault="00FB1F85" w:rsidP="00331A22">
            <w:pPr>
              <w:spacing w:line="240" w:lineRule="exact"/>
            </w:pPr>
            <w:r w:rsidRPr="00057099">
              <w:t>nabij de surplusslibindikker in uitvoeringsfase af te stemmen met directie en dagelijks toezicht</w:t>
            </w:r>
          </w:p>
        </w:tc>
      </w:tr>
      <w:tr w:rsidR="00FB1F85" w:rsidRPr="00057099" w14:paraId="04F6FCE0" w14:textId="77777777" w:rsidTr="00331A22">
        <w:tc>
          <w:tcPr>
            <w:tcW w:w="2948" w:type="dxa"/>
          </w:tcPr>
          <w:p w14:paraId="5DFB0A70" w14:textId="77777777" w:rsidR="00FB1F85" w:rsidRPr="00057099" w:rsidRDefault="00FB1F85" w:rsidP="00331A22">
            <w:pPr>
              <w:spacing w:line="240" w:lineRule="exact"/>
            </w:pPr>
            <w:r w:rsidRPr="00057099">
              <w:t>pomptype</w:t>
            </w:r>
          </w:p>
        </w:tc>
        <w:tc>
          <w:tcPr>
            <w:tcW w:w="851" w:type="dxa"/>
          </w:tcPr>
          <w:p w14:paraId="02CC48CD" w14:textId="77777777" w:rsidR="00FB1F85" w:rsidRPr="00057099" w:rsidRDefault="00FB1F85" w:rsidP="00331A22">
            <w:pPr>
              <w:spacing w:line="240" w:lineRule="exact"/>
            </w:pPr>
          </w:p>
        </w:tc>
        <w:tc>
          <w:tcPr>
            <w:tcW w:w="284" w:type="dxa"/>
          </w:tcPr>
          <w:p w14:paraId="72119957" w14:textId="77777777" w:rsidR="00FB1F85" w:rsidRPr="00057099" w:rsidRDefault="00FB1F85" w:rsidP="00331A22">
            <w:pPr>
              <w:spacing w:line="240" w:lineRule="exact"/>
            </w:pPr>
            <w:r w:rsidRPr="00057099">
              <w:t>:</w:t>
            </w:r>
          </w:p>
        </w:tc>
        <w:tc>
          <w:tcPr>
            <w:tcW w:w="4530" w:type="dxa"/>
          </w:tcPr>
          <w:p w14:paraId="283499A4" w14:textId="144EAFB7" w:rsidR="00FB1F85" w:rsidRPr="00057099" w:rsidRDefault="00FB1F85" w:rsidP="00331A22">
            <w:pPr>
              <w:spacing w:line="240" w:lineRule="exact"/>
            </w:pPr>
            <w:r w:rsidRPr="00057099">
              <w:t>mobiele bandi</w:t>
            </w:r>
            <w:r w:rsidR="0065319A" w:rsidRPr="00057099">
              <w:t>ndi</w:t>
            </w:r>
            <w:r w:rsidRPr="00057099">
              <w:t>kker</w:t>
            </w:r>
            <w:r w:rsidR="00380DAE" w:rsidRPr="00057099">
              <w:t xml:space="preserve"> voorzien van PE-aanmaak</w:t>
            </w:r>
          </w:p>
        </w:tc>
      </w:tr>
      <w:tr w:rsidR="00FB1F85" w:rsidRPr="00057099" w14:paraId="3DFA6F10" w14:textId="77777777" w:rsidTr="00331A22">
        <w:tc>
          <w:tcPr>
            <w:tcW w:w="2948" w:type="dxa"/>
          </w:tcPr>
          <w:p w14:paraId="124FDE1E" w14:textId="77777777" w:rsidR="00FB1F85" w:rsidRPr="00057099" w:rsidRDefault="00FB1F85" w:rsidP="00331A22">
            <w:pPr>
              <w:spacing w:line="240" w:lineRule="exact"/>
            </w:pPr>
            <w:r w:rsidRPr="00057099">
              <w:t>doel</w:t>
            </w:r>
          </w:p>
        </w:tc>
        <w:tc>
          <w:tcPr>
            <w:tcW w:w="851" w:type="dxa"/>
          </w:tcPr>
          <w:p w14:paraId="1D08D5FB" w14:textId="77777777" w:rsidR="00FB1F85" w:rsidRPr="00057099" w:rsidRDefault="00FB1F85" w:rsidP="00331A22">
            <w:pPr>
              <w:spacing w:line="240" w:lineRule="exact"/>
            </w:pPr>
          </w:p>
        </w:tc>
        <w:tc>
          <w:tcPr>
            <w:tcW w:w="284" w:type="dxa"/>
          </w:tcPr>
          <w:p w14:paraId="7705B0AF" w14:textId="77777777" w:rsidR="00FB1F85" w:rsidRPr="00057099" w:rsidRDefault="00FB1F85" w:rsidP="00331A22">
            <w:pPr>
              <w:spacing w:line="240" w:lineRule="exact"/>
            </w:pPr>
            <w:r w:rsidRPr="00057099">
              <w:t>:</w:t>
            </w:r>
          </w:p>
        </w:tc>
        <w:tc>
          <w:tcPr>
            <w:tcW w:w="4530" w:type="dxa"/>
          </w:tcPr>
          <w:p w14:paraId="305813C0" w14:textId="579C54C0" w:rsidR="00FB1F85" w:rsidRPr="00057099" w:rsidRDefault="00FB1F85" w:rsidP="00331A22">
            <w:pPr>
              <w:spacing w:line="240" w:lineRule="exact"/>
            </w:pPr>
            <w:r w:rsidRPr="00057099">
              <w:t xml:space="preserve">continuïteit van het zuiveringsproces garanderen waarbij het medium van de surplusslibpomp naar de tijdelijke </w:t>
            </w:r>
            <w:r w:rsidR="00380DAE" w:rsidRPr="00057099">
              <w:t>indikinstallatie</w:t>
            </w:r>
            <w:r w:rsidRPr="00057099">
              <w:t xml:space="preserve"> getransporteerd wordt tijdens werkzaamheden aan de surplus</w:t>
            </w:r>
            <w:r w:rsidR="0065319A" w:rsidRPr="00057099">
              <w:t>s</w:t>
            </w:r>
            <w:r w:rsidRPr="00057099">
              <w:t>libindikker.</w:t>
            </w:r>
          </w:p>
        </w:tc>
      </w:tr>
      <w:tr w:rsidR="00FB1F85" w:rsidRPr="00057099" w14:paraId="3D55622D" w14:textId="77777777" w:rsidTr="00331A22">
        <w:tc>
          <w:tcPr>
            <w:tcW w:w="2948" w:type="dxa"/>
          </w:tcPr>
          <w:p w14:paraId="4B838923" w14:textId="77777777" w:rsidR="00FB1F85" w:rsidRPr="00057099" w:rsidRDefault="00FB1F85" w:rsidP="00331A22">
            <w:pPr>
              <w:spacing w:line="240" w:lineRule="exact"/>
            </w:pPr>
            <w:r w:rsidRPr="00057099">
              <w:t>capaciteit</w:t>
            </w:r>
          </w:p>
        </w:tc>
        <w:tc>
          <w:tcPr>
            <w:tcW w:w="851" w:type="dxa"/>
          </w:tcPr>
          <w:p w14:paraId="1030D2C4" w14:textId="77777777" w:rsidR="00FB1F85" w:rsidRPr="00057099" w:rsidRDefault="00FB1F85" w:rsidP="00331A22">
            <w:pPr>
              <w:spacing w:line="240" w:lineRule="exact"/>
            </w:pPr>
            <w:r w:rsidRPr="00057099">
              <w:t>m3/h</w:t>
            </w:r>
          </w:p>
        </w:tc>
        <w:tc>
          <w:tcPr>
            <w:tcW w:w="284" w:type="dxa"/>
          </w:tcPr>
          <w:p w14:paraId="3C1274E2" w14:textId="77777777" w:rsidR="00FB1F85" w:rsidRPr="00057099" w:rsidRDefault="00FB1F85" w:rsidP="00331A22">
            <w:pPr>
              <w:spacing w:line="240" w:lineRule="exact"/>
            </w:pPr>
            <w:r w:rsidRPr="00057099">
              <w:t>:</w:t>
            </w:r>
          </w:p>
        </w:tc>
        <w:tc>
          <w:tcPr>
            <w:tcW w:w="4530" w:type="dxa"/>
          </w:tcPr>
          <w:p w14:paraId="2B1AC71D" w14:textId="574D5902" w:rsidR="00FB1F85" w:rsidRPr="00057099" w:rsidRDefault="00FB1F85" w:rsidP="00331A22">
            <w:pPr>
              <w:spacing w:line="240" w:lineRule="exact"/>
            </w:pPr>
            <w:r w:rsidRPr="00057099">
              <w:t>10 - 20</w:t>
            </w:r>
          </w:p>
        </w:tc>
      </w:tr>
      <w:tr w:rsidR="00331A22" w:rsidRPr="00057099" w14:paraId="5BD2A7D7" w14:textId="77777777" w:rsidTr="00331A22">
        <w:tc>
          <w:tcPr>
            <w:tcW w:w="2948" w:type="dxa"/>
          </w:tcPr>
          <w:p w14:paraId="0FA42C7F" w14:textId="286C55B5" w:rsidR="00331A22" w:rsidRPr="00057099" w:rsidRDefault="00331A22" w:rsidP="00331A22">
            <w:pPr>
              <w:spacing w:line="240" w:lineRule="exact"/>
            </w:pPr>
            <w:r w:rsidRPr="00057099">
              <w:t xml:space="preserve">medium </w:t>
            </w:r>
          </w:p>
        </w:tc>
        <w:tc>
          <w:tcPr>
            <w:tcW w:w="851" w:type="dxa"/>
          </w:tcPr>
          <w:p w14:paraId="284BB6F1" w14:textId="61E5C364" w:rsidR="00331A22" w:rsidRPr="00057099" w:rsidRDefault="00331A22" w:rsidP="00331A22">
            <w:pPr>
              <w:spacing w:line="240" w:lineRule="exact"/>
            </w:pPr>
          </w:p>
        </w:tc>
        <w:tc>
          <w:tcPr>
            <w:tcW w:w="284" w:type="dxa"/>
          </w:tcPr>
          <w:p w14:paraId="7BB5F4DE" w14:textId="77777777" w:rsidR="00331A22" w:rsidRPr="00057099" w:rsidRDefault="00331A22" w:rsidP="00331A22">
            <w:pPr>
              <w:spacing w:line="240" w:lineRule="exact"/>
            </w:pPr>
            <w:r w:rsidRPr="00057099">
              <w:t>:</w:t>
            </w:r>
          </w:p>
        </w:tc>
        <w:tc>
          <w:tcPr>
            <w:tcW w:w="4530" w:type="dxa"/>
          </w:tcPr>
          <w:p w14:paraId="0E7FE721" w14:textId="27EAE6E1" w:rsidR="00331A22" w:rsidRPr="00057099" w:rsidRDefault="00331A22" w:rsidP="00331A22">
            <w:pPr>
              <w:spacing w:line="240" w:lineRule="exact"/>
            </w:pPr>
            <w:r w:rsidRPr="00057099">
              <w:t>surplusslib, drogestofgehalte 0,8 %</w:t>
            </w:r>
          </w:p>
        </w:tc>
      </w:tr>
    </w:tbl>
    <w:p w14:paraId="429034DB" w14:textId="5BD0CFB2" w:rsidR="001302B8" w:rsidRPr="00057099" w:rsidRDefault="001302B8" w:rsidP="001302B8">
      <w:pPr>
        <w:rPr>
          <w:highlight w:val="cyan"/>
        </w:rPr>
      </w:pPr>
    </w:p>
    <w:p w14:paraId="58005265" w14:textId="77777777" w:rsidR="00380DAE" w:rsidRPr="00057099" w:rsidRDefault="00380DAE" w:rsidP="00380DAE">
      <w:pPr>
        <w:pStyle w:val="Heading3"/>
      </w:pPr>
      <w:r w:rsidRPr="00057099">
        <w:t>Technische specificaties</w:t>
      </w:r>
    </w:p>
    <w:p w14:paraId="5D569B49" w14:textId="77777777" w:rsidR="0079248A" w:rsidRPr="00057099" w:rsidRDefault="0079248A" w:rsidP="0079248A">
      <w:pPr>
        <w:pStyle w:val="BodyText"/>
      </w:pPr>
    </w:p>
    <w:tbl>
      <w:tblPr>
        <w:tblW w:w="8613" w:type="dxa"/>
        <w:tblLayout w:type="fixed"/>
        <w:tblLook w:val="01E0" w:firstRow="1" w:lastRow="1" w:firstColumn="1" w:lastColumn="1" w:noHBand="0" w:noVBand="0"/>
      </w:tblPr>
      <w:tblGrid>
        <w:gridCol w:w="2948"/>
        <w:gridCol w:w="851"/>
        <w:gridCol w:w="284"/>
        <w:gridCol w:w="4530"/>
      </w:tblGrid>
      <w:tr w:rsidR="00380DAE" w:rsidRPr="00057099" w14:paraId="6C58AC28" w14:textId="77777777" w:rsidTr="000527EC">
        <w:tc>
          <w:tcPr>
            <w:tcW w:w="2948" w:type="dxa"/>
          </w:tcPr>
          <w:p w14:paraId="5AD86806" w14:textId="77777777" w:rsidR="00380DAE" w:rsidRPr="00057099" w:rsidRDefault="00380DAE" w:rsidP="000527EC">
            <w:pPr>
              <w:spacing w:line="240" w:lineRule="exact"/>
            </w:pPr>
            <w:r w:rsidRPr="00057099">
              <w:t>geluidseisen</w:t>
            </w:r>
          </w:p>
        </w:tc>
        <w:tc>
          <w:tcPr>
            <w:tcW w:w="851" w:type="dxa"/>
          </w:tcPr>
          <w:p w14:paraId="3B1B99ED" w14:textId="77777777" w:rsidR="00380DAE" w:rsidRPr="00057099" w:rsidRDefault="00380DAE" w:rsidP="000527EC">
            <w:pPr>
              <w:spacing w:line="240" w:lineRule="exact"/>
            </w:pPr>
          </w:p>
        </w:tc>
        <w:tc>
          <w:tcPr>
            <w:tcW w:w="284" w:type="dxa"/>
          </w:tcPr>
          <w:p w14:paraId="2CECFA95" w14:textId="77777777" w:rsidR="00380DAE" w:rsidRPr="00057099" w:rsidRDefault="00380DAE" w:rsidP="000527EC">
            <w:pPr>
              <w:spacing w:line="240" w:lineRule="exact"/>
            </w:pPr>
            <w:r w:rsidRPr="00057099">
              <w:t>:</w:t>
            </w:r>
          </w:p>
        </w:tc>
        <w:tc>
          <w:tcPr>
            <w:tcW w:w="4530" w:type="dxa"/>
          </w:tcPr>
          <w:p w14:paraId="1A55E5AC" w14:textId="1E72C3EF" w:rsidR="00380DAE" w:rsidRPr="00057099" w:rsidRDefault="00380DAE" w:rsidP="000527EC">
            <w:pPr>
              <w:pStyle w:val="ListParagraph"/>
              <w:numPr>
                <w:ilvl w:val="0"/>
                <w:numId w:val="21"/>
              </w:numPr>
              <w:spacing w:line="260" w:lineRule="atLeast"/>
              <w:ind w:left="284" w:hanging="284"/>
              <w:rPr>
                <w:szCs w:val="18"/>
              </w:rPr>
            </w:pPr>
            <w:r w:rsidRPr="00057099">
              <w:rPr>
                <w:szCs w:val="18"/>
              </w:rPr>
              <w:t>de tijdelijke installaties moeten voldoen aan de geluidseisen zoals gesteld in de algemene voorwaarden. De geluidsniveaus zullen door derden worden gemeten overeenkomstig de "Handleiding meten en rekenen Industrielawaai 2004". Alle schade en kosten van voorzieningen, direct of indirect voortvloeiende uit overschrijding van deze eisen, zijn voor rekening van de aannemer.</w:t>
            </w:r>
          </w:p>
        </w:tc>
      </w:tr>
      <w:tr w:rsidR="00380DAE" w:rsidRPr="00057099" w14:paraId="7F2FB1A7" w14:textId="77777777" w:rsidTr="000527EC">
        <w:tc>
          <w:tcPr>
            <w:tcW w:w="2948" w:type="dxa"/>
          </w:tcPr>
          <w:p w14:paraId="20D16EF9" w14:textId="77777777" w:rsidR="00380DAE" w:rsidRPr="00057099" w:rsidRDefault="00380DAE" w:rsidP="000527EC">
            <w:pPr>
              <w:spacing w:line="240" w:lineRule="exact"/>
            </w:pPr>
            <w:r w:rsidRPr="00057099">
              <w:t xml:space="preserve">bedrijfsvoering  </w:t>
            </w:r>
          </w:p>
        </w:tc>
        <w:tc>
          <w:tcPr>
            <w:tcW w:w="851" w:type="dxa"/>
          </w:tcPr>
          <w:p w14:paraId="1D9B046D" w14:textId="77777777" w:rsidR="00380DAE" w:rsidRPr="00057099" w:rsidRDefault="00380DAE" w:rsidP="000527EC">
            <w:pPr>
              <w:spacing w:line="240" w:lineRule="exact"/>
            </w:pPr>
          </w:p>
        </w:tc>
        <w:tc>
          <w:tcPr>
            <w:tcW w:w="284" w:type="dxa"/>
          </w:tcPr>
          <w:p w14:paraId="5F058564" w14:textId="77777777" w:rsidR="00380DAE" w:rsidRPr="00057099" w:rsidRDefault="00380DAE" w:rsidP="000527EC">
            <w:pPr>
              <w:spacing w:line="240" w:lineRule="exact"/>
            </w:pPr>
            <w:r w:rsidRPr="00057099">
              <w:t>:</w:t>
            </w:r>
          </w:p>
        </w:tc>
        <w:tc>
          <w:tcPr>
            <w:tcW w:w="4530" w:type="dxa"/>
          </w:tcPr>
          <w:p w14:paraId="71DB2537" w14:textId="497C6F05" w:rsidR="00380DAE" w:rsidRPr="00057099" w:rsidRDefault="00380DAE" w:rsidP="000527EC">
            <w:pPr>
              <w:pStyle w:val="ListParagraph"/>
              <w:numPr>
                <w:ilvl w:val="0"/>
                <w:numId w:val="21"/>
              </w:numPr>
              <w:spacing w:line="260" w:lineRule="atLeast"/>
              <w:ind w:left="284" w:hanging="284"/>
              <w:rPr>
                <w:szCs w:val="18"/>
              </w:rPr>
            </w:pPr>
            <w:r w:rsidRPr="00057099">
              <w:rPr>
                <w:szCs w:val="18"/>
              </w:rPr>
              <w:t>de aannemer is verantwoordelijk voor de bedrijfsvoering van de tijdelijke installatie.</w:t>
            </w:r>
          </w:p>
        </w:tc>
      </w:tr>
      <w:tr w:rsidR="00380DAE" w:rsidRPr="00057099" w14:paraId="10AB7152" w14:textId="77777777" w:rsidTr="000527EC">
        <w:tc>
          <w:tcPr>
            <w:tcW w:w="2948" w:type="dxa"/>
          </w:tcPr>
          <w:p w14:paraId="3189F04D" w14:textId="77777777" w:rsidR="00380DAE" w:rsidRPr="00057099" w:rsidRDefault="00380DAE" w:rsidP="000527EC">
            <w:pPr>
              <w:spacing w:line="240" w:lineRule="exact"/>
            </w:pPr>
            <w:r w:rsidRPr="00057099">
              <w:t>maximale uitbedrijfstijd /storing</w:t>
            </w:r>
          </w:p>
        </w:tc>
        <w:tc>
          <w:tcPr>
            <w:tcW w:w="851" w:type="dxa"/>
          </w:tcPr>
          <w:p w14:paraId="13D49AB5" w14:textId="77777777" w:rsidR="00380DAE" w:rsidRPr="00057099" w:rsidRDefault="00380DAE" w:rsidP="000527EC">
            <w:pPr>
              <w:spacing w:line="240" w:lineRule="exact"/>
            </w:pPr>
          </w:p>
        </w:tc>
        <w:tc>
          <w:tcPr>
            <w:tcW w:w="284" w:type="dxa"/>
          </w:tcPr>
          <w:p w14:paraId="5E3FD856" w14:textId="77777777" w:rsidR="00380DAE" w:rsidRPr="00057099" w:rsidRDefault="00380DAE" w:rsidP="000527EC">
            <w:pPr>
              <w:spacing w:line="240" w:lineRule="exact"/>
            </w:pPr>
            <w:r w:rsidRPr="00057099">
              <w:t>:</w:t>
            </w:r>
          </w:p>
        </w:tc>
        <w:tc>
          <w:tcPr>
            <w:tcW w:w="4530" w:type="dxa"/>
          </w:tcPr>
          <w:p w14:paraId="525B3920" w14:textId="13E3AB2D" w:rsidR="00380DAE" w:rsidRPr="00057099" w:rsidRDefault="00380DAE" w:rsidP="000527EC">
            <w:pPr>
              <w:spacing w:line="240" w:lineRule="exact"/>
            </w:pPr>
            <w:r w:rsidRPr="00057099">
              <w:t>door aannemer te bepalen.</w:t>
            </w:r>
          </w:p>
        </w:tc>
      </w:tr>
      <w:tr w:rsidR="00380DAE" w:rsidRPr="00057099" w14:paraId="612FD9AD" w14:textId="77777777" w:rsidTr="000527EC">
        <w:tc>
          <w:tcPr>
            <w:tcW w:w="2948" w:type="dxa"/>
          </w:tcPr>
          <w:p w14:paraId="1C271176" w14:textId="77777777" w:rsidR="00380DAE" w:rsidRPr="00057099" w:rsidRDefault="00380DAE" w:rsidP="000527EC">
            <w:pPr>
              <w:spacing w:line="240" w:lineRule="exact"/>
            </w:pPr>
            <w:r w:rsidRPr="00057099">
              <w:t>energievoorziening</w:t>
            </w:r>
          </w:p>
        </w:tc>
        <w:tc>
          <w:tcPr>
            <w:tcW w:w="851" w:type="dxa"/>
          </w:tcPr>
          <w:p w14:paraId="21D597F6" w14:textId="77777777" w:rsidR="00380DAE" w:rsidRPr="00057099" w:rsidRDefault="00380DAE" w:rsidP="000527EC">
            <w:pPr>
              <w:spacing w:line="240" w:lineRule="exact"/>
            </w:pPr>
          </w:p>
        </w:tc>
        <w:tc>
          <w:tcPr>
            <w:tcW w:w="284" w:type="dxa"/>
          </w:tcPr>
          <w:p w14:paraId="1A3385C5" w14:textId="77777777" w:rsidR="00380DAE" w:rsidRPr="00057099" w:rsidRDefault="00380DAE" w:rsidP="000527EC">
            <w:pPr>
              <w:spacing w:line="240" w:lineRule="exact"/>
            </w:pPr>
            <w:r w:rsidRPr="00057099">
              <w:t>:</w:t>
            </w:r>
          </w:p>
        </w:tc>
        <w:tc>
          <w:tcPr>
            <w:tcW w:w="4530" w:type="dxa"/>
          </w:tcPr>
          <w:p w14:paraId="459FA265" w14:textId="1CEBB17A" w:rsidR="00380DAE" w:rsidRPr="00057099" w:rsidRDefault="00380DAE" w:rsidP="000527EC">
            <w:pPr>
              <w:pStyle w:val="ListParagraph"/>
              <w:numPr>
                <w:ilvl w:val="0"/>
                <w:numId w:val="21"/>
              </w:numPr>
              <w:spacing w:line="260" w:lineRule="atLeast"/>
              <w:ind w:left="284" w:hanging="284"/>
              <w:rPr>
                <w:szCs w:val="18"/>
              </w:rPr>
            </w:pPr>
            <w:r w:rsidRPr="00057099">
              <w:rPr>
                <w:szCs w:val="18"/>
              </w:rPr>
              <w:t>de installatie dient elektrisch te worden aangedreven;</w:t>
            </w:r>
          </w:p>
          <w:p w14:paraId="1825CFA4" w14:textId="1165F4F4" w:rsidR="00380DAE" w:rsidRPr="00057099" w:rsidRDefault="00380DAE" w:rsidP="000527EC">
            <w:pPr>
              <w:pStyle w:val="ListParagraph"/>
              <w:numPr>
                <w:ilvl w:val="0"/>
                <w:numId w:val="21"/>
              </w:numPr>
              <w:spacing w:line="260" w:lineRule="atLeast"/>
              <w:ind w:left="284" w:hanging="284"/>
              <w:rPr>
                <w:szCs w:val="18"/>
              </w:rPr>
            </w:pPr>
            <w:r w:rsidRPr="00057099">
              <w:rPr>
                <w:szCs w:val="18"/>
              </w:rPr>
              <w:t>de installatie voorzien van schakelkasten geschikt voor buitenopstelling;</w:t>
            </w:r>
          </w:p>
          <w:p w14:paraId="511657B7" w14:textId="2C17434E" w:rsidR="00380DAE" w:rsidRPr="00057099" w:rsidRDefault="00380DAE" w:rsidP="00380DAE">
            <w:pPr>
              <w:pStyle w:val="ListParagraph"/>
              <w:numPr>
                <w:ilvl w:val="0"/>
                <w:numId w:val="21"/>
              </w:numPr>
              <w:spacing w:line="260" w:lineRule="atLeast"/>
              <w:ind w:left="284" w:hanging="284"/>
              <w:rPr>
                <w:szCs w:val="18"/>
              </w:rPr>
            </w:pPr>
            <w:r w:rsidRPr="00057099">
              <w:rPr>
                <w:szCs w:val="18"/>
              </w:rPr>
              <w:t>de voeding dient door de aannemer te worden verzorgd.</w:t>
            </w:r>
          </w:p>
        </w:tc>
      </w:tr>
      <w:tr w:rsidR="00380DAE" w:rsidRPr="00057099" w14:paraId="6DE8197F" w14:textId="77777777" w:rsidTr="000527EC">
        <w:tc>
          <w:tcPr>
            <w:tcW w:w="2948" w:type="dxa"/>
          </w:tcPr>
          <w:p w14:paraId="03BEA5A8" w14:textId="77777777" w:rsidR="00380DAE" w:rsidRPr="00057099" w:rsidRDefault="00380DAE" w:rsidP="000527EC">
            <w:pPr>
              <w:spacing w:line="240" w:lineRule="exact"/>
            </w:pPr>
            <w:r w:rsidRPr="00057099">
              <w:t>energieverbruik</w:t>
            </w:r>
          </w:p>
        </w:tc>
        <w:tc>
          <w:tcPr>
            <w:tcW w:w="851" w:type="dxa"/>
          </w:tcPr>
          <w:p w14:paraId="43E5CF69" w14:textId="77777777" w:rsidR="00380DAE" w:rsidRPr="00057099" w:rsidRDefault="00380DAE" w:rsidP="000527EC">
            <w:pPr>
              <w:spacing w:line="240" w:lineRule="exact"/>
            </w:pPr>
          </w:p>
        </w:tc>
        <w:tc>
          <w:tcPr>
            <w:tcW w:w="284" w:type="dxa"/>
          </w:tcPr>
          <w:p w14:paraId="6252BD85" w14:textId="77777777" w:rsidR="00380DAE" w:rsidRPr="00057099" w:rsidRDefault="00380DAE" w:rsidP="000527EC">
            <w:pPr>
              <w:spacing w:line="240" w:lineRule="exact"/>
            </w:pPr>
            <w:r w:rsidRPr="00057099">
              <w:t>:</w:t>
            </w:r>
          </w:p>
        </w:tc>
        <w:tc>
          <w:tcPr>
            <w:tcW w:w="4530" w:type="dxa"/>
          </w:tcPr>
          <w:p w14:paraId="1F251D77" w14:textId="236E2AB5" w:rsidR="00380DAE" w:rsidRPr="00057099" w:rsidRDefault="00380DAE" w:rsidP="00380DAE">
            <w:pPr>
              <w:pStyle w:val="ListParagraph"/>
              <w:numPr>
                <w:ilvl w:val="0"/>
                <w:numId w:val="21"/>
              </w:numPr>
              <w:spacing w:line="260" w:lineRule="atLeast"/>
              <w:ind w:left="284" w:hanging="284"/>
              <w:rPr>
                <w:szCs w:val="18"/>
              </w:rPr>
            </w:pPr>
            <w:r w:rsidRPr="00057099">
              <w:rPr>
                <w:szCs w:val="18"/>
              </w:rPr>
              <w:t>kosten van stroomverbruik zijn voor rekening van de opdrachtgever.</w:t>
            </w:r>
          </w:p>
        </w:tc>
      </w:tr>
      <w:tr w:rsidR="00380DAE" w:rsidRPr="00057099" w14:paraId="1891E628" w14:textId="77777777" w:rsidTr="000527EC">
        <w:tc>
          <w:tcPr>
            <w:tcW w:w="2948" w:type="dxa"/>
          </w:tcPr>
          <w:p w14:paraId="7C2710F9" w14:textId="77777777" w:rsidR="00380DAE" w:rsidRPr="00057099" w:rsidRDefault="00380DAE" w:rsidP="000527EC">
            <w:pPr>
              <w:spacing w:line="240" w:lineRule="exact"/>
            </w:pPr>
            <w:r w:rsidRPr="00057099">
              <w:t>alarmering en bewaking</w:t>
            </w:r>
          </w:p>
        </w:tc>
        <w:tc>
          <w:tcPr>
            <w:tcW w:w="851" w:type="dxa"/>
          </w:tcPr>
          <w:p w14:paraId="01C319C5" w14:textId="77777777" w:rsidR="00380DAE" w:rsidRPr="00057099" w:rsidRDefault="00380DAE" w:rsidP="000527EC">
            <w:pPr>
              <w:spacing w:line="240" w:lineRule="exact"/>
            </w:pPr>
          </w:p>
        </w:tc>
        <w:tc>
          <w:tcPr>
            <w:tcW w:w="284" w:type="dxa"/>
          </w:tcPr>
          <w:p w14:paraId="34C0510A" w14:textId="77777777" w:rsidR="00380DAE" w:rsidRPr="00057099" w:rsidRDefault="00380DAE" w:rsidP="000527EC">
            <w:pPr>
              <w:spacing w:line="240" w:lineRule="exact"/>
            </w:pPr>
          </w:p>
        </w:tc>
        <w:tc>
          <w:tcPr>
            <w:tcW w:w="4530" w:type="dxa"/>
          </w:tcPr>
          <w:p w14:paraId="07ACEBD9" w14:textId="54691E98" w:rsidR="00380DAE" w:rsidRPr="00057099" w:rsidRDefault="00380DAE" w:rsidP="00380DAE">
            <w:pPr>
              <w:pStyle w:val="ListParagraph"/>
              <w:numPr>
                <w:ilvl w:val="0"/>
                <w:numId w:val="21"/>
              </w:numPr>
              <w:spacing w:line="260" w:lineRule="atLeast"/>
              <w:ind w:left="284" w:hanging="284"/>
              <w:rPr>
                <w:szCs w:val="18"/>
              </w:rPr>
            </w:pPr>
            <w:r w:rsidRPr="00057099">
              <w:rPr>
                <w:szCs w:val="18"/>
              </w:rPr>
              <w:t xml:space="preserve">de installatie voorzien van alarmering </w:t>
            </w:r>
          </w:p>
          <w:p w14:paraId="21F35824" w14:textId="77777777" w:rsidR="00380DAE" w:rsidRPr="00057099" w:rsidRDefault="00380DAE" w:rsidP="000527EC">
            <w:pPr>
              <w:pStyle w:val="ListParagraph"/>
              <w:numPr>
                <w:ilvl w:val="0"/>
                <w:numId w:val="21"/>
              </w:numPr>
              <w:spacing w:line="260" w:lineRule="atLeast"/>
              <w:ind w:left="284" w:hanging="284"/>
              <w:rPr>
                <w:sz w:val="22"/>
                <w:szCs w:val="18"/>
              </w:rPr>
            </w:pPr>
            <w:r w:rsidRPr="00057099">
              <w:rPr>
                <w:szCs w:val="18"/>
              </w:rPr>
              <w:t xml:space="preserve">De installatie voorzien van een storingsmelding naar de aannemer en optioneel aanbieden aan de wachtdienst van het Hoogheemraadschap. </w:t>
            </w:r>
          </w:p>
          <w:p w14:paraId="0F89125B" w14:textId="77777777" w:rsidR="00380DAE" w:rsidRPr="00057099" w:rsidRDefault="00380DAE" w:rsidP="000527EC">
            <w:pPr>
              <w:pStyle w:val="ListParagraph"/>
              <w:numPr>
                <w:ilvl w:val="0"/>
                <w:numId w:val="21"/>
              </w:numPr>
              <w:spacing w:line="260" w:lineRule="atLeast"/>
              <w:ind w:left="284" w:hanging="284"/>
              <w:rPr>
                <w:szCs w:val="18"/>
              </w:rPr>
            </w:pPr>
            <w:r w:rsidRPr="00057099">
              <w:rPr>
                <w:szCs w:val="18"/>
              </w:rPr>
              <w:t>Optredende en afgehandelde storingen moeten bijgehouden worden en binnen 12 uur doorgegeven worden aan de beheerder van de AWZI.</w:t>
            </w:r>
          </w:p>
        </w:tc>
      </w:tr>
      <w:tr w:rsidR="00380DAE" w:rsidRPr="00057099" w14:paraId="596109D2" w14:textId="77777777" w:rsidTr="000527EC">
        <w:tc>
          <w:tcPr>
            <w:tcW w:w="2948" w:type="dxa"/>
          </w:tcPr>
          <w:p w14:paraId="30374FBE" w14:textId="77777777" w:rsidR="00380DAE" w:rsidRPr="00057099" w:rsidRDefault="00380DAE" w:rsidP="000527EC">
            <w:pPr>
              <w:spacing w:line="240" w:lineRule="exact"/>
            </w:pPr>
            <w:r w:rsidRPr="00057099">
              <w:t xml:space="preserve">overige </w:t>
            </w:r>
          </w:p>
        </w:tc>
        <w:tc>
          <w:tcPr>
            <w:tcW w:w="851" w:type="dxa"/>
          </w:tcPr>
          <w:p w14:paraId="54FB033D" w14:textId="77777777" w:rsidR="00380DAE" w:rsidRPr="00057099" w:rsidRDefault="00380DAE" w:rsidP="000527EC">
            <w:pPr>
              <w:spacing w:line="240" w:lineRule="exact"/>
            </w:pPr>
          </w:p>
        </w:tc>
        <w:tc>
          <w:tcPr>
            <w:tcW w:w="284" w:type="dxa"/>
          </w:tcPr>
          <w:p w14:paraId="3CB8257C" w14:textId="77777777" w:rsidR="00380DAE" w:rsidRPr="00057099" w:rsidRDefault="00380DAE" w:rsidP="000527EC">
            <w:pPr>
              <w:spacing w:line="240" w:lineRule="exact"/>
            </w:pPr>
            <w:r w:rsidRPr="00057099">
              <w:t>:</w:t>
            </w:r>
          </w:p>
        </w:tc>
        <w:tc>
          <w:tcPr>
            <w:tcW w:w="4530" w:type="dxa"/>
          </w:tcPr>
          <w:p w14:paraId="7F82D637" w14:textId="5B1289FD" w:rsidR="00380DAE" w:rsidRPr="00057099" w:rsidRDefault="00380DAE" w:rsidP="000527EC">
            <w:pPr>
              <w:pStyle w:val="BodyText"/>
              <w:rPr>
                <w:szCs w:val="18"/>
              </w:rPr>
            </w:pPr>
            <w:r w:rsidRPr="00057099">
              <w:rPr>
                <w:szCs w:val="18"/>
              </w:rPr>
              <w:t xml:space="preserve">Na afloop van de werkzaamheden de tijdelijke installatie, bijbehorend leidingwerk en schakelkasten van het werk afvoeren en de </w:t>
            </w:r>
            <w:r w:rsidRPr="00057099">
              <w:rPr>
                <w:szCs w:val="18"/>
              </w:rPr>
              <w:lastRenderedPageBreak/>
              <w:t>opstelplaats weer in de oorspronkelijke staat terugbrengen.</w:t>
            </w:r>
          </w:p>
        </w:tc>
      </w:tr>
      <w:tr w:rsidR="00380DAE" w:rsidRPr="00057099" w14:paraId="5A56D4BF" w14:textId="77777777" w:rsidTr="000527EC">
        <w:tc>
          <w:tcPr>
            <w:tcW w:w="2948" w:type="dxa"/>
          </w:tcPr>
          <w:p w14:paraId="7AC29148" w14:textId="77777777" w:rsidR="00380DAE" w:rsidRPr="00057099" w:rsidRDefault="00380DAE" w:rsidP="000527EC">
            <w:pPr>
              <w:spacing w:line="240" w:lineRule="exact"/>
            </w:pPr>
            <w:r w:rsidRPr="00057099">
              <w:lastRenderedPageBreak/>
              <w:t>duur tijdelijke installatie</w:t>
            </w:r>
          </w:p>
        </w:tc>
        <w:tc>
          <w:tcPr>
            <w:tcW w:w="851" w:type="dxa"/>
          </w:tcPr>
          <w:p w14:paraId="154C68C0" w14:textId="77777777" w:rsidR="00380DAE" w:rsidRPr="00057099" w:rsidRDefault="00380DAE" w:rsidP="000527EC">
            <w:pPr>
              <w:spacing w:line="240" w:lineRule="exact"/>
            </w:pPr>
          </w:p>
        </w:tc>
        <w:tc>
          <w:tcPr>
            <w:tcW w:w="284" w:type="dxa"/>
          </w:tcPr>
          <w:p w14:paraId="2F5B4F50" w14:textId="77777777" w:rsidR="00380DAE" w:rsidRPr="00057099" w:rsidRDefault="00380DAE" w:rsidP="000527EC">
            <w:pPr>
              <w:spacing w:line="240" w:lineRule="exact"/>
            </w:pPr>
            <w:r w:rsidRPr="00057099">
              <w:t>:</w:t>
            </w:r>
          </w:p>
        </w:tc>
        <w:tc>
          <w:tcPr>
            <w:tcW w:w="4530" w:type="dxa"/>
          </w:tcPr>
          <w:p w14:paraId="5CFE876D" w14:textId="6A5D2C00" w:rsidR="00380DAE" w:rsidRPr="00057099" w:rsidRDefault="00380DAE" w:rsidP="000527EC">
            <w:pPr>
              <w:pStyle w:val="ListParagraph"/>
              <w:numPr>
                <w:ilvl w:val="0"/>
                <w:numId w:val="21"/>
              </w:numPr>
              <w:spacing w:line="260" w:lineRule="atLeast"/>
              <w:ind w:left="284" w:hanging="284"/>
              <w:rPr>
                <w:szCs w:val="18"/>
              </w:rPr>
            </w:pPr>
            <w:r w:rsidRPr="00057099">
              <w:rPr>
                <w:szCs w:val="18"/>
              </w:rPr>
              <w:t>gedurende de uit te voeren werkzaamheden;</w:t>
            </w:r>
          </w:p>
          <w:p w14:paraId="2B9E58DC" w14:textId="77777777" w:rsidR="00380DAE" w:rsidRPr="00057099" w:rsidRDefault="00380DAE" w:rsidP="000527EC">
            <w:pPr>
              <w:pStyle w:val="ListParagraph"/>
              <w:numPr>
                <w:ilvl w:val="0"/>
                <w:numId w:val="21"/>
              </w:numPr>
              <w:spacing w:line="260" w:lineRule="atLeast"/>
              <w:ind w:left="284" w:hanging="284"/>
              <w:rPr>
                <w:szCs w:val="18"/>
              </w:rPr>
            </w:pPr>
            <w:r w:rsidRPr="00057099">
              <w:rPr>
                <w:szCs w:val="18"/>
              </w:rPr>
              <w:t>1 werkweek voorafgaand aan de start sloopwerkzaamheden</w:t>
            </w:r>
          </w:p>
          <w:p w14:paraId="74C3B7DA" w14:textId="77777777" w:rsidR="00380DAE" w:rsidRPr="00057099" w:rsidRDefault="00380DAE" w:rsidP="000527EC">
            <w:pPr>
              <w:pStyle w:val="ListParagraph"/>
              <w:numPr>
                <w:ilvl w:val="0"/>
                <w:numId w:val="21"/>
              </w:numPr>
              <w:spacing w:line="260" w:lineRule="atLeast"/>
              <w:ind w:left="284" w:hanging="284"/>
              <w:rPr>
                <w:szCs w:val="18"/>
              </w:rPr>
            </w:pPr>
            <w:r w:rsidRPr="00057099">
              <w:rPr>
                <w:szCs w:val="18"/>
              </w:rPr>
              <w:t>1 werkweek voorafgaand aan in bedrijfname gereed zijn incl. testen en proefdraaien;</w:t>
            </w:r>
          </w:p>
          <w:p w14:paraId="7343122F" w14:textId="77777777" w:rsidR="00380DAE" w:rsidRPr="00057099" w:rsidRDefault="00380DAE" w:rsidP="000527EC">
            <w:pPr>
              <w:pStyle w:val="ListParagraph"/>
              <w:numPr>
                <w:ilvl w:val="0"/>
                <w:numId w:val="21"/>
              </w:numPr>
              <w:spacing w:line="260" w:lineRule="atLeast"/>
              <w:ind w:left="284" w:hanging="284"/>
              <w:rPr>
                <w:szCs w:val="18"/>
              </w:rPr>
            </w:pPr>
            <w:r w:rsidRPr="00057099">
              <w:rPr>
                <w:szCs w:val="18"/>
              </w:rPr>
              <w:t>fasering volgens het ombouwplan en de bijlage "uitvoeringstijdschema";</w:t>
            </w:r>
          </w:p>
          <w:p w14:paraId="6F1D83D1" w14:textId="77777777" w:rsidR="00380DAE" w:rsidRPr="00057099" w:rsidRDefault="00380DAE" w:rsidP="000527EC">
            <w:pPr>
              <w:pStyle w:val="ListParagraph"/>
              <w:numPr>
                <w:ilvl w:val="0"/>
                <w:numId w:val="21"/>
              </w:numPr>
              <w:spacing w:line="260" w:lineRule="atLeast"/>
              <w:ind w:left="284" w:hanging="284"/>
            </w:pPr>
            <w:r w:rsidRPr="00057099">
              <w:rPr>
                <w:szCs w:val="18"/>
              </w:rPr>
              <w:t>uitvoering volgens berekening van de aannemer.</w:t>
            </w:r>
          </w:p>
        </w:tc>
      </w:tr>
    </w:tbl>
    <w:p w14:paraId="497250BF" w14:textId="77777777" w:rsidR="001302B8" w:rsidRPr="00057099" w:rsidRDefault="001302B8" w:rsidP="002D74B2">
      <w:pPr>
        <w:pStyle w:val="BodyText"/>
        <w:rPr>
          <w:highlight w:val="yellow"/>
        </w:rPr>
      </w:pPr>
    </w:p>
    <w:sectPr w:rsidR="001302B8" w:rsidRPr="00057099" w:rsidSect="00691FC3">
      <w:footerReference w:type="default" r:id="rId22"/>
      <w:pgSz w:w="11907" w:h="16839" w:code="9"/>
      <w:pgMar w:top="2381" w:right="1247" w:bottom="1247" w:left="1247" w:header="454" w:footer="40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453A9" w14:textId="77777777" w:rsidR="0009126C" w:rsidRDefault="0009126C" w:rsidP="00272C4B">
      <w:pPr>
        <w:spacing w:line="240" w:lineRule="auto"/>
      </w:pPr>
      <w:r>
        <w:separator/>
      </w:r>
    </w:p>
  </w:endnote>
  <w:endnote w:type="continuationSeparator" w:id="0">
    <w:p w14:paraId="5D00DC78" w14:textId="77777777" w:rsidR="0009126C" w:rsidRDefault="0009126C" w:rsidP="00272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Univers">
    <w:charset w:val="00"/>
    <w:family w:val="swiss"/>
    <w:pitch w:val="variable"/>
    <w:sig w:usb0="80000287" w:usb1="00000000" w:usb2="00000000" w:usb3="00000000" w:csb0="0000000F" w:csb1="00000000"/>
  </w:font>
  <w:font w:name="Univers Condensed">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RHDHVTableNormal"/>
      <w:tblW w:w="5000" w:type="pct"/>
      <w:tblLook w:val="04A0" w:firstRow="1" w:lastRow="0" w:firstColumn="1" w:lastColumn="0" w:noHBand="0" w:noVBand="1"/>
    </w:tblPr>
    <w:tblGrid>
      <w:gridCol w:w="1587"/>
      <w:gridCol w:w="4083"/>
      <w:gridCol w:w="2268"/>
      <w:gridCol w:w="851"/>
      <w:gridCol w:w="624"/>
    </w:tblGrid>
    <w:tr w:rsidR="00E65263" w14:paraId="15231D20" w14:textId="77777777" w:rsidTr="004B3A8F">
      <w:trPr>
        <w:trHeight w:val="283"/>
      </w:trPr>
      <w:sdt>
        <w:sdtPr>
          <w:tag w:val="DocumentDate"/>
          <w:id w:val="-507912207"/>
          <w:placeholder>
            <w:docPart w:val="F93C6F39A27748E880EB47B9CCE4579A"/>
          </w:placeholder>
          <w:dataBinding w:xpath="ns0:TTCProperties[1]/ns0:DocumentDate[1]" w:storeItemID="{1E034348-045F-4E44-A689-465A50D863E6}"/>
          <w:date w:fullDate="2020-10-30T00:00:00Z">
            <w:dateFormat w:val="d MMMM yyyy"/>
            <w:lid w:val="nl-NL"/>
            <w:storeMappedDataAs w:val="dateTime"/>
            <w:calendar w:val="gregorian"/>
          </w:date>
        </w:sdtPr>
        <w:sdtEndPr/>
        <w:sdtContent>
          <w:tc>
            <w:tcPr>
              <w:tcW w:w="1587" w:type="dxa"/>
              <w:vAlign w:val="top"/>
            </w:tcPr>
            <w:p w14:paraId="6F341D79" w14:textId="62294444" w:rsidR="00E65263" w:rsidRDefault="00057099" w:rsidP="009806A4">
              <w:pPr>
                <w:pStyle w:val="Footer"/>
              </w:pPr>
              <w:r>
                <w:t>30 oktober 2020</w:t>
              </w:r>
            </w:p>
          </w:tc>
        </w:sdtContent>
      </w:sdt>
      <w:sdt>
        <w:sdtPr>
          <w:tag w:val="DocShortTitle"/>
          <w:id w:val="418676"/>
          <w:placeholder>
            <w:docPart w:val="50AE8C1474FE40B796342E1AC0757E3E"/>
          </w:placeholder>
          <w:dataBinding w:xpath="ns0:TTCProperties[1]/ns0:DocShortTitle[1]" w:storeItemID="{1E034348-045F-4E44-A689-465A50D863E6}"/>
          <w:text/>
        </w:sdtPr>
        <w:sdtEndPr/>
        <w:sdtContent>
          <w:tc>
            <w:tcPr>
              <w:tcW w:w="4083" w:type="dxa"/>
              <w:vAlign w:val="top"/>
            </w:tcPr>
            <w:p w14:paraId="3D5BA026" w14:textId="331FE126" w:rsidR="00E65263" w:rsidRDefault="00057099" w:rsidP="001A60AC">
              <w:pPr>
                <w:pStyle w:val="FooterBold"/>
              </w:pPr>
              <w:r>
                <w:t>3.1.2 AWZI Nw. Wetering Technische werken WTB</w:t>
              </w:r>
            </w:p>
          </w:tc>
        </w:sdtContent>
      </w:sdt>
      <w:sdt>
        <w:sdtPr>
          <w:tag w:val="CDCCode"/>
          <w:id w:val="418701"/>
          <w:placeholder>
            <w:docPart w:val="4A8F5E892926413CAEA711A4948EFBB8"/>
          </w:placeholder>
          <w:dataBinding w:xpath="ns0:TTCProperties[1]/ns0:CDCCode[1]" w:storeItemID="{1E034348-045F-4E44-A689-465A50D863E6}"/>
          <w:text/>
        </w:sdtPr>
        <w:sdtEndPr/>
        <w:sdtContent>
          <w:tc>
            <w:tcPr>
              <w:tcW w:w="2268" w:type="dxa"/>
              <w:vAlign w:val="top"/>
            </w:tcPr>
            <w:p w14:paraId="7F1B9FA7" w14:textId="515CCDB5" w:rsidR="00E65263" w:rsidRPr="001A60AC" w:rsidRDefault="00057099" w:rsidP="001A60AC">
              <w:pPr>
                <w:pStyle w:val="Footer"/>
                <w:jc w:val="right"/>
              </w:pPr>
              <w:r>
                <w:t>BG3908-RHD-XX-XX-RP-PM-0016</w:t>
              </w:r>
            </w:p>
          </w:tc>
        </w:sdtContent>
      </w:sdt>
      <w:tc>
        <w:tcPr>
          <w:tcW w:w="851" w:type="dxa"/>
          <w:tcMar>
            <w:right w:w="113" w:type="dxa"/>
          </w:tcMar>
          <w:vAlign w:val="top"/>
        </w:tcPr>
        <w:p w14:paraId="61C8BF4E" w14:textId="77777777" w:rsidR="00E65263" w:rsidRDefault="00E65263" w:rsidP="001A60AC">
          <w:pPr>
            <w:pStyle w:val="Footer"/>
            <w:jc w:val="right"/>
          </w:pPr>
          <w:r>
            <w:fldChar w:fldCharType="begin"/>
          </w:r>
          <w:r>
            <w:instrText xml:space="preserve"> PAGE   \* MERGEFORMAT </w:instrText>
          </w:r>
          <w:r>
            <w:fldChar w:fldCharType="separate"/>
          </w:r>
          <w:r>
            <w:rPr>
              <w:noProof/>
            </w:rPr>
            <w:t>1</w:t>
          </w:r>
          <w:r>
            <w:rPr>
              <w:noProof/>
            </w:rPr>
            <w:fldChar w:fldCharType="end"/>
          </w:r>
        </w:p>
      </w:tc>
      <w:tc>
        <w:tcPr>
          <w:tcW w:w="624" w:type="dxa"/>
          <w:vAlign w:val="top"/>
        </w:tcPr>
        <w:p w14:paraId="6D5FF411" w14:textId="77777777" w:rsidR="00E65263" w:rsidRDefault="00E65263">
          <w:pPr>
            <w:pStyle w:val="Footer"/>
          </w:pPr>
        </w:p>
      </w:tc>
    </w:tr>
  </w:tbl>
  <w:p w14:paraId="7F210C4B" w14:textId="77777777" w:rsidR="00E65263" w:rsidRPr="00E73E92" w:rsidRDefault="00E65263" w:rsidP="00E73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856F" w14:textId="1A7C7E82" w:rsidR="00E65263" w:rsidRDefault="00E65263">
    <w:pPr>
      <w:pStyle w:val="Footer"/>
    </w:pPr>
    <w:r>
      <w:rPr>
        <w:noProof/>
      </w:rPr>
      <w:drawing>
        <wp:anchor distT="0" distB="0" distL="114300" distR="114300" simplePos="0" relativeHeight="251664384" behindDoc="0" locked="0" layoutInCell="1" allowOverlap="1" wp14:anchorId="350E10A7" wp14:editId="0656E3C5">
          <wp:simplePos x="0" y="0"/>
          <wp:positionH relativeFrom="rightMargin">
            <wp:posOffset>-1945640</wp:posOffset>
          </wp:positionH>
          <wp:positionV relativeFrom="bottomMargin">
            <wp:posOffset>-827405</wp:posOffset>
          </wp:positionV>
          <wp:extent cx="1945640" cy="862965"/>
          <wp:effectExtent l="0" t="0" r="0" b="0"/>
          <wp:wrapNone/>
          <wp:docPr id="10" name="Bran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
                    <a:extLst>
                      <a:ext uri="{28A0092B-C50C-407E-A947-70E740481C1C}">
                        <a14:useLocalDpi xmlns:a14="http://schemas.microsoft.com/office/drawing/2010/main" val="0"/>
                      </a:ext>
                    </a:extLst>
                  </a:blip>
                  <a:stretch>
                    <a:fillRect/>
                  </a:stretch>
                </pic:blipFill>
                <pic:spPr>
                  <a:xfrm>
                    <a:off x="0" y="0"/>
                    <a:ext cx="1945640" cy="86296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RHDHVTableNormal"/>
      <w:tblW w:w="5000" w:type="pct"/>
      <w:tblLook w:val="04A0" w:firstRow="1" w:lastRow="0" w:firstColumn="1" w:lastColumn="0" w:noHBand="0" w:noVBand="1"/>
    </w:tblPr>
    <w:tblGrid>
      <w:gridCol w:w="1587"/>
      <w:gridCol w:w="4083"/>
      <w:gridCol w:w="2268"/>
      <w:gridCol w:w="851"/>
      <w:gridCol w:w="624"/>
    </w:tblGrid>
    <w:tr w:rsidR="00E65263" w14:paraId="3D7467ED" w14:textId="77777777" w:rsidTr="00691FC3">
      <w:trPr>
        <w:trHeight w:val="283"/>
      </w:trPr>
      <w:sdt>
        <w:sdtPr>
          <w:tag w:val="DocumentDate"/>
          <w:id w:val="-489401009"/>
          <w:placeholder>
            <w:docPart w:val="5CA90DF9785E47E8B8AEBB6D9848F505"/>
          </w:placeholder>
          <w:dataBinding w:xpath="ns0:TTCProperties[1]/ns0:DocumentDate[1]" w:storeItemID="{1E034348-045F-4E44-A689-465A50D863E6}"/>
          <w:date w:fullDate="2020-10-30T00:00:00Z">
            <w:dateFormat w:val="d MMMM yyyy"/>
            <w:lid w:val="nl-NL"/>
            <w:storeMappedDataAs w:val="dateTime"/>
            <w:calendar w:val="gregorian"/>
          </w:date>
        </w:sdtPr>
        <w:sdtEndPr/>
        <w:sdtContent>
          <w:tc>
            <w:tcPr>
              <w:tcW w:w="1587" w:type="dxa"/>
              <w:vAlign w:val="top"/>
            </w:tcPr>
            <w:p w14:paraId="05458F72" w14:textId="4DC67182" w:rsidR="00E65263" w:rsidRDefault="00057099" w:rsidP="009806A4">
              <w:pPr>
                <w:pStyle w:val="Footer"/>
              </w:pPr>
              <w:r>
                <w:t>30 oktober 2020</w:t>
              </w:r>
            </w:p>
          </w:tc>
        </w:sdtContent>
      </w:sdt>
      <w:sdt>
        <w:sdtPr>
          <w:tag w:val="DocShortTitle"/>
          <w:id w:val="313299346"/>
          <w:placeholder>
            <w:docPart w:val="C4882719E54D47F78DD2CD0F3701ADB6"/>
          </w:placeholder>
          <w:dataBinding w:xpath="ns0:TTCProperties[1]/ns0:DocShortTitle[1]" w:storeItemID="{1E034348-045F-4E44-A689-465A50D863E6}"/>
          <w:text/>
        </w:sdtPr>
        <w:sdtEndPr/>
        <w:sdtContent>
          <w:tc>
            <w:tcPr>
              <w:tcW w:w="4083" w:type="dxa"/>
              <w:vAlign w:val="top"/>
            </w:tcPr>
            <w:p w14:paraId="589CC6D3" w14:textId="56E12B68" w:rsidR="00E65263" w:rsidRDefault="00057099" w:rsidP="001A60AC">
              <w:pPr>
                <w:pStyle w:val="FooterBold"/>
              </w:pPr>
              <w:r>
                <w:t>3.1.2 AWZI Nw. Wetering Technische werken WTB</w:t>
              </w:r>
            </w:p>
          </w:tc>
        </w:sdtContent>
      </w:sdt>
      <w:sdt>
        <w:sdtPr>
          <w:tag w:val="CDCCode"/>
          <w:id w:val="-321045428"/>
          <w:placeholder>
            <w:docPart w:val="B5C70D25EDC6485CA57201D75CE44D7F"/>
          </w:placeholder>
          <w:dataBinding w:xpath="ns0:TTCProperties[1]/ns0:CDCCode[1]" w:storeItemID="{1E034348-045F-4E44-A689-465A50D863E6}"/>
          <w:text/>
        </w:sdtPr>
        <w:sdtEndPr/>
        <w:sdtContent>
          <w:tc>
            <w:tcPr>
              <w:tcW w:w="2268" w:type="dxa"/>
              <w:vAlign w:val="top"/>
            </w:tcPr>
            <w:p w14:paraId="11846AA1" w14:textId="08A1AF01" w:rsidR="00E65263" w:rsidRPr="001A60AC" w:rsidRDefault="00057099" w:rsidP="001A60AC">
              <w:pPr>
                <w:pStyle w:val="Footer"/>
                <w:jc w:val="right"/>
              </w:pPr>
              <w:r>
                <w:t>BG3908-RHD-XX-XX-RP-PM-0016</w:t>
              </w:r>
            </w:p>
          </w:tc>
        </w:sdtContent>
      </w:sdt>
      <w:tc>
        <w:tcPr>
          <w:tcW w:w="851" w:type="dxa"/>
          <w:tcMar>
            <w:right w:w="113" w:type="dxa"/>
          </w:tcMar>
          <w:vAlign w:val="top"/>
        </w:tcPr>
        <w:p w14:paraId="1FFB6447" w14:textId="77777777" w:rsidR="00E65263" w:rsidRDefault="00E65263" w:rsidP="001A60AC">
          <w:pPr>
            <w:pStyle w:val="Footer"/>
            <w:jc w:val="right"/>
          </w:pPr>
          <w:r>
            <w:fldChar w:fldCharType="begin"/>
          </w:r>
          <w:r>
            <w:instrText xml:space="preserve"> PAGE   \* MERGEFORMAT </w:instrText>
          </w:r>
          <w:r>
            <w:fldChar w:fldCharType="separate"/>
          </w:r>
          <w:r>
            <w:rPr>
              <w:noProof/>
            </w:rPr>
            <w:t>1</w:t>
          </w:r>
          <w:r>
            <w:rPr>
              <w:noProof/>
            </w:rPr>
            <w:fldChar w:fldCharType="end"/>
          </w:r>
        </w:p>
      </w:tc>
      <w:tc>
        <w:tcPr>
          <w:tcW w:w="624" w:type="dxa"/>
          <w:shd w:val="clear" w:color="auto" w:fill="auto"/>
          <w:vAlign w:val="top"/>
        </w:tcPr>
        <w:p w14:paraId="0A42BDB4" w14:textId="77777777" w:rsidR="00E65263" w:rsidRDefault="00E65263">
          <w:pPr>
            <w:pStyle w:val="Footer"/>
          </w:pPr>
        </w:p>
      </w:tc>
    </w:tr>
  </w:tbl>
  <w:p w14:paraId="35C3B827" w14:textId="77777777" w:rsidR="00E65263" w:rsidRPr="00E73E92" w:rsidRDefault="00E65263" w:rsidP="00E73E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RHDHVTableNormal"/>
      <w:tblW w:w="5377" w:type="pct"/>
      <w:tblLook w:val="04A0" w:firstRow="1" w:lastRow="0" w:firstColumn="1" w:lastColumn="0" w:noHBand="0" w:noVBand="1"/>
    </w:tblPr>
    <w:tblGrid>
      <w:gridCol w:w="1588"/>
      <w:gridCol w:w="4792"/>
      <w:gridCol w:w="2268"/>
      <w:gridCol w:w="851"/>
      <w:gridCol w:w="624"/>
    </w:tblGrid>
    <w:tr w:rsidR="00E65263" w14:paraId="684A6A51" w14:textId="77777777" w:rsidTr="00331A22">
      <w:trPr>
        <w:trHeight w:val="283"/>
      </w:trPr>
      <w:sdt>
        <w:sdtPr>
          <w:tag w:val="DocumentDate"/>
          <w:id w:val="387695477"/>
          <w:placeholder>
            <w:docPart w:val="53A0E6CF055447BB863D357AF029DCFB"/>
          </w:placeholder>
          <w:dataBinding w:xpath="ns0:TTCProperties[1]/ns0:DocumentDate[1]" w:storeItemID="{1E034348-045F-4E44-A689-465A50D863E6}"/>
          <w:date w:fullDate="2020-10-30T00:00:00Z">
            <w:dateFormat w:val="d MMMM yyyy"/>
            <w:lid w:val="nl-NL"/>
            <w:storeMappedDataAs w:val="dateTime"/>
            <w:calendar w:val="gregorian"/>
          </w:date>
        </w:sdtPr>
        <w:sdtEndPr/>
        <w:sdtContent>
          <w:tc>
            <w:tcPr>
              <w:tcW w:w="1587" w:type="dxa"/>
              <w:vAlign w:val="top"/>
            </w:tcPr>
            <w:p w14:paraId="3559D9CE" w14:textId="3AEB4FE9" w:rsidR="00E65263" w:rsidRDefault="00057099" w:rsidP="009806A4">
              <w:pPr>
                <w:pStyle w:val="Footer"/>
              </w:pPr>
              <w:r>
                <w:t>30 oktober 2020</w:t>
              </w:r>
            </w:p>
          </w:tc>
        </w:sdtContent>
      </w:sdt>
      <w:sdt>
        <w:sdtPr>
          <w:tag w:val="DocShortTitle"/>
          <w:id w:val="-703873352"/>
          <w:placeholder>
            <w:docPart w:val="DD4AC4FB4E094797A4EB667E4A50B793"/>
          </w:placeholder>
          <w:dataBinding w:xpath="ns0:TTCProperties[1]/ns0:DocShortTitle[1]" w:storeItemID="{1E034348-045F-4E44-A689-465A50D863E6}"/>
          <w:text/>
        </w:sdtPr>
        <w:sdtEndPr/>
        <w:sdtContent>
          <w:tc>
            <w:tcPr>
              <w:tcW w:w="4792" w:type="dxa"/>
              <w:vAlign w:val="top"/>
            </w:tcPr>
            <w:p w14:paraId="53057ADE" w14:textId="6B016701" w:rsidR="00E65263" w:rsidRDefault="00057099" w:rsidP="001A60AC">
              <w:pPr>
                <w:pStyle w:val="FooterBold"/>
              </w:pPr>
              <w:r>
                <w:t>3.1.2 AWZI Nw. Wetering Technische werken WTB</w:t>
              </w:r>
            </w:p>
          </w:tc>
        </w:sdtContent>
      </w:sdt>
      <w:sdt>
        <w:sdtPr>
          <w:tag w:val="CDCCode"/>
          <w:id w:val="180486353"/>
          <w:placeholder>
            <w:docPart w:val="6A39A9F3D83F42ED9E5646DA9E193486"/>
          </w:placeholder>
          <w:dataBinding w:xpath="ns0:TTCProperties[1]/ns0:CDCCode[1]" w:storeItemID="{1E034348-045F-4E44-A689-465A50D863E6}"/>
          <w:text/>
        </w:sdtPr>
        <w:sdtEndPr/>
        <w:sdtContent>
          <w:tc>
            <w:tcPr>
              <w:tcW w:w="2268" w:type="dxa"/>
              <w:vAlign w:val="top"/>
            </w:tcPr>
            <w:p w14:paraId="144777FC" w14:textId="739A5686" w:rsidR="00E65263" w:rsidRPr="001A60AC" w:rsidRDefault="00057099" w:rsidP="001A60AC">
              <w:pPr>
                <w:pStyle w:val="Footer"/>
                <w:jc w:val="right"/>
              </w:pPr>
              <w:r>
                <w:t>BG3908-RHD-XX-XX-RP-PM-0016</w:t>
              </w:r>
            </w:p>
          </w:tc>
        </w:sdtContent>
      </w:sdt>
      <w:tc>
        <w:tcPr>
          <w:tcW w:w="851" w:type="dxa"/>
          <w:tcMar>
            <w:right w:w="113" w:type="dxa"/>
          </w:tcMar>
          <w:vAlign w:val="top"/>
        </w:tcPr>
        <w:p w14:paraId="14D2B027" w14:textId="77777777" w:rsidR="00E65263" w:rsidRDefault="00E65263" w:rsidP="001A60AC">
          <w:pPr>
            <w:pStyle w:val="Footer"/>
            <w:jc w:val="right"/>
          </w:pPr>
          <w:r>
            <w:fldChar w:fldCharType="begin"/>
          </w:r>
          <w:r>
            <w:instrText xml:space="preserve"> PAGE   \* MERGEFORMAT </w:instrText>
          </w:r>
          <w:r>
            <w:fldChar w:fldCharType="separate"/>
          </w:r>
          <w:r>
            <w:rPr>
              <w:noProof/>
            </w:rPr>
            <w:t>1</w:t>
          </w:r>
          <w:r>
            <w:rPr>
              <w:noProof/>
            </w:rPr>
            <w:fldChar w:fldCharType="end"/>
          </w:r>
        </w:p>
      </w:tc>
      <w:tc>
        <w:tcPr>
          <w:tcW w:w="624" w:type="dxa"/>
          <w:shd w:val="clear" w:color="auto" w:fill="auto"/>
          <w:vAlign w:val="top"/>
        </w:tcPr>
        <w:p w14:paraId="71BC8515" w14:textId="77777777" w:rsidR="00E65263" w:rsidRDefault="00E65263">
          <w:pPr>
            <w:pStyle w:val="Footer"/>
          </w:pPr>
        </w:p>
      </w:tc>
    </w:tr>
  </w:tbl>
  <w:p w14:paraId="09DD90A7" w14:textId="77777777" w:rsidR="00E65263" w:rsidRPr="00E73E92" w:rsidRDefault="00E65263" w:rsidP="00E73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D012B" w14:textId="77777777" w:rsidR="0009126C" w:rsidRDefault="0009126C" w:rsidP="00272C4B">
      <w:pPr>
        <w:spacing w:line="240" w:lineRule="auto"/>
      </w:pPr>
      <w:r>
        <w:separator/>
      </w:r>
    </w:p>
  </w:footnote>
  <w:footnote w:type="continuationSeparator" w:id="0">
    <w:p w14:paraId="7E7EEF65" w14:textId="77777777" w:rsidR="0009126C" w:rsidRDefault="0009126C" w:rsidP="00272C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7E83F" w14:textId="6605B049" w:rsidR="00E65263" w:rsidRDefault="00E65263">
    <w:pPr>
      <w:pStyle w:val="Header"/>
    </w:pPr>
    <w:r>
      <w:rPr>
        <w:noProof/>
      </w:rPr>
      <w:drawing>
        <wp:anchor distT="0" distB="0" distL="114300" distR="114300" simplePos="0" relativeHeight="251665408" behindDoc="0" locked="0" layoutInCell="1" allowOverlap="1" wp14:anchorId="0348BB43" wp14:editId="377F70BA">
          <wp:simplePos x="0" y="0"/>
          <wp:positionH relativeFrom="margin">
            <wp:posOffset>-431800</wp:posOffset>
          </wp:positionH>
          <wp:positionV relativeFrom="page">
            <wp:posOffset>600710</wp:posOffset>
          </wp:positionV>
          <wp:extent cx="1702435" cy="622935"/>
          <wp:effectExtent l="0" t="0" r="0" b="5715"/>
          <wp:wrapNone/>
          <wp:docPr id="15" name="Bran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
                    <a:extLst>
                      <a:ext uri="{28A0092B-C50C-407E-A947-70E740481C1C}">
                        <a14:useLocalDpi xmlns:a14="http://schemas.microsoft.com/office/drawing/2010/main" val="0"/>
                      </a:ext>
                    </a:extLst>
                  </a:blip>
                  <a:stretch>
                    <a:fillRect/>
                  </a:stretch>
                </pic:blipFill>
                <pic:spPr>
                  <a:xfrm>
                    <a:off x="0" y="0"/>
                    <a:ext cx="1702435" cy="622935"/>
                  </a:xfrm>
                  <a:prstGeom prst="rect">
                    <a:avLst/>
                  </a:prstGeom>
                </pic:spPr>
              </pic:pic>
            </a:graphicData>
          </a:graphic>
          <wp14:sizeRelH relativeFrom="margin">
            <wp14:pctWidth>0</wp14:pctWidth>
          </wp14:sizeRelH>
          <wp14:sizeRelV relativeFrom="margin">
            <wp14:pctHeight>0</wp14:pctHeight>
          </wp14:sizeRelV>
        </wp:anchor>
      </w:drawing>
    </w:r>
  </w:p>
  <w:sdt>
    <w:sdtPr>
      <w:tag w:val="Classification"/>
      <w:id w:val="431223"/>
      <w:placeholder>
        <w:docPart w:val="C109BB8450C64741930497E4625EC693"/>
      </w:placeholder>
      <w:dataBinding w:xpath="ns0:TTCProperties[1]/ns0:Classification[1]" w:storeItemID="{1E034348-045F-4E44-A689-465A50D863E6}"/>
      <w:text/>
    </w:sdtPr>
    <w:sdtEndPr/>
    <w:sdtContent>
      <w:p w14:paraId="5475A4A2" w14:textId="033A6094" w:rsidR="00E65263" w:rsidRDefault="00057099">
        <w:pPr>
          <w:pStyle w:val="Header"/>
        </w:pPr>
        <w:proofErr w:type="spellStart"/>
        <w:r>
          <w:t>Projectgerelateerd</w:t>
        </w:r>
        <w:proofErr w:type="spellEnd"/>
      </w:p>
    </w:sdtContent>
  </w:sdt>
  <w:p w14:paraId="4039BC7C" w14:textId="77777777" w:rsidR="00E65263" w:rsidRPr="00E73E92" w:rsidRDefault="00E65263" w:rsidP="00E73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CA2AD" w14:textId="3422DEBB" w:rsidR="00E65263" w:rsidRDefault="00E65263">
    <w:pPr>
      <w:pStyle w:val="Header"/>
    </w:pPr>
    <w:r>
      <w:rPr>
        <w:noProof/>
      </w:rPr>
      <w:drawing>
        <wp:anchor distT="0" distB="0" distL="114300" distR="114300" simplePos="0" relativeHeight="251660287" behindDoc="1" locked="0" layoutInCell="1" allowOverlap="1" wp14:anchorId="38C77FDB" wp14:editId="64B09FA3">
          <wp:simplePos x="0" y="0"/>
          <wp:positionH relativeFrom="page">
            <wp:posOffset>0</wp:posOffset>
          </wp:positionH>
          <wp:positionV relativeFrom="page">
            <wp:posOffset>0</wp:posOffset>
          </wp:positionV>
          <wp:extent cx="7560945" cy="10692765"/>
          <wp:effectExtent l="0" t="0" r="1905" b="0"/>
          <wp:wrapNone/>
          <wp:docPr id="7" name="coveringPictures1i0"/>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
                    <a:extLst>
                      <a:ext uri="{28A0092B-C50C-407E-A947-70E740481C1C}">
                        <a14:useLocalDpi xmlns:a14="http://schemas.microsoft.com/office/drawing/2010/main" val="0"/>
                      </a:ext>
                    </a:extLst>
                  </a:blip>
                  <a:stretch>
                    <a:fillRect/>
                  </a:stretch>
                </pic:blipFill>
                <pic:spPr>
                  <a:xfrm>
                    <a:off x="0" y="0"/>
                    <a:ext cx="7560945" cy="1069276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436CF" w14:textId="77777777" w:rsidR="00E65263" w:rsidRDefault="00E65263">
    <w:pPr>
      <w:pStyle w:val="Header"/>
    </w:pPr>
    <w:r>
      <w:rPr>
        <w:noProof/>
      </w:rPr>
      <w:drawing>
        <wp:anchor distT="0" distB="0" distL="114300" distR="114300" simplePos="0" relativeHeight="251667456" behindDoc="0" locked="0" layoutInCell="1" allowOverlap="1" wp14:anchorId="1EFF9766" wp14:editId="4E5FEEE8">
          <wp:simplePos x="0" y="0"/>
          <wp:positionH relativeFrom="margin">
            <wp:posOffset>-431800</wp:posOffset>
          </wp:positionH>
          <wp:positionV relativeFrom="page">
            <wp:posOffset>600710</wp:posOffset>
          </wp:positionV>
          <wp:extent cx="1702435" cy="622935"/>
          <wp:effectExtent l="0" t="0" r="0" b="5715"/>
          <wp:wrapNone/>
          <wp:docPr id="16" name="Bran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
                    <a:extLst>
                      <a:ext uri="{28A0092B-C50C-407E-A947-70E740481C1C}">
                        <a14:useLocalDpi xmlns:a14="http://schemas.microsoft.com/office/drawing/2010/main" val="0"/>
                      </a:ext>
                    </a:extLst>
                  </a:blip>
                  <a:stretch>
                    <a:fillRect/>
                  </a:stretch>
                </pic:blipFill>
                <pic:spPr>
                  <a:xfrm>
                    <a:off x="0" y="0"/>
                    <a:ext cx="1702435" cy="622935"/>
                  </a:xfrm>
                  <a:prstGeom prst="rect">
                    <a:avLst/>
                  </a:prstGeom>
                </pic:spPr>
              </pic:pic>
            </a:graphicData>
          </a:graphic>
          <wp14:sizeRelH relativeFrom="margin">
            <wp14:pctWidth>0</wp14:pctWidth>
          </wp14:sizeRelH>
          <wp14:sizeRelV relativeFrom="margin">
            <wp14:pctHeight>0</wp14:pctHeight>
          </wp14:sizeRelV>
        </wp:anchor>
      </w:drawing>
    </w:r>
  </w:p>
  <w:sdt>
    <w:sdtPr>
      <w:tag w:val="Classification"/>
      <w:id w:val="-1264905234"/>
      <w:placeholder>
        <w:docPart w:val="AE9A192EBC054313BA29D016FAFAC7E2"/>
      </w:placeholder>
      <w:dataBinding w:xpath="ns0:TTCProperties[1]/ns0:Classification[1]" w:storeItemID="{1E034348-045F-4E44-A689-465A50D863E6}"/>
      <w:text/>
    </w:sdtPr>
    <w:sdtEndPr/>
    <w:sdtContent>
      <w:p w14:paraId="3527A38D" w14:textId="03D9E813" w:rsidR="00E65263" w:rsidRDefault="00057099">
        <w:pPr>
          <w:pStyle w:val="Header"/>
        </w:pPr>
        <w:proofErr w:type="spellStart"/>
        <w:r>
          <w:t>Projectgerelateerd</w:t>
        </w:r>
        <w:proofErr w:type="spellEnd"/>
      </w:p>
    </w:sdtContent>
  </w:sdt>
  <w:p w14:paraId="4CBA37E8" w14:textId="77777777" w:rsidR="00E65263" w:rsidRPr="00E73E92" w:rsidRDefault="00E65263" w:rsidP="00E73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964466"/>
    <w:lvl w:ilvl="0">
      <w:start w:val="1"/>
      <w:numFmt w:val="decimal"/>
      <w:pStyle w:val="ListNumber5"/>
      <w:lvlText w:val="%1."/>
      <w:lvlJc w:val="left"/>
      <w:pPr>
        <w:tabs>
          <w:tab w:val="num" w:pos="3193"/>
        </w:tabs>
        <w:ind w:left="3193" w:hanging="360"/>
      </w:pPr>
    </w:lvl>
  </w:abstractNum>
  <w:abstractNum w:abstractNumId="1" w15:restartNumberingAfterBreak="0">
    <w:nsid w:val="FFFFFF80"/>
    <w:multiLevelType w:val="singleLevel"/>
    <w:tmpl w:val="8B62AA32"/>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FB"/>
    <w:multiLevelType w:val="multilevel"/>
    <w:tmpl w:val="E1F64DB4"/>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egacy w:legacy="1" w:legacySpace="0" w:legacyIndent="0"/>
      <w:lvlJc w:val="left"/>
      <w:rPr>
        <w:sz w:val="18"/>
        <w:szCs w:val="18"/>
      </w:rPr>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3" w15:restartNumberingAfterBreak="0">
    <w:nsid w:val="011540E5"/>
    <w:multiLevelType w:val="hybridMultilevel"/>
    <w:tmpl w:val="91C6F6B0"/>
    <w:lvl w:ilvl="0" w:tplc="01D0CDFC">
      <w:numFmt w:val="bullet"/>
      <w:lvlText w:val="-"/>
      <w:lvlJc w:val="left"/>
      <w:pPr>
        <w:ind w:left="720" w:hanging="360"/>
      </w:pPr>
      <w:rPr>
        <w:rFonts w:ascii="Arial" w:eastAsia="Times New Roman" w:hAnsi="Arial" w:cs="Aria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965E89"/>
    <w:multiLevelType w:val="hybridMultilevel"/>
    <w:tmpl w:val="BDACE180"/>
    <w:lvl w:ilvl="0" w:tplc="0408F768">
      <w:start w:val="1"/>
      <w:numFmt w:val="lowerLetter"/>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231DFC"/>
    <w:multiLevelType w:val="multilevel"/>
    <w:tmpl w:val="3EACC1B6"/>
    <w:numStyleLink w:val="ListAppendices"/>
  </w:abstractNum>
  <w:abstractNum w:abstractNumId="6" w15:restartNumberingAfterBreak="0">
    <w:nsid w:val="1B677B18"/>
    <w:multiLevelType w:val="hybridMultilevel"/>
    <w:tmpl w:val="00BA50DE"/>
    <w:lvl w:ilvl="0" w:tplc="01D0CDFC">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33F58C4"/>
    <w:multiLevelType w:val="multilevel"/>
    <w:tmpl w:val="DEE248C2"/>
    <w:styleLink w:val="ListNumbers"/>
    <w:lvl w:ilvl="0">
      <w:start w:val="1"/>
      <w:numFmt w:val="decimal"/>
      <w:pStyle w:val="ListNumber"/>
      <w:lvlText w:val="%1"/>
      <w:lvlJc w:val="left"/>
      <w:pPr>
        <w:ind w:left="284" w:hanging="284"/>
      </w:pPr>
      <w:rPr>
        <w:rFonts w:hint="default"/>
        <w:color w:val="00577E" w:themeColor="accent1"/>
      </w:rPr>
    </w:lvl>
    <w:lvl w:ilvl="1">
      <w:start w:val="1"/>
      <w:numFmt w:val="decimal"/>
      <w:pStyle w:val="ListNumber2"/>
      <w:lvlText w:val="%1.%2"/>
      <w:lvlJc w:val="left"/>
      <w:pPr>
        <w:ind w:left="851" w:hanging="567"/>
      </w:pPr>
      <w:rPr>
        <w:rFonts w:hint="default"/>
        <w:color w:val="00577E" w:themeColor="accent1"/>
      </w:rPr>
    </w:lvl>
    <w:lvl w:ilvl="2">
      <w:start w:val="1"/>
      <w:numFmt w:val="decimal"/>
      <w:pStyle w:val="ListNumber3"/>
      <w:lvlText w:val="%1.%2.%3"/>
      <w:lvlJc w:val="left"/>
      <w:pPr>
        <w:ind w:left="1418" w:hanging="567"/>
      </w:pPr>
      <w:rPr>
        <w:rFonts w:hint="default"/>
        <w:color w:val="00577E" w:themeColor="accent1"/>
      </w:rPr>
    </w:lvl>
    <w:lvl w:ilvl="3">
      <w:start w:val="1"/>
      <w:numFmt w:val="decimal"/>
      <w:pStyle w:val="ListNumber4"/>
      <w:lvlText w:val="%1.%2.%3.%4"/>
      <w:lvlJc w:val="left"/>
      <w:pPr>
        <w:ind w:left="1985" w:hanging="567"/>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8" w15:restartNumberingAfterBreak="0">
    <w:nsid w:val="3DD4221D"/>
    <w:multiLevelType w:val="multilevel"/>
    <w:tmpl w:val="9E9C3054"/>
    <w:styleLink w:val="ListBullets"/>
    <w:lvl w:ilvl="0">
      <w:start w:val="1"/>
      <w:numFmt w:val="bullet"/>
      <w:pStyle w:val="ListBullet"/>
      <w:lvlText w:val=""/>
      <w:lvlJc w:val="left"/>
      <w:pPr>
        <w:ind w:left="284" w:hanging="284"/>
      </w:pPr>
      <w:rPr>
        <w:rFonts w:ascii="Wingdings" w:hAnsi="Wingdings" w:hint="default"/>
        <w:color w:val="00577E" w:themeColor="accent1"/>
        <w:sz w:val="14"/>
      </w:rPr>
    </w:lvl>
    <w:lvl w:ilvl="1">
      <w:start w:val="1"/>
      <w:numFmt w:val="bullet"/>
      <w:pStyle w:val="ListBullet2"/>
      <w:lvlText w:val=""/>
      <w:lvlJc w:val="left"/>
      <w:pPr>
        <w:ind w:left="568" w:hanging="284"/>
      </w:pPr>
      <w:rPr>
        <w:rFonts w:ascii="Wingdings" w:hAnsi="Wingdings" w:hint="default"/>
        <w:color w:val="00577E" w:themeColor="accent1"/>
        <w:sz w:val="14"/>
      </w:rPr>
    </w:lvl>
    <w:lvl w:ilvl="2">
      <w:start w:val="1"/>
      <w:numFmt w:val="bullet"/>
      <w:pStyle w:val="ListBullet3"/>
      <w:lvlText w:val=""/>
      <w:lvlJc w:val="left"/>
      <w:pPr>
        <w:ind w:left="852" w:hanging="284"/>
      </w:pPr>
      <w:rPr>
        <w:rFonts w:ascii="Wingdings" w:hAnsi="Wingdings" w:hint="default"/>
        <w:color w:val="00577E" w:themeColor="accent1"/>
        <w:sz w:val="12"/>
      </w:rPr>
    </w:lvl>
    <w:lvl w:ilvl="3">
      <w:start w:val="1"/>
      <w:numFmt w:val="bullet"/>
      <w:pStyle w:val="ListBullet4"/>
      <w:lvlText w:val=""/>
      <w:lvlJc w:val="left"/>
      <w:pPr>
        <w:ind w:left="1136" w:hanging="284"/>
      </w:pPr>
      <w:rPr>
        <w:rFonts w:ascii="Wingdings" w:hAnsi="Wingdings" w:hint="default"/>
        <w:color w:val="00577E" w:themeColor="accent1"/>
        <w:sz w:val="14"/>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9" w15:restartNumberingAfterBreak="0">
    <w:nsid w:val="42EA48A8"/>
    <w:multiLevelType w:val="multilevel"/>
    <w:tmpl w:val="522CFC88"/>
    <w:styleLink w:val="ListHeadings"/>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0" w15:restartNumberingAfterBreak="0">
    <w:nsid w:val="57593396"/>
    <w:multiLevelType w:val="hybridMultilevel"/>
    <w:tmpl w:val="9E7097C6"/>
    <w:lvl w:ilvl="0" w:tplc="936E8332">
      <w:start w:val="1"/>
      <w:numFmt w:val="bullet"/>
      <w:pStyle w:val="Bullet2"/>
      <w:lvlText w:val=""/>
      <w:lvlJc w:val="left"/>
      <w:pPr>
        <w:tabs>
          <w:tab w:val="num" w:pos="709"/>
        </w:tabs>
        <w:ind w:left="709" w:hanging="283"/>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0D1386"/>
    <w:multiLevelType w:val="multilevel"/>
    <w:tmpl w:val="3EACC1B6"/>
    <w:styleLink w:val="ListAppendices"/>
    <w:lvl w:ilvl="0">
      <w:start w:val="1"/>
      <w:numFmt w:val="decimal"/>
      <w:pStyle w:val="AppendixHeading1Numbered"/>
      <w:lvlText w:val="A%1"/>
      <w:lvlJc w:val="left"/>
      <w:pPr>
        <w:ind w:left="964" w:hanging="964"/>
      </w:pPr>
      <w:rPr>
        <w:rFonts w:hint="default"/>
      </w:rPr>
    </w:lvl>
    <w:lvl w:ilvl="1">
      <w:start w:val="1"/>
      <w:numFmt w:val="decimal"/>
      <w:pStyle w:val="AppendixHeading2Numbered"/>
      <w:lvlText w:val="A%1.%2"/>
      <w:lvlJc w:val="left"/>
      <w:pPr>
        <w:ind w:left="964" w:hanging="964"/>
      </w:pPr>
      <w:rPr>
        <w:rFonts w:hint="default"/>
      </w:rPr>
    </w:lvl>
    <w:lvl w:ilvl="2">
      <w:start w:val="1"/>
      <w:numFmt w:val="decimal"/>
      <w:pStyle w:val="AppendixHeading3Numbered"/>
      <w:lvlText w:val="A%1.%2.%3"/>
      <w:lvlJc w:val="left"/>
      <w:pPr>
        <w:ind w:left="964" w:hanging="964"/>
      </w:pPr>
      <w:rPr>
        <w:rFonts w:hint="default"/>
      </w:rPr>
    </w:lvl>
    <w:lvl w:ilvl="3">
      <w:start w:val="1"/>
      <w:numFmt w:val="none"/>
      <w:lvlText w:val=""/>
      <w:lvlJc w:val="left"/>
      <w:pPr>
        <w:ind w:left="964" w:hanging="964"/>
      </w:pPr>
      <w:rPr>
        <w:rFonts w:hint="default"/>
      </w:rPr>
    </w:lvl>
    <w:lvl w:ilvl="4">
      <w:start w:val="1"/>
      <w:numFmt w:val="none"/>
      <w:lvlText w:val=""/>
      <w:lvlJc w:val="left"/>
      <w:pPr>
        <w:ind w:left="964" w:hanging="964"/>
      </w:pPr>
      <w:rPr>
        <w:rFonts w:hint="default"/>
      </w:rPr>
    </w:lvl>
    <w:lvl w:ilvl="5">
      <w:start w:val="1"/>
      <w:numFmt w:val="none"/>
      <w:lvlText w:val=""/>
      <w:lvlJc w:val="left"/>
      <w:pPr>
        <w:ind w:left="964" w:hanging="964"/>
      </w:pPr>
      <w:rPr>
        <w:rFonts w:hint="default"/>
      </w:rPr>
    </w:lvl>
    <w:lvl w:ilvl="6">
      <w:start w:val="1"/>
      <w:numFmt w:val="none"/>
      <w:lvlText w:val=""/>
      <w:lvlJc w:val="left"/>
      <w:pPr>
        <w:ind w:left="964" w:hanging="964"/>
      </w:pPr>
      <w:rPr>
        <w:rFonts w:hint="default"/>
      </w:rPr>
    </w:lvl>
    <w:lvl w:ilvl="7">
      <w:start w:val="1"/>
      <w:numFmt w:val="none"/>
      <w:lvlText w:val=""/>
      <w:lvlJc w:val="left"/>
      <w:pPr>
        <w:ind w:left="964" w:hanging="964"/>
      </w:pPr>
      <w:rPr>
        <w:rFonts w:hint="default"/>
      </w:rPr>
    </w:lvl>
    <w:lvl w:ilvl="8">
      <w:start w:val="1"/>
      <w:numFmt w:val="none"/>
      <w:lvlText w:val=""/>
      <w:lvlJc w:val="left"/>
      <w:pPr>
        <w:ind w:left="964" w:hanging="964"/>
      </w:pPr>
      <w:rPr>
        <w:rFonts w:hint="default"/>
      </w:rPr>
    </w:lvl>
  </w:abstractNum>
  <w:abstractNum w:abstractNumId="12" w15:restartNumberingAfterBreak="0">
    <w:nsid w:val="5DD62EC3"/>
    <w:multiLevelType w:val="hybridMultilevel"/>
    <w:tmpl w:val="DC14AC8C"/>
    <w:lvl w:ilvl="0" w:tplc="01D0CDFC">
      <w:numFmt w:val="bullet"/>
      <w:lvlText w:val="-"/>
      <w:lvlJc w:val="left"/>
      <w:pPr>
        <w:tabs>
          <w:tab w:val="num" w:pos="570"/>
        </w:tabs>
        <w:ind w:left="570" w:hanging="57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F7568E1"/>
    <w:multiLevelType w:val="hybridMultilevel"/>
    <w:tmpl w:val="170EE632"/>
    <w:lvl w:ilvl="0" w:tplc="BB9A86C8">
      <w:start w:val="1"/>
      <w:numFmt w:val="bullet"/>
      <w:pStyle w:val="Bullet1"/>
      <w:lvlText w:val="–"/>
      <w:lvlJc w:val="left"/>
      <w:pPr>
        <w:tabs>
          <w:tab w:val="num" w:pos="1135"/>
        </w:tabs>
        <w:ind w:left="1135" w:hanging="284"/>
      </w:pPr>
      <w:rPr>
        <w:rFonts w:ascii="Times New Roman" w:hAnsi="Times New Roman" w:cs="Times New Roman" w:hint="default"/>
        <w:b w:val="0"/>
        <w:bCs w:val="0"/>
        <w:strike w:val="0"/>
      </w:rPr>
    </w:lvl>
    <w:lvl w:ilvl="1" w:tplc="2E4C9FBA">
      <w:start w:val="1"/>
      <w:numFmt w:val="bullet"/>
      <w:lvlText w:val=""/>
      <w:lvlJc w:val="left"/>
      <w:pPr>
        <w:tabs>
          <w:tab w:val="num" w:pos="1363"/>
        </w:tabs>
        <w:ind w:left="1363" w:hanging="283"/>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385DE3"/>
    <w:multiLevelType w:val="hybridMultilevel"/>
    <w:tmpl w:val="7F323682"/>
    <w:lvl w:ilvl="0" w:tplc="EC806F2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5476F6"/>
    <w:multiLevelType w:val="hybridMultilevel"/>
    <w:tmpl w:val="0882E6F4"/>
    <w:lvl w:ilvl="0" w:tplc="C99845A6">
      <w:start w:val="1"/>
      <w:numFmt w:val="bullet"/>
      <w:lvlText w:val="–"/>
      <w:lvlJc w:val="left"/>
      <w:pPr>
        <w:tabs>
          <w:tab w:val="num" w:pos="567"/>
        </w:tabs>
        <w:ind w:left="567" w:hanging="567"/>
      </w:pPr>
      <w:rPr>
        <w:rFonts w:ascii="Times New Roman" w:cs="Times New Roman" w:hint="default"/>
      </w:rPr>
    </w:lvl>
    <w:lvl w:ilvl="1" w:tplc="2E4C9FBA">
      <w:start w:val="1"/>
      <w:numFmt w:val="bullet"/>
      <w:lvlText w:val="o"/>
      <w:lvlJc w:val="left"/>
      <w:pPr>
        <w:tabs>
          <w:tab w:val="num" w:pos="1440"/>
        </w:tabs>
        <w:ind w:left="1440" w:hanging="360"/>
      </w:pPr>
      <w:rPr>
        <w:rFonts w:ascii="Courier New" w:hAnsi="Courier New" w:hint="default"/>
      </w:rPr>
    </w:lvl>
    <w:lvl w:ilvl="2" w:tplc="40E8655C">
      <w:numFmt w:val="bullet"/>
      <w:lvlText w:val="•"/>
      <w:lvlJc w:val="left"/>
      <w:pPr>
        <w:ind w:left="2160" w:hanging="360"/>
      </w:pPr>
      <w:rPr>
        <w:rFonts w:ascii="Arial" w:eastAsia="Times New Roman" w:hAnsi="Arial" w:cs="Arial"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857446"/>
    <w:multiLevelType w:val="hybridMultilevel"/>
    <w:tmpl w:val="82B60410"/>
    <w:lvl w:ilvl="0" w:tplc="01D0CDF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D325926"/>
    <w:multiLevelType w:val="hybridMultilevel"/>
    <w:tmpl w:val="9B44E786"/>
    <w:lvl w:ilvl="0" w:tplc="C99845A6">
      <w:start w:val="1"/>
      <w:numFmt w:val="lowerLetter"/>
      <w:lvlText w:val="%1."/>
      <w:lvlJc w:val="left"/>
      <w:pPr>
        <w:tabs>
          <w:tab w:val="num" w:pos="284"/>
        </w:tabs>
        <w:ind w:left="284" w:hanging="284"/>
      </w:pPr>
      <w:rPr>
        <w:rFonts w:hint="default"/>
      </w:rPr>
    </w:lvl>
    <w:lvl w:ilvl="1" w:tplc="2E4C9FB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5685647"/>
    <w:multiLevelType w:val="hybridMultilevel"/>
    <w:tmpl w:val="539CF1E0"/>
    <w:lvl w:ilvl="0" w:tplc="F7CE64D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9D11CA6"/>
    <w:multiLevelType w:val="hybridMultilevel"/>
    <w:tmpl w:val="7BD4023A"/>
    <w:lvl w:ilvl="0" w:tplc="F7CE64D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9"/>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720" w:hanging="720"/>
        </w:pPr>
      </w:lvl>
    </w:lvlOverride>
    <w:lvlOverride w:ilvl="3">
      <w:lvl w:ilvl="3">
        <w:start w:val="1"/>
        <w:numFmt w:val="decimal"/>
        <w:pStyle w:val="Heading4"/>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
    <w:abstractNumId w:val="7"/>
  </w:num>
  <w:num w:numId="4">
    <w:abstractNumId w:val="1"/>
  </w:num>
  <w:num w:numId="5">
    <w:abstractNumId w:val="0"/>
  </w:num>
  <w:num w:numId="6">
    <w:abstractNumId w:val="11"/>
  </w:num>
  <w:num w:numId="7">
    <w:abstractNumId w:val="5"/>
  </w:num>
  <w:num w:numId="8">
    <w:abstractNumId w:val="13"/>
  </w:num>
  <w:num w:numId="9">
    <w:abstractNumId w:val="10"/>
  </w:num>
  <w:num w:numId="10">
    <w:abstractNumId w:val="17"/>
  </w:num>
  <w:num w:numId="11">
    <w:abstractNumId w:val="4"/>
  </w:num>
  <w:num w:numId="12">
    <w:abstractNumId w:val="12"/>
  </w:num>
  <w:num w:numId="13">
    <w:abstractNumId w:val="9"/>
  </w:num>
  <w:num w:numId="14">
    <w:abstractNumId w:val="9"/>
    <w:lvlOverride w:ilvl="0">
      <w:lvl w:ilvl="0">
        <w:start w:val="1"/>
        <w:numFmt w:val="decimal"/>
        <w:pStyle w:val="Heading1"/>
        <w:lvlText w:val="%1"/>
        <w:lvlJc w:val="left"/>
        <w:pPr>
          <w:ind w:left="851" w:hanging="851"/>
        </w:pPr>
        <w:rPr>
          <w:rFonts w:hint="default"/>
        </w:rPr>
      </w:lvl>
    </w:lvlOverride>
    <w:lvlOverride w:ilvl="1">
      <w:lvl w:ilvl="1">
        <w:start w:val="1"/>
        <w:numFmt w:val="decimal"/>
        <w:pStyle w:val="Heading2"/>
        <w:lvlText w:val="%1.%2"/>
        <w:lvlJc w:val="left"/>
        <w:pPr>
          <w:ind w:left="851" w:hanging="851"/>
        </w:pPr>
        <w:rPr>
          <w:rFonts w:hint="default"/>
        </w:rPr>
      </w:lvl>
    </w:lvlOverride>
    <w:lvlOverride w:ilvl="2">
      <w:lvl w:ilvl="2">
        <w:start w:val="1"/>
        <w:numFmt w:val="decimal"/>
        <w:pStyle w:val="Heading3"/>
        <w:lvlText w:val="%1.%2.%3"/>
        <w:lvlJc w:val="left"/>
        <w:pPr>
          <w:ind w:left="851" w:hanging="851"/>
        </w:pPr>
        <w:rPr>
          <w:rFonts w:hint="default"/>
        </w:rPr>
      </w:lvl>
    </w:lvlOverride>
    <w:lvlOverride w:ilvl="3">
      <w:lvl w:ilvl="3">
        <w:start w:val="1"/>
        <w:numFmt w:val="decimal"/>
        <w:pStyle w:val="Heading4"/>
        <w:lvlText w:val="%1.%2.%3.%4"/>
        <w:lvlJc w:val="left"/>
        <w:pPr>
          <w:ind w:left="851" w:hanging="851"/>
        </w:pPr>
        <w:rPr>
          <w:rFonts w:hint="default"/>
        </w:rPr>
      </w:lvl>
    </w:lvlOverride>
    <w:lvlOverride w:ilvl="4">
      <w:lvl w:ilvl="4">
        <w:start w:val="1"/>
        <w:numFmt w:val="none"/>
        <w:lvlText w:val=""/>
        <w:lvlJc w:val="left"/>
        <w:pPr>
          <w:ind w:left="851" w:hanging="851"/>
        </w:pPr>
        <w:rPr>
          <w:rFonts w:hint="default"/>
        </w:rPr>
      </w:lvl>
    </w:lvlOverride>
    <w:lvlOverride w:ilvl="5">
      <w:lvl w:ilvl="5">
        <w:start w:val="1"/>
        <w:numFmt w:val="none"/>
        <w:lvlText w:val=""/>
        <w:lvlJc w:val="left"/>
        <w:pPr>
          <w:ind w:left="851" w:hanging="851"/>
        </w:pPr>
        <w:rPr>
          <w:rFonts w:hint="default"/>
        </w:rPr>
      </w:lvl>
    </w:lvlOverride>
    <w:lvlOverride w:ilvl="6">
      <w:lvl w:ilvl="6">
        <w:start w:val="1"/>
        <w:numFmt w:val="none"/>
        <w:lvlText w:val=""/>
        <w:lvlJc w:val="left"/>
        <w:pPr>
          <w:ind w:left="851" w:hanging="851"/>
        </w:pPr>
        <w:rPr>
          <w:rFonts w:hint="default"/>
        </w:rPr>
      </w:lvl>
    </w:lvlOverride>
    <w:lvlOverride w:ilvl="7">
      <w:lvl w:ilvl="7">
        <w:start w:val="1"/>
        <w:numFmt w:val="none"/>
        <w:lvlText w:val=""/>
        <w:lvlJc w:val="left"/>
        <w:pPr>
          <w:ind w:left="851" w:hanging="851"/>
        </w:pPr>
        <w:rPr>
          <w:rFonts w:hint="default"/>
        </w:rPr>
      </w:lvl>
    </w:lvlOverride>
    <w:lvlOverride w:ilvl="8">
      <w:lvl w:ilvl="8">
        <w:start w:val="1"/>
        <w:numFmt w:val="none"/>
        <w:lvlText w:val=""/>
        <w:lvlJc w:val="left"/>
        <w:pPr>
          <w:ind w:left="851" w:hanging="851"/>
        </w:pPr>
        <w:rPr>
          <w:rFonts w:hint="default"/>
        </w:rPr>
      </w:lvl>
    </w:lvlOverride>
  </w:num>
  <w:num w:numId="15">
    <w:abstractNumId w:val="14"/>
  </w:num>
  <w:num w:numId="16">
    <w:abstractNumId w:val="6"/>
  </w:num>
  <w:num w:numId="17">
    <w:abstractNumId w:val="18"/>
  </w:num>
  <w:num w:numId="18">
    <w:abstractNumId w:val="3"/>
  </w:num>
  <w:num w:numId="19">
    <w:abstractNumId w:val="9"/>
    <w:lvlOverride w:ilvl="0">
      <w:lvl w:ilvl="0">
        <w:start w:val="1"/>
        <w:numFmt w:val="decimal"/>
        <w:pStyle w:val="Heading1"/>
        <w:lvlText w:val="%1"/>
        <w:lvlJc w:val="left"/>
        <w:pPr>
          <w:ind w:left="851" w:hanging="851"/>
        </w:pPr>
        <w:rPr>
          <w:rFonts w:hint="default"/>
        </w:rPr>
      </w:lvl>
    </w:lvlOverride>
    <w:lvlOverride w:ilvl="1">
      <w:lvl w:ilvl="1">
        <w:start w:val="1"/>
        <w:numFmt w:val="decimal"/>
        <w:pStyle w:val="Heading2"/>
        <w:lvlText w:val="%1.%2"/>
        <w:lvlJc w:val="left"/>
        <w:pPr>
          <w:ind w:left="851" w:hanging="851"/>
        </w:pPr>
        <w:rPr>
          <w:rFonts w:hint="default"/>
        </w:rPr>
      </w:lvl>
    </w:lvlOverride>
    <w:lvlOverride w:ilvl="2">
      <w:lvl w:ilvl="2">
        <w:start w:val="1"/>
        <w:numFmt w:val="decimal"/>
        <w:pStyle w:val="Heading3"/>
        <w:lvlText w:val="%1.%2.%3"/>
        <w:lvlJc w:val="left"/>
        <w:pPr>
          <w:ind w:left="851" w:hanging="85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Heading4"/>
        <w:lvlText w:val="%1.%2.%3.%4"/>
        <w:lvlJc w:val="left"/>
        <w:pPr>
          <w:ind w:left="851" w:hanging="851"/>
        </w:pPr>
        <w:rPr>
          <w:rFonts w:hint="default"/>
        </w:rPr>
      </w:lvl>
    </w:lvlOverride>
    <w:lvlOverride w:ilvl="4">
      <w:lvl w:ilvl="4">
        <w:start w:val="1"/>
        <w:numFmt w:val="none"/>
        <w:lvlText w:val=""/>
        <w:lvlJc w:val="left"/>
        <w:pPr>
          <w:ind w:left="851" w:hanging="851"/>
        </w:pPr>
        <w:rPr>
          <w:rFonts w:hint="default"/>
        </w:rPr>
      </w:lvl>
    </w:lvlOverride>
    <w:lvlOverride w:ilvl="5">
      <w:lvl w:ilvl="5">
        <w:start w:val="1"/>
        <w:numFmt w:val="none"/>
        <w:lvlText w:val=""/>
        <w:lvlJc w:val="left"/>
        <w:pPr>
          <w:ind w:left="851" w:hanging="851"/>
        </w:pPr>
        <w:rPr>
          <w:rFonts w:hint="default"/>
        </w:rPr>
      </w:lvl>
    </w:lvlOverride>
    <w:lvlOverride w:ilvl="6">
      <w:lvl w:ilvl="6">
        <w:start w:val="1"/>
        <w:numFmt w:val="none"/>
        <w:lvlText w:val=""/>
        <w:lvlJc w:val="left"/>
        <w:pPr>
          <w:ind w:left="851" w:hanging="851"/>
        </w:pPr>
        <w:rPr>
          <w:rFonts w:hint="default"/>
        </w:rPr>
      </w:lvl>
    </w:lvlOverride>
    <w:lvlOverride w:ilvl="7">
      <w:lvl w:ilvl="7">
        <w:start w:val="1"/>
        <w:numFmt w:val="none"/>
        <w:lvlText w:val=""/>
        <w:lvlJc w:val="left"/>
        <w:pPr>
          <w:ind w:left="851" w:hanging="851"/>
        </w:pPr>
        <w:rPr>
          <w:rFonts w:hint="default"/>
        </w:rPr>
      </w:lvl>
    </w:lvlOverride>
    <w:lvlOverride w:ilvl="8">
      <w:lvl w:ilvl="8">
        <w:start w:val="1"/>
        <w:numFmt w:val="none"/>
        <w:lvlText w:val=""/>
        <w:lvlJc w:val="left"/>
        <w:pPr>
          <w:ind w:left="851" w:hanging="851"/>
        </w:pPr>
        <w:rPr>
          <w:rFonts w:hint="default"/>
        </w:rPr>
      </w:lvl>
    </w:lvlOverride>
  </w:num>
  <w:num w:numId="20">
    <w:abstractNumId w:val="9"/>
    <w:lvlOverride w:ilvl="1">
      <w:lvl w:ilvl="1">
        <w:start w:val="1"/>
        <w:numFmt w:val="decimal"/>
        <w:pStyle w:val="Heading2"/>
        <w:lvlText w:val="%1.%2"/>
        <w:lvlJc w:val="left"/>
        <w:pPr>
          <w:ind w:left="851" w:hanging="85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1">
    <w:abstractNumId w:val="19"/>
  </w:num>
  <w:num w:numId="22">
    <w:abstractNumId w:val="9"/>
    <w:lvlOverride w:ilvl="1">
      <w:lvl w:ilvl="1">
        <w:start w:val="1"/>
        <w:numFmt w:val="decimal"/>
        <w:pStyle w:val="Heading2"/>
        <w:lvlText w:val="%1.%2"/>
        <w:lvlJc w:val="left"/>
        <w:pPr>
          <w:ind w:left="851" w:hanging="851"/>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3">
    <w:abstractNumId w:val="2"/>
  </w:num>
  <w:num w:numId="24">
    <w:abstractNumId w:val="15"/>
  </w:num>
  <w:num w:numId="25">
    <w:abstractNumId w:val="13"/>
  </w:num>
  <w:num w:numId="2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SortMethod w:val="0000"/>
  <w:defaultTabStop w:val="720"/>
  <w:hyphenationZone w:val="425"/>
  <w:defaultTableStyle w:val="RHDHVTable"/>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hor" w:val="Jeroen Aldenhoven"/>
    <w:docVar w:name="AuthorAddressCountryCode" w:val="NL"/>
    <w:docVar w:name="AuthorAddressId" w:val="21"/>
    <w:docVar w:name="AuthorAddressLanguage" w:val="1"/>
    <w:docVar w:name="AuthorAddressLayoutId" w:val="43"/>
    <w:docVar w:name="AuthorAddressType" w:val="0"/>
    <w:docVar w:name="AuthorContactEmail" w:val="jeroen.aldenhoven@rhdhv.com"/>
    <w:docVar w:name="AuthorContactMobile" w:val="+31 6 46 02 21 27"/>
    <w:docVar w:name="AuthorContactTelephone" w:val="+31 88 348 68 62"/>
    <w:docVar w:name="AuthorFunction" w:val="Projectleader"/>
    <w:docVar w:name="BrandId" w:val="0"/>
    <w:docVar w:name="BrandWeightId" w:val="1"/>
    <w:docVar w:name="CDCDocNumber" w:val="0001"/>
    <w:docVar w:name="ClassificationId" w:val="4"/>
    <w:docVar w:name="ColourSchemeId" w:val="0"/>
    <w:docVar w:name="countryInAddress" w:val="False"/>
    <w:docVar w:name="DocType" w:val="Specification"/>
    <w:docVar w:name="DocumentDate" w:val="44134"/>
    <w:docVar w:name="DocumentShortTitle" w:val="3.1.2 AWZI Nw. Wetering Technische werken WTB"/>
    <w:docVar w:name="DocumentSubheading" w:val="3.1.2 AWZI Nieuwe Wetering Technische werken WTB_x000d__x000a_DIG-10035"/>
    <w:docVar w:name="dvDocumentType" w:val="Report"/>
    <w:docVar w:name="dvListSeparator" w:val=";"/>
    <w:docVar w:name="dvTemplateType" w:val="Report"/>
    <w:docVar w:name="dvTTCTemplate" w:val="TTC"/>
    <w:docVar w:name="LegalEntityId" w:val="113000000"/>
    <w:docVar w:name="LevelsLocations" w:val="XX"/>
    <w:docVar w:name="OrganisationalSubUnitId" w:val="9999"/>
    <w:docVar w:name="OrganisationalUnitId" w:val="21"/>
    <w:docVar w:name="ProjectName" w:val="Renovatie AWZI Nieuwe Wetering"/>
    <w:docVar w:name="ProjectNumber" w:val="BG3908"/>
    <w:docVar w:name="RecieverFaxNo" w:val=" "/>
    <w:docVar w:name="RecieverReference" w:val=" "/>
    <w:docVar w:name="ReportFrontPageWithImageOption" w:val="0"/>
    <w:docVar w:name="ReportType" w:val="4"/>
    <w:docVar w:name="Role" w:val="Z"/>
    <w:docVar w:name="SignatoryJobTitle" w:val=" "/>
    <w:docVar w:name="SignatoryName" w:val=" "/>
    <w:docVar w:name="StationeryApologies" w:val=" "/>
    <w:docVar w:name="StationeryAppendix" w:val=" "/>
    <w:docVar w:name="StationeryClosing" w:val=" "/>
    <w:docVar w:name="StationeryCopyTo" w:val=" "/>
    <w:docVar w:name="StationeryEnclosures" w:val=" "/>
    <w:docVar w:name="StationeryFaxPages" w:val=" "/>
    <w:docVar w:name="StationeryMeetingDate" w:val="43822.4875578704"/>
    <w:docVar w:name="StationeryMeetingLocation" w:val=" "/>
    <w:docVar w:name="StationeryMeetingPresent" w:val=" "/>
    <w:docVar w:name="StationeryMeetingTime" w:val="43822.4875578704"/>
    <w:docVar w:name="StationerySalutation" w:val=" "/>
    <w:docVar w:name="StationerySEAFinancialLetter" w:val="False"/>
    <w:docVar w:name="StatusId" w:val="38"/>
    <w:docVar w:name="TemplateCode" w:val="SP"/>
    <w:docVar w:name="ThirdPartyLogos" w:val="|"/>
    <w:docVar w:name="Volume" w:val="ZZ"/>
  </w:docVars>
  <w:rsids>
    <w:rsidRoot w:val="00E73E92"/>
    <w:rsid w:val="000001B2"/>
    <w:rsid w:val="00005FB7"/>
    <w:rsid w:val="000117C8"/>
    <w:rsid w:val="00015938"/>
    <w:rsid w:val="00016E73"/>
    <w:rsid w:val="000205A8"/>
    <w:rsid w:val="0002101A"/>
    <w:rsid w:val="0002111A"/>
    <w:rsid w:val="00021B0F"/>
    <w:rsid w:val="000255D3"/>
    <w:rsid w:val="0002587E"/>
    <w:rsid w:val="00026C3D"/>
    <w:rsid w:val="0002758E"/>
    <w:rsid w:val="00027599"/>
    <w:rsid w:val="00031B19"/>
    <w:rsid w:val="00036B25"/>
    <w:rsid w:val="000401E8"/>
    <w:rsid w:val="000429F3"/>
    <w:rsid w:val="00043031"/>
    <w:rsid w:val="00045070"/>
    <w:rsid w:val="00046773"/>
    <w:rsid w:val="00046E4D"/>
    <w:rsid w:val="00047336"/>
    <w:rsid w:val="00047A5B"/>
    <w:rsid w:val="000500AB"/>
    <w:rsid w:val="000527EC"/>
    <w:rsid w:val="0005450E"/>
    <w:rsid w:val="00054E5D"/>
    <w:rsid w:val="00056D56"/>
    <w:rsid w:val="00057099"/>
    <w:rsid w:val="00061B29"/>
    <w:rsid w:val="00066942"/>
    <w:rsid w:val="00072C0B"/>
    <w:rsid w:val="000730E8"/>
    <w:rsid w:val="00073A33"/>
    <w:rsid w:val="00077B1B"/>
    <w:rsid w:val="0008093D"/>
    <w:rsid w:val="00081F4D"/>
    <w:rsid w:val="0008579B"/>
    <w:rsid w:val="000902F9"/>
    <w:rsid w:val="00090772"/>
    <w:rsid w:val="0009126C"/>
    <w:rsid w:val="00092F8E"/>
    <w:rsid w:val="00096BCD"/>
    <w:rsid w:val="00096CC1"/>
    <w:rsid w:val="00097D6A"/>
    <w:rsid w:val="000A0EA2"/>
    <w:rsid w:val="000A175F"/>
    <w:rsid w:val="000A25E5"/>
    <w:rsid w:val="000A2650"/>
    <w:rsid w:val="000B1BA5"/>
    <w:rsid w:val="000B1BAA"/>
    <w:rsid w:val="000B2708"/>
    <w:rsid w:val="000B288F"/>
    <w:rsid w:val="000B42CA"/>
    <w:rsid w:val="000B7F90"/>
    <w:rsid w:val="000C2D73"/>
    <w:rsid w:val="000C4039"/>
    <w:rsid w:val="000C5DB6"/>
    <w:rsid w:val="000C6CB6"/>
    <w:rsid w:val="000C7980"/>
    <w:rsid w:val="000D2D07"/>
    <w:rsid w:val="000D484C"/>
    <w:rsid w:val="000E2313"/>
    <w:rsid w:val="000E5359"/>
    <w:rsid w:val="000E60B9"/>
    <w:rsid w:val="000E6434"/>
    <w:rsid w:val="000E751E"/>
    <w:rsid w:val="000F1626"/>
    <w:rsid w:val="000F2286"/>
    <w:rsid w:val="000F283A"/>
    <w:rsid w:val="000F54FA"/>
    <w:rsid w:val="000F6395"/>
    <w:rsid w:val="0010007B"/>
    <w:rsid w:val="00100A4D"/>
    <w:rsid w:val="001017A2"/>
    <w:rsid w:val="001028E1"/>
    <w:rsid w:val="00104973"/>
    <w:rsid w:val="0010683A"/>
    <w:rsid w:val="00112A6C"/>
    <w:rsid w:val="001143BA"/>
    <w:rsid w:val="00115842"/>
    <w:rsid w:val="00115C78"/>
    <w:rsid w:val="00122269"/>
    <w:rsid w:val="001255CF"/>
    <w:rsid w:val="001302B8"/>
    <w:rsid w:val="00131930"/>
    <w:rsid w:val="00133DEC"/>
    <w:rsid w:val="00134712"/>
    <w:rsid w:val="00141604"/>
    <w:rsid w:val="00141984"/>
    <w:rsid w:val="00142D00"/>
    <w:rsid w:val="001472DA"/>
    <w:rsid w:val="00147653"/>
    <w:rsid w:val="00152C2B"/>
    <w:rsid w:val="001569D5"/>
    <w:rsid w:val="001577EE"/>
    <w:rsid w:val="00161CB1"/>
    <w:rsid w:val="00162A97"/>
    <w:rsid w:val="00167AF0"/>
    <w:rsid w:val="001701CB"/>
    <w:rsid w:val="0017113C"/>
    <w:rsid w:val="00171718"/>
    <w:rsid w:val="001760CF"/>
    <w:rsid w:val="001817A2"/>
    <w:rsid w:val="001A509E"/>
    <w:rsid w:val="001A60AC"/>
    <w:rsid w:val="001B109D"/>
    <w:rsid w:val="001B27E3"/>
    <w:rsid w:val="001B5C47"/>
    <w:rsid w:val="001C1F8F"/>
    <w:rsid w:val="001D0CE5"/>
    <w:rsid w:val="001D34BA"/>
    <w:rsid w:val="001D7EA5"/>
    <w:rsid w:val="001E1D7B"/>
    <w:rsid w:val="001E2792"/>
    <w:rsid w:val="001E51FC"/>
    <w:rsid w:val="001F0AB8"/>
    <w:rsid w:val="001F0D76"/>
    <w:rsid w:val="001F40BB"/>
    <w:rsid w:val="001F4ED1"/>
    <w:rsid w:val="002006E0"/>
    <w:rsid w:val="00200F2A"/>
    <w:rsid w:val="002011B9"/>
    <w:rsid w:val="002012E5"/>
    <w:rsid w:val="00201ABD"/>
    <w:rsid w:val="00202B0A"/>
    <w:rsid w:val="00205A3C"/>
    <w:rsid w:val="00207DA6"/>
    <w:rsid w:val="00210365"/>
    <w:rsid w:val="002112CA"/>
    <w:rsid w:val="002126FD"/>
    <w:rsid w:val="002162D7"/>
    <w:rsid w:val="0021752B"/>
    <w:rsid w:val="00220618"/>
    <w:rsid w:val="00225725"/>
    <w:rsid w:val="002312A5"/>
    <w:rsid w:val="00233117"/>
    <w:rsid w:val="002340E8"/>
    <w:rsid w:val="00236C4A"/>
    <w:rsid w:val="002370B2"/>
    <w:rsid w:val="00237E2C"/>
    <w:rsid w:val="00245741"/>
    <w:rsid w:val="0025648A"/>
    <w:rsid w:val="002604F4"/>
    <w:rsid w:val="00264394"/>
    <w:rsid w:val="00267BBD"/>
    <w:rsid w:val="00272C4B"/>
    <w:rsid w:val="00273471"/>
    <w:rsid w:val="00276A56"/>
    <w:rsid w:val="002771B1"/>
    <w:rsid w:val="00280F15"/>
    <w:rsid w:val="00283A81"/>
    <w:rsid w:val="00284EB0"/>
    <w:rsid w:val="00286630"/>
    <w:rsid w:val="00290B60"/>
    <w:rsid w:val="00290DF0"/>
    <w:rsid w:val="00291AD3"/>
    <w:rsid w:val="00291D21"/>
    <w:rsid w:val="00294414"/>
    <w:rsid w:val="00296570"/>
    <w:rsid w:val="00297E45"/>
    <w:rsid w:val="002A3CA8"/>
    <w:rsid w:val="002A62F9"/>
    <w:rsid w:val="002A6998"/>
    <w:rsid w:val="002B00C4"/>
    <w:rsid w:val="002B3BD2"/>
    <w:rsid w:val="002B605D"/>
    <w:rsid w:val="002B6D67"/>
    <w:rsid w:val="002C47A9"/>
    <w:rsid w:val="002C501A"/>
    <w:rsid w:val="002C525F"/>
    <w:rsid w:val="002D0821"/>
    <w:rsid w:val="002D20B6"/>
    <w:rsid w:val="002D314A"/>
    <w:rsid w:val="002D3A37"/>
    <w:rsid w:val="002D3FE5"/>
    <w:rsid w:val="002D59C2"/>
    <w:rsid w:val="002D61A3"/>
    <w:rsid w:val="002D69CB"/>
    <w:rsid w:val="002D74B2"/>
    <w:rsid w:val="002E0520"/>
    <w:rsid w:val="002E7B34"/>
    <w:rsid w:val="002E7EE5"/>
    <w:rsid w:val="002F035F"/>
    <w:rsid w:val="002F0950"/>
    <w:rsid w:val="002F2786"/>
    <w:rsid w:val="002F4F9F"/>
    <w:rsid w:val="002F5329"/>
    <w:rsid w:val="002F6A6D"/>
    <w:rsid w:val="00301FBB"/>
    <w:rsid w:val="00306841"/>
    <w:rsid w:val="00311072"/>
    <w:rsid w:val="00311362"/>
    <w:rsid w:val="00315F76"/>
    <w:rsid w:val="003162FD"/>
    <w:rsid w:val="00321EC9"/>
    <w:rsid w:val="003235F2"/>
    <w:rsid w:val="003239D4"/>
    <w:rsid w:val="00323A11"/>
    <w:rsid w:val="003247CC"/>
    <w:rsid w:val="00325DD3"/>
    <w:rsid w:val="0033148E"/>
    <w:rsid w:val="00331A22"/>
    <w:rsid w:val="00332A70"/>
    <w:rsid w:val="00332E4C"/>
    <w:rsid w:val="003423C2"/>
    <w:rsid w:val="003452B1"/>
    <w:rsid w:val="00345BEB"/>
    <w:rsid w:val="003620B3"/>
    <w:rsid w:val="00364F8A"/>
    <w:rsid w:val="00367E38"/>
    <w:rsid w:val="00371872"/>
    <w:rsid w:val="00371ED6"/>
    <w:rsid w:val="003742F9"/>
    <w:rsid w:val="00380DAE"/>
    <w:rsid w:val="0038170C"/>
    <w:rsid w:val="003846F5"/>
    <w:rsid w:val="00385517"/>
    <w:rsid w:val="003861B4"/>
    <w:rsid w:val="003921D2"/>
    <w:rsid w:val="00392FDC"/>
    <w:rsid w:val="00393200"/>
    <w:rsid w:val="0039665B"/>
    <w:rsid w:val="00397A58"/>
    <w:rsid w:val="003A1C99"/>
    <w:rsid w:val="003A48C9"/>
    <w:rsid w:val="003A53D2"/>
    <w:rsid w:val="003B17F3"/>
    <w:rsid w:val="003B2BB2"/>
    <w:rsid w:val="003B3473"/>
    <w:rsid w:val="003B3AAF"/>
    <w:rsid w:val="003B4B56"/>
    <w:rsid w:val="003B6BAF"/>
    <w:rsid w:val="003C00E4"/>
    <w:rsid w:val="003C1607"/>
    <w:rsid w:val="003C2CD5"/>
    <w:rsid w:val="003C4D05"/>
    <w:rsid w:val="003D0837"/>
    <w:rsid w:val="003D243D"/>
    <w:rsid w:val="003D582A"/>
    <w:rsid w:val="003E018C"/>
    <w:rsid w:val="003E0969"/>
    <w:rsid w:val="003E2426"/>
    <w:rsid w:val="003E4776"/>
    <w:rsid w:val="003E5FF2"/>
    <w:rsid w:val="003E76AB"/>
    <w:rsid w:val="003F228F"/>
    <w:rsid w:val="003F3FE0"/>
    <w:rsid w:val="003F51C3"/>
    <w:rsid w:val="003F7D62"/>
    <w:rsid w:val="0040188E"/>
    <w:rsid w:val="00402118"/>
    <w:rsid w:val="0040260B"/>
    <w:rsid w:val="00411AB6"/>
    <w:rsid w:val="00415780"/>
    <w:rsid w:val="00423725"/>
    <w:rsid w:val="00425327"/>
    <w:rsid w:val="0042721C"/>
    <w:rsid w:val="00427618"/>
    <w:rsid w:val="0044059B"/>
    <w:rsid w:val="004446E3"/>
    <w:rsid w:val="00455809"/>
    <w:rsid w:val="00455E03"/>
    <w:rsid w:val="0045657A"/>
    <w:rsid w:val="004602DA"/>
    <w:rsid w:val="0046520A"/>
    <w:rsid w:val="00466D1D"/>
    <w:rsid w:val="00466DCA"/>
    <w:rsid w:val="00467A8F"/>
    <w:rsid w:val="00472EEF"/>
    <w:rsid w:val="004738CD"/>
    <w:rsid w:val="00474430"/>
    <w:rsid w:val="00476DDA"/>
    <w:rsid w:val="00481A85"/>
    <w:rsid w:val="00482A28"/>
    <w:rsid w:val="004831A8"/>
    <w:rsid w:val="0048493A"/>
    <w:rsid w:val="00486460"/>
    <w:rsid w:val="004871CF"/>
    <w:rsid w:val="00487717"/>
    <w:rsid w:val="0049768F"/>
    <w:rsid w:val="004A4B62"/>
    <w:rsid w:val="004A508D"/>
    <w:rsid w:val="004A7880"/>
    <w:rsid w:val="004B179C"/>
    <w:rsid w:val="004B1C38"/>
    <w:rsid w:val="004B3A8F"/>
    <w:rsid w:val="004B4450"/>
    <w:rsid w:val="004C0B30"/>
    <w:rsid w:val="004C0FF4"/>
    <w:rsid w:val="004C3406"/>
    <w:rsid w:val="004D5613"/>
    <w:rsid w:val="004D6DAC"/>
    <w:rsid w:val="004D7395"/>
    <w:rsid w:val="004E3C0F"/>
    <w:rsid w:val="004E73BE"/>
    <w:rsid w:val="004F2BB7"/>
    <w:rsid w:val="00501EC3"/>
    <w:rsid w:val="0050314A"/>
    <w:rsid w:val="00504AC9"/>
    <w:rsid w:val="00507094"/>
    <w:rsid w:val="0051058F"/>
    <w:rsid w:val="00513052"/>
    <w:rsid w:val="00520431"/>
    <w:rsid w:val="00521DCF"/>
    <w:rsid w:val="00523E44"/>
    <w:rsid w:val="005308B2"/>
    <w:rsid w:val="00532503"/>
    <w:rsid w:val="00535A2F"/>
    <w:rsid w:val="00535DA9"/>
    <w:rsid w:val="00541F18"/>
    <w:rsid w:val="005446AF"/>
    <w:rsid w:val="005455F4"/>
    <w:rsid w:val="00552F39"/>
    <w:rsid w:val="00554E07"/>
    <w:rsid w:val="00555902"/>
    <w:rsid w:val="0056030B"/>
    <w:rsid w:val="00566B69"/>
    <w:rsid w:val="00573E39"/>
    <w:rsid w:val="00574D6E"/>
    <w:rsid w:val="00575016"/>
    <w:rsid w:val="005850FF"/>
    <w:rsid w:val="005920EA"/>
    <w:rsid w:val="005930AF"/>
    <w:rsid w:val="005941E8"/>
    <w:rsid w:val="005A07F2"/>
    <w:rsid w:val="005A1350"/>
    <w:rsid w:val="005A2744"/>
    <w:rsid w:val="005A3E97"/>
    <w:rsid w:val="005B179F"/>
    <w:rsid w:val="005B35B1"/>
    <w:rsid w:val="005C5A91"/>
    <w:rsid w:val="005C67DA"/>
    <w:rsid w:val="005C7355"/>
    <w:rsid w:val="005C7A36"/>
    <w:rsid w:val="005D1038"/>
    <w:rsid w:val="005D2084"/>
    <w:rsid w:val="005D38FF"/>
    <w:rsid w:val="005D5494"/>
    <w:rsid w:val="005D5C3D"/>
    <w:rsid w:val="005D7629"/>
    <w:rsid w:val="005D7CC8"/>
    <w:rsid w:val="005E0571"/>
    <w:rsid w:val="005E2878"/>
    <w:rsid w:val="005E5BA5"/>
    <w:rsid w:val="005E7E57"/>
    <w:rsid w:val="005F78E6"/>
    <w:rsid w:val="006000BE"/>
    <w:rsid w:val="00601034"/>
    <w:rsid w:val="00601F72"/>
    <w:rsid w:val="006028B5"/>
    <w:rsid w:val="00602F33"/>
    <w:rsid w:val="00607422"/>
    <w:rsid w:val="00621CFF"/>
    <w:rsid w:val="00622ED2"/>
    <w:rsid w:val="00630777"/>
    <w:rsid w:val="0063284E"/>
    <w:rsid w:val="00632F95"/>
    <w:rsid w:val="00634F0F"/>
    <w:rsid w:val="00635953"/>
    <w:rsid w:val="00635B53"/>
    <w:rsid w:val="00635DAB"/>
    <w:rsid w:val="006362A2"/>
    <w:rsid w:val="006368E5"/>
    <w:rsid w:val="00640BC5"/>
    <w:rsid w:val="006432B1"/>
    <w:rsid w:val="006461C5"/>
    <w:rsid w:val="00647AB2"/>
    <w:rsid w:val="00647C90"/>
    <w:rsid w:val="00652982"/>
    <w:rsid w:val="0065319A"/>
    <w:rsid w:val="00657A5B"/>
    <w:rsid w:val="00657EE0"/>
    <w:rsid w:val="006600FB"/>
    <w:rsid w:val="00670859"/>
    <w:rsid w:val="00670BB1"/>
    <w:rsid w:val="00671AEB"/>
    <w:rsid w:val="00672F7F"/>
    <w:rsid w:val="006743B3"/>
    <w:rsid w:val="00675600"/>
    <w:rsid w:val="00676849"/>
    <w:rsid w:val="00676B81"/>
    <w:rsid w:val="00677C39"/>
    <w:rsid w:val="006820C3"/>
    <w:rsid w:val="00687DD7"/>
    <w:rsid w:val="00691FC3"/>
    <w:rsid w:val="00693F9D"/>
    <w:rsid w:val="0069567E"/>
    <w:rsid w:val="006A234D"/>
    <w:rsid w:val="006A5A60"/>
    <w:rsid w:val="006B05BA"/>
    <w:rsid w:val="006B0EF3"/>
    <w:rsid w:val="006B1EF3"/>
    <w:rsid w:val="006B211D"/>
    <w:rsid w:val="006B644A"/>
    <w:rsid w:val="006C2883"/>
    <w:rsid w:val="006C2F0E"/>
    <w:rsid w:val="006C64EE"/>
    <w:rsid w:val="006C68BE"/>
    <w:rsid w:val="006D0A4E"/>
    <w:rsid w:val="006D5C24"/>
    <w:rsid w:val="006E143D"/>
    <w:rsid w:val="006E3971"/>
    <w:rsid w:val="006E6C4A"/>
    <w:rsid w:val="006E7A24"/>
    <w:rsid w:val="006F28E0"/>
    <w:rsid w:val="006F56E1"/>
    <w:rsid w:val="006F6AC8"/>
    <w:rsid w:val="006F7394"/>
    <w:rsid w:val="00701587"/>
    <w:rsid w:val="00701E0C"/>
    <w:rsid w:val="007020EC"/>
    <w:rsid w:val="007026AE"/>
    <w:rsid w:val="00702A06"/>
    <w:rsid w:val="00704151"/>
    <w:rsid w:val="00704476"/>
    <w:rsid w:val="00707405"/>
    <w:rsid w:val="0071082A"/>
    <w:rsid w:val="0071296E"/>
    <w:rsid w:val="00715A12"/>
    <w:rsid w:val="00717B72"/>
    <w:rsid w:val="007244A4"/>
    <w:rsid w:val="00725E29"/>
    <w:rsid w:val="00727CF7"/>
    <w:rsid w:val="00732BAF"/>
    <w:rsid w:val="007339FF"/>
    <w:rsid w:val="0074037F"/>
    <w:rsid w:val="00740943"/>
    <w:rsid w:val="00744255"/>
    <w:rsid w:val="00744425"/>
    <w:rsid w:val="00751906"/>
    <w:rsid w:val="00751A8D"/>
    <w:rsid w:val="00761A18"/>
    <w:rsid w:val="00763139"/>
    <w:rsid w:val="007644BD"/>
    <w:rsid w:val="007645BA"/>
    <w:rsid w:val="00770FD6"/>
    <w:rsid w:val="00772D8A"/>
    <w:rsid w:val="00772E0C"/>
    <w:rsid w:val="00772FF6"/>
    <w:rsid w:val="00777AEE"/>
    <w:rsid w:val="007840EC"/>
    <w:rsid w:val="007869E9"/>
    <w:rsid w:val="00786D55"/>
    <w:rsid w:val="0079248A"/>
    <w:rsid w:val="00797425"/>
    <w:rsid w:val="007A0B62"/>
    <w:rsid w:val="007A207C"/>
    <w:rsid w:val="007B3446"/>
    <w:rsid w:val="007B450E"/>
    <w:rsid w:val="007B5E96"/>
    <w:rsid w:val="007B6D3A"/>
    <w:rsid w:val="007C04B5"/>
    <w:rsid w:val="007C4581"/>
    <w:rsid w:val="007C569A"/>
    <w:rsid w:val="007C7911"/>
    <w:rsid w:val="007D05B5"/>
    <w:rsid w:val="007D24B6"/>
    <w:rsid w:val="007D667B"/>
    <w:rsid w:val="007D7E58"/>
    <w:rsid w:val="007E1EC1"/>
    <w:rsid w:val="007E2E3A"/>
    <w:rsid w:val="007F0CE6"/>
    <w:rsid w:val="007F0D8F"/>
    <w:rsid w:val="007F29EC"/>
    <w:rsid w:val="007F3106"/>
    <w:rsid w:val="007F5A79"/>
    <w:rsid w:val="00800B74"/>
    <w:rsid w:val="00803416"/>
    <w:rsid w:val="008100E7"/>
    <w:rsid w:val="0081139B"/>
    <w:rsid w:val="00811CA2"/>
    <w:rsid w:val="008132D1"/>
    <w:rsid w:val="008135DD"/>
    <w:rsid w:val="00814E8A"/>
    <w:rsid w:val="00815B25"/>
    <w:rsid w:val="00817163"/>
    <w:rsid w:val="008243FF"/>
    <w:rsid w:val="008274C3"/>
    <w:rsid w:val="00831766"/>
    <w:rsid w:val="008379A0"/>
    <w:rsid w:val="008416C6"/>
    <w:rsid w:val="00853C76"/>
    <w:rsid w:val="008565E4"/>
    <w:rsid w:val="008578E9"/>
    <w:rsid w:val="008603FD"/>
    <w:rsid w:val="00863032"/>
    <w:rsid w:val="00863DB5"/>
    <w:rsid w:val="00865084"/>
    <w:rsid w:val="00866803"/>
    <w:rsid w:val="00867CF9"/>
    <w:rsid w:val="008709C2"/>
    <w:rsid w:val="008715DB"/>
    <w:rsid w:val="00872F6D"/>
    <w:rsid w:val="00873987"/>
    <w:rsid w:val="008744FD"/>
    <w:rsid w:val="00875408"/>
    <w:rsid w:val="00883588"/>
    <w:rsid w:val="00884DD1"/>
    <w:rsid w:val="00885FBA"/>
    <w:rsid w:val="00885FD3"/>
    <w:rsid w:val="00893B71"/>
    <w:rsid w:val="008A564D"/>
    <w:rsid w:val="008A7266"/>
    <w:rsid w:val="008A7745"/>
    <w:rsid w:val="008B60DE"/>
    <w:rsid w:val="008B7112"/>
    <w:rsid w:val="008C1CFD"/>
    <w:rsid w:val="008C2319"/>
    <w:rsid w:val="008C3D0A"/>
    <w:rsid w:val="008C449B"/>
    <w:rsid w:val="008C6021"/>
    <w:rsid w:val="008C6EA6"/>
    <w:rsid w:val="008C7B38"/>
    <w:rsid w:val="008C7CF8"/>
    <w:rsid w:val="008D2DFD"/>
    <w:rsid w:val="008D50FC"/>
    <w:rsid w:val="008D5134"/>
    <w:rsid w:val="008D5432"/>
    <w:rsid w:val="008D65C0"/>
    <w:rsid w:val="008D6B03"/>
    <w:rsid w:val="008D752C"/>
    <w:rsid w:val="008D7D8C"/>
    <w:rsid w:val="008E2703"/>
    <w:rsid w:val="008E5194"/>
    <w:rsid w:val="008E58DB"/>
    <w:rsid w:val="008E6699"/>
    <w:rsid w:val="008E71E9"/>
    <w:rsid w:val="008F0458"/>
    <w:rsid w:val="008F2A47"/>
    <w:rsid w:val="008F47B1"/>
    <w:rsid w:val="008F5F5B"/>
    <w:rsid w:val="008F6050"/>
    <w:rsid w:val="009005DD"/>
    <w:rsid w:val="00900F46"/>
    <w:rsid w:val="00902FD4"/>
    <w:rsid w:val="00905D5B"/>
    <w:rsid w:val="00906157"/>
    <w:rsid w:val="009066C9"/>
    <w:rsid w:val="0091102E"/>
    <w:rsid w:val="009164C5"/>
    <w:rsid w:val="00916DBE"/>
    <w:rsid w:val="009200A7"/>
    <w:rsid w:val="009211B9"/>
    <w:rsid w:val="00926858"/>
    <w:rsid w:val="00926AC9"/>
    <w:rsid w:val="009277DB"/>
    <w:rsid w:val="00931FAD"/>
    <w:rsid w:val="00934D78"/>
    <w:rsid w:val="009351B3"/>
    <w:rsid w:val="0093592E"/>
    <w:rsid w:val="009374BC"/>
    <w:rsid w:val="00937A3A"/>
    <w:rsid w:val="00940EDA"/>
    <w:rsid w:val="00941E19"/>
    <w:rsid w:val="009452E4"/>
    <w:rsid w:val="009473D7"/>
    <w:rsid w:val="00950BB2"/>
    <w:rsid w:val="00954D76"/>
    <w:rsid w:val="00954D77"/>
    <w:rsid w:val="009568F1"/>
    <w:rsid w:val="00956D2A"/>
    <w:rsid w:val="00961D93"/>
    <w:rsid w:val="00962515"/>
    <w:rsid w:val="00962F61"/>
    <w:rsid w:val="0096471B"/>
    <w:rsid w:val="009740B4"/>
    <w:rsid w:val="00974DC8"/>
    <w:rsid w:val="009806A4"/>
    <w:rsid w:val="00980BC5"/>
    <w:rsid w:val="00981C0F"/>
    <w:rsid w:val="009834AC"/>
    <w:rsid w:val="00983D20"/>
    <w:rsid w:val="00984361"/>
    <w:rsid w:val="00985855"/>
    <w:rsid w:val="009863EE"/>
    <w:rsid w:val="00990F7E"/>
    <w:rsid w:val="00992577"/>
    <w:rsid w:val="00994F64"/>
    <w:rsid w:val="0099608B"/>
    <w:rsid w:val="0099764D"/>
    <w:rsid w:val="009B2970"/>
    <w:rsid w:val="009B2D59"/>
    <w:rsid w:val="009B3919"/>
    <w:rsid w:val="009C7DEB"/>
    <w:rsid w:val="009D0039"/>
    <w:rsid w:val="009D06B3"/>
    <w:rsid w:val="009D0773"/>
    <w:rsid w:val="009D19B8"/>
    <w:rsid w:val="009D347D"/>
    <w:rsid w:val="009D7CC4"/>
    <w:rsid w:val="009E0561"/>
    <w:rsid w:val="009E13BD"/>
    <w:rsid w:val="009E626E"/>
    <w:rsid w:val="009E7354"/>
    <w:rsid w:val="009F137A"/>
    <w:rsid w:val="009F29A7"/>
    <w:rsid w:val="009F55D9"/>
    <w:rsid w:val="00A002A1"/>
    <w:rsid w:val="00A01446"/>
    <w:rsid w:val="00A0606F"/>
    <w:rsid w:val="00A0633E"/>
    <w:rsid w:val="00A10B2A"/>
    <w:rsid w:val="00A23517"/>
    <w:rsid w:val="00A241C4"/>
    <w:rsid w:val="00A247ED"/>
    <w:rsid w:val="00A320C7"/>
    <w:rsid w:val="00A32DA0"/>
    <w:rsid w:val="00A3416D"/>
    <w:rsid w:val="00A34F0A"/>
    <w:rsid w:val="00A35EFB"/>
    <w:rsid w:val="00A43299"/>
    <w:rsid w:val="00A434BE"/>
    <w:rsid w:val="00A43FC5"/>
    <w:rsid w:val="00A440F7"/>
    <w:rsid w:val="00A44AD8"/>
    <w:rsid w:val="00A509F7"/>
    <w:rsid w:val="00A50C91"/>
    <w:rsid w:val="00A50F8E"/>
    <w:rsid w:val="00A54B9C"/>
    <w:rsid w:val="00A54C18"/>
    <w:rsid w:val="00A60500"/>
    <w:rsid w:val="00A610B7"/>
    <w:rsid w:val="00A66570"/>
    <w:rsid w:val="00A71AA0"/>
    <w:rsid w:val="00A7341C"/>
    <w:rsid w:val="00A74E89"/>
    <w:rsid w:val="00A76F7B"/>
    <w:rsid w:val="00A7722E"/>
    <w:rsid w:val="00A8122A"/>
    <w:rsid w:val="00A81536"/>
    <w:rsid w:val="00A82026"/>
    <w:rsid w:val="00A87722"/>
    <w:rsid w:val="00A91C0E"/>
    <w:rsid w:val="00A95891"/>
    <w:rsid w:val="00A95C07"/>
    <w:rsid w:val="00A96695"/>
    <w:rsid w:val="00A96D13"/>
    <w:rsid w:val="00A9755D"/>
    <w:rsid w:val="00A9795E"/>
    <w:rsid w:val="00AA1D7D"/>
    <w:rsid w:val="00AA4FEF"/>
    <w:rsid w:val="00AB5578"/>
    <w:rsid w:val="00AB6003"/>
    <w:rsid w:val="00AB628B"/>
    <w:rsid w:val="00AC692F"/>
    <w:rsid w:val="00AC693F"/>
    <w:rsid w:val="00AC6B13"/>
    <w:rsid w:val="00AD1DC2"/>
    <w:rsid w:val="00AE05BD"/>
    <w:rsid w:val="00AE06E6"/>
    <w:rsid w:val="00AE26D1"/>
    <w:rsid w:val="00AE4730"/>
    <w:rsid w:val="00AF743A"/>
    <w:rsid w:val="00AF7CF5"/>
    <w:rsid w:val="00B06DEC"/>
    <w:rsid w:val="00B104EF"/>
    <w:rsid w:val="00B1585C"/>
    <w:rsid w:val="00B1756B"/>
    <w:rsid w:val="00B20B1D"/>
    <w:rsid w:val="00B20D09"/>
    <w:rsid w:val="00B22B79"/>
    <w:rsid w:val="00B22D4B"/>
    <w:rsid w:val="00B23054"/>
    <w:rsid w:val="00B319B4"/>
    <w:rsid w:val="00B32A41"/>
    <w:rsid w:val="00B33574"/>
    <w:rsid w:val="00B361C6"/>
    <w:rsid w:val="00B40504"/>
    <w:rsid w:val="00B40C3B"/>
    <w:rsid w:val="00B44A43"/>
    <w:rsid w:val="00B44F82"/>
    <w:rsid w:val="00B46075"/>
    <w:rsid w:val="00B50F49"/>
    <w:rsid w:val="00B55E4D"/>
    <w:rsid w:val="00B64CB5"/>
    <w:rsid w:val="00B66B48"/>
    <w:rsid w:val="00B67994"/>
    <w:rsid w:val="00B725EA"/>
    <w:rsid w:val="00B762D1"/>
    <w:rsid w:val="00B80395"/>
    <w:rsid w:val="00B81154"/>
    <w:rsid w:val="00B82C39"/>
    <w:rsid w:val="00B83BE5"/>
    <w:rsid w:val="00B83FB1"/>
    <w:rsid w:val="00B8743A"/>
    <w:rsid w:val="00B87B2D"/>
    <w:rsid w:val="00B9028E"/>
    <w:rsid w:val="00B91AC5"/>
    <w:rsid w:val="00B94FC0"/>
    <w:rsid w:val="00B9503E"/>
    <w:rsid w:val="00BB0C86"/>
    <w:rsid w:val="00BB319A"/>
    <w:rsid w:val="00BB65C8"/>
    <w:rsid w:val="00BC01DA"/>
    <w:rsid w:val="00BC13B6"/>
    <w:rsid w:val="00BC1962"/>
    <w:rsid w:val="00BC62E1"/>
    <w:rsid w:val="00BD0564"/>
    <w:rsid w:val="00BD13A2"/>
    <w:rsid w:val="00BD41B6"/>
    <w:rsid w:val="00BD5773"/>
    <w:rsid w:val="00BD60E9"/>
    <w:rsid w:val="00BE04AF"/>
    <w:rsid w:val="00BE11D8"/>
    <w:rsid w:val="00BE121F"/>
    <w:rsid w:val="00BE47E4"/>
    <w:rsid w:val="00BE56F1"/>
    <w:rsid w:val="00BE7AF1"/>
    <w:rsid w:val="00BF41A6"/>
    <w:rsid w:val="00BF4C86"/>
    <w:rsid w:val="00BF6E79"/>
    <w:rsid w:val="00BF73F8"/>
    <w:rsid w:val="00C03CFD"/>
    <w:rsid w:val="00C046A6"/>
    <w:rsid w:val="00C1032C"/>
    <w:rsid w:val="00C17561"/>
    <w:rsid w:val="00C17E32"/>
    <w:rsid w:val="00C2022B"/>
    <w:rsid w:val="00C2400E"/>
    <w:rsid w:val="00C26A86"/>
    <w:rsid w:val="00C319D9"/>
    <w:rsid w:val="00C32008"/>
    <w:rsid w:val="00C33A1D"/>
    <w:rsid w:val="00C340D1"/>
    <w:rsid w:val="00C35F9E"/>
    <w:rsid w:val="00C413DA"/>
    <w:rsid w:val="00C433CE"/>
    <w:rsid w:val="00C43CB6"/>
    <w:rsid w:val="00C446EB"/>
    <w:rsid w:val="00C450A2"/>
    <w:rsid w:val="00C46A13"/>
    <w:rsid w:val="00C474A0"/>
    <w:rsid w:val="00C5146E"/>
    <w:rsid w:val="00C526DF"/>
    <w:rsid w:val="00C556BA"/>
    <w:rsid w:val="00C575DF"/>
    <w:rsid w:val="00C60562"/>
    <w:rsid w:val="00C6258D"/>
    <w:rsid w:val="00C62BB6"/>
    <w:rsid w:val="00C66835"/>
    <w:rsid w:val="00C675E2"/>
    <w:rsid w:val="00C7358E"/>
    <w:rsid w:val="00C8076F"/>
    <w:rsid w:val="00C873D8"/>
    <w:rsid w:val="00C92809"/>
    <w:rsid w:val="00C93019"/>
    <w:rsid w:val="00C93ECE"/>
    <w:rsid w:val="00C975CF"/>
    <w:rsid w:val="00C9778C"/>
    <w:rsid w:val="00CA24D9"/>
    <w:rsid w:val="00CA2AB8"/>
    <w:rsid w:val="00CA446F"/>
    <w:rsid w:val="00CA4B62"/>
    <w:rsid w:val="00CB5886"/>
    <w:rsid w:val="00CC26AE"/>
    <w:rsid w:val="00CC367B"/>
    <w:rsid w:val="00CC720F"/>
    <w:rsid w:val="00CD03C0"/>
    <w:rsid w:val="00CD4391"/>
    <w:rsid w:val="00CD6FCB"/>
    <w:rsid w:val="00CE0808"/>
    <w:rsid w:val="00CE6004"/>
    <w:rsid w:val="00CE6C59"/>
    <w:rsid w:val="00CF0255"/>
    <w:rsid w:val="00CF426E"/>
    <w:rsid w:val="00CF55BA"/>
    <w:rsid w:val="00CF60F6"/>
    <w:rsid w:val="00CF7F5D"/>
    <w:rsid w:val="00D025EA"/>
    <w:rsid w:val="00D044A4"/>
    <w:rsid w:val="00D0548C"/>
    <w:rsid w:val="00D07316"/>
    <w:rsid w:val="00D07DC9"/>
    <w:rsid w:val="00D11135"/>
    <w:rsid w:val="00D13A53"/>
    <w:rsid w:val="00D146EE"/>
    <w:rsid w:val="00D151B1"/>
    <w:rsid w:val="00D155C1"/>
    <w:rsid w:val="00D21E62"/>
    <w:rsid w:val="00D2248D"/>
    <w:rsid w:val="00D224EC"/>
    <w:rsid w:val="00D267ED"/>
    <w:rsid w:val="00D30379"/>
    <w:rsid w:val="00D32750"/>
    <w:rsid w:val="00D32AC0"/>
    <w:rsid w:val="00D34505"/>
    <w:rsid w:val="00D41840"/>
    <w:rsid w:val="00D447FE"/>
    <w:rsid w:val="00D453D4"/>
    <w:rsid w:val="00D47865"/>
    <w:rsid w:val="00D50A63"/>
    <w:rsid w:val="00D50C0B"/>
    <w:rsid w:val="00D511D6"/>
    <w:rsid w:val="00D517E8"/>
    <w:rsid w:val="00D57EBC"/>
    <w:rsid w:val="00D60562"/>
    <w:rsid w:val="00D611AF"/>
    <w:rsid w:val="00D6226D"/>
    <w:rsid w:val="00D62E73"/>
    <w:rsid w:val="00D64537"/>
    <w:rsid w:val="00D6543E"/>
    <w:rsid w:val="00D6604E"/>
    <w:rsid w:val="00D6640D"/>
    <w:rsid w:val="00D6647B"/>
    <w:rsid w:val="00D67C7C"/>
    <w:rsid w:val="00D71017"/>
    <w:rsid w:val="00D711F0"/>
    <w:rsid w:val="00D7123C"/>
    <w:rsid w:val="00D7577B"/>
    <w:rsid w:val="00D8757E"/>
    <w:rsid w:val="00D90E63"/>
    <w:rsid w:val="00D943BB"/>
    <w:rsid w:val="00D945C5"/>
    <w:rsid w:val="00D94D67"/>
    <w:rsid w:val="00D95113"/>
    <w:rsid w:val="00DA1C5B"/>
    <w:rsid w:val="00DA29D3"/>
    <w:rsid w:val="00DA3ABD"/>
    <w:rsid w:val="00DA5E75"/>
    <w:rsid w:val="00DA7545"/>
    <w:rsid w:val="00DA798C"/>
    <w:rsid w:val="00DA7D1E"/>
    <w:rsid w:val="00DB1543"/>
    <w:rsid w:val="00DB20A4"/>
    <w:rsid w:val="00DC4226"/>
    <w:rsid w:val="00DD029A"/>
    <w:rsid w:val="00DD0569"/>
    <w:rsid w:val="00DD1572"/>
    <w:rsid w:val="00DD3468"/>
    <w:rsid w:val="00DD38AE"/>
    <w:rsid w:val="00DD46B0"/>
    <w:rsid w:val="00DD4894"/>
    <w:rsid w:val="00DD5E43"/>
    <w:rsid w:val="00DD7EE7"/>
    <w:rsid w:val="00DE4EE2"/>
    <w:rsid w:val="00DE4F58"/>
    <w:rsid w:val="00DE6BEE"/>
    <w:rsid w:val="00DF1382"/>
    <w:rsid w:val="00DF4819"/>
    <w:rsid w:val="00DF545B"/>
    <w:rsid w:val="00DF708F"/>
    <w:rsid w:val="00DF70A0"/>
    <w:rsid w:val="00E024DD"/>
    <w:rsid w:val="00E03CCD"/>
    <w:rsid w:val="00E0512A"/>
    <w:rsid w:val="00E064A0"/>
    <w:rsid w:val="00E07ADF"/>
    <w:rsid w:val="00E10466"/>
    <w:rsid w:val="00E1068C"/>
    <w:rsid w:val="00E10A5B"/>
    <w:rsid w:val="00E12E77"/>
    <w:rsid w:val="00E13514"/>
    <w:rsid w:val="00E146DF"/>
    <w:rsid w:val="00E16719"/>
    <w:rsid w:val="00E16C99"/>
    <w:rsid w:val="00E16DE0"/>
    <w:rsid w:val="00E20260"/>
    <w:rsid w:val="00E2413B"/>
    <w:rsid w:val="00E24985"/>
    <w:rsid w:val="00E261FF"/>
    <w:rsid w:val="00E2724A"/>
    <w:rsid w:val="00E33C01"/>
    <w:rsid w:val="00E33FC7"/>
    <w:rsid w:val="00E3627B"/>
    <w:rsid w:val="00E4086F"/>
    <w:rsid w:val="00E4089C"/>
    <w:rsid w:val="00E43F64"/>
    <w:rsid w:val="00E46E7C"/>
    <w:rsid w:val="00E4754D"/>
    <w:rsid w:val="00E50A53"/>
    <w:rsid w:val="00E524BE"/>
    <w:rsid w:val="00E57EFC"/>
    <w:rsid w:val="00E610F7"/>
    <w:rsid w:val="00E62CCE"/>
    <w:rsid w:val="00E65263"/>
    <w:rsid w:val="00E665D4"/>
    <w:rsid w:val="00E73E92"/>
    <w:rsid w:val="00E741D1"/>
    <w:rsid w:val="00E758CF"/>
    <w:rsid w:val="00E81E4B"/>
    <w:rsid w:val="00E83F33"/>
    <w:rsid w:val="00E846A1"/>
    <w:rsid w:val="00E8665C"/>
    <w:rsid w:val="00E8737E"/>
    <w:rsid w:val="00EA0513"/>
    <w:rsid w:val="00EA1FD5"/>
    <w:rsid w:val="00EA438B"/>
    <w:rsid w:val="00EA5374"/>
    <w:rsid w:val="00EA7A8D"/>
    <w:rsid w:val="00EB0633"/>
    <w:rsid w:val="00EB0B5F"/>
    <w:rsid w:val="00EB32FE"/>
    <w:rsid w:val="00EC6F4B"/>
    <w:rsid w:val="00ED23F2"/>
    <w:rsid w:val="00ED56A1"/>
    <w:rsid w:val="00ED5AAA"/>
    <w:rsid w:val="00ED67B6"/>
    <w:rsid w:val="00ED7565"/>
    <w:rsid w:val="00EE0246"/>
    <w:rsid w:val="00EE5E57"/>
    <w:rsid w:val="00EE5EB6"/>
    <w:rsid w:val="00EF016B"/>
    <w:rsid w:val="00EF1753"/>
    <w:rsid w:val="00EF4215"/>
    <w:rsid w:val="00EF44D5"/>
    <w:rsid w:val="00EF63CD"/>
    <w:rsid w:val="00EF6B1E"/>
    <w:rsid w:val="00EF7018"/>
    <w:rsid w:val="00EF70B2"/>
    <w:rsid w:val="00F025AE"/>
    <w:rsid w:val="00F03223"/>
    <w:rsid w:val="00F03D0A"/>
    <w:rsid w:val="00F041BF"/>
    <w:rsid w:val="00F06F7B"/>
    <w:rsid w:val="00F072D4"/>
    <w:rsid w:val="00F10942"/>
    <w:rsid w:val="00F1477F"/>
    <w:rsid w:val="00F15084"/>
    <w:rsid w:val="00F16DB4"/>
    <w:rsid w:val="00F24E20"/>
    <w:rsid w:val="00F25A4B"/>
    <w:rsid w:val="00F25AA4"/>
    <w:rsid w:val="00F266B9"/>
    <w:rsid w:val="00F2677C"/>
    <w:rsid w:val="00F2759F"/>
    <w:rsid w:val="00F328AA"/>
    <w:rsid w:val="00F347D1"/>
    <w:rsid w:val="00F411A3"/>
    <w:rsid w:val="00F437DD"/>
    <w:rsid w:val="00F5401D"/>
    <w:rsid w:val="00F56766"/>
    <w:rsid w:val="00F64031"/>
    <w:rsid w:val="00F66EA6"/>
    <w:rsid w:val="00F6716F"/>
    <w:rsid w:val="00F71CB1"/>
    <w:rsid w:val="00F73CCA"/>
    <w:rsid w:val="00F810DC"/>
    <w:rsid w:val="00F8698C"/>
    <w:rsid w:val="00F96815"/>
    <w:rsid w:val="00FA00F7"/>
    <w:rsid w:val="00FB1F85"/>
    <w:rsid w:val="00FC125C"/>
    <w:rsid w:val="00FC2181"/>
    <w:rsid w:val="00FC3A8E"/>
    <w:rsid w:val="00FD12D3"/>
    <w:rsid w:val="00FD41A4"/>
    <w:rsid w:val="00FD7DDA"/>
    <w:rsid w:val="00FE15DD"/>
    <w:rsid w:val="00FE32F2"/>
    <w:rsid w:val="00FE4F0E"/>
    <w:rsid w:val="00FE56CC"/>
    <w:rsid w:val="00FF20D0"/>
    <w:rsid w:val="00FF569E"/>
    <w:rsid w:val="00FF660A"/>
    <w:rsid w:val="00FF7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DB8F5"/>
  <w15:docId w15:val="{D8B28B8E-F559-4E4B-AA99-FA8F7C528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color w:val="00577E" w:themeColor="text1"/>
        <w:lang w:val="en-GB" w:eastAsia="en-GB" w:bidi="ar-SA"/>
      </w:rPr>
    </w:rPrDefault>
    <w:pPrDefault>
      <w:pPr>
        <w:spacing w:line="271" w:lineRule="auto"/>
      </w:pPr>
    </w:pPrDefault>
  </w:docDefaults>
  <w:latentStyles w:defLockedState="0" w:defUIPriority="99" w:defSemiHidden="0" w:defUnhideWhenUsed="0" w:defQFormat="0" w:count="376">
    <w:lsdException w:name="Normal" w:uiPriority="0" w:unhideWhenUsed="1"/>
    <w:lsdException w:name="heading 1" w:uiPriority="0" w:unhideWhenUsed="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lsdException w:name="List 5" w:semiHidden="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unhideWhenUsed="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unhideWhenUsed="1" w:qFormat="1"/>
    <w:lsdException w:name="Emphasis"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814E8A"/>
    <w:rPr>
      <w:lang w:val="nl-NL"/>
    </w:rPr>
  </w:style>
  <w:style w:type="paragraph" w:styleId="Heading1">
    <w:name w:val="heading 1"/>
    <w:basedOn w:val="BaseHeadings"/>
    <w:next w:val="BodyText"/>
    <w:link w:val="Heading1Char"/>
    <w:unhideWhenUsed/>
    <w:qFormat/>
    <w:rsid w:val="006C2F0E"/>
    <w:pPr>
      <w:keepLines/>
      <w:numPr>
        <w:numId w:val="2"/>
      </w:numPr>
      <w:spacing w:before="240" w:after="120" w:line="298" w:lineRule="auto"/>
      <w:ind w:left="851" w:hanging="851"/>
      <w:outlineLvl w:val="0"/>
    </w:pPr>
    <w:rPr>
      <w:rFonts w:eastAsiaTheme="majorEastAsia" w:cstheme="majorBidi"/>
      <w:b/>
      <w:bCs/>
      <w:caps/>
      <w:sz w:val="28"/>
      <w:szCs w:val="28"/>
    </w:rPr>
  </w:style>
  <w:style w:type="paragraph" w:styleId="Heading2">
    <w:name w:val="heading 2"/>
    <w:basedOn w:val="BaseHeadings"/>
    <w:next w:val="BodyText"/>
    <w:link w:val="Heading2Char"/>
    <w:unhideWhenUsed/>
    <w:qFormat/>
    <w:rsid w:val="00036B25"/>
    <w:pPr>
      <w:keepLines/>
      <w:numPr>
        <w:ilvl w:val="1"/>
        <w:numId w:val="2"/>
      </w:numPr>
      <w:spacing w:before="240" w:after="120" w:line="274" w:lineRule="auto"/>
      <w:outlineLvl w:val="1"/>
    </w:pPr>
    <w:rPr>
      <w:rFonts w:eastAsiaTheme="majorEastAsia" w:cstheme="majorBidi"/>
      <w:b/>
      <w:bCs/>
      <w:sz w:val="26"/>
      <w:szCs w:val="26"/>
    </w:rPr>
  </w:style>
  <w:style w:type="paragraph" w:styleId="Heading3">
    <w:name w:val="heading 3"/>
    <w:basedOn w:val="BaseHeadings"/>
    <w:next w:val="BodyText"/>
    <w:link w:val="Heading3Char"/>
    <w:unhideWhenUsed/>
    <w:qFormat/>
    <w:rsid w:val="006028B5"/>
    <w:pPr>
      <w:keepLines/>
      <w:numPr>
        <w:ilvl w:val="2"/>
        <w:numId w:val="2"/>
      </w:numPr>
      <w:spacing w:before="240" w:after="120" w:line="278" w:lineRule="auto"/>
      <w:ind w:left="851" w:hanging="851"/>
      <w:outlineLvl w:val="2"/>
    </w:pPr>
    <w:rPr>
      <w:rFonts w:eastAsiaTheme="majorEastAsia" w:cstheme="majorBidi"/>
      <w:b/>
      <w:bCs/>
      <w:sz w:val="24"/>
      <w14:scene3d>
        <w14:camera w14:prst="orthographicFront"/>
        <w14:lightRig w14:rig="threePt" w14:dir="t">
          <w14:rot w14:lat="0" w14:lon="0" w14:rev="0"/>
        </w14:lightRig>
      </w14:scene3d>
    </w:rPr>
  </w:style>
  <w:style w:type="paragraph" w:styleId="Heading4">
    <w:name w:val="heading 4"/>
    <w:basedOn w:val="BaseHeadings"/>
    <w:next w:val="BodyText"/>
    <w:link w:val="Heading4Char"/>
    <w:unhideWhenUsed/>
    <w:qFormat/>
    <w:rsid w:val="001143BA"/>
    <w:pPr>
      <w:keepLines/>
      <w:numPr>
        <w:ilvl w:val="3"/>
        <w:numId w:val="2"/>
      </w:numPr>
      <w:spacing w:before="120" w:after="120" w:line="280" w:lineRule="atLeast"/>
      <w:ind w:left="851" w:hanging="851"/>
      <w:outlineLvl w:val="3"/>
    </w:pPr>
    <w:rPr>
      <w:rFonts w:eastAsiaTheme="majorEastAsia" w:cstheme="majorBidi"/>
      <w:b/>
      <w:bCs/>
      <w:iCs/>
      <w:sz w:val="22"/>
    </w:rPr>
  </w:style>
  <w:style w:type="paragraph" w:styleId="Heading5">
    <w:name w:val="heading 5"/>
    <w:basedOn w:val="BaseHeadings"/>
    <w:next w:val="BodyText"/>
    <w:link w:val="Heading5Char"/>
    <w:unhideWhenUsed/>
    <w:qFormat/>
    <w:rsid w:val="00225725"/>
    <w:pPr>
      <w:keepLines/>
      <w:outlineLvl w:val="4"/>
    </w:pPr>
    <w:rPr>
      <w:rFonts w:eastAsiaTheme="majorEastAsia" w:cstheme="majorBidi"/>
      <w:b/>
      <w:color w:val="00577E" w:themeColor="text1"/>
    </w:rPr>
  </w:style>
  <w:style w:type="paragraph" w:styleId="Heading6">
    <w:name w:val="heading 6"/>
    <w:basedOn w:val="BaseHeadings"/>
    <w:next w:val="BodyText"/>
    <w:link w:val="Heading6Char"/>
    <w:unhideWhenUsed/>
    <w:qFormat/>
    <w:rsid w:val="007644BD"/>
    <w:pPr>
      <w:keepLines/>
      <w:pageBreakBefore/>
      <w:spacing w:after="240" w:line="238" w:lineRule="auto"/>
      <w:outlineLvl w:val="5"/>
    </w:pPr>
    <w:rPr>
      <w:rFonts w:eastAsiaTheme="majorEastAsia" w:cstheme="majorBidi"/>
      <w:b/>
      <w:iCs/>
      <w:sz w:val="28"/>
    </w:rPr>
  </w:style>
  <w:style w:type="paragraph" w:styleId="Heading7">
    <w:name w:val="heading 7"/>
    <w:basedOn w:val="BaseHeadings"/>
    <w:next w:val="BodyText"/>
    <w:link w:val="Heading7Char"/>
    <w:unhideWhenUsed/>
    <w:qFormat/>
    <w:rsid w:val="003D0837"/>
    <w:pPr>
      <w:keepLines/>
      <w:spacing w:before="240" w:after="125" w:line="274" w:lineRule="auto"/>
      <w:outlineLvl w:val="6"/>
    </w:pPr>
    <w:rPr>
      <w:rFonts w:eastAsiaTheme="majorEastAsia" w:cstheme="majorBidi"/>
      <w:b/>
      <w:iCs/>
      <w:sz w:val="26"/>
    </w:rPr>
  </w:style>
  <w:style w:type="paragraph" w:styleId="Heading8">
    <w:name w:val="heading 8"/>
    <w:basedOn w:val="BaseHeadings"/>
    <w:next w:val="Title"/>
    <w:link w:val="Heading8Char"/>
    <w:unhideWhenUsed/>
    <w:qFormat/>
    <w:rsid w:val="00C446EB"/>
    <w:pPr>
      <w:spacing w:after="120" w:line="288" w:lineRule="auto"/>
      <w:outlineLvl w:val="7"/>
    </w:pPr>
    <w:rPr>
      <w:caps/>
      <w:sz w:val="32"/>
    </w:rPr>
  </w:style>
  <w:style w:type="paragraph" w:styleId="Heading9">
    <w:name w:val="heading 9"/>
    <w:basedOn w:val="BaseHeadings"/>
    <w:next w:val="BodyText"/>
    <w:link w:val="Heading9Char"/>
    <w:unhideWhenUsed/>
    <w:qFormat/>
    <w:rsid w:val="00225725"/>
    <w:pPr>
      <w:keepLines/>
      <w:spacing w:after="80" w:line="266" w:lineRule="auto"/>
      <w:outlineLvl w:val="8"/>
    </w:pPr>
    <w:rPr>
      <w:rFonts w:eastAsiaTheme="majorEastAsia" w:cstheme="majorBidi"/>
      <w:b/>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Headings">
    <w:name w:val="Base Headings"/>
    <w:semiHidden/>
    <w:rsid w:val="00941E19"/>
    <w:pPr>
      <w:keepNext/>
    </w:pPr>
    <w:rPr>
      <w:rFonts w:cs="Arial"/>
      <w:color w:val="00577E" w:themeColor="accent1"/>
      <w:lang w:val="nl-NL"/>
    </w:rPr>
  </w:style>
  <w:style w:type="paragraph" w:customStyle="1" w:styleId="BaseText">
    <w:name w:val="Base Text"/>
    <w:link w:val="BaseTextChar"/>
    <w:semiHidden/>
    <w:rsid w:val="00941E19"/>
    <w:rPr>
      <w:rFonts w:cs="Arial"/>
      <w:lang w:val="nl-NL"/>
    </w:rPr>
  </w:style>
  <w:style w:type="paragraph" w:styleId="BodyText">
    <w:name w:val="Body Text"/>
    <w:aliases w:val="Body Text Char2,Body Text Char Char2,Body Text Char2 Char Char,Body Text Char1 Char Char1 Char,Body Text Char Char Char Char1 Char,Body Text Char Char1 Char1 Char,Body Text Char Char Char1,Body Text Char1 Char1,Body Text Char1 Char Char2, Char"/>
    <w:basedOn w:val="BaseText"/>
    <w:link w:val="BodyTextChar"/>
    <w:unhideWhenUsed/>
    <w:qFormat/>
    <w:rsid w:val="00941E19"/>
  </w:style>
  <w:style w:type="character" w:customStyle="1" w:styleId="BodyTextChar">
    <w:name w:val="Body Text Char"/>
    <w:aliases w:val="Body Text Char2 Char,Body Text Char Char2 Char,Body Text Char2 Char Char Char,Body Text Char1 Char Char1 Char Char,Body Text Char Char Char Char1 Char Char,Body Text Char Char1 Char1 Char Char,Body Text Char Char Char1 Char, Char Char"/>
    <w:basedOn w:val="DefaultParagraphFont"/>
    <w:link w:val="BodyText"/>
    <w:rsid w:val="00941E19"/>
    <w:rPr>
      <w:rFonts w:cs="Arial"/>
      <w:lang w:val="nl-NL"/>
    </w:rPr>
  </w:style>
  <w:style w:type="paragraph" w:styleId="BodyText2">
    <w:name w:val="Body Text 2"/>
    <w:basedOn w:val="BaseText"/>
    <w:link w:val="BodyText2Char"/>
    <w:unhideWhenUsed/>
    <w:rsid w:val="00941E19"/>
    <w:pPr>
      <w:spacing w:line="302" w:lineRule="auto"/>
    </w:pPr>
    <w:rPr>
      <w:sz w:val="18"/>
    </w:rPr>
  </w:style>
  <w:style w:type="character" w:customStyle="1" w:styleId="BodyText2Char">
    <w:name w:val="Body Text 2 Char"/>
    <w:basedOn w:val="DefaultParagraphFont"/>
    <w:link w:val="BodyText2"/>
    <w:rsid w:val="00941E19"/>
    <w:rPr>
      <w:rFonts w:cs="Arial"/>
      <w:sz w:val="18"/>
      <w:lang w:val="nl-NL"/>
    </w:rPr>
  </w:style>
  <w:style w:type="paragraph" w:styleId="Caption">
    <w:name w:val="caption"/>
    <w:basedOn w:val="BaseText"/>
    <w:next w:val="BodyText"/>
    <w:unhideWhenUsed/>
    <w:qFormat/>
    <w:rsid w:val="00C2400E"/>
    <w:pPr>
      <w:spacing w:before="120" w:line="288" w:lineRule="auto"/>
    </w:pPr>
    <w:rPr>
      <w:bCs/>
      <w:i/>
      <w:sz w:val="16"/>
      <w:szCs w:val="18"/>
    </w:rPr>
  </w:style>
  <w:style w:type="paragraph" w:customStyle="1" w:styleId="ColophonLabel">
    <w:name w:val="Colophon Label"/>
    <w:basedOn w:val="BaseText"/>
    <w:unhideWhenUsed/>
    <w:qFormat/>
    <w:rsid w:val="00941E19"/>
    <w:pPr>
      <w:spacing w:line="240" w:lineRule="exact"/>
      <w:ind w:right="57"/>
      <w:jc w:val="right"/>
    </w:pPr>
    <w:rPr>
      <w:sz w:val="18"/>
    </w:rPr>
  </w:style>
  <w:style w:type="paragraph" w:customStyle="1" w:styleId="ColophonText">
    <w:name w:val="Colophon Text"/>
    <w:basedOn w:val="BaseText"/>
    <w:unhideWhenUsed/>
    <w:qFormat/>
    <w:rsid w:val="00941E19"/>
    <w:pPr>
      <w:spacing w:line="240" w:lineRule="exact"/>
      <w:ind w:left="57"/>
    </w:pPr>
  </w:style>
  <w:style w:type="paragraph" w:customStyle="1" w:styleId="DisclaimerText">
    <w:name w:val="Disclaimer Text"/>
    <w:basedOn w:val="BaseText"/>
    <w:unhideWhenUsed/>
    <w:qFormat/>
    <w:rsid w:val="00941E19"/>
    <w:pPr>
      <w:framePr w:h="1701" w:vSpace="510" w:wrap="notBeside" w:hAnchor="margin" w:yAlign="bottom"/>
      <w:spacing w:line="254" w:lineRule="auto"/>
    </w:pPr>
    <w:rPr>
      <w:i/>
      <w:sz w:val="18"/>
    </w:rPr>
  </w:style>
  <w:style w:type="paragraph" w:customStyle="1" w:styleId="DisclaimerHeading">
    <w:name w:val="Disclaimer Heading"/>
    <w:basedOn w:val="DisclaimerText"/>
    <w:next w:val="DisclaimerText"/>
    <w:unhideWhenUsed/>
    <w:qFormat/>
    <w:rsid w:val="00941E19"/>
    <w:pPr>
      <w:framePr w:wrap="notBeside"/>
      <w:spacing w:line="271" w:lineRule="auto"/>
    </w:pPr>
    <w:rPr>
      <w:b/>
      <w:i w:val="0"/>
      <w:sz w:val="20"/>
    </w:rPr>
  </w:style>
  <w:style w:type="paragraph" w:customStyle="1" w:styleId="DocumentDetails">
    <w:name w:val="Document Details"/>
    <w:basedOn w:val="BaseText"/>
    <w:unhideWhenUsed/>
    <w:rsid w:val="00941E19"/>
    <w:pPr>
      <w:spacing w:line="293" w:lineRule="auto"/>
    </w:pPr>
  </w:style>
  <w:style w:type="paragraph" w:styleId="Footer">
    <w:name w:val="footer"/>
    <w:basedOn w:val="BaseText"/>
    <w:link w:val="FooterChar"/>
    <w:unhideWhenUsed/>
    <w:rsid w:val="00941E19"/>
    <w:pPr>
      <w:spacing w:line="238" w:lineRule="auto"/>
    </w:pPr>
    <w:rPr>
      <w:color w:val="00577E"/>
      <w:sz w:val="14"/>
    </w:rPr>
  </w:style>
  <w:style w:type="character" w:customStyle="1" w:styleId="FooterChar">
    <w:name w:val="Footer Char"/>
    <w:basedOn w:val="DefaultParagraphFont"/>
    <w:link w:val="Footer"/>
    <w:rsid w:val="00941E19"/>
    <w:rPr>
      <w:rFonts w:cs="Arial"/>
      <w:color w:val="00577E"/>
      <w:sz w:val="14"/>
      <w:lang w:val="nl-NL"/>
    </w:rPr>
  </w:style>
  <w:style w:type="paragraph" w:customStyle="1" w:styleId="FooterBold">
    <w:name w:val="Footer Bold"/>
    <w:basedOn w:val="Footer"/>
    <w:unhideWhenUsed/>
    <w:qFormat/>
    <w:rsid w:val="00941E19"/>
    <w:pPr>
      <w:spacing w:line="160" w:lineRule="exact"/>
    </w:pPr>
    <w:rPr>
      <w:b/>
      <w:caps/>
      <w:sz w:val="16"/>
    </w:rPr>
  </w:style>
  <w:style w:type="character" w:styleId="FootnoteReference">
    <w:name w:val="footnote reference"/>
    <w:basedOn w:val="DefaultParagraphFont"/>
    <w:unhideWhenUsed/>
    <w:rsid w:val="00941E19"/>
    <w:rPr>
      <w:vertAlign w:val="superscript"/>
      <w:lang w:val="nl-NL"/>
    </w:rPr>
  </w:style>
  <w:style w:type="paragraph" w:styleId="FootnoteText">
    <w:name w:val="footnote text"/>
    <w:basedOn w:val="BaseText"/>
    <w:link w:val="FootnoteTextChar"/>
    <w:unhideWhenUsed/>
    <w:rsid w:val="00941E19"/>
    <w:pPr>
      <w:spacing w:line="240" w:lineRule="auto"/>
    </w:pPr>
    <w:rPr>
      <w:i/>
      <w:sz w:val="16"/>
    </w:rPr>
  </w:style>
  <w:style w:type="character" w:customStyle="1" w:styleId="FootnoteTextChar">
    <w:name w:val="Footnote Text Char"/>
    <w:basedOn w:val="DefaultParagraphFont"/>
    <w:link w:val="FootnoteText"/>
    <w:rsid w:val="00941E19"/>
    <w:rPr>
      <w:rFonts w:cs="Arial"/>
      <w:i/>
      <w:sz w:val="16"/>
      <w:lang w:val="nl-NL"/>
    </w:rPr>
  </w:style>
  <w:style w:type="paragraph" w:customStyle="1" w:styleId="GlossaryTerm">
    <w:name w:val="Glossary Term"/>
    <w:basedOn w:val="BaseHeadings"/>
    <w:unhideWhenUsed/>
    <w:qFormat/>
    <w:rsid w:val="00941E19"/>
    <w:pPr>
      <w:spacing w:line="334" w:lineRule="auto"/>
      <w:ind w:right="113"/>
    </w:pPr>
    <w:rPr>
      <w:b/>
    </w:rPr>
  </w:style>
  <w:style w:type="paragraph" w:customStyle="1" w:styleId="GlossaryText">
    <w:name w:val="Glossary Text"/>
    <w:basedOn w:val="DocumentDetails"/>
    <w:unhideWhenUsed/>
    <w:qFormat/>
    <w:rsid w:val="00941E19"/>
    <w:pPr>
      <w:spacing w:line="334" w:lineRule="auto"/>
    </w:pPr>
  </w:style>
  <w:style w:type="paragraph" w:styleId="Header">
    <w:name w:val="header"/>
    <w:basedOn w:val="BaseText"/>
    <w:link w:val="HeaderChar"/>
    <w:unhideWhenUsed/>
    <w:rsid w:val="00941E19"/>
    <w:pPr>
      <w:tabs>
        <w:tab w:val="center" w:pos="4513"/>
        <w:tab w:val="right" w:pos="9026"/>
      </w:tabs>
      <w:spacing w:line="228" w:lineRule="auto"/>
      <w:jc w:val="center"/>
    </w:pPr>
    <w:rPr>
      <w:color w:val="00577E" w:themeColor="accent1"/>
      <w:spacing w:val="40"/>
      <w:sz w:val="22"/>
    </w:rPr>
  </w:style>
  <w:style w:type="character" w:customStyle="1" w:styleId="HeaderChar">
    <w:name w:val="Header Char"/>
    <w:basedOn w:val="DefaultParagraphFont"/>
    <w:link w:val="Header"/>
    <w:rsid w:val="00941E19"/>
    <w:rPr>
      <w:rFonts w:cs="Arial"/>
      <w:color w:val="00577E" w:themeColor="accent1"/>
      <w:spacing w:val="40"/>
      <w:sz w:val="22"/>
      <w:lang w:val="nl-NL"/>
    </w:rPr>
  </w:style>
  <w:style w:type="paragraph" w:customStyle="1" w:styleId="LegalEntity">
    <w:name w:val="Legal Entity"/>
    <w:basedOn w:val="BaseText"/>
    <w:unhideWhenUsed/>
    <w:qFormat/>
    <w:rsid w:val="00E07ADF"/>
    <w:pPr>
      <w:spacing w:line="338" w:lineRule="auto"/>
      <w:jc w:val="right"/>
    </w:pPr>
    <w:rPr>
      <w:b/>
      <w:caps/>
      <w:sz w:val="16"/>
    </w:rPr>
  </w:style>
  <w:style w:type="numbering" w:customStyle="1" w:styleId="ListBullets">
    <w:name w:val="List Bullets"/>
    <w:uiPriority w:val="99"/>
    <w:rsid w:val="00DB1543"/>
    <w:pPr>
      <w:numPr>
        <w:numId w:val="1"/>
      </w:numPr>
    </w:pPr>
  </w:style>
  <w:style w:type="numbering" w:customStyle="1" w:styleId="ListHeadings">
    <w:name w:val="List Headings"/>
    <w:uiPriority w:val="99"/>
    <w:rsid w:val="00036B25"/>
    <w:pPr>
      <w:numPr>
        <w:numId w:val="13"/>
      </w:numPr>
    </w:pPr>
  </w:style>
  <w:style w:type="numbering" w:customStyle="1" w:styleId="ListNumbers">
    <w:name w:val="List Numbers"/>
    <w:uiPriority w:val="99"/>
    <w:rsid w:val="009452E4"/>
    <w:pPr>
      <w:numPr>
        <w:numId w:val="3"/>
      </w:numPr>
    </w:pPr>
  </w:style>
  <w:style w:type="paragraph" w:customStyle="1" w:styleId="RHDHVAddress">
    <w:name w:val="RHDHV Address"/>
    <w:basedOn w:val="BaseText"/>
    <w:link w:val="RHDHVAddressChar"/>
    <w:unhideWhenUsed/>
    <w:qFormat/>
    <w:rsid w:val="00941E19"/>
    <w:pPr>
      <w:spacing w:line="312" w:lineRule="auto"/>
      <w:jc w:val="right"/>
    </w:pPr>
    <w:rPr>
      <w:sz w:val="16"/>
    </w:rPr>
  </w:style>
  <w:style w:type="paragraph" w:customStyle="1" w:styleId="RHDHVAddressLabel">
    <w:name w:val="RHDHV Address Label"/>
    <w:basedOn w:val="RHDHVAddress"/>
    <w:link w:val="RHDHVAddressLabelChar"/>
    <w:unhideWhenUsed/>
    <w:qFormat/>
    <w:rsid w:val="00E07ADF"/>
    <w:pPr>
      <w:ind w:left="113"/>
      <w:jc w:val="left"/>
    </w:pPr>
    <w:rPr>
      <w:b/>
      <w:caps/>
      <w:color w:val="00577E" w:themeColor="accent1"/>
    </w:rPr>
  </w:style>
  <w:style w:type="table" w:customStyle="1" w:styleId="RHDHVOverview">
    <w:name w:val="RHDHV Overview"/>
    <w:basedOn w:val="TableNormal"/>
    <w:uiPriority w:val="99"/>
    <w:unhideWhenUsed/>
    <w:rsid w:val="00C446EB"/>
    <w:rPr>
      <w:rFonts w:asciiTheme="minorHAnsi" w:hAnsiTheme="minorHAnsi"/>
    </w:rPr>
    <w:tblPr>
      <w:tblStyleRowBandSize w:val="1"/>
      <w:tblInd w:w="113" w:type="dxa"/>
      <w:tblBorders>
        <w:top w:val="single" w:sz="4" w:space="0" w:color="auto"/>
        <w:bottom w:val="single" w:sz="4" w:space="0" w:color="00577E" w:themeColor="text1"/>
        <w:insideH w:val="single" w:sz="4" w:space="0" w:color="00577E" w:themeColor="text1"/>
      </w:tblBorders>
      <w:tblCellMar>
        <w:top w:w="113" w:type="dxa"/>
        <w:left w:w="113" w:type="dxa"/>
        <w:bottom w:w="113" w:type="dxa"/>
        <w:right w:w="113" w:type="dxa"/>
      </w:tblCellMar>
    </w:tblPr>
    <w:tblStylePr w:type="firstRow">
      <w:rPr>
        <w:b/>
      </w:rPr>
      <w:tblPr/>
      <w:tcPr>
        <w:tcBorders>
          <w:top w:val="nil"/>
          <w:left w:val="nil"/>
          <w:bottom w:val="nil"/>
          <w:right w:val="nil"/>
          <w:insideH w:val="nil"/>
          <w:insideV w:val="nil"/>
          <w:tl2br w:val="nil"/>
          <w:tr2bl w:val="nil"/>
        </w:tcBorders>
        <w:shd w:val="clear" w:color="auto" w:fill="B2E7FF" w:themeFill="accent1" w:themeFillTint="33"/>
      </w:tcPr>
    </w:tblStylePr>
    <w:tblStylePr w:type="band1Horz">
      <w:tblPr/>
      <w:tcPr>
        <w:tcBorders>
          <w:top w:val="nil"/>
          <w:left w:val="nil"/>
          <w:bottom w:val="nil"/>
          <w:right w:val="nil"/>
          <w:insideH w:val="nil"/>
          <w:insideV w:val="single" w:sz="8" w:space="0" w:color="FFFFFF" w:themeColor="background1"/>
          <w:tl2br w:val="nil"/>
          <w:tr2bl w:val="nil"/>
        </w:tcBorders>
        <w:shd w:val="clear" w:color="auto" w:fill="B2E7FF" w:themeFill="accent1" w:themeFillTint="33"/>
      </w:tcPr>
    </w:tblStylePr>
    <w:tblStylePr w:type="band2Horz">
      <w:tblPr/>
      <w:tcPr>
        <w:tcBorders>
          <w:top w:val="nil"/>
          <w:left w:val="nil"/>
          <w:bottom w:val="nil"/>
          <w:right w:val="nil"/>
          <w:insideH w:val="nil"/>
          <w:insideV w:val="single" w:sz="8" w:space="0" w:color="FFFFFF" w:themeColor="background1"/>
          <w:tl2br w:val="nil"/>
          <w:tr2bl w:val="nil"/>
        </w:tcBorders>
      </w:tcPr>
    </w:tblStylePr>
  </w:style>
  <w:style w:type="table" w:customStyle="1" w:styleId="RHDHVOverviewImage">
    <w:name w:val="RHDHV Overview Image"/>
    <w:basedOn w:val="TableNormal"/>
    <w:uiPriority w:val="99"/>
    <w:unhideWhenUsed/>
    <w:rsid w:val="00906157"/>
    <w:pPr>
      <w:spacing w:line="240" w:lineRule="auto"/>
    </w:pPr>
    <w:rPr>
      <w:rFonts w:asciiTheme="minorHAnsi" w:hAnsiTheme="minorHAnsi"/>
    </w:rPr>
    <w:tblPr>
      <w:tblCellMar>
        <w:top w:w="113" w:type="dxa"/>
        <w:left w:w="0" w:type="dxa"/>
        <w:right w:w="0" w:type="dxa"/>
      </w:tblCellMar>
    </w:tblPr>
  </w:style>
  <w:style w:type="table" w:customStyle="1" w:styleId="RHDHVTableNormal">
    <w:name w:val="RHDHV Table Normal"/>
    <w:basedOn w:val="TableNormal"/>
    <w:uiPriority w:val="99"/>
    <w:unhideWhenUsed/>
    <w:rsid w:val="00941E19"/>
    <w:rPr>
      <w:rFonts w:asciiTheme="minorHAnsi" w:hAnsiTheme="minorHAnsi"/>
    </w:rPr>
    <w:tblPr>
      <w:tblCellMar>
        <w:top w:w="57" w:type="dxa"/>
        <w:left w:w="0" w:type="dxa"/>
        <w:bottom w:w="57" w:type="dxa"/>
        <w:right w:w="0" w:type="dxa"/>
      </w:tblCellMar>
    </w:tblPr>
    <w:tcPr>
      <w:vAlign w:val="center"/>
    </w:tcPr>
  </w:style>
  <w:style w:type="table" w:customStyle="1" w:styleId="RHDHVTable">
    <w:name w:val="RHDHV Table"/>
    <w:basedOn w:val="RHDHVTableNormal"/>
    <w:uiPriority w:val="99"/>
    <w:unhideWhenUsed/>
    <w:rsid w:val="00DA7D1E"/>
    <w:tblPr>
      <w:tblBorders>
        <w:insideH w:val="single" w:sz="8" w:space="0" w:color="FFFFFF" w:themeColor="background1"/>
        <w:insideV w:val="single" w:sz="8" w:space="0" w:color="FFFFFF" w:themeColor="background1"/>
      </w:tblBorders>
    </w:tblPr>
    <w:tcPr>
      <w:shd w:val="clear" w:color="auto" w:fill="B2E7FF" w:themeFill="accent1" w:themeFillTint="33"/>
    </w:tcPr>
    <w:tblStylePr w:type="firstRow">
      <w:rPr>
        <w:b/>
        <w:color w:val="FFFFFF" w:themeColor="background1"/>
      </w:rPr>
      <w:tblPr/>
      <w:tcPr>
        <w:tcBorders>
          <w:top w:val="nil"/>
          <w:left w:val="nil"/>
          <w:bottom w:val="nil"/>
          <w:right w:val="nil"/>
          <w:insideH w:val="nil"/>
          <w:insideV w:val="single" w:sz="8" w:space="0" w:color="FFFFFF" w:themeColor="background1"/>
          <w:tl2br w:val="nil"/>
          <w:tr2bl w:val="nil"/>
        </w:tcBorders>
        <w:shd w:val="clear" w:color="auto" w:fill="00577E"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65CFFF"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table" w:customStyle="1" w:styleId="RHDHVTableMono">
    <w:name w:val="RHDHV Table Mono"/>
    <w:basedOn w:val="RHDHVTableNormal"/>
    <w:uiPriority w:val="99"/>
    <w:semiHidden/>
    <w:unhideWhenUsed/>
    <w:rsid w:val="00C446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b/>
      </w:rPr>
      <w:tblPr/>
      <w:trPr>
        <w:tblHeader/>
      </w:trPr>
      <w:tcPr>
        <w:tcBorders>
          <w:top w:val="single" w:sz="4" w:space="0" w:color="000000"/>
          <w:left w:val="single" w:sz="4" w:space="0" w:color="000000"/>
          <w:bottom w:val="single" w:sz="4" w:space="0" w:color="000000"/>
          <w:right w:val="single" w:sz="4" w:space="0" w:color="000000"/>
          <w:insideH w:val="nil"/>
          <w:insideV w:val="single" w:sz="4" w:space="0" w:color="FFFFFF"/>
          <w:tl2br w:val="nil"/>
          <w:tr2bl w:val="nil"/>
        </w:tcBorders>
        <w:shd w:val="clear" w:color="auto" w:fill="000000"/>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styleId="Subtitle">
    <w:name w:val="Subtitle"/>
    <w:basedOn w:val="BaseHeadings"/>
    <w:next w:val="BodyText"/>
    <w:link w:val="SubtitleChar"/>
    <w:unhideWhenUsed/>
    <w:qFormat/>
    <w:rsid w:val="00532503"/>
    <w:pPr>
      <w:numPr>
        <w:ilvl w:val="1"/>
      </w:numPr>
      <w:spacing w:after="320" w:line="278" w:lineRule="auto"/>
      <w:contextualSpacing/>
    </w:pPr>
    <w:rPr>
      <w:rFonts w:eastAsiaTheme="majorEastAsia" w:cstheme="majorBidi"/>
      <w:iCs/>
      <w:color w:val="00577E" w:themeColor="text1"/>
      <w:sz w:val="24"/>
      <w:szCs w:val="24"/>
    </w:rPr>
  </w:style>
  <w:style w:type="character" w:customStyle="1" w:styleId="SubtitleChar">
    <w:name w:val="Subtitle Char"/>
    <w:basedOn w:val="DefaultParagraphFont"/>
    <w:link w:val="Subtitle"/>
    <w:rsid w:val="00532503"/>
    <w:rPr>
      <w:rFonts w:eastAsiaTheme="majorEastAsia" w:cstheme="majorBidi"/>
      <w:iCs/>
      <w:sz w:val="24"/>
      <w:szCs w:val="24"/>
      <w:lang w:val="nl-NL"/>
    </w:rPr>
  </w:style>
  <w:style w:type="paragraph" w:customStyle="1" w:styleId="TableText">
    <w:name w:val="Table Text"/>
    <w:basedOn w:val="BaseText"/>
    <w:unhideWhenUsed/>
    <w:rsid w:val="00941E19"/>
    <w:pPr>
      <w:spacing w:line="288" w:lineRule="auto"/>
      <w:ind w:left="113" w:right="113"/>
    </w:pPr>
    <w:rPr>
      <w:sz w:val="16"/>
    </w:rPr>
  </w:style>
  <w:style w:type="paragraph" w:customStyle="1" w:styleId="TableHeading">
    <w:name w:val="Table Heading"/>
    <w:basedOn w:val="TableText"/>
    <w:unhideWhenUsed/>
    <w:rsid w:val="00941E19"/>
    <w:rPr>
      <w:b/>
      <w:color w:val="FFFFFF" w:themeColor="background1"/>
    </w:rPr>
  </w:style>
  <w:style w:type="paragraph" w:customStyle="1" w:styleId="TableTextImage">
    <w:name w:val="Table Text Image"/>
    <w:basedOn w:val="TableText"/>
    <w:unhideWhenUsed/>
    <w:qFormat/>
    <w:rsid w:val="00941E19"/>
    <w:pPr>
      <w:ind w:left="0" w:right="0"/>
    </w:pPr>
  </w:style>
  <w:style w:type="paragraph" w:styleId="Title">
    <w:name w:val="Title"/>
    <w:basedOn w:val="BaseHeadings"/>
    <w:next w:val="Subtitle"/>
    <w:link w:val="TitleChar"/>
    <w:unhideWhenUsed/>
    <w:qFormat/>
    <w:rsid w:val="00941E19"/>
    <w:pPr>
      <w:spacing w:after="400" w:line="262" w:lineRule="auto"/>
      <w:contextualSpacing/>
    </w:pPr>
    <w:rPr>
      <w:rFonts w:eastAsiaTheme="majorEastAsia" w:cstheme="majorBidi"/>
      <w:b/>
      <w:color w:val="00577E" w:themeColor="text1"/>
      <w:spacing w:val="5"/>
      <w:kern w:val="28"/>
      <w:sz w:val="32"/>
      <w:szCs w:val="52"/>
    </w:rPr>
  </w:style>
  <w:style w:type="character" w:customStyle="1" w:styleId="TitleChar">
    <w:name w:val="Title Char"/>
    <w:basedOn w:val="DefaultParagraphFont"/>
    <w:link w:val="Title"/>
    <w:rsid w:val="00941E19"/>
    <w:rPr>
      <w:rFonts w:eastAsiaTheme="majorEastAsia" w:cstheme="majorBidi"/>
      <w:b/>
      <w:spacing w:val="5"/>
      <w:kern w:val="28"/>
      <w:sz w:val="32"/>
      <w:szCs w:val="52"/>
      <w:lang w:val="nl-NL"/>
    </w:rPr>
  </w:style>
  <w:style w:type="paragraph" w:styleId="TOC1">
    <w:name w:val="toc 1"/>
    <w:basedOn w:val="BaseHeadings"/>
    <w:next w:val="Normal"/>
    <w:uiPriority w:val="39"/>
    <w:unhideWhenUsed/>
    <w:rsid w:val="003F51C3"/>
    <w:pPr>
      <w:tabs>
        <w:tab w:val="left" w:pos="851"/>
        <w:tab w:val="right" w:pos="9412"/>
      </w:tabs>
      <w:spacing w:before="240" w:after="80" w:line="280" w:lineRule="atLeast"/>
    </w:pPr>
    <w:rPr>
      <w:b/>
      <w:sz w:val="24"/>
    </w:rPr>
  </w:style>
  <w:style w:type="paragraph" w:styleId="TOC2">
    <w:name w:val="toc 2"/>
    <w:basedOn w:val="BaseText"/>
    <w:next w:val="Normal"/>
    <w:uiPriority w:val="39"/>
    <w:unhideWhenUsed/>
    <w:rsid w:val="00297E45"/>
    <w:pPr>
      <w:tabs>
        <w:tab w:val="left" w:pos="851"/>
        <w:tab w:val="right" w:pos="9412"/>
      </w:tabs>
      <w:spacing w:after="80" w:line="280" w:lineRule="atLeast"/>
    </w:pPr>
    <w:rPr>
      <w:sz w:val="22"/>
    </w:rPr>
  </w:style>
  <w:style w:type="paragraph" w:styleId="TOC3">
    <w:name w:val="toc 3"/>
    <w:basedOn w:val="BaseText"/>
    <w:next w:val="Normal"/>
    <w:uiPriority w:val="39"/>
    <w:unhideWhenUsed/>
    <w:rsid w:val="00297E45"/>
    <w:pPr>
      <w:tabs>
        <w:tab w:val="left" w:pos="851"/>
        <w:tab w:val="right" w:pos="9412"/>
      </w:tabs>
      <w:spacing w:after="40" w:line="250" w:lineRule="auto"/>
    </w:pPr>
  </w:style>
  <w:style w:type="character" w:customStyle="1" w:styleId="Heading1Char">
    <w:name w:val="Heading 1 Char"/>
    <w:basedOn w:val="DefaultParagraphFont"/>
    <w:link w:val="Heading1"/>
    <w:rsid w:val="006C2F0E"/>
    <w:rPr>
      <w:rFonts w:eastAsiaTheme="majorEastAsia" w:cstheme="majorBidi"/>
      <w:b/>
      <w:bCs/>
      <w:caps/>
      <w:color w:val="00577E" w:themeColor="accent1"/>
      <w:sz w:val="28"/>
      <w:szCs w:val="28"/>
      <w:lang w:val="nl-NL"/>
    </w:rPr>
  </w:style>
  <w:style w:type="paragraph" w:styleId="TOCHeading">
    <w:name w:val="TOC Heading"/>
    <w:basedOn w:val="BaseHeadings"/>
    <w:next w:val="Normal"/>
    <w:unhideWhenUsed/>
    <w:qFormat/>
    <w:rsid w:val="00A76F7B"/>
    <w:pPr>
      <w:spacing w:before="240" w:after="240" w:line="238" w:lineRule="auto"/>
    </w:pPr>
    <w:rPr>
      <w:b/>
      <w:bCs/>
      <w:sz w:val="28"/>
    </w:rPr>
  </w:style>
  <w:style w:type="character" w:customStyle="1" w:styleId="Heading6Char">
    <w:name w:val="Heading 6 Char"/>
    <w:basedOn w:val="DefaultParagraphFont"/>
    <w:link w:val="Heading6"/>
    <w:rsid w:val="007644BD"/>
    <w:rPr>
      <w:rFonts w:eastAsiaTheme="majorEastAsia" w:cstheme="majorBidi"/>
      <w:b/>
      <w:iCs/>
      <w:color w:val="00577E" w:themeColor="accent1"/>
      <w:sz w:val="28"/>
      <w:lang w:val="nl-NL"/>
    </w:rPr>
  </w:style>
  <w:style w:type="paragraph" w:customStyle="1" w:styleId="WebAddress">
    <w:name w:val="Web Address"/>
    <w:basedOn w:val="BaseText"/>
    <w:link w:val="WebAddressChar"/>
    <w:unhideWhenUsed/>
    <w:qFormat/>
    <w:rsid w:val="00225725"/>
    <w:pPr>
      <w:framePr w:wrap="around" w:hAnchor="margin" w:yAlign="bottom"/>
      <w:spacing w:line="266" w:lineRule="auto"/>
    </w:pPr>
    <w:rPr>
      <w:b/>
      <w:sz w:val="22"/>
    </w:rPr>
  </w:style>
  <w:style w:type="character" w:customStyle="1" w:styleId="Heading2Char">
    <w:name w:val="Heading 2 Char"/>
    <w:basedOn w:val="DefaultParagraphFont"/>
    <w:link w:val="Heading2"/>
    <w:rsid w:val="00225725"/>
    <w:rPr>
      <w:rFonts w:eastAsiaTheme="majorEastAsia" w:cstheme="majorBidi"/>
      <w:b/>
      <w:bCs/>
      <w:color w:val="00577E" w:themeColor="accent1"/>
      <w:sz w:val="26"/>
      <w:szCs w:val="26"/>
      <w:lang w:val="nl-NL"/>
    </w:rPr>
  </w:style>
  <w:style w:type="character" w:customStyle="1" w:styleId="Heading3Char">
    <w:name w:val="Heading 3 Char"/>
    <w:basedOn w:val="DefaultParagraphFont"/>
    <w:link w:val="Heading3"/>
    <w:rsid w:val="006028B5"/>
    <w:rPr>
      <w:rFonts w:eastAsiaTheme="majorEastAsia" w:cstheme="majorBidi"/>
      <w:b/>
      <w:bCs/>
      <w:color w:val="00577E" w:themeColor="accent1"/>
      <w:sz w:val="24"/>
      <w:lang w:val="nl-NL"/>
      <w14:scene3d>
        <w14:camera w14:prst="orthographicFront"/>
        <w14:lightRig w14:rig="threePt" w14:dir="t">
          <w14:rot w14:lat="0" w14:lon="0" w14:rev="0"/>
        </w14:lightRig>
      </w14:scene3d>
    </w:rPr>
  </w:style>
  <w:style w:type="character" w:customStyle="1" w:styleId="Heading4Char">
    <w:name w:val="Heading 4 Char"/>
    <w:basedOn w:val="DefaultParagraphFont"/>
    <w:link w:val="Heading4"/>
    <w:rsid w:val="001143BA"/>
    <w:rPr>
      <w:rFonts w:eastAsiaTheme="majorEastAsia" w:cstheme="majorBidi"/>
      <w:b/>
      <w:bCs/>
      <w:iCs/>
      <w:color w:val="00577E" w:themeColor="accent1"/>
      <w:sz w:val="22"/>
      <w:lang w:val="nl-NL"/>
    </w:rPr>
  </w:style>
  <w:style w:type="character" w:customStyle="1" w:styleId="Heading5Char">
    <w:name w:val="Heading 5 Char"/>
    <w:basedOn w:val="DefaultParagraphFont"/>
    <w:link w:val="Heading5"/>
    <w:rsid w:val="00225725"/>
    <w:rPr>
      <w:rFonts w:eastAsiaTheme="majorEastAsia" w:cstheme="majorBidi"/>
      <w:b/>
      <w:lang w:val="nl-NL"/>
    </w:rPr>
  </w:style>
  <w:style w:type="character" w:customStyle="1" w:styleId="Heading7Char">
    <w:name w:val="Heading 7 Char"/>
    <w:basedOn w:val="DefaultParagraphFont"/>
    <w:link w:val="Heading7"/>
    <w:rsid w:val="003D0837"/>
    <w:rPr>
      <w:rFonts w:eastAsiaTheme="majorEastAsia" w:cstheme="majorBidi"/>
      <w:b/>
      <w:iCs/>
      <w:color w:val="00577E" w:themeColor="accent1"/>
      <w:sz w:val="26"/>
      <w:lang w:val="nl-NL"/>
    </w:rPr>
  </w:style>
  <w:style w:type="character" w:customStyle="1" w:styleId="Heading8Char">
    <w:name w:val="Heading 8 Char"/>
    <w:basedOn w:val="DefaultParagraphFont"/>
    <w:link w:val="Heading8"/>
    <w:rsid w:val="00C446EB"/>
    <w:rPr>
      <w:rFonts w:cs="Arial"/>
      <w:caps/>
      <w:color w:val="00577E" w:themeColor="accent1"/>
      <w:sz w:val="32"/>
      <w:lang w:val="nl-NL"/>
    </w:rPr>
  </w:style>
  <w:style w:type="character" w:customStyle="1" w:styleId="Heading9Char">
    <w:name w:val="Heading 9 Char"/>
    <w:basedOn w:val="DefaultParagraphFont"/>
    <w:link w:val="Heading9"/>
    <w:rsid w:val="00225725"/>
    <w:rPr>
      <w:rFonts w:eastAsiaTheme="majorEastAsia" w:cstheme="majorBidi"/>
      <w:b/>
      <w:iCs/>
      <w:color w:val="00577E" w:themeColor="accent1"/>
      <w:sz w:val="22"/>
      <w:lang w:val="nl-NL"/>
    </w:rPr>
  </w:style>
  <w:style w:type="paragraph" w:styleId="ListBullet">
    <w:name w:val="List Bullet"/>
    <w:basedOn w:val="BaseText"/>
    <w:unhideWhenUsed/>
    <w:rsid w:val="00DB1543"/>
    <w:pPr>
      <w:numPr>
        <w:numId w:val="1"/>
      </w:numPr>
      <w:spacing w:before="120"/>
    </w:pPr>
  </w:style>
  <w:style w:type="paragraph" w:styleId="ListBullet2">
    <w:name w:val="List Bullet 2"/>
    <w:basedOn w:val="BaseText"/>
    <w:unhideWhenUsed/>
    <w:rsid w:val="00DB1543"/>
    <w:pPr>
      <w:numPr>
        <w:ilvl w:val="1"/>
        <w:numId w:val="1"/>
      </w:numPr>
      <w:spacing w:before="80"/>
    </w:pPr>
  </w:style>
  <w:style w:type="paragraph" w:styleId="ListBullet3">
    <w:name w:val="List Bullet 3"/>
    <w:basedOn w:val="BaseText"/>
    <w:unhideWhenUsed/>
    <w:rsid w:val="00DB1543"/>
    <w:pPr>
      <w:numPr>
        <w:ilvl w:val="2"/>
        <w:numId w:val="1"/>
      </w:numPr>
      <w:spacing w:before="80" w:line="302" w:lineRule="auto"/>
    </w:pPr>
    <w:rPr>
      <w:sz w:val="18"/>
    </w:rPr>
  </w:style>
  <w:style w:type="paragraph" w:styleId="ListNumber">
    <w:name w:val="List Number"/>
    <w:basedOn w:val="BaseText"/>
    <w:unhideWhenUsed/>
    <w:rsid w:val="009452E4"/>
    <w:pPr>
      <w:numPr>
        <w:numId w:val="3"/>
      </w:numPr>
      <w:spacing w:before="120"/>
    </w:pPr>
  </w:style>
  <w:style w:type="paragraph" w:styleId="ListNumber2">
    <w:name w:val="List Number 2"/>
    <w:basedOn w:val="BaseText"/>
    <w:unhideWhenUsed/>
    <w:rsid w:val="009452E4"/>
    <w:pPr>
      <w:numPr>
        <w:ilvl w:val="1"/>
        <w:numId w:val="3"/>
      </w:numPr>
      <w:spacing w:before="80"/>
    </w:pPr>
  </w:style>
  <w:style w:type="paragraph" w:styleId="ListNumber3">
    <w:name w:val="List Number 3"/>
    <w:basedOn w:val="BaseText"/>
    <w:unhideWhenUsed/>
    <w:rsid w:val="009452E4"/>
    <w:pPr>
      <w:numPr>
        <w:ilvl w:val="2"/>
        <w:numId w:val="3"/>
      </w:numPr>
      <w:spacing w:before="80" w:line="302" w:lineRule="auto"/>
    </w:pPr>
    <w:rPr>
      <w:sz w:val="18"/>
    </w:rPr>
  </w:style>
  <w:style w:type="table" w:styleId="TableGrid">
    <w:name w:val="Table Grid"/>
    <w:basedOn w:val="TableNormal"/>
    <w:rsid w:val="00152C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Grid">
    <w:name w:val="Colorful Grid"/>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2E7FF" w:themeFill="text1" w:themeFillTint="33"/>
    </w:tcPr>
    <w:tblStylePr w:type="firstRow">
      <w:rPr>
        <w:b/>
        <w:bCs/>
      </w:rPr>
      <w:tblPr/>
      <w:tcPr>
        <w:shd w:val="clear" w:color="auto" w:fill="65CFFF" w:themeFill="text1" w:themeFillTint="66"/>
      </w:tcPr>
    </w:tblStylePr>
    <w:tblStylePr w:type="lastRow">
      <w:rPr>
        <w:b/>
        <w:bCs/>
        <w:color w:val="00577E" w:themeColor="text1"/>
      </w:rPr>
      <w:tblPr/>
      <w:tcPr>
        <w:shd w:val="clear" w:color="auto" w:fill="65CFFF" w:themeFill="text1" w:themeFillTint="66"/>
      </w:tcPr>
    </w:tblStylePr>
    <w:tblStylePr w:type="firstCol">
      <w:rPr>
        <w:color w:val="FFFFFF" w:themeColor="background1"/>
      </w:rPr>
      <w:tblPr/>
      <w:tcPr>
        <w:shd w:val="clear" w:color="auto" w:fill="00415E" w:themeFill="text1" w:themeFillShade="BF"/>
      </w:tcPr>
    </w:tblStylePr>
    <w:tblStylePr w:type="lastCol">
      <w:rPr>
        <w:color w:val="FFFFFF" w:themeColor="background1"/>
      </w:rPr>
      <w:tblPr/>
      <w:tcPr>
        <w:shd w:val="clear" w:color="auto" w:fill="00415E" w:themeFill="text1" w:themeFillShade="BF"/>
      </w:tc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ColorfulGrid-Accent1">
    <w:name w:val="Colorful Grid Accent 1"/>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2E7FF" w:themeFill="accent1" w:themeFillTint="33"/>
    </w:tcPr>
    <w:tblStylePr w:type="firstRow">
      <w:rPr>
        <w:b/>
        <w:bCs/>
      </w:rPr>
      <w:tblPr/>
      <w:tcPr>
        <w:shd w:val="clear" w:color="auto" w:fill="65CFFF" w:themeFill="accent1" w:themeFillTint="66"/>
      </w:tcPr>
    </w:tblStylePr>
    <w:tblStylePr w:type="lastRow">
      <w:rPr>
        <w:b/>
        <w:bCs/>
        <w:color w:val="00577E" w:themeColor="text1"/>
      </w:rPr>
      <w:tblPr/>
      <w:tcPr>
        <w:shd w:val="clear" w:color="auto" w:fill="65CFFF" w:themeFill="accent1" w:themeFillTint="66"/>
      </w:tcPr>
    </w:tblStylePr>
    <w:tblStylePr w:type="firstCol">
      <w:rPr>
        <w:color w:val="FFFFFF" w:themeColor="background1"/>
      </w:rPr>
      <w:tblPr/>
      <w:tcPr>
        <w:shd w:val="clear" w:color="auto" w:fill="00415E" w:themeFill="accent1" w:themeFillShade="BF"/>
      </w:tcPr>
    </w:tblStylePr>
    <w:tblStylePr w:type="lastCol">
      <w:rPr>
        <w:color w:val="FFFFFF" w:themeColor="background1"/>
      </w:rPr>
      <w:tblPr/>
      <w:tcPr>
        <w:shd w:val="clear" w:color="auto" w:fill="00415E" w:themeFill="accent1" w:themeFillShade="BF"/>
      </w:tc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ColorfulGrid-Accent2">
    <w:name w:val="Colorful Grid Accent 2"/>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BFFC3" w:themeFill="accent2" w:themeFillTint="33"/>
    </w:tcPr>
    <w:tblStylePr w:type="firstRow">
      <w:rPr>
        <w:b/>
        <w:bCs/>
      </w:rPr>
      <w:tblPr/>
      <w:tcPr>
        <w:shd w:val="clear" w:color="auto" w:fill="F7FF87" w:themeFill="accent2" w:themeFillTint="66"/>
      </w:tcPr>
    </w:tblStylePr>
    <w:tblStylePr w:type="lastRow">
      <w:rPr>
        <w:b/>
        <w:bCs/>
        <w:color w:val="00577E" w:themeColor="text1"/>
      </w:rPr>
      <w:tblPr/>
      <w:tcPr>
        <w:shd w:val="clear" w:color="auto" w:fill="F7FF87" w:themeFill="accent2" w:themeFillTint="66"/>
      </w:tcPr>
    </w:tblStylePr>
    <w:tblStylePr w:type="firstCol">
      <w:rPr>
        <w:color w:val="FFFFFF" w:themeColor="background1"/>
      </w:rPr>
      <w:tblPr/>
      <w:tcPr>
        <w:shd w:val="clear" w:color="auto" w:fill="949E00" w:themeFill="accent2" w:themeFillShade="BF"/>
      </w:tcPr>
    </w:tblStylePr>
    <w:tblStylePr w:type="lastCol">
      <w:rPr>
        <w:color w:val="FFFFFF" w:themeColor="background1"/>
      </w:rPr>
      <w:tblPr/>
      <w:tcPr>
        <w:shd w:val="clear" w:color="auto" w:fill="949E00" w:themeFill="accent2" w:themeFillShade="BF"/>
      </w:tc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ColorfulGrid-Accent3">
    <w:name w:val="Colorful Grid Accent 3"/>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AF0FF" w:themeFill="accent3" w:themeFillTint="33"/>
    </w:tcPr>
    <w:tblStylePr w:type="firstRow">
      <w:rPr>
        <w:b/>
        <w:bCs/>
      </w:rPr>
      <w:tblPr/>
      <w:tcPr>
        <w:shd w:val="clear" w:color="auto" w:fill="76E3FF" w:themeFill="accent3" w:themeFillTint="66"/>
      </w:tcPr>
    </w:tblStylePr>
    <w:tblStylePr w:type="lastRow">
      <w:rPr>
        <w:b/>
        <w:bCs/>
        <w:color w:val="00577E" w:themeColor="text1"/>
      </w:rPr>
      <w:tblPr/>
      <w:tcPr>
        <w:shd w:val="clear" w:color="auto" w:fill="76E3FF" w:themeFill="accent3" w:themeFillTint="66"/>
      </w:tcPr>
    </w:tblStylePr>
    <w:tblStylePr w:type="firstCol">
      <w:rPr>
        <w:color w:val="FFFFFF" w:themeColor="background1"/>
      </w:rPr>
      <w:tblPr/>
      <w:tcPr>
        <w:shd w:val="clear" w:color="auto" w:fill="00647D" w:themeFill="accent3" w:themeFillShade="BF"/>
      </w:tcPr>
    </w:tblStylePr>
    <w:tblStylePr w:type="lastCol">
      <w:rPr>
        <w:color w:val="FFFFFF" w:themeColor="background1"/>
      </w:rPr>
      <w:tblPr/>
      <w:tcPr>
        <w:shd w:val="clear" w:color="auto" w:fill="00647D" w:themeFill="accent3" w:themeFillShade="BF"/>
      </w:tc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ColorfulGrid-Accent4">
    <w:name w:val="Colorful Grid Accent 4"/>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AD1CF" w:themeFill="accent4" w:themeFillTint="33"/>
    </w:tcPr>
    <w:tblStylePr w:type="firstRow">
      <w:rPr>
        <w:b/>
        <w:bCs/>
      </w:rPr>
      <w:tblPr/>
      <w:tcPr>
        <w:shd w:val="clear" w:color="auto" w:fill="F5A3A1" w:themeFill="accent4" w:themeFillTint="66"/>
      </w:tcPr>
    </w:tblStylePr>
    <w:tblStylePr w:type="lastRow">
      <w:rPr>
        <w:b/>
        <w:bCs/>
        <w:color w:val="00577E" w:themeColor="text1"/>
      </w:rPr>
      <w:tblPr/>
      <w:tcPr>
        <w:shd w:val="clear" w:color="auto" w:fill="F5A3A1" w:themeFill="accent4" w:themeFillTint="66"/>
      </w:tcPr>
    </w:tblStylePr>
    <w:tblStylePr w:type="firstCol">
      <w:rPr>
        <w:color w:val="FFFFFF" w:themeColor="background1"/>
      </w:rPr>
      <w:tblPr/>
      <w:tcPr>
        <w:shd w:val="clear" w:color="auto" w:fill="A91612" w:themeFill="accent4" w:themeFillShade="BF"/>
      </w:tcPr>
    </w:tblStylePr>
    <w:tblStylePr w:type="lastCol">
      <w:rPr>
        <w:color w:val="FFFFFF" w:themeColor="background1"/>
      </w:rPr>
      <w:tblPr/>
      <w:tcPr>
        <w:shd w:val="clear" w:color="auto" w:fill="A91612" w:themeFill="accent4" w:themeFillShade="BF"/>
      </w:tcPr>
    </w:tblStylePr>
    <w:tblStylePr w:type="band1Vert">
      <w:tblPr/>
      <w:tcPr>
        <w:shd w:val="clear" w:color="auto" w:fill="F28D8A" w:themeFill="accent4" w:themeFillTint="7F"/>
      </w:tcPr>
    </w:tblStylePr>
    <w:tblStylePr w:type="band1Horz">
      <w:tblPr/>
      <w:tcPr>
        <w:shd w:val="clear" w:color="auto" w:fill="F28D8A" w:themeFill="accent4" w:themeFillTint="7F"/>
      </w:tcPr>
    </w:tblStylePr>
  </w:style>
  <w:style w:type="table" w:styleId="ColorfulGrid-Accent5">
    <w:name w:val="Colorful Grid Accent 5"/>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E6F5C6" w:themeFill="accent5" w:themeFillTint="33"/>
    </w:tcPr>
    <w:tblStylePr w:type="firstRow">
      <w:rPr>
        <w:b/>
        <w:bCs/>
      </w:rPr>
      <w:tblPr/>
      <w:tcPr>
        <w:shd w:val="clear" w:color="auto" w:fill="CEEA8E" w:themeFill="accent5" w:themeFillTint="66"/>
      </w:tcPr>
    </w:tblStylePr>
    <w:tblStylePr w:type="lastRow">
      <w:rPr>
        <w:b/>
        <w:bCs/>
        <w:color w:val="00577E" w:themeColor="text1"/>
      </w:rPr>
      <w:tblPr/>
      <w:tcPr>
        <w:shd w:val="clear" w:color="auto" w:fill="CEEA8E" w:themeFill="accent5" w:themeFillTint="66"/>
      </w:tcPr>
    </w:tblStylePr>
    <w:tblStylePr w:type="firstCol">
      <w:rPr>
        <w:color w:val="FFFFFF" w:themeColor="background1"/>
      </w:rPr>
      <w:tblPr/>
      <w:tcPr>
        <w:shd w:val="clear" w:color="auto" w:fill="547014" w:themeFill="accent5" w:themeFillShade="BF"/>
      </w:tcPr>
    </w:tblStylePr>
    <w:tblStylePr w:type="lastCol">
      <w:rPr>
        <w:color w:val="FFFFFF" w:themeColor="background1"/>
      </w:rPr>
      <w:tblPr/>
      <w:tcPr>
        <w:shd w:val="clear" w:color="auto" w:fill="547014" w:themeFill="accent5" w:themeFillShade="BF"/>
      </w:tcPr>
    </w:tblStylePr>
    <w:tblStylePr w:type="band1Vert">
      <w:tblPr/>
      <w:tcPr>
        <w:shd w:val="clear" w:color="auto" w:fill="C3E572" w:themeFill="accent5" w:themeFillTint="7F"/>
      </w:tcPr>
    </w:tblStylePr>
    <w:tblStylePr w:type="band1Horz">
      <w:tblPr/>
      <w:tcPr>
        <w:shd w:val="clear" w:color="auto" w:fill="C3E572" w:themeFill="accent5" w:themeFillTint="7F"/>
      </w:tcPr>
    </w:tblStylePr>
  </w:style>
  <w:style w:type="table" w:styleId="ColorfulGrid-Accent6">
    <w:name w:val="Colorful Grid Accent 6"/>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E1E0E0" w:themeFill="accent6" w:themeFillTint="33"/>
    </w:tcPr>
    <w:tblStylePr w:type="firstRow">
      <w:rPr>
        <w:b/>
        <w:bCs/>
      </w:rPr>
      <w:tblPr/>
      <w:tcPr>
        <w:shd w:val="clear" w:color="auto" w:fill="C3C2C2" w:themeFill="accent6" w:themeFillTint="66"/>
      </w:tcPr>
    </w:tblStylePr>
    <w:tblStylePr w:type="lastRow">
      <w:rPr>
        <w:b/>
        <w:bCs/>
        <w:color w:val="00577E" w:themeColor="text1"/>
      </w:rPr>
      <w:tblPr/>
      <w:tcPr>
        <w:shd w:val="clear" w:color="auto" w:fill="C3C2C2" w:themeFill="accent6" w:themeFillTint="66"/>
      </w:tcPr>
    </w:tblStylePr>
    <w:tblStylePr w:type="firstCol">
      <w:rPr>
        <w:color w:val="FFFFFF" w:themeColor="background1"/>
      </w:rPr>
      <w:tblPr/>
      <w:tcPr>
        <w:shd w:val="clear" w:color="auto" w:fill="4E4D4D" w:themeFill="accent6" w:themeFillShade="BF"/>
      </w:tcPr>
    </w:tblStylePr>
    <w:tblStylePr w:type="lastCol">
      <w:rPr>
        <w:color w:val="FFFFFF" w:themeColor="background1"/>
      </w:rPr>
      <w:tblPr/>
      <w:tcPr>
        <w:shd w:val="clear" w:color="auto" w:fill="4E4D4D" w:themeFill="accent6" w:themeFillShade="BF"/>
      </w:tcPr>
    </w:tblStylePr>
    <w:tblStylePr w:type="band1Vert">
      <w:tblPr/>
      <w:tcPr>
        <w:shd w:val="clear" w:color="auto" w:fill="B4B3B3" w:themeFill="accent6" w:themeFillTint="7F"/>
      </w:tcPr>
    </w:tblStylePr>
    <w:tblStylePr w:type="band1Horz">
      <w:tblPr/>
      <w:tcPr>
        <w:shd w:val="clear" w:color="auto" w:fill="B4B3B3" w:themeFill="accent6" w:themeFillTint="7F"/>
      </w:tcPr>
    </w:tblStylePr>
  </w:style>
  <w:style w:type="table" w:styleId="ColorfulList">
    <w:name w:val="Colorful List"/>
    <w:basedOn w:val="TableNormal"/>
    <w:uiPriority w:val="72"/>
    <w:semiHidden/>
    <w:rsid w:val="00272C4B"/>
    <w:pPr>
      <w:spacing w:line="240" w:lineRule="auto"/>
    </w:pPr>
    <w:tblPr>
      <w:tblStyleRowBandSize w:val="1"/>
      <w:tblStyleColBandSize w:val="1"/>
    </w:tblPr>
    <w:tcPr>
      <w:shd w:val="clear" w:color="auto" w:fill="D9F3FF" w:themeFill="tex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text1" w:themeFillTint="3F"/>
      </w:tcPr>
    </w:tblStylePr>
    <w:tblStylePr w:type="band1Horz">
      <w:tblPr/>
      <w:tcPr>
        <w:shd w:val="clear" w:color="auto" w:fill="B2E7FF" w:themeFill="text1" w:themeFillTint="33"/>
      </w:tcPr>
    </w:tblStylePr>
  </w:style>
  <w:style w:type="table" w:styleId="ColorfulList-Accent1">
    <w:name w:val="Colorful List Accent 1"/>
    <w:basedOn w:val="TableNormal"/>
    <w:uiPriority w:val="72"/>
    <w:semiHidden/>
    <w:rsid w:val="00272C4B"/>
    <w:pPr>
      <w:spacing w:line="240" w:lineRule="auto"/>
    </w:pPr>
    <w:tblPr>
      <w:tblStyleRowBandSize w:val="1"/>
      <w:tblStyleColBandSize w:val="1"/>
    </w:tblPr>
    <w:tcPr>
      <w:shd w:val="clear" w:color="auto" w:fill="D9F3FF" w:themeFill="accen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accent1" w:themeFillTint="3F"/>
      </w:tcPr>
    </w:tblStylePr>
    <w:tblStylePr w:type="band1Horz">
      <w:tblPr/>
      <w:tcPr>
        <w:shd w:val="clear" w:color="auto" w:fill="B2E7FF" w:themeFill="accent1" w:themeFillTint="33"/>
      </w:tcPr>
    </w:tblStylePr>
  </w:style>
  <w:style w:type="table" w:styleId="ColorfulList-Accent2">
    <w:name w:val="Colorful List Accent 2"/>
    <w:basedOn w:val="TableNormal"/>
    <w:uiPriority w:val="72"/>
    <w:semiHidden/>
    <w:rsid w:val="00272C4B"/>
    <w:pPr>
      <w:spacing w:line="240" w:lineRule="auto"/>
    </w:pPr>
    <w:tblPr>
      <w:tblStyleRowBandSize w:val="1"/>
      <w:tblStyleColBandSize w:val="1"/>
    </w:tblPr>
    <w:tcPr>
      <w:shd w:val="clear" w:color="auto" w:fill="FDFFE1" w:themeFill="accent2"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FB5" w:themeFill="accent2" w:themeFillTint="3F"/>
      </w:tcPr>
    </w:tblStylePr>
    <w:tblStylePr w:type="band1Horz">
      <w:tblPr/>
      <w:tcPr>
        <w:shd w:val="clear" w:color="auto" w:fill="FBFFC3" w:themeFill="accent2" w:themeFillTint="33"/>
      </w:tcPr>
    </w:tblStylePr>
  </w:style>
  <w:style w:type="table" w:styleId="ColorfulList-Accent3">
    <w:name w:val="Colorful List Accent 3"/>
    <w:basedOn w:val="TableNormal"/>
    <w:uiPriority w:val="72"/>
    <w:semiHidden/>
    <w:rsid w:val="00272C4B"/>
    <w:pPr>
      <w:spacing w:line="240" w:lineRule="auto"/>
    </w:pPr>
    <w:tblPr>
      <w:tblStyleRowBandSize w:val="1"/>
      <w:tblStyleColBandSize w:val="1"/>
    </w:tblPr>
    <w:tcPr>
      <w:shd w:val="clear" w:color="auto" w:fill="DDF8FF" w:themeFill="accent3" w:themeFillTint="19"/>
    </w:tcPr>
    <w:tblStylePr w:type="firstRow">
      <w:rPr>
        <w:b/>
        <w:bCs/>
        <w:color w:val="FFFFFF" w:themeColor="background1"/>
      </w:rPr>
      <w:tblPr/>
      <w:tcPr>
        <w:tcBorders>
          <w:bottom w:val="single" w:sz="12" w:space="0" w:color="FFFFFF" w:themeColor="background1"/>
        </w:tcBorders>
        <w:shd w:val="clear" w:color="auto" w:fill="B51813" w:themeFill="accent4" w:themeFillShade="CC"/>
      </w:tcPr>
    </w:tblStylePr>
    <w:tblStylePr w:type="lastRow">
      <w:rPr>
        <w:b/>
        <w:bCs/>
        <w:color w:val="B51813" w:themeColor="accent4"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EDFF" w:themeFill="accent3" w:themeFillTint="3F"/>
      </w:tcPr>
    </w:tblStylePr>
    <w:tblStylePr w:type="band1Horz">
      <w:tblPr/>
      <w:tcPr>
        <w:shd w:val="clear" w:color="auto" w:fill="BAF0FF" w:themeFill="accent3" w:themeFillTint="33"/>
      </w:tcPr>
    </w:tblStylePr>
  </w:style>
  <w:style w:type="table" w:styleId="ColorfulList-Accent4">
    <w:name w:val="Colorful List Accent 4"/>
    <w:basedOn w:val="TableNormal"/>
    <w:uiPriority w:val="72"/>
    <w:semiHidden/>
    <w:rsid w:val="00272C4B"/>
    <w:pPr>
      <w:spacing w:line="240" w:lineRule="auto"/>
    </w:pPr>
    <w:tblPr>
      <w:tblStyleRowBandSize w:val="1"/>
      <w:tblStyleColBandSize w:val="1"/>
    </w:tblPr>
    <w:tcPr>
      <w:shd w:val="clear" w:color="auto" w:fill="FCE8E7" w:themeFill="accent4" w:themeFillTint="19"/>
    </w:tcPr>
    <w:tblStylePr w:type="firstRow">
      <w:rPr>
        <w:b/>
        <w:bCs/>
        <w:color w:val="FFFFFF" w:themeColor="background1"/>
      </w:rPr>
      <w:tblPr/>
      <w:tcPr>
        <w:tcBorders>
          <w:bottom w:val="single" w:sz="12" w:space="0" w:color="FFFFFF" w:themeColor="background1"/>
        </w:tcBorders>
        <w:shd w:val="clear" w:color="auto" w:fill="006A86" w:themeFill="accent3" w:themeFillShade="CC"/>
      </w:tcPr>
    </w:tblStylePr>
    <w:tblStylePr w:type="lastRow">
      <w:rPr>
        <w:b/>
        <w:bCs/>
        <w:color w:val="006A86" w:themeColor="accent3"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6C5" w:themeFill="accent4" w:themeFillTint="3F"/>
      </w:tcPr>
    </w:tblStylePr>
    <w:tblStylePr w:type="band1Horz">
      <w:tblPr/>
      <w:tcPr>
        <w:shd w:val="clear" w:color="auto" w:fill="FAD1CF" w:themeFill="accent4" w:themeFillTint="33"/>
      </w:tcPr>
    </w:tblStylePr>
  </w:style>
  <w:style w:type="table" w:styleId="ColorfulList-Accent5">
    <w:name w:val="Colorful List Accent 5"/>
    <w:basedOn w:val="TableNormal"/>
    <w:uiPriority w:val="72"/>
    <w:semiHidden/>
    <w:rsid w:val="00272C4B"/>
    <w:pPr>
      <w:spacing w:line="240" w:lineRule="auto"/>
    </w:pPr>
    <w:tblPr>
      <w:tblStyleRowBandSize w:val="1"/>
      <w:tblStyleColBandSize w:val="1"/>
    </w:tblPr>
    <w:tcPr>
      <w:shd w:val="clear" w:color="auto" w:fill="F3FAE3" w:themeFill="accent5" w:themeFillTint="19"/>
    </w:tcPr>
    <w:tblStylePr w:type="firstRow">
      <w:rPr>
        <w:b/>
        <w:bCs/>
        <w:color w:val="FFFFFF" w:themeColor="background1"/>
      </w:rPr>
      <w:tblPr/>
      <w:tcPr>
        <w:tcBorders>
          <w:bottom w:val="single" w:sz="12" w:space="0" w:color="FFFFFF" w:themeColor="background1"/>
        </w:tcBorders>
        <w:shd w:val="clear" w:color="auto" w:fill="535353" w:themeFill="accent6" w:themeFillShade="CC"/>
      </w:tcPr>
    </w:tblStylePr>
    <w:tblStylePr w:type="lastRow">
      <w:rPr>
        <w:b/>
        <w:bCs/>
        <w:color w:val="535353" w:themeColor="accent6"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2B9" w:themeFill="accent5" w:themeFillTint="3F"/>
      </w:tcPr>
    </w:tblStylePr>
    <w:tblStylePr w:type="band1Horz">
      <w:tblPr/>
      <w:tcPr>
        <w:shd w:val="clear" w:color="auto" w:fill="E6F5C6" w:themeFill="accent5" w:themeFillTint="33"/>
      </w:tcPr>
    </w:tblStylePr>
  </w:style>
  <w:style w:type="table" w:styleId="ColorfulList-Accent6">
    <w:name w:val="Colorful List Accent 6"/>
    <w:basedOn w:val="TableNormal"/>
    <w:uiPriority w:val="72"/>
    <w:semiHidden/>
    <w:rsid w:val="00272C4B"/>
    <w:pPr>
      <w:spacing w:line="240" w:lineRule="auto"/>
    </w:pPr>
    <w:tblPr>
      <w:tblStyleRowBandSize w:val="1"/>
      <w:tblStyleColBandSize w:val="1"/>
    </w:tblPr>
    <w:tcPr>
      <w:shd w:val="clear" w:color="auto" w:fill="F0F0F0" w:themeFill="accent6" w:themeFillTint="19"/>
    </w:tcPr>
    <w:tblStylePr w:type="firstRow">
      <w:rPr>
        <w:b/>
        <w:bCs/>
        <w:color w:val="FFFFFF" w:themeColor="background1"/>
      </w:rPr>
      <w:tblPr/>
      <w:tcPr>
        <w:tcBorders>
          <w:bottom w:val="single" w:sz="12" w:space="0" w:color="FFFFFF" w:themeColor="background1"/>
        </w:tcBorders>
        <w:shd w:val="clear" w:color="auto" w:fill="5A7815" w:themeFill="accent5" w:themeFillShade="CC"/>
      </w:tcPr>
    </w:tblStylePr>
    <w:tblStylePr w:type="lastRow">
      <w:rPr>
        <w:b/>
        <w:bCs/>
        <w:color w:val="5A7815" w:themeColor="accent5"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D9D9" w:themeFill="accent6" w:themeFillTint="3F"/>
      </w:tcPr>
    </w:tblStylePr>
    <w:tblStylePr w:type="band1Horz">
      <w:tblPr/>
      <w:tcPr>
        <w:shd w:val="clear" w:color="auto" w:fill="E1E0E0" w:themeFill="accent6" w:themeFillTint="33"/>
      </w:tcPr>
    </w:tblStylePr>
  </w:style>
  <w:style w:type="table" w:styleId="ColorfulShading">
    <w:name w:val="Colorful Shading"/>
    <w:basedOn w:val="TableNormal"/>
    <w:uiPriority w:val="71"/>
    <w:semiHidden/>
    <w:rsid w:val="00272C4B"/>
    <w:pPr>
      <w:spacing w:line="240" w:lineRule="auto"/>
    </w:pPr>
    <w:tblPr>
      <w:tblStyleRowBandSize w:val="1"/>
      <w:tblStyleColBandSize w:val="1"/>
      <w:tblBorders>
        <w:top w:val="single" w:sz="24" w:space="0" w:color="C7D300" w:themeColor="accent2"/>
        <w:left w:val="single" w:sz="4" w:space="0" w:color="00577E" w:themeColor="text1"/>
        <w:bottom w:val="single" w:sz="4" w:space="0" w:color="00577E" w:themeColor="text1"/>
        <w:right w:val="single" w:sz="4" w:space="0" w:color="00577E" w:themeColor="text1"/>
        <w:insideH w:val="single" w:sz="4" w:space="0" w:color="FFFFFF" w:themeColor="background1"/>
        <w:insideV w:val="single" w:sz="4" w:space="0" w:color="FFFFFF" w:themeColor="background1"/>
      </w:tblBorders>
    </w:tblPr>
    <w:tcPr>
      <w:shd w:val="clear" w:color="auto" w:fill="D9F3FF" w:themeFill="tex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text1" w:themeFillShade="99"/>
      </w:tcPr>
    </w:tblStylePr>
    <w:tblStylePr w:type="firstCol">
      <w:rPr>
        <w:color w:val="FFFFFF" w:themeColor="background1"/>
      </w:rPr>
      <w:tblPr/>
      <w:tcPr>
        <w:tcBorders>
          <w:top w:val="nil"/>
          <w:left w:val="nil"/>
          <w:bottom w:val="nil"/>
          <w:right w:val="nil"/>
          <w:insideH w:val="single" w:sz="4" w:space="0" w:color="00334B" w:themeColor="text1" w:themeShade="99"/>
          <w:insideV w:val="nil"/>
        </w:tcBorders>
        <w:shd w:val="clear" w:color="auto" w:fill="00334B"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415E" w:themeFill="text1" w:themeFillShade="BF"/>
      </w:tcPr>
    </w:tblStylePr>
    <w:tblStylePr w:type="band1Vert">
      <w:tblPr/>
      <w:tcPr>
        <w:shd w:val="clear" w:color="auto" w:fill="65CFFF" w:themeFill="text1" w:themeFillTint="66"/>
      </w:tcPr>
    </w:tblStylePr>
    <w:tblStylePr w:type="band1Horz">
      <w:tblPr/>
      <w:tcPr>
        <w:shd w:val="clear" w:color="auto" w:fill="3FC3FF" w:themeFill="text1" w:themeFillTint="7F"/>
      </w:tcPr>
    </w:tblStylePr>
    <w:tblStylePr w:type="neCell">
      <w:rPr>
        <w:color w:val="00577E" w:themeColor="text1"/>
      </w:rPr>
    </w:tblStylePr>
    <w:tblStylePr w:type="nwCell">
      <w:rPr>
        <w:color w:val="00577E" w:themeColor="text1"/>
      </w:rPr>
    </w:tblStylePr>
  </w:style>
  <w:style w:type="table" w:styleId="ColorfulShading-Accent1">
    <w:name w:val="Colorful Shading Accent 1"/>
    <w:basedOn w:val="TableNormal"/>
    <w:uiPriority w:val="71"/>
    <w:semiHidden/>
    <w:rsid w:val="00272C4B"/>
    <w:pPr>
      <w:spacing w:line="240" w:lineRule="auto"/>
    </w:pPr>
    <w:tblPr>
      <w:tblStyleRowBandSize w:val="1"/>
      <w:tblStyleColBandSize w:val="1"/>
      <w:tblBorders>
        <w:top w:val="single" w:sz="24" w:space="0" w:color="C7D300" w:themeColor="accent2"/>
        <w:left w:val="single" w:sz="4" w:space="0" w:color="00577E" w:themeColor="accent1"/>
        <w:bottom w:val="single" w:sz="4" w:space="0" w:color="00577E" w:themeColor="accent1"/>
        <w:right w:val="single" w:sz="4" w:space="0" w:color="00577E" w:themeColor="accent1"/>
        <w:insideH w:val="single" w:sz="4" w:space="0" w:color="FFFFFF" w:themeColor="background1"/>
        <w:insideV w:val="single" w:sz="4" w:space="0" w:color="FFFFFF" w:themeColor="background1"/>
      </w:tblBorders>
    </w:tblPr>
    <w:tcPr>
      <w:shd w:val="clear" w:color="auto" w:fill="D9F3FF" w:themeFill="accen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accent1" w:themeFillShade="99"/>
      </w:tcPr>
    </w:tblStylePr>
    <w:tblStylePr w:type="firstCol">
      <w:rPr>
        <w:color w:val="FFFFFF" w:themeColor="background1"/>
      </w:rPr>
      <w:tblPr/>
      <w:tcPr>
        <w:tcBorders>
          <w:top w:val="nil"/>
          <w:left w:val="nil"/>
          <w:bottom w:val="nil"/>
          <w:right w:val="nil"/>
          <w:insideH w:val="single" w:sz="4" w:space="0" w:color="00334B" w:themeColor="accent1" w:themeShade="99"/>
          <w:insideV w:val="nil"/>
        </w:tcBorders>
        <w:shd w:val="clear" w:color="auto" w:fill="00334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4B" w:themeFill="accent1" w:themeFillShade="99"/>
      </w:tcPr>
    </w:tblStylePr>
    <w:tblStylePr w:type="band1Vert">
      <w:tblPr/>
      <w:tcPr>
        <w:shd w:val="clear" w:color="auto" w:fill="65CFFF" w:themeFill="accent1" w:themeFillTint="66"/>
      </w:tcPr>
    </w:tblStylePr>
    <w:tblStylePr w:type="band1Horz">
      <w:tblPr/>
      <w:tcPr>
        <w:shd w:val="clear" w:color="auto" w:fill="3FC3FF" w:themeFill="accent1" w:themeFillTint="7F"/>
      </w:tcPr>
    </w:tblStylePr>
    <w:tblStylePr w:type="neCell">
      <w:rPr>
        <w:color w:val="00577E" w:themeColor="text1"/>
      </w:rPr>
    </w:tblStylePr>
    <w:tblStylePr w:type="nwCell">
      <w:rPr>
        <w:color w:val="00577E" w:themeColor="text1"/>
      </w:rPr>
    </w:tblStylePr>
  </w:style>
  <w:style w:type="table" w:styleId="ColorfulShading-Accent2">
    <w:name w:val="Colorful Shading Accent 2"/>
    <w:basedOn w:val="TableNormal"/>
    <w:uiPriority w:val="71"/>
    <w:semiHidden/>
    <w:rsid w:val="00272C4B"/>
    <w:pPr>
      <w:spacing w:line="240" w:lineRule="auto"/>
    </w:pPr>
    <w:tblPr>
      <w:tblStyleRowBandSize w:val="1"/>
      <w:tblStyleColBandSize w:val="1"/>
      <w:tblBorders>
        <w:top w:val="single" w:sz="24" w:space="0" w:color="C7D300" w:themeColor="accent2"/>
        <w:left w:val="single" w:sz="4" w:space="0" w:color="C7D300" w:themeColor="accent2"/>
        <w:bottom w:val="single" w:sz="4" w:space="0" w:color="C7D300" w:themeColor="accent2"/>
        <w:right w:val="single" w:sz="4" w:space="0" w:color="C7D300" w:themeColor="accent2"/>
        <w:insideH w:val="single" w:sz="4" w:space="0" w:color="FFFFFF" w:themeColor="background1"/>
        <w:insideV w:val="single" w:sz="4" w:space="0" w:color="FFFFFF" w:themeColor="background1"/>
      </w:tblBorders>
    </w:tblPr>
    <w:tcPr>
      <w:shd w:val="clear" w:color="auto" w:fill="FDFFE1" w:themeFill="accent2"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E00" w:themeFill="accent2" w:themeFillShade="99"/>
      </w:tcPr>
    </w:tblStylePr>
    <w:tblStylePr w:type="firstCol">
      <w:rPr>
        <w:color w:val="FFFFFF" w:themeColor="background1"/>
      </w:rPr>
      <w:tblPr/>
      <w:tcPr>
        <w:tcBorders>
          <w:top w:val="nil"/>
          <w:left w:val="nil"/>
          <w:bottom w:val="nil"/>
          <w:right w:val="nil"/>
          <w:insideH w:val="single" w:sz="4" w:space="0" w:color="767E00" w:themeColor="accent2" w:themeShade="99"/>
          <w:insideV w:val="nil"/>
        </w:tcBorders>
        <w:shd w:val="clear" w:color="auto" w:fill="767E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67E00" w:themeFill="accent2" w:themeFillShade="99"/>
      </w:tcPr>
    </w:tblStylePr>
    <w:tblStylePr w:type="band1Vert">
      <w:tblPr/>
      <w:tcPr>
        <w:shd w:val="clear" w:color="auto" w:fill="F7FF87" w:themeFill="accent2" w:themeFillTint="66"/>
      </w:tcPr>
    </w:tblStylePr>
    <w:tblStylePr w:type="band1Horz">
      <w:tblPr/>
      <w:tcPr>
        <w:shd w:val="clear" w:color="auto" w:fill="F6FF6A" w:themeFill="accent2" w:themeFillTint="7F"/>
      </w:tcPr>
    </w:tblStylePr>
    <w:tblStylePr w:type="neCell">
      <w:rPr>
        <w:color w:val="00577E" w:themeColor="text1"/>
      </w:rPr>
    </w:tblStylePr>
    <w:tblStylePr w:type="nwCell">
      <w:rPr>
        <w:color w:val="00577E" w:themeColor="text1"/>
      </w:rPr>
    </w:tblStylePr>
  </w:style>
  <w:style w:type="table" w:styleId="ColorfulShading-Accent3">
    <w:name w:val="Colorful Shading Accent 3"/>
    <w:basedOn w:val="TableNormal"/>
    <w:uiPriority w:val="71"/>
    <w:semiHidden/>
    <w:rsid w:val="00272C4B"/>
    <w:pPr>
      <w:spacing w:line="240" w:lineRule="auto"/>
    </w:pPr>
    <w:tblPr>
      <w:tblStyleRowBandSize w:val="1"/>
      <w:tblStyleColBandSize w:val="1"/>
      <w:tblBorders>
        <w:top w:val="single" w:sz="24" w:space="0" w:color="E31F18" w:themeColor="accent4"/>
        <w:left w:val="single" w:sz="4" w:space="0" w:color="0086A8" w:themeColor="accent3"/>
        <w:bottom w:val="single" w:sz="4" w:space="0" w:color="0086A8" w:themeColor="accent3"/>
        <w:right w:val="single" w:sz="4" w:space="0" w:color="0086A8" w:themeColor="accent3"/>
        <w:insideH w:val="single" w:sz="4" w:space="0" w:color="FFFFFF" w:themeColor="background1"/>
        <w:insideV w:val="single" w:sz="4" w:space="0" w:color="FFFFFF" w:themeColor="background1"/>
      </w:tblBorders>
    </w:tblPr>
    <w:tcPr>
      <w:shd w:val="clear" w:color="auto" w:fill="DDF8FF" w:themeFill="accent3" w:themeFillTint="19"/>
    </w:tcPr>
    <w:tblStylePr w:type="firstRow">
      <w:rPr>
        <w:b/>
        <w:bCs/>
      </w:rPr>
      <w:tblPr/>
      <w:tcPr>
        <w:tcBorders>
          <w:top w:val="nil"/>
          <w:left w:val="nil"/>
          <w:bottom w:val="single" w:sz="24" w:space="0" w:color="E31F1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064" w:themeFill="accent3" w:themeFillShade="99"/>
      </w:tcPr>
    </w:tblStylePr>
    <w:tblStylePr w:type="firstCol">
      <w:rPr>
        <w:color w:val="FFFFFF" w:themeColor="background1"/>
      </w:rPr>
      <w:tblPr/>
      <w:tcPr>
        <w:tcBorders>
          <w:top w:val="nil"/>
          <w:left w:val="nil"/>
          <w:bottom w:val="nil"/>
          <w:right w:val="nil"/>
          <w:insideH w:val="single" w:sz="4" w:space="0" w:color="005064" w:themeColor="accent3" w:themeShade="99"/>
          <w:insideV w:val="nil"/>
        </w:tcBorders>
        <w:shd w:val="clear" w:color="auto" w:fill="00506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5064" w:themeFill="accent3" w:themeFillShade="99"/>
      </w:tcPr>
    </w:tblStylePr>
    <w:tblStylePr w:type="band1Vert">
      <w:tblPr/>
      <w:tcPr>
        <w:shd w:val="clear" w:color="auto" w:fill="76E3FF" w:themeFill="accent3" w:themeFillTint="66"/>
      </w:tcPr>
    </w:tblStylePr>
    <w:tblStylePr w:type="band1Horz">
      <w:tblPr/>
      <w:tcPr>
        <w:shd w:val="clear" w:color="auto" w:fill="54DCFF" w:themeFill="accent3" w:themeFillTint="7F"/>
      </w:tcPr>
    </w:tblStylePr>
  </w:style>
  <w:style w:type="table" w:styleId="ColorfulShading-Accent4">
    <w:name w:val="Colorful Shading Accent 4"/>
    <w:basedOn w:val="TableNormal"/>
    <w:uiPriority w:val="71"/>
    <w:semiHidden/>
    <w:rsid w:val="00272C4B"/>
    <w:pPr>
      <w:spacing w:line="240" w:lineRule="auto"/>
    </w:pPr>
    <w:tblPr>
      <w:tblStyleRowBandSize w:val="1"/>
      <w:tblStyleColBandSize w:val="1"/>
      <w:tblBorders>
        <w:top w:val="single" w:sz="24" w:space="0" w:color="0086A8" w:themeColor="accent3"/>
        <w:left w:val="single" w:sz="4" w:space="0" w:color="E31F18" w:themeColor="accent4"/>
        <w:bottom w:val="single" w:sz="4" w:space="0" w:color="E31F18" w:themeColor="accent4"/>
        <w:right w:val="single" w:sz="4" w:space="0" w:color="E31F18" w:themeColor="accent4"/>
        <w:insideH w:val="single" w:sz="4" w:space="0" w:color="FFFFFF" w:themeColor="background1"/>
        <w:insideV w:val="single" w:sz="4" w:space="0" w:color="FFFFFF" w:themeColor="background1"/>
      </w:tblBorders>
    </w:tblPr>
    <w:tcPr>
      <w:shd w:val="clear" w:color="auto" w:fill="FCE8E7" w:themeFill="accent4" w:themeFillTint="19"/>
    </w:tcPr>
    <w:tblStylePr w:type="firstRow">
      <w:rPr>
        <w:b/>
        <w:bCs/>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7120E" w:themeFill="accent4" w:themeFillShade="99"/>
      </w:tcPr>
    </w:tblStylePr>
    <w:tblStylePr w:type="firstCol">
      <w:rPr>
        <w:color w:val="FFFFFF" w:themeColor="background1"/>
      </w:rPr>
      <w:tblPr/>
      <w:tcPr>
        <w:tcBorders>
          <w:top w:val="nil"/>
          <w:left w:val="nil"/>
          <w:bottom w:val="nil"/>
          <w:right w:val="nil"/>
          <w:insideH w:val="single" w:sz="4" w:space="0" w:color="87120E" w:themeColor="accent4" w:themeShade="99"/>
          <w:insideV w:val="nil"/>
        </w:tcBorders>
        <w:shd w:val="clear" w:color="auto" w:fill="87120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7120E" w:themeFill="accent4" w:themeFillShade="99"/>
      </w:tcPr>
    </w:tblStylePr>
    <w:tblStylePr w:type="band1Vert">
      <w:tblPr/>
      <w:tcPr>
        <w:shd w:val="clear" w:color="auto" w:fill="F5A3A1" w:themeFill="accent4" w:themeFillTint="66"/>
      </w:tcPr>
    </w:tblStylePr>
    <w:tblStylePr w:type="band1Horz">
      <w:tblPr/>
      <w:tcPr>
        <w:shd w:val="clear" w:color="auto" w:fill="F28D8A" w:themeFill="accent4" w:themeFillTint="7F"/>
      </w:tcPr>
    </w:tblStylePr>
    <w:tblStylePr w:type="neCell">
      <w:rPr>
        <w:color w:val="00577E" w:themeColor="text1"/>
      </w:rPr>
    </w:tblStylePr>
    <w:tblStylePr w:type="nwCell">
      <w:rPr>
        <w:color w:val="00577E" w:themeColor="text1"/>
      </w:rPr>
    </w:tblStylePr>
  </w:style>
  <w:style w:type="table" w:styleId="ColorfulShading-Accent5">
    <w:name w:val="Colorful Shading Accent 5"/>
    <w:basedOn w:val="TableNormal"/>
    <w:uiPriority w:val="71"/>
    <w:semiHidden/>
    <w:rsid w:val="00272C4B"/>
    <w:pPr>
      <w:spacing w:line="240" w:lineRule="auto"/>
    </w:pPr>
    <w:tblPr>
      <w:tblStyleRowBandSize w:val="1"/>
      <w:tblStyleColBandSize w:val="1"/>
      <w:tblBorders>
        <w:top w:val="single" w:sz="24" w:space="0" w:color="696868" w:themeColor="accent6"/>
        <w:left w:val="single" w:sz="4" w:space="0" w:color="72971B" w:themeColor="accent5"/>
        <w:bottom w:val="single" w:sz="4" w:space="0" w:color="72971B" w:themeColor="accent5"/>
        <w:right w:val="single" w:sz="4" w:space="0" w:color="72971B" w:themeColor="accent5"/>
        <w:insideH w:val="single" w:sz="4" w:space="0" w:color="FFFFFF" w:themeColor="background1"/>
        <w:insideV w:val="single" w:sz="4" w:space="0" w:color="FFFFFF" w:themeColor="background1"/>
      </w:tblBorders>
    </w:tblPr>
    <w:tcPr>
      <w:shd w:val="clear" w:color="auto" w:fill="F3FAE3" w:themeFill="accent5" w:themeFillTint="19"/>
    </w:tcPr>
    <w:tblStylePr w:type="firstRow">
      <w:rPr>
        <w:b/>
        <w:bCs/>
      </w:rPr>
      <w:tblPr/>
      <w:tcPr>
        <w:tcBorders>
          <w:top w:val="nil"/>
          <w:left w:val="nil"/>
          <w:bottom w:val="single" w:sz="24" w:space="0" w:color="69686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5A10" w:themeFill="accent5" w:themeFillShade="99"/>
      </w:tcPr>
    </w:tblStylePr>
    <w:tblStylePr w:type="firstCol">
      <w:rPr>
        <w:color w:val="FFFFFF" w:themeColor="background1"/>
      </w:rPr>
      <w:tblPr/>
      <w:tcPr>
        <w:tcBorders>
          <w:top w:val="nil"/>
          <w:left w:val="nil"/>
          <w:bottom w:val="nil"/>
          <w:right w:val="nil"/>
          <w:insideH w:val="single" w:sz="4" w:space="0" w:color="435A10" w:themeColor="accent5" w:themeShade="99"/>
          <w:insideV w:val="nil"/>
        </w:tcBorders>
        <w:shd w:val="clear" w:color="auto" w:fill="435A1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35A10" w:themeFill="accent5" w:themeFillShade="99"/>
      </w:tcPr>
    </w:tblStylePr>
    <w:tblStylePr w:type="band1Vert">
      <w:tblPr/>
      <w:tcPr>
        <w:shd w:val="clear" w:color="auto" w:fill="CEEA8E" w:themeFill="accent5" w:themeFillTint="66"/>
      </w:tcPr>
    </w:tblStylePr>
    <w:tblStylePr w:type="band1Horz">
      <w:tblPr/>
      <w:tcPr>
        <w:shd w:val="clear" w:color="auto" w:fill="C3E572" w:themeFill="accent5" w:themeFillTint="7F"/>
      </w:tcPr>
    </w:tblStylePr>
    <w:tblStylePr w:type="neCell">
      <w:rPr>
        <w:color w:val="00577E" w:themeColor="text1"/>
      </w:rPr>
    </w:tblStylePr>
    <w:tblStylePr w:type="nwCell">
      <w:rPr>
        <w:color w:val="00577E" w:themeColor="text1"/>
      </w:rPr>
    </w:tblStylePr>
  </w:style>
  <w:style w:type="table" w:styleId="ColorfulShading-Accent6">
    <w:name w:val="Colorful Shading Accent 6"/>
    <w:basedOn w:val="TableNormal"/>
    <w:uiPriority w:val="71"/>
    <w:semiHidden/>
    <w:rsid w:val="00272C4B"/>
    <w:pPr>
      <w:spacing w:line="240" w:lineRule="auto"/>
    </w:pPr>
    <w:tblPr>
      <w:tblStyleRowBandSize w:val="1"/>
      <w:tblStyleColBandSize w:val="1"/>
      <w:tblBorders>
        <w:top w:val="single" w:sz="24" w:space="0" w:color="72971B" w:themeColor="accent5"/>
        <w:left w:val="single" w:sz="4" w:space="0" w:color="696868" w:themeColor="accent6"/>
        <w:bottom w:val="single" w:sz="4" w:space="0" w:color="696868" w:themeColor="accent6"/>
        <w:right w:val="single" w:sz="4" w:space="0" w:color="696868" w:themeColor="accent6"/>
        <w:insideH w:val="single" w:sz="4" w:space="0" w:color="FFFFFF" w:themeColor="background1"/>
        <w:insideV w:val="single" w:sz="4" w:space="0" w:color="FFFFFF" w:themeColor="background1"/>
      </w:tblBorders>
    </w:tblPr>
    <w:tcPr>
      <w:shd w:val="clear" w:color="auto" w:fill="F0F0F0" w:themeFill="accent6" w:themeFillTint="19"/>
    </w:tcPr>
    <w:tblStylePr w:type="firstRow">
      <w:rPr>
        <w:b/>
        <w:bCs/>
      </w:rPr>
      <w:tblPr/>
      <w:tcPr>
        <w:tcBorders>
          <w:top w:val="nil"/>
          <w:left w:val="nil"/>
          <w:bottom w:val="single" w:sz="24" w:space="0" w:color="72971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E3E3E" w:themeFill="accent6" w:themeFillShade="99"/>
      </w:tcPr>
    </w:tblStylePr>
    <w:tblStylePr w:type="firstCol">
      <w:rPr>
        <w:color w:val="FFFFFF" w:themeColor="background1"/>
      </w:rPr>
      <w:tblPr/>
      <w:tcPr>
        <w:tcBorders>
          <w:top w:val="nil"/>
          <w:left w:val="nil"/>
          <w:bottom w:val="nil"/>
          <w:right w:val="nil"/>
          <w:insideH w:val="single" w:sz="4" w:space="0" w:color="3E3E3E" w:themeColor="accent6" w:themeShade="99"/>
          <w:insideV w:val="nil"/>
        </w:tcBorders>
        <w:shd w:val="clear" w:color="auto" w:fill="3E3E3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E3E3E" w:themeFill="accent6" w:themeFillShade="99"/>
      </w:tcPr>
    </w:tblStylePr>
    <w:tblStylePr w:type="band1Vert">
      <w:tblPr/>
      <w:tcPr>
        <w:shd w:val="clear" w:color="auto" w:fill="C3C2C2" w:themeFill="accent6" w:themeFillTint="66"/>
      </w:tcPr>
    </w:tblStylePr>
    <w:tblStylePr w:type="band1Horz">
      <w:tblPr/>
      <w:tcPr>
        <w:shd w:val="clear" w:color="auto" w:fill="B4B3B3" w:themeFill="accent6" w:themeFillTint="7F"/>
      </w:tcPr>
    </w:tblStylePr>
    <w:tblStylePr w:type="neCell">
      <w:rPr>
        <w:color w:val="00577E" w:themeColor="text1"/>
      </w:rPr>
    </w:tblStylePr>
    <w:tblStylePr w:type="nwCell">
      <w:rPr>
        <w:color w:val="00577E" w:themeColor="text1"/>
      </w:rPr>
    </w:tblStylePr>
  </w:style>
  <w:style w:type="table" w:styleId="DarkList">
    <w:name w:val="Dark List"/>
    <w:basedOn w:val="TableNormal"/>
    <w:uiPriority w:val="70"/>
    <w:semiHidden/>
    <w:rsid w:val="00272C4B"/>
    <w:pPr>
      <w:spacing w:line="240" w:lineRule="auto"/>
    </w:pPr>
    <w:rPr>
      <w:color w:val="FFFFFF" w:themeColor="background1"/>
    </w:rPr>
    <w:tblPr>
      <w:tblStyleRowBandSize w:val="1"/>
      <w:tblStyleColBandSize w:val="1"/>
    </w:tblPr>
    <w:tcPr>
      <w:shd w:val="clear" w:color="auto" w:fill="00577E"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text1" w:themeFillShade="BF"/>
      </w:tcPr>
    </w:tblStylePr>
    <w:tblStylePr w:type="band1Vert">
      <w:tblPr/>
      <w:tcPr>
        <w:tcBorders>
          <w:top w:val="nil"/>
          <w:left w:val="nil"/>
          <w:bottom w:val="nil"/>
          <w:right w:val="nil"/>
          <w:insideH w:val="nil"/>
          <w:insideV w:val="nil"/>
        </w:tcBorders>
        <w:shd w:val="clear" w:color="auto" w:fill="00415E" w:themeFill="text1" w:themeFillShade="BF"/>
      </w:tcPr>
    </w:tblStylePr>
    <w:tblStylePr w:type="band1Horz">
      <w:tblPr/>
      <w:tcPr>
        <w:tcBorders>
          <w:top w:val="nil"/>
          <w:left w:val="nil"/>
          <w:bottom w:val="nil"/>
          <w:right w:val="nil"/>
          <w:insideH w:val="nil"/>
          <w:insideV w:val="nil"/>
        </w:tcBorders>
        <w:shd w:val="clear" w:color="auto" w:fill="00415E" w:themeFill="text1" w:themeFillShade="BF"/>
      </w:tcPr>
    </w:tblStylePr>
  </w:style>
  <w:style w:type="table" w:styleId="DarkList-Accent1">
    <w:name w:val="Dark List Accent 1"/>
    <w:basedOn w:val="TableNormal"/>
    <w:uiPriority w:val="70"/>
    <w:semiHidden/>
    <w:rsid w:val="00272C4B"/>
    <w:pPr>
      <w:spacing w:line="240" w:lineRule="auto"/>
    </w:pPr>
    <w:rPr>
      <w:color w:val="FFFFFF" w:themeColor="background1"/>
    </w:rPr>
    <w:tblPr>
      <w:tblStyleRowBandSize w:val="1"/>
      <w:tblStyleColBandSize w:val="1"/>
    </w:tblPr>
    <w:tcPr>
      <w:shd w:val="clear" w:color="auto" w:fill="00577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accent1" w:themeFillShade="BF"/>
      </w:tcPr>
    </w:tblStylePr>
    <w:tblStylePr w:type="band1Vert">
      <w:tblPr/>
      <w:tcPr>
        <w:tcBorders>
          <w:top w:val="nil"/>
          <w:left w:val="nil"/>
          <w:bottom w:val="nil"/>
          <w:right w:val="nil"/>
          <w:insideH w:val="nil"/>
          <w:insideV w:val="nil"/>
        </w:tcBorders>
        <w:shd w:val="clear" w:color="auto" w:fill="00415E" w:themeFill="accent1" w:themeFillShade="BF"/>
      </w:tcPr>
    </w:tblStylePr>
    <w:tblStylePr w:type="band1Horz">
      <w:tblPr/>
      <w:tcPr>
        <w:tcBorders>
          <w:top w:val="nil"/>
          <w:left w:val="nil"/>
          <w:bottom w:val="nil"/>
          <w:right w:val="nil"/>
          <w:insideH w:val="nil"/>
          <w:insideV w:val="nil"/>
        </w:tcBorders>
        <w:shd w:val="clear" w:color="auto" w:fill="00415E" w:themeFill="accent1" w:themeFillShade="BF"/>
      </w:tcPr>
    </w:tblStylePr>
  </w:style>
  <w:style w:type="table" w:styleId="DarkList-Accent2">
    <w:name w:val="Dark List Accent 2"/>
    <w:basedOn w:val="TableNormal"/>
    <w:uiPriority w:val="70"/>
    <w:semiHidden/>
    <w:rsid w:val="00272C4B"/>
    <w:pPr>
      <w:spacing w:line="240" w:lineRule="auto"/>
    </w:pPr>
    <w:rPr>
      <w:color w:val="FFFFFF" w:themeColor="background1"/>
    </w:rPr>
    <w:tblPr>
      <w:tblStyleRowBandSize w:val="1"/>
      <w:tblStyleColBandSize w:val="1"/>
    </w:tblPr>
    <w:tcPr>
      <w:shd w:val="clear" w:color="auto" w:fill="C7D3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6269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9E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9E00" w:themeFill="accent2" w:themeFillShade="BF"/>
      </w:tcPr>
    </w:tblStylePr>
    <w:tblStylePr w:type="band1Vert">
      <w:tblPr/>
      <w:tcPr>
        <w:tcBorders>
          <w:top w:val="nil"/>
          <w:left w:val="nil"/>
          <w:bottom w:val="nil"/>
          <w:right w:val="nil"/>
          <w:insideH w:val="nil"/>
          <w:insideV w:val="nil"/>
        </w:tcBorders>
        <w:shd w:val="clear" w:color="auto" w:fill="949E00" w:themeFill="accent2" w:themeFillShade="BF"/>
      </w:tcPr>
    </w:tblStylePr>
    <w:tblStylePr w:type="band1Horz">
      <w:tblPr/>
      <w:tcPr>
        <w:tcBorders>
          <w:top w:val="nil"/>
          <w:left w:val="nil"/>
          <w:bottom w:val="nil"/>
          <w:right w:val="nil"/>
          <w:insideH w:val="nil"/>
          <w:insideV w:val="nil"/>
        </w:tcBorders>
        <w:shd w:val="clear" w:color="auto" w:fill="949E00" w:themeFill="accent2" w:themeFillShade="BF"/>
      </w:tcPr>
    </w:tblStylePr>
  </w:style>
  <w:style w:type="table" w:styleId="DarkList-Accent3">
    <w:name w:val="Dark List Accent 3"/>
    <w:basedOn w:val="TableNormal"/>
    <w:uiPriority w:val="70"/>
    <w:semiHidden/>
    <w:rsid w:val="00272C4B"/>
    <w:pPr>
      <w:spacing w:line="240" w:lineRule="auto"/>
    </w:pPr>
    <w:rPr>
      <w:color w:val="FFFFFF" w:themeColor="background1"/>
    </w:rPr>
    <w:tblPr>
      <w:tblStyleRowBandSize w:val="1"/>
      <w:tblStyleColBandSize w:val="1"/>
    </w:tblPr>
    <w:tcPr>
      <w:shd w:val="clear" w:color="auto" w:fill="0086A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425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647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647D" w:themeFill="accent3" w:themeFillShade="BF"/>
      </w:tcPr>
    </w:tblStylePr>
    <w:tblStylePr w:type="band1Vert">
      <w:tblPr/>
      <w:tcPr>
        <w:tcBorders>
          <w:top w:val="nil"/>
          <w:left w:val="nil"/>
          <w:bottom w:val="nil"/>
          <w:right w:val="nil"/>
          <w:insideH w:val="nil"/>
          <w:insideV w:val="nil"/>
        </w:tcBorders>
        <w:shd w:val="clear" w:color="auto" w:fill="00647D" w:themeFill="accent3" w:themeFillShade="BF"/>
      </w:tcPr>
    </w:tblStylePr>
    <w:tblStylePr w:type="band1Horz">
      <w:tblPr/>
      <w:tcPr>
        <w:tcBorders>
          <w:top w:val="nil"/>
          <w:left w:val="nil"/>
          <w:bottom w:val="nil"/>
          <w:right w:val="nil"/>
          <w:insideH w:val="nil"/>
          <w:insideV w:val="nil"/>
        </w:tcBorders>
        <w:shd w:val="clear" w:color="auto" w:fill="00647D" w:themeFill="accent3" w:themeFillShade="BF"/>
      </w:tcPr>
    </w:tblStylePr>
  </w:style>
  <w:style w:type="table" w:styleId="DarkList-Accent4">
    <w:name w:val="Dark List Accent 4"/>
    <w:basedOn w:val="TableNormal"/>
    <w:uiPriority w:val="70"/>
    <w:semiHidden/>
    <w:rsid w:val="00272C4B"/>
    <w:pPr>
      <w:spacing w:line="240" w:lineRule="auto"/>
    </w:pPr>
    <w:rPr>
      <w:color w:val="FFFFFF" w:themeColor="background1"/>
    </w:rPr>
    <w:tblPr>
      <w:tblStyleRowBandSize w:val="1"/>
      <w:tblStyleColBandSize w:val="1"/>
    </w:tblPr>
    <w:tcPr>
      <w:shd w:val="clear" w:color="auto" w:fill="E31F1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710F0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9161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91612" w:themeFill="accent4" w:themeFillShade="BF"/>
      </w:tcPr>
    </w:tblStylePr>
    <w:tblStylePr w:type="band1Vert">
      <w:tblPr/>
      <w:tcPr>
        <w:tcBorders>
          <w:top w:val="nil"/>
          <w:left w:val="nil"/>
          <w:bottom w:val="nil"/>
          <w:right w:val="nil"/>
          <w:insideH w:val="nil"/>
          <w:insideV w:val="nil"/>
        </w:tcBorders>
        <w:shd w:val="clear" w:color="auto" w:fill="A91612" w:themeFill="accent4" w:themeFillShade="BF"/>
      </w:tcPr>
    </w:tblStylePr>
    <w:tblStylePr w:type="band1Horz">
      <w:tblPr/>
      <w:tcPr>
        <w:tcBorders>
          <w:top w:val="nil"/>
          <w:left w:val="nil"/>
          <w:bottom w:val="nil"/>
          <w:right w:val="nil"/>
          <w:insideH w:val="nil"/>
          <w:insideV w:val="nil"/>
        </w:tcBorders>
        <w:shd w:val="clear" w:color="auto" w:fill="A91612" w:themeFill="accent4" w:themeFillShade="BF"/>
      </w:tcPr>
    </w:tblStylePr>
  </w:style>
  <w:style w:type="table" w:styleId="DarkList-Accent5">
    <w:name w:val="Dark List Accent 5"/>
    <w:basedOn w:val="TableNormal"/>
    <w:uiPriority w:val="70"/>
    <w:semiHidden/>
    <w:rsid w:val="00272C4B"/>
    <w:pPr>
      <w:spacing w:line="240" w:lineRule="auto"/>
    </w:pPr>
    <w:rPr>
      <w:color w:val="FFFFFF" w:themeColor="background1"/>
    </w:rPr>
    <w:tblPr>
      <w:tblStyleRowBandSize w:val="1"/>
      <w:tblStyleColBandSize w:val="1"/>
    </w:tblPr>
    <w:tcPr>
      <w:shd w:val="clear" w:color="auto" w:fill="72971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84A0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4701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47014" w:themeFill="accent5" w:themeFillShade="BF"/>
      </w:tcPr>
    </w:tblStylePr>
    <w:tblStylePr w:type="band1Vert">
      <w:tblPr/>
      <w:tcPr>
        <w:tcBorders>
          <w:top w:val="nil"/>
          <w:left w:val="nil"/>
          <w:bottom w:val="nil"/>
          <w:right w:val="nil"/>
          <w:insideH w:val="nil"/>
          <w:insideV w:val="nil"/>
        </w:tcBorders>
        <w:shd w:val="clear" w:color="auto" w:fill="547014" w:themeFill="accent5" w:themeFillShade="BF"/>
      </w:tcPr>
    </w:tblStylePr>
    <w:tblStylePr w:type="band1Horz">
      <w:tblPr/>
      <w:tcPr>
        <w:tcBorders>
          <w:top w:val="nil"/>
          <w:left w:val="nil"/>
          <w:bottom w:val="nil"/>
          <w:right w:val="nil"/>
          <w:insideH w:val="nil"/>
          <w:insideV w:val="nil"/>
        </w:tcBorders>
        <w:shd w:val="clear" w:color="auto" w:fill="547014" w:themeFill="accent5" w:themeFillShade="BF"/>
      </w:tcPr>
    </w:tblStylePr>
  </w:style>
  <w:style w:type="table" w:styleId="DarkList-Accent6">
    <w:name w:val="Dark List Accent 6"/>
    <w:basedOn w:val="TableNormal"/>
    <w:uiPriority w:val="70"/>
    <w:semiHidden/>
    <w:rsid w:val="00272C4B"/>
    <w:pPr>
      <w:spacing w:line="240" w:lineRule="auto"/>
    </w:pPr>
    <w:rPr>
      <w:color w:val="FFFFFF" w:themeColor="background1"/>
    </w:rPr>
    <w:tblPr>
      <w:tblStyleRowBandSize w:val="1"/>
      <w:tblStyleColBandSize w:val="1"/>
    </w:tblPr>
    <w:tcPr>
      <w:shd w:val="clear" w:color="auto" w:fill="69686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4333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E4D4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E4D4D" w:themeFill="accent6" w:themeFillShade="BF"/>
      </w:tcPr>
    </w:tblStylePr>
    <w:tblStylePr w:type="band1Vert">
      <w:tblPr/>
      <w:tcPr>
        <w:tcBorders>
          <w:top w:val="nil"/>
          <w:left w:val="nil"/>
          <w:bottom w:val="nil"/>
          <w:right w:val="nil"/>
          <w:insideH w:val="nil"/>
          <w:insideV w:val="nil"/>
        </w:tcBorders>
        <w:shd w:val="clear" w:color="auto" w:fill="4E4D4D" w:themeFill="accent6" w:themeFillShade="BF"/>
      </w:tcPr>
    </w:tblStylePr>
    <w:tblStylePr w:type="band1Horz">
      <w:tblPr/>
      <w:tcPr>
        <w:tcBorders>
          <w:top w:val="nil"/>
          <w:left w:val="nil"/>
          <w:bottom w:val="nil"/>
          <w:right w:val="nil"/>
          <w:insideH w:val="nil"/>
          <w:insideV w:val="nil"/>
        </w:tcBorders>
        <w:shd w:val="clear" w:color="auto" w:fill="4E4D4D" w:themeFill="accent6" w:themeFillShade="BF"/>
      </w:tcPr>
    </w:tblStylePr>
  </w:style>
  <w:style w:type="table" w:styleId="LightGrid">
    <w:name w:val="Light Grid"/>
    <w:basedOn w:val="TableNormal"/>
    <w:uiPriority w:val="62"/>
    <w:semiHidden/>
    <w:rsid w:val="00272C4B"/>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18" w:space="0" w:color="00577E" w:themeColor="text1"/>
          <w:right w:val="single" w:sz="8" w:space="0" w:color="00577E" w:themeColor="text1"/>
          <w:insideH w:val="nil"/>
          <w:insideV w:val="single" w:sz="8" w:space="0" w:color="00577E"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insideH w:val="nil"/>
          <w:insideV w:val="single" w:sz="8" w:space="0" w:color="00577E"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shd w:val="clear" w:color="auto" w:fill="A0E1FF" w:themeFill="text1" w:themeFillTint="3F"/>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shd w:val="clear" w:color="auto" w:fill="A0E1FF" w:themeFill="text1" w:themeFillTint="3F"/>
      </w:tcPr>
    </w:tblStylePr>
    <w:tblStylePr w:type="band2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tcPr>
    </w:tblStylePr>
  </w:style>
  <w:style w:type="table" w:styleId="LightGrid-Accent1">
    <w:name w:val="Light Grid Accent 1"/>
    <w:basedOn w:val="TableNormal"/>
    <w:uiPriority w:val="62"/>
    <w:semiHidden/>
    <w:rsid w:val="00272C4B"/>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18" w:space="0" w:color="00577E" w:themeColor="accent1"/>
          <w:right w:val="single" w:sz="8" w:space="0" w:color="00577E" w:themeColor="accent1"/>
          <w:insideH w:val="nil"/>
          <w:insideV w:val="single" w:sz="8" w:space="0" w:color="00577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insideH w:val="nil"/>
          <w:insideV w:val="single" w:sz="8" w:space="0" w:color="00577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shd w:val="clear" w:color="auto" w:fill="A0E1FF" w:themeFill="accent1" w:themeFillTint="3F"/>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shd w:val="clear" w:color="auto" w:fill="A0E1FF" w:themeFill="accent1" w:themeFillTint="3F"/>
      </w:tcPr>
    </w:tblStylePr>
    <w:tblStylePr w:type="band2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tcPr>
    </w:tblStylePr>
  </w:style>
  <w:style w:type="table" w:styleId="LightGrid-Accent2">
    <w:name w:val="Light Grid Accent 2"/>
    <w:basedOn w:val="TableNormal"/>
    <w:uiPriority w:val="62"/>
    <w:semiHidden/>
    <w:rsid w:val="00272C4B"/>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18" w:space="0" w:color="C7D300" w:themeColor="accent2"/>
          <w:right w:val="single" w:sz="8" w:space="0" w:color="C7D300" w:themeColor="accent2"/>
          <w:insideH w:val="nil"/>
          <w:insideV w:val="single" w:sz="8" w:space="0" w:color="C7D3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insideH w:val="nil"/>
          <w:insideV w:val="single" w:sz="8" w:space="0" w:color="C7D3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shd w:val="clear" w:color="auto" w:fill="FAFFB5" w:themeFill="accent2" w:themeFillTint="3F"/>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shd w:val="clear" w:color="auto" w:fill="FAFFB5" w:themeFill="accent2" w:themeFillTint="3F"/>
      </w:tcPr>
    </w:tblStylePr>
    <w:tblStylePr w:type="band2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tcPr>
    </w:tblStylePr>
  </w:style>
  <w:style w:type="table" w:styleId="LightGrid-Accent3">
    <w:name w:val="Light Grid Accent 3"/>
    <w:basedOn w:val="TableNormal"/>
    <w:uiPriority w:val="62"/>
    <w:semiHidden/>
    <w:rsid w:val="00272C4B"/>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18" w:space="0" w:color="0086A8" w:themeColor="accent3"/>
          <w:right w:val="single" w:sz="8" w:space="0" w:color="0086A8" w:themeColor="accent3"/>
          <w:insideH w:val="nil"/>
          <w:insideV w:val="single" w:sz="8" w:space="0" w:color="0086A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insideH w:val="nil"/>
          <w:insideV w:val="single" w:sz="8" w:space="0" w:color="0086A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shd w:val="clear" w:color="auto" w:fill="AAEDFF" w:themeFill="accent3" w:themeFillTint="3F"/>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shd w:val="clear" w:color="auto" w:fill="AAEDFF" w:themeFill="accent3" w:themeFillTint="3F"/>
      </w:tcPr>
    </w:tblStylePr>
    <w:tblStylePr w:type="band2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tcPr>
    </w:tblStylePr>
  </w:style>
  <w:style w:type="table" w:styleId="LightGrid-Accent4">
    <w:name w:val="Light Grid Accent 4"/>
    <w:basedOn w:val="TableNormal"/>
    <w:uiPriority w:val="62"/>
    <w:semiHidden/>
    <w:rsid w:val="00272C4B"/>
    <w:pPr>
      <w:spacing w:line="240" w:lineRule="auto"/>
    </w:p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insideH w:val="single" w:sz="8" w:space="0" w:color="E31F18" w:themeColor="accent4"/>
        <w:insideV w:val="single" w:sz="8" w:space="0" w:color="E31F1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1F18" w:themeColor="accent4"/>
          <w:left w:val="single" w:sz="8" w:space="0" w:color="E31F18" w:themeColor="accent4"/>
          <w:bottom w:val="single" w:sz="18" w:space="0" w:color="E31F18" w:themeColor="accent4"/>
          <w:right w:val="single" w:sz="8" w:space="0" w:color="E31F18" w:themeColor="accent4"/>
          <w:insideH w:val="nil"/>
          <w:insideV w:val="single" w:sz="8" w:space="0" w:color="E31F1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1F18" w:themeColor="accent4"/>
          <w:left w:val="single" w:sz="8" w:space="0" w:color="E31F18" w:themeColor="accent4"/>
          <w:bottom w:val="single" w:sz="8" w:space="0" w:color="E31F18" w:themeColor="accent4"/>
          <w:right w:val="single" w:sz="8" w:space="0" w:color="E31F18" w:themeColor="accent4"/>
          <w:insideH w:val="nil"/>
          <w:insideV w:val="single" w:sz="8" w:space="0" w:color="E31F1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tblStylePr w:type="band1Vert">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shd w:val="clear" w:color="auto" w:fill="F9C6C5" w:themeFill="accent4" w:themeFillTint="3F"/>
      </w:tcPr>
    </w:tblStylePr>
    <w:tblStylePr w:type="band1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insideV w:val="single" w:sz="8" w:space="0" w:color="E31F18" w:themeColor="accent4"/>
        </w:tcBorders>
        <w:shd w:val="clear" w:color="auto" w:fill="F9C6C5" w:themeFill="accent4" w:themeFillTint="3F"/>
      </w:tcPr>
    </w:tblStylePr>
    <w:tblStylePr w:type="band2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insideV w:val="single" w:sz="8" w:space="0" w:color="E31F18" w:themeColor="accent4"/>
        </w:tcBorders>
      </w:tcPr>
    </w:tblStylePr>
  </w:style>
  <w:style w:type="table" w:styleId="LightGrid-Accent5">
    <w:name w:val="Light Grid Accent 5"/>
    <w:basedOn w:val="TableNormal"/>
    <w:uiPriority w:val="62"/>
    <w:semiHidden/>
    <w:rsid w:val="00272C4B"/>
    <w:pPr>
      <w:spacing w:line="240" w:lineRule="auto"/>
    </w:p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insideH w:val="single" w:sz="8" w:space="0" w:color="72971B" w:themeColor="accent5"/>
        <w:insideV w:val="single" w:sz="8" w:space="0" w:color="72971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971B" w:themeColor="accent5"/>
          <w:left w:val="single" w:sz="8" w:space="0" w:color="72971B" w:themeColor="accent5"/>
          <w:bottom w:val="single" w:sz="18" w:space="0" w:color="72971B" w:themeColor="accent5"/>
          <w:right w:val="single" w:sz="8" w:space="0" w:color="72971B" w:themeColor="accent5"/>
          <w:insideH w:val="nil"/>
          <w:insideV w:val="single" w:sz="8" w:space="0" w:color="72971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971B" w:themeColor="accent5"/>
          <w:left w:val="single" w:sz="8" w:space="0" w:color="72971B" w:themeColor="accent5"/>
          <w:bottom w:val="single" w:sz="8" w:space="0" w:color="72971B" w:themeColor="accent5"/>
          <w:right w:val="single" w:sz="8" w:space="0" w:color="72971B" w:themeColor="accent5"/>
          <w:insideH w:val="nil"/>
          <w:insideV w:val="single" w:sz="8" w:space="0" w:color="72971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tblStylePr w:type="band1Vert">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shd w:val="clear" w:color="auto" w:fill="E1F2B9" w:themeFill="accent5" w:themeFillTint="3F"/>
      </w:tcPr>
    </w:tblStylePr>
    <w:tblStylePr w:type="band1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insideV w:val="single" w:sz="8" w:space="0" w:color="72971B" w:themeColor="accent5"/>
        </w:tcBorders>
        <w:shd w:val="clear" w:color="auto" w:fill="E1F2B9" w:themeFill="accent5" w:themeFillTint="3F"/>
      </w:tcPr>
    </w:tblStylePr>
    <w:tblStylePr w:type="band2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insideV w:val="single" w:sz="8" w:space="0" w:color="72971B" w:themeColor="accent5"/>
        </w:tcBorders>
      </w:tcPr>
    </w:tblStylePr>
  </w:style>
  <w:style w:type="table" w:styleId="LightGrid-Accent6">
    <w:name w:val="Light Grid Accent 6"/>
    <w:basedOn w:val="TableNormal"/>
    <w:uiPriority w:val="62"/>
    <w:semiHidden/>
    <w:rsid w:val="00272C4B"/>
    <w:pPr>
      <w:spacing w:line="240" w:lineRule="auto"/>
    </w:p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insideH w:val="single" w:sz="8" w:space="0" w:color="696868" w:themeColor="accent6"/>
        <w:insideV w:val="single" w:sz="8" w:space="0" w:color="69686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96868" w:themeColor="accent6"/>
          <w:left w:val="single" w:sz="8" w:space="0" w:color="696868" w:themeColor="accent6"/>
          <w:bottom w:val="single" w:sz="18" w:space="0" w:color="696868" w:themeColor="accent6"/>
          <w:right w:val="single" w:sz="8" w:space="0" w:color="696868" w:themeColor="accent6"/>
          <w:insideH w:val="nil"/>
          <w:insideV w:val="single" w:sz="8" w:space="0" w:color="69686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96868" w:themeColor="accent6"/>
          <w:left w:val="single" w:sz="8" w:space="0" w:color="696868" w:themeColor="accent6"/>
          <w:bottom w:val="single" w:sz="8" w:space="0" w:color="696868" w:themeColor="accent6"/>
          <w:right w:val="single" w:sz="8" w:space="0" w:color="696868" w:themeColor="accent6"/>
          <w:insideH w:val="nil"/>
          <w:insideV w:val="single" w:sz="8" w:space="0" w:color="69686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tblStylePr w:type="band1Vert">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shd w:val="clear" w:color="auto" w:fill="DAD9D9" w:themeFill="accent6" w:themeFillTint="3F"/>
      </w:tcPr>
    </w:tblStylePr>
    <w:tblStylePr w:type="band1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insideV w:val="single" w:sz="8" w:space="0" w:color="696868" w:themeColor="accent6"/>
        </w:tcBorders>
        <w:shd w:val="clear" w:color="auto" w:fill="DAD9D9" w:themeFill="accent6" w:themeFillTint="3F"/>
      </w:tcPr>
    </w:tblStylePr>
    <w:tblStylePr w:type="band2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insideV w:val="single" w:sz="8" w:space="0" w:color="696868" w:themeColor="accent6"/>
        </w:tcBorders>
      </w:tcPr>
    </w:tblStylePr>
  </w:style>
  <w:style w:type="table" w:styleId="LightList">
    <w:name w:val="Light List"/>
    <w:basedOn w:val="TableNormal"/>
    <w:uiPriority w:val="61"/>
    <w:semiHidden/>
    <w:rsid w:val="00272C4B"/>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pPr>
        <w:spacing w:before="0" w:after="0" w:line="240" w:lineRule="auto"/>
      </w:pPr>
      <w:rPr>
        <w:b/>
        <w:bCs/>
        <w:color w:val="FFFFFF" w:themeColor="background1"/>
      </w:rPr>
      <w:tblPr/>
      <w:tcPr>
        <w:shd w:val="clear" w:color="auto" w:fill="00577E" w:themeFill="text1"/>
      </w:tcPr>
    </w:tblStylePr>
    <w:tblStylePr w:type="lastRow">
      <w:pPr>
        <w:spacing w:before="0" w:after="0" w:line="240" w:lineRule="auto"/>
      </w:pPr>
      <w:rPr>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tcBorders>
      </w:tcPr>
    </w:tblStylePr>
    <w:tblStylePr w:type="firstCol">
      <w:rPr>
        <w:b/>
        <w:bCs/>
      </w:rPr>
    </w:tblStylePr>
    <w:tblStylePr w:type="lastCol">
      <w:rPr>
        <w:b/>
        <w:bCs/>
      </w:r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style>
  <w:style w:type="table" w:styleId="LightList-Accent1">
    <w:name w:val="Light List Accent 1"/>
    <w:basedOn w:val="TableNormal"/>
    <w:uiPriority w:val="61"/>
    <w:semiHidden/>
    <w:rsid w:val="00272C4B"/>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pPr>
        <w:spacing w:before="0" w:after="0" w:line="240" w:lineRule="auto"/>
      </w:pPr>
      <w:rPr>
        <w:b/>
        <w:bCs/>
        <w:color w:val="FFFFFF" w:themeColor="background1"/>
      </w:rPr>
      <w:tblPr/>
      <w:tcPr>
        <w:shd w:val="clear" w:color="auto" w:fill="00577E" w:themeFill="accent1"/>
      </w:tcPr>
    </w:tblStylePr>
    <w:tblStylePr w:type="lastRow">
      <w:pPr>
        <w:spacing w:before="0" w:after="0" w:line="240" w:lineRule="auto"/>
      </w:pPr>
      <w:rPr>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tcBorders>
      </w:tcPr>
    </w:tblStylePr>
    <w:tblStylePr w:type="firstCol">
      <w:rPr>
        <w:b/>
        <w:bCs/>
      </w:rPr>
    </w:tblStylePr>
    <w:tblStylePr w:type="lastCol">
      <w:rPr>
        <w:b/>
        <w:bCs/>
      </w:r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style>
  <w:style w:type="table" w:styleId="LightList-Accent2">
    <w:name w:val="Light List Accent 2"/>
    <w:basedOn w:val="TableNormal"/>
    <w:uiPriority w:val="61"/>
    <w:semiHidden/>
    <w:rsid w:val="00272C4B"/>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pPr>
        <w:spacing w:before="0" w:after="0" w:line="240" w:lineRule="auto"/>
      </w:pPr>
      <w:rPr>
        <w:b/>
        <w:bCs/>
        <w:color w:val="FFFFFF" w:themeColor="background1"/>
      </w:rPr>
      <w:tblPr/>
      <w:tcPr>
        <w:shd w:val="clear" w:color="auto" w:fill="C7D300" w:themeFill="accent2"/>
      </w:tcPr>
    </w:tblStylePr>
    <w:tblStylePr w:type="lastRow">
      <w:pPr>
        <w:spacing w:before="0" w:after="0" w:line="240" w:lineRule="auto"/>
      </w:pPr>
      <w:rPr>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tcBorders>
      </w:tcPr>
    </w:tblStylePr>
    <w:tblStylePr w:type="firstCol">
      <w:rPr>
        <w:b/>
        <w:bCs/>
      </w:rPr>
    </w:tblStylePr>
    <w:tblStylePr w:type="lastCol">
      <w:rPr>
        <w:b/>
        <w:bCs/>
      </w:r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style>
  <w:style w:type="table" w:styleId="LightList-Accent3">
    <w:name w:val="Light List Accent 3"/>
    <w:basedOn w:val="TableNormal"/>
    <w:uiPriority w:val="61"/>
    <w:semiHidden/>
    <w:rsid w:val="00272C4B"/>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pPr>
        <w:spacing w:before="0" w:after="0" w:line="240" w:lineRule="auto"/>
      </w:pPr>
      <w:rPr>
        <w:b/>
        <w:bCs/>
        <w:color w:val="FFFFFF" w:themeColor="background1"/>
      </w:rPr>
      <w:tblPr/>
      <w:tcPr>
        <w:shd w:val="clear" w:color="auto" w:fill="0086A8" w:themeFill="accent3"/>
      </w:tcPr>
    </w:tblStylePr>
    <w:tblStylePr w:type="lastRow">
      <w:pPr>
        <w:spacing w:before="0" w:after="0" w:line="240" w:lineRule="auto"/>
      </w:pPr>
      <w:rPr>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tcBorders>
      </w:tcPr>
    </w:tblStylePr>
    <w:tblStylePr w:type="firstCol">
      <w:rPr>
        <w:b/>
        <w:bCs/>
      </w:rPr>
    </w:tblStylePr>
    <w:tblStylePr w:type="lastCol">
      <w:rPr>
        <w:b/>
        <w:bCs/>
      </w:r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style>
  <w:style w:type="table" w:styleId="LightList-Accent4">
    <w:name w:val="Light List Accent 4"/>
    <w:basedOn w:val="TableNormal"/>
    <w:uiPriority w:val="61"/>
    <w:semiHidden/>
    <w:rsid w:val="00272C4B"/>
    <w:pPr>
      <w:spacing w:line="240" w:lineRule="auto"/>
    </w:p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tblBorders>
    </w:tblPr>
    <w:tblStylePr w:type="firstRow">
      <w:pPr>
        <w:spacing w:before="0" w:after="0" w:line="240" w:lineRule="auto"/>
      </w:pPr>
      <w:rPr>
        <w:b/>
        <w:bCs/>
        <w:color w:val="FFFFFF" w:themeColor="background1"/>
      </w:rPr>
      <w:tblPr/>
      <w:tcPr>
        <w:shd w:val="clear" w:color="auto" w:fill="E31F18" w:themeFill="accent4"/>
      </w:tcPr>
    </w:tblStylePr>
    <w:tblStylePr w:type="lastRow">
      <w:pPr>
        <w:spacing w:before="0" w:after="0" w:line="240" w:lineRule="auto"/>
      </w:pPr>
      <w:rPr>
        <w:b/>
        <w:bCs/>
      </w:rPr>
      <w:tblPr/>
      <w:tcPr>
        <w:tcBorders>
          <w:top w:val="double" w:sz="6" w:space="0" w:color="E31F18" w:themeColor="accent4"/>
          <w:left w:val="single" w:sz="8" w:space="0" w:color="E31F18" w:themeColor="accent4"/>
          <w:bottom w:val="single" w:sz="8" w:space="0" w:color="E31F18" w:themeColor="accent4"/>
          <w:right w:val="single" w:sz="8" w:space="0" w:color="E31F18" w:themeColor="accent4"/>
        </w:tcBorders>
      </w:tcPr>
    </w:tblStylePr>
    <w:tblStylePr w:type="firstCol">
      <w:rPr>
        <w:b/>
        <w:bCs/>
      </w:rPr>
    </w:tblStylePr>
    <w:tblStylePr w:type="lastCol">
      <w:rPr>
        <w:b/>
        <w:bCs/>
      </w:rPr>
    </w:tblStylePr>
    <w:tblStylePr w:type="band1Vert">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tblStylePr w:type="band1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style>
  <w:style w:type="table" w:styleId="LightList-Accent5">
    <w:name w:val="Light List Accent 5"/>
    <w:basedOn w:val="TableNormal"/>
    <w:uiPriority w:val="61"/>
    <w:semiHidden/>
    <w:rsid w:val="00272C4B"/>
    <w:pPr>
      <w:spacing w:line="240" w:lineRule="auto"/>
    </w:p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tblBorders>
    </w:tblPr>
    <w:tblStylePr w:type="firstRow">
      <w:pPr>
        <w:spacing w:before="0" w:after="0" w:line="240" w:lineRule="auto"/>
      </w:pPr>
      <w:rPr>
        <w:b/>
        <w:bCs/>
        <w:color w:val="FFFFFF" w:themeColor="background1"/>
      </w:rPr>
      <w:tblPr/>
      <w:tcPr>
        <w:shd w:val="clear" w:color="auto" w:fill="72971B" w:themeFill="accent5"/>
      </w:tcPr>
    </w:tblStylePr>
    <w:tblStylePr w:type="lastRow">
      <w:pPr>
        <w:spacing w:before="0" w:after="0" w:line="240" w:lineRule="auto"/>
      </w:pPr>
      <w:rPr>
        <w:b/>
        <w:bCs/>
      </w:rPr>
      <w:tblPr/>
      <w:tcPr>
        <w:tcBorders>
          <w:top w:val="double" w:sz="6" w:space="0" w:color="72971B" w:themeColor="accent5"/>
          <w:left w:val="single" w:sz="8" w:space="0" w:color="72971B" w:themeColor="accent5"/>
          <w:bottom w:val="single" w:sz="8" w:space="0" w:color="72971B" w:themeColor="accent5"/>
          <w:right w:val="single" w:sz="8" w:space="0" w:color="72971B" w:themeColor="accent5"/>
        </w:tcBorders>
      </w:tcPr>
    </w:tblStylePr>
    <w:tblStylePr w:type="firstCol">
      <w:rPr>
        <w:b/>
        <w:bCs/>
      </w:rPr>
    </w:tblStylePr>
    <w:tblStylePr w:type="lastCol">
      <w:rPr>
        <w:b/>
        <w:bCs/>
      </w:rPr>
    </w:tblStylePr>
    <w:tblStylePr w:type="band1Vert">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tblStylePr w:type="band1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style>
  <w:style w:type="table" w:styleId="LightList-Accent6">
    <w:name w:val="Light List Accent 6"/>
    <w:basedOn w:val="TableNormal"/>
    <w:uiPriority w:val="61"/>
    <w:semiHidden/>
    <w:rsid w:val="00272C4B"/>
    <w:pPr>
      <w:spacing w:line="240" w:lineRule="auto"/>
    </w:p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tblBorders>
    </w:tblPr>
    <w:tblStylePr w:type="firstRow">
      <w:pPr>
        <w:spacing w:before="0" w:after="0" w:line="240" w:lineRule="auto"/>
      </w:pPr>
      <w:rPr>
        <w:b/>
        <w:bCs/>
        <w:color w:val="FFFFFF" w:themeColor="background1"/>
      </w:rPr>
      <w:tblPr/>
      <w:tcPr>
        <w:shd w:val="clear" w:color="auto" w:fill="696868" w:themeFill="accent6"/>
      </w:tcPr>
    </w:tblStylePr>
    <w:tblStylePr w:type="lastRow">
      <w:pPr>
        <w:spacing w:before="0" w:after="0" w:line="240" w:lineRule="auto"/>
      </w:pPr>
      <w:rPr>
        <w:b/>
        <w:bCs/>
      </w:rPr>
      <w:tblPr/>
      <w:tcPr>
        <w:tcBorders>
          <w:top w:val="double" w:sz="6" w:space="0" w:color="696868" w:themeColor="accent6"/>
          <w:left w:val="single" w:sz="8" w:space="0" w:color="696868" w:themeColor="accent6"/>
          <w:bottom w:val="single" w:sz="8" w:space="0" w:color="696868" w:themeColor="accent6"/>
          <w:right w:val="single" w:sz="8" w:space="0" w:color="696868" w:themeColor="accent6"/>
        </w:tcBorders>
      </w:tcPr>
    </w:tblStylePr>
    <w:tblStylePr w:type="firstCol">
      <w:rPr>
        <w:b/>
        <w:bCs/>
      </w:rPr>
    </w:tblStylePr>
    <w:tblStylePr w:type="lastCol">
      <w:rPr>
        <w:b/>
        <w:bCs/>
      </w:rPr>
    </w:tblStylePr>
    <w:tblStylePr w:type="band1Vert">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tblStylePr w:type="band1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style>
  <w:style w:type="table" w:styleId="LightShading">
    <w:name w:val="Light Shading"/>
    <w:basedOn w:val="TableNormal"/>
    <w:uiPriority w:val="60"/>
    <w:semiHidden/>
    <w:rsid w:val="00272C4B"/>
    <w:pPr>
      <w:spacing w:line="240" w:lineRule="auto"/>
    </w:pPr>
    <w:rPr>
      <w:color w:val="00415E" w:themeColor="text1" w:themeShade="BF"/>
    </w:rPr>
    <w:tblPr>
      <w:tblStyleRowBandSize w:val="1"/>
      <w:tblStyleColBandSize w:val="1"/>
      <w:tblBorders>
        <w:top w:val="single" w:sz="8" w:space="0" w:color="00577E" w:themeColor="text1"/>
        <w:bottom w:val="single" w:sz="8" w:space="0" w:color="00577E" w:themeColor="text1"/>
      </w:tblBorders>
    </w:tblPr>
    <w:tblStylePr w:type="fir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la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left w:val="nil"/>
          <w:right w:val="nil"/>
          <w:insideH w:val="nil"/>
          <w:insideV w:val="nil"/>
        </w:tcBorders>
        <w:shd w:val="clear" w:color="auto" w:fill="A0E1FF" w:themeFill="text1" w:themeFillTint="3F"/>
      </w:tcPr>
    </w:tblStylePr>
  </w:style>
  <w:style w:type="table" w:styleId="LightShading-Accent1">
    <w:name w:val="Light Shading Accent 1"/>
    <w:basedOn w:val="TableNormal"/>
    <w:uiPriority w:val="60"/>
    <w:semiHidden/>
    <w:rsid w:val="00272C4B"/>
    <w:pPr>
      <w:spacing w:line="240" w:lineRule="auto"/>
    </w:pPr>
    <w:rPr>
      <w:color w:val="00415E" w:themeColor="accent1" w:themeShade="BF"/>
    </w:rPr>
    <w:tblPr>
      <w:tblStyleRowBandSize w:val="1"/>
      <w:tblStyleColBandSize w:val="1"/>
      <w:tblBorders>
        <w:top w:val="single" w:sz="8" w:space="0" w:color="00577E" w:themeColor="accent1"/>
        <w:bottom w:val="single" w:sz="8" w:space="0" w:color="00577E" w:themeColor="accent1"/>
      </w:tblBorders>
    </w:tblPr>
    <w:tblStylePr w:type="fir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la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left w:val="nil"/>
          <w:right w:val="nil"/>
          <w:insideH w:val="nil"/>
          <w:insideV w:val="nil"/>
        </w:tcBorders>
        <w:shd w:val="clear" w:color="auto" w:fill="A0E1FF" w:themeFill="accent1" w:themeFillTint="3F"/>
      </w:tcPr>
    </w:tblStylePr>
  </w:style>
  <w:style w:type="table" w:styleId="LightShading-Accent2">
    <w:name w:val="Light Shading Accent 2"/>
    <w:basedOn w:val="TableNormal"/>
    <w:uiPriority w:val="60"/>
    <w:semiHidden/>
    <w:rsid w:val="00272C4B"/>
    <w:pPr>
      <w:spacing w:line="240" w:lineRule="auto"/>
    </w:pPr>
    <w:rPr>
      <w:color w:val="949E00" w:themeColor="accent2" w:themeShade="BF"/>
    </w:rPr>
    <w:tblPr>
      <w:tblStyleRowBandSize w:val="1"/>
      <w:tblStyleColBandSize w:val="1"/>
      <w:tblBorders>
        <w:top w:val="single" w:sz="8" w:space="0" w:color="C7D300" w:themeColor="accent2"/>
        <w:bottom w:val="single" w:sz="8" w:space="0" w:color="C7D300" w:themeColor="accent2"/>
      </w:tblBorders>
    </w:tblPr>
    <w:tblStylePr w:type="fir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la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left w:val="nil"/>
          <w:right w:val="nil"/>
          <w:insideH w:val="nil"/>
          <w:insideV w:val="nil"/>
        </w:tcBorders>
        <w:shd w:val="clear" w:color="auto" w:fill="FAFFB5" w:themeFill="accent2" w:themeFillTint="3F"/>
      </w:tcPr>
    </w:tblStylePr>
  </w:style>
  <w:style w:type="table" w:styleId="LightShading-Accent3">
    <w:name w:val="Light Shading Accent 3"/>
    <w:basedOn w:val="TableNormal"/>
    <w:uiPriority w:val="60"/>
    <w:semiHidden/>
    <w:rsid w:val="00272C4B"/>
    <w:pPr>
      <w:spacing w:line="240" w:lineRule="auto"/>
    </w:pPr>
    <w:rPr>
      <w:color w:val="00647D" w:themeColor="accent3" w:themeShade="BF"/>
    </w:rPr>
    <w:tblPr>
      <w:tblStyleRowBandSize w:val="1"/>
      <w:tblStyleColBandSize w:val="1"/>
      <w:tblBorders>
        <w:top w:val="single" w:sz="8" w:space="0" w:color="0086A8" w:themeColor="accent3"/>
        <w:bottom w:val="single" w:sz="8" w:space="0" w:color="0086A8" w:themeColor="accent3"/>
      </w:tblBorders>
    </w:tblPr>
    <w:tblStylePr w:type="fir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la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left w:val="nil"/>
          <w:right w:val="nil"/>
          <w:insideH w:val="nil"/>
          <w:insideV w:val="nil"/>
        </w:tcBorders>
        <w:shd w:val="clear" w:color="auto" w:fill="AAEDFF" w:themeFill="accent3" w:themeFillTint="3F"/>
      </w:tcPr>
    </w:tblStylePr>
  </w:style>
  <w:style w:type="table" w:styleId="LightShading-Accent4">
    <w:name w:val="Light Shading Accent 4"/>
    <w:basedOn w:val="TableNormal"/>
    <w:uiPriority w:val="60"/>
    <w:semiHidden/>
    <w:rsid w:val="00272C4B"/>
    <w:pPr>
      <w:spacing w:line="240" w:lineRule="auto"/>
    </w:pPr>
    <w:rPr>
      <w:color w:val="A91612" w:themeColor="accent4" w:themeShade="BF"/>
    </w:rPr>
    <w:tblPr>
      <w:tblStyleRowBandSize w:val="1"/>
      <w:tblStyleColBandSize w:val="1"/>
      <w:tblBorders>
        <w:top w:val="single" w:sz="8" w:space="0" w:color="E31F18" w:themeColor="accent4"/>
        <w:bottom w:val="single" w:sz="8" w:space="0" w:color="E31F18" w:themeColor="accent4"/>
      </w:tblBorders>
    </w:tblPr>
    <w:tblStylePr w:type="firstRow">
      <w:pPr>
        <w:spacing w:before="0" w:after="0" w:line="240" w:lineRule="auto"/>
      </w:pPr>
      <w:rPr>
        <w:b/>
        <w:bCs/>
      </w:rPr>
      <w:tblPr/>
      <w:tcPr>
        <w:tcBorders>
          <w:top w:val="single" w:sz="8" w:space="0" w:color="E31F18" w:themeColor="accent4"/>
          <w:left w:val="nil"/>
          <w:bottom w:val="single" w:sz="8" w:space="0" w:color="E31F18" w:themeColor="accent4"/>
          <w:right w:val="nil"/>
          <w:insideH w:val="nil"/>
          <w:insideV w:val="nil"/>
        </w:tcBorders>
      </w:tcPr>
    </w:tblStylePr>
    <w:tblStylePr w:type="lastRow">
      <w:pPr>
        <w:spacing w:before="0" w:after="0" w:line="240" w:lineRule="auto"/>
      </w:pPr>
      <w:rPr>
        <w:b/>
        <w:bCs/>
      </w:rPr>
      <w:tblPr/>
      <w:tcPr>
        <w:tcBorders>
          <w:top w:val="single" w:sz="8" w:space="0" w:color="E31F18" w:themeColor="accent4"/>
          <w:left w:val="nil"/>
          <w:bottom w:val="single" w:sz="8" w:space="0" w:color="E31F1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6C5" w:themeFill="accent4" w:themeFillTint="3F"/>
      </w:tcPr>
    </w:tblStylePr>
    <w:tblStylePr w:type="band1Horz">
      <w:tblPr/>
      <w:tcPr>
        <w:tcBorders>
          <w:left w:val="nil"/>
          <w:right w:val="nil"/>
          <w:insideH w:val="nil"/>
          <w:insideV w:val="nil"/>
        </w:tcBorders>
        <w:shd w:val="clear" w:color="auto" w:fill="F9C6C5" w:themeFill="accent4" w:themeFillTint="3F"/>
      </w:tcPr>
    </w:tblStylePr>
  </w:style>
  <w:style w:type="table" w:styleId="LightShading-Accent5">
    <w:name w:val="Light Shading Accent 5"/>
    <w:basedOn w:val="TableNormal"/>
    <w:uiPriority w:val="60"/>
    <w:semiHidden/>
    <w:rsid w:val="00272C4B"/>
    <w:pPr>
      <w:spacing w:line="240" w:lineRule="auto"/>
    </w:pPr>
    <w:rPr>
      <w:color w:val="547014" w:themeColor="accent5" w:themeShade="BF"/>
    </w:rPr>
    <w:tblPr>
      <w:tblStyleRowBandSize w:val="1"/>
      <w:tblStyleColBandSize w:val="1"/>
      <w:tblBorders>
        <w:top w:val="single" w:sz="8" w:space="0" w:color="72971B" w:themeColor="accent5"/>
        <w:bottom w:val="single" w:sz="8" w:space="0" w:color="72971B" w:themeColor="accent5"/>
      </w:tblBorders>
    </w:tblPr>
    <w:tblStylePr w:type="firstRow">
      <w:pPr>
        <w:spacing w:before="0" w:after="0" w:line="240" w:lineRule="auto"/>
      </w:pPr>
      <w:rPr>
        <w:b/>
        <w:bCs/>
      </w:rPr>
      <w:tblPr/>
      <w:tcPr>
        <w:tcBorders>
          <w:top w:val="single" w:sz="8" w:space="0" w:color="72971B" w:themeColor="accent5"/>
          <w:left w:val="nil"/>
          <w:bottom w:val="single" w:sz="8" w:space="0" w:color="72971B" w:themeColor="accent5"/>
          <w:right w:val="nil"/>
          <w:insideH w:val="nil"/>
          <w:insideV w:val="nil"/>
        </w:tcBorders>
      </w:tcPr>
    </w:tblStylePr>
    <w:tblStylePr w:type="lastRow">
      <w:pPr>
        <w:spacing w:before="0" w:after="0" w:line="240" w:lineRule="auto"/>
      </w:pPr>
      <w:rPr>
        <w:b/>
        <w:bCs/>
      </w:rPr>
      <w:tblPr/>
      <w:tcPr>
        <w:tcBorders>
          <w:top w:val="single" w:sz="8" w:space="0" w:color="72971B" w:themeColor="accent5"/>
          <w:left w:val="nil"/>
          <w:bottom w:val="single" w:sz="8" w:space="0" w:color="72971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2B9" w:themeFill="accent5" w:themeFillTint="3F"/>
      </w:tcPr>
    </w:tblStylePr>
    <w:tblStylePr w:type="band1Horz">
      <w:tblPr/>
      <w:tcPr>
        <w:tcBorders>
          <w:left w:val="nil"/>
          <w:right w:val="nil"/>
          <w:insideH w:val="nil"/>
          <w:insideV w:val="nil"/>
        </w:tcBorders>
        <w:shd w:val="clear" w:color="auto" w:fill="E1F2B9" w:themeFill="accent5" w:themeFillTint="3F"/>
      </w:tcPr>
    </w:tblStylePr>
  </w:style>
  <w:style w:type="table" w:styleId="LightShading-Accent6">
    <w:name w:val="Light Shading Accent 6"/>
    <w:basedOn w:val="TableNormal"/>
    <w:uiPriority w:val="60"/>
    <w:semiHidden/>
    <w:rsid w:val="00272C4B"/>
    <w:pPr>
      <w:spacing w:line="240" w:lineRule="auto"/>
    </w:pPr>
    <w:rPr>
      <w:color w:val="4E4D4D" w:themeColor="accent6" w:themeShade="BF"/>
    </w:rPr>
    <w:tblPr>
      <w:tblStyleRowBandSize w:val="1"/>
      <w:tblStyleColBandSize w:val="1"/>
      <w:tblBorders>
        <w:top w:val="single" w:sz="8" w:space="0" w:color="696868" w:themeColor="accent6"/>
        <w:bottom w:val="single" w:sz="8" w:space="0" w:color="696868" w:themeColor="accent6"/>
      </w:tblBorders>
    </w:tblPr>
    <w:tblStylePr w:type="firstRow">
      <w:pPr>
        <w:spacing w:before="0" w:after="0" w:line="240" w:lineRule="auto"/>
      </w:pPr>
      <w:rPr>
        <w:b/>
        <w:bCs/>
      </w:rPr>
      <w:tblPr/>
      <w:tcPr>
        <w:tcBorders>
          <w:top w:val="single" w:sz="8" w:space="0" w:color="696868" w:themeColor="accent6"/>
          <w:left w:val="nil"/>
          <w:bottom w:val="single" w:sz="8" w:space="0" w:color="696868" w:themeColor="accent6"/>
          <w:right w:val="nil"/>
          <w:insideH w:val="nil"/>
          <w:insideV w:val="nil"/>
        </w:tcBorders>
      </w:tcPr>
    </w:tblStylePr>
    <w:tblStylePr w:type="lastRow">
      <w:pPr>
        <w:spacing w:before="0" w:after="0" w:line="240" w:lineRule="auto"/>
      </w:pPr>
      <w:rPr>
        <w:b/>
        <w:bCs/>
      </w:rPr>
      <w:tblPr/>
      <w:tcPr>
        <w:tcBorders>
          <w:top w:val="single" w:sz="8" w:space="0" w:color="696868" w:themeColor="accent6"/>
          <w:left w:val="nil"/>
          <w:bottom w:val="single" w:sz="8" w:space="0" w:color="69686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D9D9" w:themeFill="accent6" w:themeFillTint="3F"/>
      </w:tcPr>
    </w:tblStylePr>
    <w:tblStylePr w:type="band1Horz">
      <w:tblPr/>
      <w:tcPr>
        <w:tcBorders>
          <w:left w:val="nil"/>
          <w:right w:val="nil"/>
          <w:insideH w:val="nil"/>
          <w:insideV w:val="nil"/>
        </w:tcBorders>
        <w:shd w:val="clear" w:color="auto" w:fill="DAD9D9" w:themeFill="accent6" w:themeFillTint="3F"/>
      </w:tcPr>
    </w:tblStylePr>
  </w:style>
  <w:style w:type="table" w:styleId="MediumGrid1">
    <w:name w:val="Medium Grid 1"/>
    <w:basedOn w:val="TableNormal"/>
    <w:uiPriority w:val="67"/>
    <w:semiHidden/>
    <w:rsid w:val="00272C4B"/>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insideV w:val="single" w:sz="8" w:space="0" w:color="0099DE" w:themeColor="text1" w:themeTint="BF"/>
      </w:tblBorders>
    </w:tblPr>
    <w:tcPr>
      <w:shd w:val="clear" w:color="auto" w:fill="A0E1FF" w:themeFill="text1" w:themeFillTint="3F"/>
    </w:tcPr>
    <w:tblStylePr w:type="firstRow">
      <w:rPr>
        <w:b/>
        <w:bCs/>
      </w:rPr>
    </w:tblStylePr>
    <w:tblStylePr w:type="lastRow">
      <w:rPr>
        <w:b/>
        <w:bCs/>
      </w:rPr>
      <w:tblPr/>
      <w:tcPr>
        <w:tcBorders>
          <w:top w:val="single" w:sz="18" w:space="0" w:color="0099DE" w:themeColor="text1" w:themeTint="BF"/>
        </w:tcBorders>
      </w:tcPr>
    </w:tblStylePr>
    <w:tblStylePr w:type="firstCol">
      <w:rPr>
        <w:b/>
        <w:bCs/>
      </w:rPr>
    </w:tblStylePr>
    <w:tblStylePr w:type="lastCol">
      <w:rPr>
        <w:b/>
        <w:bCs/>
      </w:r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MediumGrid1-Accent1">
    <w:name w:val="Medium Grid 1 Accent 1"/>
    <w:basedOn w:val="TableNormal"/>
    <w:uiPriority w:val="67"/>
    <w:semiHidden/>
    <w:rsid w:val="00272C4B"/>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insideV w:val="single" w:sz="8" w:space="0" w:color="0099DE" w:themeColor="accent1" w:themeTint="BF"/>
      </w:tblBorders>
    </w:tblPr>
    <w:tcPr>
      <w:shd w:val="clear" w:color="auto" w:fill="A0E1FF" w:themeFill="accent1" w:themeFillTint="3F"/>
    </w:tcPr>
    <w:tblStylePr w:type="firstRow">
      <w:rPr>
        <w:b/>
        <w:bCs/>
      </w:rPr>
    </w:tblStylePr>
    <w:tblStylePr w:type="lastRow">
      <w:rPr>
        <w:b/>
        <w:bCs/>
      </w:rPr>
      <w:tblPr/>
      <w:tcPr>
        <w:tcBorders>
          <w:top w:val="single" w:sz="18" w:space="0" w:color="0099DE" w:themeColor="accent1" w:themeTint="BF"/>
        </w:tcBorders>
      </w:tcPr>
    </w:tblStylePr>
    <w:tblStylePr w:type="firstCol">
      <w:rPr>
        <w:b/>
        <w:bCs/>
      </w:rPr>
    </w:tblStylePr>
    <w:tblStylePr w:type="lastCol">
      <w:rPr>
        <w:b/>
        <w:bCs/>
      </w:r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MediumGrid1-Accent2">
    <w:name w:val="Medium Grid 1 Accent 2"/>
    <w:basedOn w:val="TableNormal"/>
    <w:uiPriority w:val="67"/>
    <w:semiHidden/>
    <w:rsid w:val="00272C4B"/>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insideV w:val="single" w:sz="8" w:space="0" w:color="F1FF1F" w:themeColor="accent2" w:themeTint="BF"/>
      </w:tblBorders>
    </w:tblPr>
    <w:tcPr>
      <w:shd w:val="clear" w:color="auto" w:fill="FAFFB5" w:themeFill="accent2" w:themeFillTint="3F"/>
    </w:tcPr>
    <w:tblStylePr w:type="firstRow">
      <w:rPr>
        <w:b/>
        <w:bCs/>
      </w:rPr>
    </w:tblStylePr>
    <w:tblStylePr w:type="lastRow">
      <w:rPr>
        <w:b/>
        <w:bCs/>
      </w:rPr>
      <w:tblPr/>
      <w:tcPr>
        <w:tcBorders>
          <w:top w:val="single" w:sz="18" w:space="0" w:color="F1FF1F" w:themeColor="accent2" w:themeTint="BF"/>
        </w:tcBorders>
      </w:tcPr>
    </w:tblStylePr>
    <w:tblStylePr w:type="firstCol">
      <w:rPr>
        <w:b/>
        <w:bCs/>
      </w:rPr>
    </w:tblStylePr>
    <w:tblStylePr w:type="lastCol">
      <w:rPr>
        <w:b/>
        <w:bCs/>
      </w:r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MediumGrid1-Accent3">
    <w:name w:val="Medium Grid 1 Accent 3"/>
    <w:basedOn w:val="TableNormal"/>
    <w:uiPriority w:val="67"/>
    <w:semiHidden/>
    <w:rsid w:val="00272C4B"/>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insideV w:val="single" w:sz="8" w:space="0" w:color="00C9FD" w:themeColor="accent3" w:themeTint="BF"/>
      </w:tblBorders>
    </w:tblPr>
    <w:tcPr>
      <w:shd w:val="clear" w:color="auto" w:fill="AAEDFF" w:themeFill="accent3" w:themeFillTint="3F"/>
    </w:tcPr>
    <w:tblStylePr w:type="firstRow">
      <w:rPr>
        <w:b/>
        <w:bCs/>
      </w:rPr>
    </w:tblStylePr>
    <w:tblStylePr w:type="lastRow">
      <w:rPr>
        <w:b/>
        <w:bCs/>
      </w:rPr>
      <w:tblPr/>
      <w:tcPr>
        <w:tcBorders>
          <w:top w:val="single" w:sz="18" w:space="0" w:color="00C9FD" w:themeColor="accent3" w:themeTint="BF"/>
        </w:tcBorders>
      </w:tcPr>
    </w:tblStylePr>
    <w:tblStylePr w:type="firstCol">
      <w:rPr>
        <w:b/>
        <w:bCs/>
      </w:rPr>
    </w:tblStylePr>
    <w:tblStylePr w:type="lastCol">
      <w:rPr>
        <w:b/>
        <w:bCs/>
      </w:r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MediumGrid1-Accent4">
    <w:name w:val="Medium Grid 1 Accent 4"/>
    <w:basedOn w:val="TableNormal"/>
    <w:uiPriority w:val="67"/>
    <w:semiHidden/>
    <w:rsid w:val="00272C4B"/>
    <w:pPr>
      <w:spacing w:line="240" w:lineRule="auto"/>
    </w:pPr>
    <w:tblPr>
      <w:tblStyleRowBandSize w:val="1"/>
      <w:tblStyleColBandSize w:val="1"/>
      <w:tbl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single" w:sz="8" w:space="0" w:color="EC544F" w:themeColor="accent4" w:themeTint="BF"/>
        <w:insideV w:val="single" w:sz="8" w:space="0" w:color="EC544F" w:themeColor="accent4" w:themeTint="BF"/>
      </w:tblBorders>
    </w:tblPr>
    <w:tcPr>
      <w:shd w:val="clear" w:color="auto" w:fill="F9C6C5" w:themeFill="accent4" w:themeFillTint="3F"/>
    </w:tcPr>
    <w:tblStylePr w:type="firstRow">
      <w:rPr>
        <w:b/>
        <w:bCs/>
      </w:rPr>
    </w:tblStylePr>
    <w:tblStylePr w:type="lastRow">
      <w:rPr>
        <w:b/>
        <w:bCs/>
      </w:rPr>
      <w:tblPr/>
      <w:tcPr>
        <w:tcBorders>
          <w:top w:val="single" w:sz="18" w:space="0" w:color="EC544F" w:themeColor="accent4" w:themeTint="BF"/>
        </w:tcBorders>
      </w:tcPr>
    </w:tblStylePr>
    <w:tblStylePr w:type="firstCol">
      <w:rPr>
        <w:b/>
        <w:bCs/>
      </w:rPr>
    </w:tblStylePr>
    <w:tblStylePr w:type="lastCol">
      <w:rPr>
        <w:b/>
        <w:bCs/>
      </w:rPr>
    </w:tblStylePr>
    <w:tblStylePr w:type="band1Vert">
      <w:tblPr/>
      <w:tcPr>
        <w:shd w:val="clear" w:color="auto" w:fill="F28D8A" w:themeFill="accent4" w:themeFillTint="7F"/>
      </w:tcPr>
    </w:tblStylePr>
    <w:tblStylePr w:type="band1Horz">
      <w:tblPr/>
      <w:tcPr>
        <w:shd w:val="clear" w:color="auto" w:fill="F28D8A" w:themeFill="accent4" w:themeFillTint="7F"/>
      </w:tcPr>
    </w:tblStylePr>
  </w:style>
  <w:style w:type="table" w:styleId="MediumGrid1-Accent5">
    <w:name w:val="Medium Grid 1 Accent 5"/>
    <w:basedOn w:val="TableNormal"/>
    <w:uiPriority w:val="67"/>
    <w:semiHidden/>
    <w:rsid w:val="00272C4B"/>
    <w:pPr>
      <w:spacing w:line="240" w:lineRule="auto"/>
    </w:pPr>
    <w:tblPr>
      <w:tblStyleRowBandSize w:val="1"/>
      <w:tblStyleColBandSize w:val="1"/>
      <w:tbl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single" w:sz="8" w:space="0" w:color="A4D92B" w:themeColor="accent5" w:themeTint="BF"/>
        <w:insideV w:val="single" w:sz="8" w:space="0" w:color="A4D92B" w:themeColor="accent5" w:themeTint="BF"/>
      </w:tblBorders>
    </w:tblPr>
    <w:tcPr>
      <w:shd w:val="clear" w:color="auto" w:fill="E1F2B9" w:themeFill="accent5" w:themeFillTint="3F"/>
    </w:tcPr>
    <w:tblStylePr w:type="firstRow">
      <w:rPr>
        <w:b/>
        <w:bCs/>
      </w:rPr>
    </w:tblStylePr>
    <w:tblStylePr w:type="lastRow">
      <w:rPr>
        <w:b/>
        <w:bCs/>
      </w:rPr>
      <w:tblPr/>
      <w:tcPr>
        <w:tcBorders>
          <w:top w:val="single" w:sz="18" w:space="0" w:color="A4D92B" w:themeColor="accent5" w:themeTint="BF"/>
        </w:tcBorders>
      </w:tcPr>
    </w:tblStylePr>
    <w:tblStylePr w:type="firstCol">
      <w:rPr>
        <w:b/>
        <w:bCs/>
      </w:rPr>
    </w:tblStylePr>
    <w:tblStylePr w:type="lastCol">
      <w:rPr>
        <w:b/>
        <w:bCs/>
      </w:rPr>
    </w:tblStylePr>
    <w:tblStylePr w:type="band1Vert">
      <w:tblPr/>
      <w:tcPr>
        <w:shd w:val="clear" w:color="auto" w:fill="C3E572" w:themeFill="accent5" w:themeFillTint="7F"/>
      </w:tcPr>
    </w:tblStylePr>
    <w:tblStylePr w:type="band1Horz">
      <w:tblPr/>
      <w:tcPr>
        <w:shd w:val="clear" w:color="auto" w:fill="C3E572" w:themeFill="accent5" w:themeFillTint="7F"/>
      </w:tcPr>
    </w:tblStylePr>
  </w:style>
  <w:style w:type="table" w:styleId="MediumGrid1-Accent6">
    <w:name w:val="Medium Grid 1 Accent 6"/>
    <w:basedOn w:val="TableNormal"/>
    <w:uiPriority w:val="67"/>
    <w:semiHidden/>
    <w:rsid w:val="00272C4B"/>
    <w:pPr>
      <w:spacing w:line="240" w:lineRule="auto"/>
    </w:pPr>
    <w:tblPr>
      <w:tblStyleRowBandSize w:val="1"/>
      <w:tblStyleColBandSize w:val="1"/>
      <w:tbl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single" w:sz="8" w:space="0" w:color="8E8D8D" w:themeColor="accent6" w:themeTint="BF"/>
        <w:insideV w:val="single" w:sz="8" w:space="0" w:color="8E8D8D" w:themeColor="accent6" w:themeTint="BF"/>
      </w:tblBorders>
    </w:tblPr>
    <w:tcPr>
      <w:shd w:val="clear" w:color="auto" w:fill="DAD9D9" w:themeFill="accent6" w:themeFillTint="3F"/>
    </w:tcPr>
    <w:tblStylePr w:type="firstRow">
      <w:rPr>
        <w:b/>
        <w:bCs/>
      </w:rPr>
    </w:tblStylePr>
    <w:tblStylePr w:type="lastRow">
      <w:rPr>
        <w:b/>
        <w:bCs/>
      </w:rPr>
      <w:tblPr/>
      <w:tcPr>
        <w:tcBorders>
          <w:top w:val="single" w:sz="18" w:space="0" w:color="8E8D8D" w:themeColor="accent6" w:themeTint="BF"/>
        </w:tcBorders>
      </w:tcPr>
    </w:tblStylePr>
    <w:tblStylePr w:type="firstCol">
      <w:rPr>
        <w:b/>
        <w:bCs/>
      </w:rPr>
    </w:tblStylePr>
    <w:tblStylePr w:type="lastCol">
      <w:rPr>
        <w:b/>
        <w:bCs/>
      </w:rPr>
    </w:tblStylePr>
    <w:tblStylePr w:type="band1Vert">
      <w:tblPr/>
      <w:tcPr>
        <w:shd w:val="clear" w:color="auto" w:fill="B4B3B3" w:themeFill="accent6" w:themeFillTint="7F"/>
      </w:tcPr>
    </w:tblStylePr>
    <w:tblStylePr w:type="band1Horz">
      <w:tblPr/>
      <w:tcPr>
        <w:shd w:val="clear" w:color="auto" w:fill="B4B3B3" w:themeFill="accent6" w:themeFillTint="7F"/>
      </w:tcPr>
    </w:tblStylePr>
  </w:style>
  <w:style w:type="table" w:styleId="MediumGrid2">
    <w:name w:val="Medium Grid 2"/>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cPr>
      <w:shd w:val="clear" w:color="auto" w:fill="A0E1FF" w:themeFill="text1" w:themeFillTint="3F"/>
    </w:tcPr>
    <w:tblStylePr w:type="firstRow">
      <w:rPr>
        <w:b/>
        <w:bCs/>
        <w:color w:val="00577E" w:themeColor="text1"/>
      </w:rPr>
      <w:tblPr/>
      <w:tcPr>
        <w:shd w:val="clear" w:color="auto" w:fill="D9F3FF" w:themeFill="tex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text1" w:themeFillTint="33"/>
      </w:tcPr>
    </w:tblStylePr>
    <w:tblStylePr w:type="band1Vert">
      <w:tblPr/>
      <w:tcPr>
        <w:shd w:val="clear" w:color="auto" w:fill="3FC3FF" w:themeFill="text1" w:themeFillTint="7F"/>
      </w:tcPr>
    </w:tblStylePr>
    <w:tblStylePr w:type="band1Horz">
      <w:tblPr/>
      <w:tcPr>
        <w:tcBorders>
          <w:insideH w:val="single" w:sz="6" w:space="0" w:color="00577E" w:themeColor="text1"/>
          <w:insideV w:val="single" w:sz="6" w:space="0" w:color="00577E" w:themeColor="text1"/>
        </w:tcBorders>
        <w:shd w:val="clear" w:color="auto" w:fill="3FC3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cPr>
      <w:shd w:val="clear" w:color="auto" w:fill="A0E1FF" w:themeFill="accent1" w:themeFillTint="3F"/>
    </w:tcPr>
    <w:tblStylePr w:type="firstRow">
      <w:rPr>
        <w:b/>
        <w:bCs/>
        <w:color w:val="00577E" w:themeColor="text1"/>
      </w:rPr>
      <w:tblPr/>
      <w:tcPr>
        <w:shd w:val="clear" w:color="auto" w:fill="D9F3FF" w:themeFill="accen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accent1" w:themeFillTint="33"/>
      </w:tcPr>
    </w:tblStylePr>
    <w:tblStylePr w:type="band1Vert">
      <w:tblPr/>
      <w:tcPr>
        <w:shd w:val="clear" w:color="auto" w:fill="3FC3FF" w:themeFill="accent1" w:themeFillTint="7F"/>
      </w:tcPr>
    </w:tblStylePr>
    <w:tblStylePr w:type="band1Horz">
      <w:tblPr/>
      <w:tcPr>
        <w:tcBorders>
          <w:insideH w:val="single" w:sz="6" w:space="0" w:color="00577E" w:themeColor="accent1"/>
          <w:insideV w:val="single" w:sz="6" w:space="0" w:color="00577E" w:themeColor="accent1"/>
        </w:tcBorders>
        <w:shd w:val="clear" w:color="auto" w:fill="3FC3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cPr>
      <w:shd w:val="clear" w:color="auto" w:fill="FAFFB5" w:themeFill="accent2" w:themeFillTint="3F"/>
    </w:tcPr>
    <w:tblStylePr w:type="firstRow">
      <w:rPr>
        <w:b/>
        <w:bCs/>
        <w:color w:val="00577E" w:themeColor="text1"/>
      </w:rPr>
      <w:tblPr/>
      <w:tcPr>
        <w:shd w:val="clear" w:color="auto" w:fill="FDFFE1" w:themeFill="accent2"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BFFC3" w:themeFill="accent2" w:themeFillTint="33"/>
      </w:tcPr>
    </w:tblStylePr>
    <w:tblStylePr w:type="band1Vert">
      <w:tblPr/>
      <w:tcPr>
        <w:shd w:val="clear" w:color="auto" w:fill="F6FF6A" w:themeFill="accent2" w:themeFillTint="7F"/>
      </w:tcPr>
    </w:tblStylePr>
    <w:tblStylePr w:type="band1Horz">
      <w:tblPr/>
      <w:tcPr>
        <w:tcBorders>
          <w:insideH w:val="single" w:sz="6" w:space="0" w:color="C7D300" w:themeColor="accent2"/>
          <w:insideV w:val="single" w:sz="6" w:space="0" w:color="C7D300" w:themeColor="accent2"/>
        </w:tcBorders>
        <w:shd w:val="clear" w:color="auto" w:fill="F6FF6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cPr>
      <w:shd w:val="clear" w:color="auto" w:fill="AAEDFF" w:themeFill="accent3" w:themeFillTint="3F"/>
    </w:tcPr>
    <w:tblStylePr w:type="firstRow">
      <w:rPr>
        <w:b/>
        <w:bCs/>
        <w:color w:val="00577E" w:themeColor="text1"/>
      </w:rPr>
      <w:tblPr/>
      <w:tcPr>
        <w:shd w:val="clear" w:color="auto" w:fill="DDF8FF" w:themeFill="accent3"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AF0FF" w:themeFill="accent3" w:themeFillTint="33"/>
      </w:tcPr>
    </w:tblStylePr>
    <w:tblStylePr w:type="band1Vert">
      <w:tblPr/>
      <w:tcPr>
        <w:shd w:val="clear" w:color="auto" w:fill="54DCFF" w:themeFill="accent3" w:themeFillTint="7F"/>
      </w:tcPr>
    </w:tblStylePr>
    <w:tblStylePr w:type="band1Horz">
      <w:tblPr/>
      <w:tcPr>
        <w:tcBorders>
          <w:insideH w:val="single" w:sz="6" w:space="0" w:color="0086A8" w:themeColor="accent3"/>
          <w:insideV w:val="single" w:sz="6" w:space="0" w:color="0086A8" w:themeColor="accent3"/>
        </w:tcBorders>
        <w:shd w:val="clear" w:color="auto" w:fill="54DC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insideH w:val="single" w:sz="8" w:space="0" w:color="E31F18" w:themeColor="accent4"/>
        <w:insideV w:val="single" w:sz="8" w:space="0" w:color="E31F18" w:themeColor="accent4"/>
      </w:tblBorders>
    </w:tblPr>
    <w:tcPr>
      <w:shd w:val="clear" w:color="auto" w:fill="F9C6C5" w:themeFill="accent4" w:themeFillTint="3F"/>
    </w:tcPr>
    <w:tblStylePr w:type="firstRow">
      <w:rPr>
        <w:b/>
        <w:bCs/>
        <w:color w:val="00577E" w:themeColor="text1"/>
      </w:rPr>
      <w:tblPr/>
      <w:tcPr>
        <w:shd w:val="clear" w:color="auto" w:fill="FCE8E7" w:themeFill="accent4"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AD1CF" w:themeFill="accent4" w:themeFillTint="33"/>
      </w:tcPr>
    </w:tblStylePr>
    <w:tblStylePr w:type="band1Vert">
      <w:tblPr/>
      <w:tcPr>
        <w:shd w:val="clear" w:color="auto" w:fill="F28D8A" w:themeFill="accent4" w:themeFillTint="7F"/>
      </w:tcPr>
    </w:tblStylePr>
    <w:tblStylePr w:type="band1Horz">
      <w:tblPr/>
      <w:tcPr>
        <w:tcBorders>
          <w:insideH w:val="single" w:sz="6" w:space="0" w:color="E31F18" w:themeColor="accent4"/>
          <w:insideV w:val="single" w:sz="6" w:space="0" w:color="E31F18" w:themeColor="accent4"/>
        </w:tcBorders>
        <w:shd w:val="clear" w:color="auto" w:fill="F28D8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insideH w:val="single" w:sz="8" w:space="0" w:color="72971B" w:themeColor="accent5"/>
        <w:insideV w:val="single" w:sz="8" w:space="0" w:color="72971B" w:themeColor="accent5"/>
      </w:tblBorders>
    </w:tblPr>
    <w:tcPr>
      <w:shd w:val="clear" w:color="auto" w:fill="E1F2B9" w:themeFill="accent5" w:themeFillTint="3F"/>
    </w:tcPr>
    <w:tblStylePr w:type="firstRow">
      <w:rPr>
        <w:b/>
        <w:bCs/>
        <w:color w:val="00577E" w:themeColor="text1"/>
      </w:rPr>
      <w:tblPr/>
      <w:tcPr>
        <w:shd w:val="clear" w:color="auto" w:fill="F3FAE3" w:themeFill="accent5"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6F5C6" w:themeFill="accent5" w:themeFillTint="33"/>
      </w:tcPr>
    </w:tblStylePr>
    <w:tblStylePr w:type="band1Vert">
      <w:tblPr/>
      <w:tcPr>
        <w:shd w:val="clear" w:color="auto" w:fill="C3E572" w:themeFill="accent5" w:themeFillTint="7F"/>
      </w:tcPr>
    </w:tblStylePr>
    <w:tblStylePr w:type="band1Horz">
      <w:tblPr/>
      <w:tcPr>
        <w:tcBorders>
          <w:insideH w:val="single" w:sz="6" w:space="0" w:color="72971B" w:themeColor="accent5"/>
          <w:insideV w:val="single" w:sz="6" w:space="0" w:color="72971B" w:themeColor="accent5"/>
        </w:tcBorders>
        <w:shd w:val="clear" w:color="auto" w:fill="C3E57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insideH w:val="single" w:sz="8" w:space="0" w:color="696868" w:themeColor="accent6"/>
        <w:insideV w:val="single" w:sz="8" w:space="0" w:color="696868" w:themeColor="accent6"/>
      </w:tblBorders>
    </w:tblPr>
    <w:tcPr>
      <w:shd w:val="clear" w:color="auto" w:fill="DAD9D9" w:themeFill="accent6" w:themeFillTint="3F"/>
    </w:tcPr>
    <w:tblStylePr w:type="firstRow">
      <w:rPr>
        <w:b/>
        <w:bCs/>
        <w:color w:val="00577E" w:themeColor="text1"/>
      </w:rPr>
      <w:tblPr/>
      <w:tcPr>
        <w:shd w:val="clear" w:color="auto" w:fill="F0F0F0" w:themeFill="accent6"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1E0E0" w:themeFill="accent6" w:themeFillTint="33"/>
      </w:tcPr>
    </w:tblStylePr>
    <w:tblStylePr w:type="band1Vert">
      <w:tblPr/>
      <w:tcPr>
        <w:shd w:val="clear" w:color="auto" w:fill="B4B3B3" w:themeFill="accent6" w:themeFillTint="7F"/>
      </w:tcPr>
    </w:tblStylePr>
    <w:tblStylePr w:type="band1Horz">
      <w:tblPr/>
      <w:tcPr>
        <w:tcBorders>
          <w:insideH w:val="single" w:sz="6" w:space="0" w:color="696868" w:themeColor="accent6"/>
          <w:insideV w:val="single" w:sz="6" w:space="0" w:color="696868" w:themeColor="accent6"/>
        </w:tcBorders>
        <w:shd w:val="clear" w:color="auto" w:fill="B4B3B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text1" w:themeFillTint="7F"/>
      </w:tcPr>
    </w:tblStylePr>
  </w:style>
  <w:style w:type="table" w:styleId="MediumGrid3-Accent1">
    <w:name w:val="Medium Grid 3 Accent 1"/>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accent1" w:themeFillTint="7F"/>
      </w:tcPr>
    </w:tblStylePr>
  </w:style>
  <w:style w:type="table" w:styleId="MediumGrid3-Accent2">
    <w:name w:val="Medium Grid 3 Accent 2"/>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FB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D3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D3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F6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F6A" w:themeFill="accent2" w:themeFillTint="7F"/>
      </w:tcPr>
    </w:tblStylePr>
  </w:style>
  <w:style w:type="table" w:styleId="MediumGrid3-Accent3">
    <w:name w:val="Medium Grid 3 Accent 3"/>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ED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6A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6A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4DC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4DCFF" w:themeFill="accent3" w:themeFillTint="7F"/>
      </w:tcPr>
    </w:tblStylePr>
  </w:style>
  <w:style w:type="table" w:styleId="MediumGrid3-Accent4">
    <w:name w:val="Medium Grid 3 Accent 4"/>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6C5"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1F1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1F1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1F1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1F1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8D8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8D8A" w:themeFill="accent4" w:themeFillTint="7F"/>
      </w:tcPr>
    </w:tblStylePr>
  </w:style>
  <w:style w:type="table" w:styleId="MediumGrid3-Accent5">
    <w:name w:val="Medium Grid 3 Accent 5"/>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F2B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971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971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971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971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E57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E572" w:themeFill="accent5" w:themeFillTint="7F"/>
      </w:tcPr>
    </w:tblStylePr>
  </w:style>
  <w:style w:type="table" w:styleId="MediumGrid3-Accent6">
    <w:name w:val="Medium Grid 3 Accent 6"/>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D9D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9686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9686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9686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9686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4B3B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4B3B3" w:themeFill="accent6" w:themeFillTint="7F"/>
      </w:tcPr>
    </w:tblStylePr>
  </w:style>
  <w:style w:type="table" w:styleId="MediumList1">
    <w:name w:val="Medium List 1"/>
    <w:basedOn w:val="TableNormal"/>
    <w:uiPriority w:val="65"/>
    <w:semiHidden/>
    <w:rsid w:val="00272C4B"/>
    <w:pPr>
      <w:spacing w:line="240" w:lineRule="auto"/>
    </w:pPr>
    <w:tblPr>
      <w:tblStyleRowBandSize w:val="1"/>
      <w:tblStyleColBandSize w:val="1"/>
      <w:tblBorders>
        <w:top w:val="single" w:sz="8" w:space="0" w:color="00577E" w:themeColor="text1"/>
        <w:bottom w:val="single" w:sz="8" w:space="0" w:color="00577E" w:themeColor="text1"/>
      </w:tblBorders>
    </w:tblPr>
    <w:tblStylePr w:type="firstRow">
      <w:rPr>
        <w:rFonts w:asciiTheme="majorHAnsi" w:eastAsiaTheme="majorEastAsia" w:hAnsiTheme="majorHAnsi" w:cstheme="majorBidi"/>
      </w:rPr>
      <w:tblPr/>
      <w:tcPr>
        <w:tcBorders>
          <w:top w:val="nil"/>
          <w:bottom w:val="single" w:sz="8" w:space="0" w:color="00577E" w:themeColor="text1"/>
        </w:tcBorders>
      </w:tcPr>
    </w:tblStylePr>
    <w:tblStylePr w:type="lastRow">
      <w:rPr>
        <w:b/>
        <w:bCs/>
        <w:color w:val="00577E" w:themeColor="text2"/>
      </w:rPr>
      <w:tblPr/>
      <w:tcPr>
        <w:tcBorders>
          <w:top w:val="single" w:sz="8" w:space="0" w:color="00577E" w:themeColor="text1"/>
          <w:bottom w:val="single" w:sz="8" w:space="0" w:color="00577E" w:themeColor="text1"/>
        </w:tcBorders>
      </w:tcPr>
    </w:tblStylePr>
    <w:tblStylePr w:type="firstCol">
      <w:rPr>
        <w:b/>
        <w:bCs/>
      </w:rPr>
    </w:tblStylePr>
    <w:tblStylePr w:type="lastCol">
      <w:rPr>
        <w:b/>
        <w:bCs/>
      </w:rPr>
      <w:tblPr/>
      <w:tcPr>
        <w:tcBorders>
          <w:top w:val="single" w:sz="8" w:space="0" w:color="00577E" w:themeColor="text1"/>
          <w:bottom w:val="single" w:sz="8" w:space="0" w:color="00577E" w:themeColor="text1"/>
        </w:tcBorders>
      </w:tcPr>
    </w:tblStylePr>
    <w:tblStylePr w:type="band1Vert">
      <w:tblPr/>
      <w:tcPr>
        <w:shd w:val="clear" w:color="auto" w:fill="A0E1FF" w:themeFill="text1" w:themeFillTint="3F"/>
      </w:tcPr>
    </w:tblStylePr>
    <w:tblStylePr w:type="band1Horz">
      <w:tblPr/>
      <w:tcPr>
        <w:shd w:val="clear" w:color="auto" w:fill="A0E1FF" w:themeFill="text1" w:themeFillTint="3F"/>
      </w:tcPr>
    </w:tblStylePr>
  </w:style>
  <w:style w:type="table" w:styleId="MediumList1-Accent1">
    <w:name w:val="Medium List 1 Accent 1"/>
    <w:basedOn w:val="TableNormal"/>
    <w:uiPriority w:val="65"/>
    <w:semiHidden/>
    <w:rsid w:val="00272C4B"/>
    <w:pPr>
      <w:spacing w:line="240" w:lineRule="auto"/>
    </w:pPr>
    <w:tblPr>
      <w:tblStyleRowBandSize w:val="1"/>
      <w:tblStyleColBandSize w:val="1"/>
      <w:tblBorders>
        <w:top w:val="single" w:sz="8" w:space="0" w:color="00577E" w:themeColor="accent1"/>
        <w:bottom w:val="single" w:sz="8" w:space="0" w:color="00577E" w:themeColor="accent1"/>
      </w:tblBorders>
    </w:tblPr>
    <w:tblStylePr w:type="firstRow">
      <w:rPr>
        <w:rFonts w:asciiTheme="majorHAnsi" w:eastAsiaTheme="majorEastAsia" w:hAnsiTheme="majorHAnsi" w:cstheme="majorBidi"/>
      </w:rPr>
      <w:tblPr/>
      <w:tcPr>
        <w:tcBorders>
          <w:top w:val="nil"/>
          <w:bottom w:val="single" w:sz="8" w:space="0" w:color="00577E" w:themeColor="accent1"/>
        </w:tcBorders>
      </w:tcPr>
    </w:tblStylePr>
    <w:tblStylePr w:type="lastRow">
      <w:rPr>
        <w:b/>
        <w:bCs/>
        <w:color w:val="00577E" w:themeColor="text2"/>
      </w:rPr>
      <w:tblPr/>
      <w:tcPr>
        <w:tcBorders>
          <w:top w:val="single" w:sz="8" w:space="0" w:color="00577E" w:themeColor="accent1"/>
          <w:bottom w:val="single" w:sz="8" w:space="0" w:color="00577E" w:themeColor="accent1"/>
        </w:tcBorders>
      </w:tcPr>
    </w:tblStylePr>
    <w:tblStylePr w:type="firstCol">
      <w:rPr>
        <w:b/>
        <w:bCs/>
      </w:rPr>
    </w:tblStylePr>
    <w:tblStylePr w:type="lastCol">
      <w:rPr>
        <w:b/>
        <w:bCs/>
      </w:rPr>
      <w:tblPr/>
      <w:tcPr>
        <w:tcBorders>
          <w:top w:val="single" w:sz="8" w:space="0" w:color="00577E" w:themeColor="accent1"/>
          <w:bottom w:val="single" w:sz="8" w:space="0" w:color="00577E" w:themeColor="accent1"/>
        </w:tcBorders>
      </w:tcPr>
    </w:tblStylePr>
    <w:tblStylePr w:type="band1Vert">
      <w:tblPr/>
      <w:tcPr>
        <w:shd w:val="clear" w:color="auto" w:fill="A0E1FF" w:themeFill="accent1" w:themeFillTint="3F"/>
      </w:tcPr>
    </w:tblStylePr>
    <w:tblStylePr w:type="band1Horz">
      <w:tblPr/>
      <w:tcPr>
        <w:shd w:val="clear" w:color="auto" w:fill="A0E1FF" w:themeFill="accent1" w:themeFillTint="3F"/>
      </w:tcPr>
    </w:tblStylePr>
  </w:style>
  <w:style w:type="table" w:styleId="MediumList1-Accent2">
    <w:name w:val="Medium List 1 Accent 2"/>
    <w:basedOn w:val="TableNormal"/>
    <w:uiPriority w:val="65"/>
    <w:semiHidden/>
    <w:rsid w:val="00272C4B"/>
    <w:pPr>
      <w:spacing w:line="240" w:lineRule="auto"/>
    </w:pPr>
    <w:tblPr>
      <w:tblStyleRowBandSize w:val="1"/>
      <w:tblStyleColBandSize w:val="1"/>
      <w:tblBorders>
        <w:top w:val="single" w:sz="8" w:space="0" w:color="C7D300" w:themeColor="accent2"/>
        <w:bottom w:val="single" w:sz="8" w:space="0" w:color="C7D300" w:themeColor="accent2"/>
      </w:tblBorders>
    </w:tblPr>
    <w:tblStylePr w:type="firstRow">
      <w:rPr>
        <w:rFonts w:asciiTheme="majorHAnsi" w:eastAsiaTheme="majorEastAsia" w:hAnsiTheme="majorHAnsi" w:cstheme="majorBidi"/>
      </w:rPr>
      <w:tblPr/>
      <w:tcPr>
        <w:tcBorders>
          <w:top w:val="nil"/>
          <w:bottom w:val="single" w:sz="8" w:space="0" w:color="C7D300" w:themeColor="accent2"/>
        </w:tcBorders>
      </w:tcPr>
    </w:tblStylePr>
    <w:tblStylePr w:type="lastRow">
      <w:rPr>
        <w:b/>
        <w:bCs/>
        <w:color w:val="00577E" w:themeColor="text2"/>
      </w:rPr>
      <w:tblPr/>
      <w:tcPr>
        <w:tcBorders>
          <w:top w:val="single" w:sz="8" w:space="0" w:color="C7D300" w:themeColor="accent2"/>
          <w:bottom w:val="single" w:sz="8" w:space="0" w:color="C7D300" w:themeColor="accent2"/>
        </w:tcBorders>
      </w:tcPr>
    </w:tblStylePr>
    <w:tblStylePr w:type="firstCol">
      <w:rPr>
        <w:b/>
        <w:bCs/>
      </w:rPr>
    </w:tblStylePr>
    <w:tblStylePr w:type="lastCol">
      <w:rPr>
        <w:b/>
        <w:bCs/>
      </w:rPr>
      <w:tblPr/>
      <w:tcPr>
        <w:tcBorders>
          <w:top w:val="single" w:sz="8" w:space="0" w:color="C7D300" w:themeColor="accent2"/>
          <w:bottom w:val="single" w:sz="8" w:space="0" w:color="C7D300" w:themeColor="accent2"/>
        </w:tcBorders>
      </w:tcPr>
    </w:tblStylePr>
    <w:tblStylePr w:type="band1Vert">
      <w:tblPr/>
      <w:tcPr>
        <w:shd w:val="clear" w:color="auto" w:fill="FAFFB5" w:themeFill="accent2" w:themeFillTint="3F"/>
      </w:tcPr>
    </w:tblStylePr>
    <w:tblStylePr w:type="band1Horz">
      <w:tblPr/>
      <w:tcPr>
        <w:shd w:val="clear" w:color="auto" w:fill="FAFFB5" w:themeFill="accent2" w:themeFillTint="3F"/>
      </w:tcPr>
    </w:tblStylePr>
  </w:style>
  <w:style w:type="table" w:styleId="MediumList1-Accent3">
    <w:name w:val="Medium List 1 Accent 3"/>
    <w:basedOn w:val="TableNormal"/>
    <w:uiPriority w:val="65"/>
    <w:semiHidden/>
    <w:rsid w:val="00272C4B"/>
    <w:pPr>
      <w:spacing w:line="240" w:lineRule="auto"/>
    </w:pPr>
    <w:tblPr>
      <w:tblStyleRowBandSize w:val="1"/>
      <w:tblStyleColBandSize w:val="1"/>
      <w:tblBorders>
        <w:top w:val="single" w:sz="8" w:space="0" w:color="0086A8" w:themeColor="accent3"/>
        <w:bottom w:val="single" w:sz="8" w:space="0" w:color="0086A8" w:themeColor="accent3"/>
      </w:tblBorders>
    </w:tblPr>
    <w:tblStylePr w:type="firstRow">
      <w:rPr>
        <w:rFonts w:asciiTheme="majorHAnsi" w:eastAsiaTheme="majorEastAsia" w:hAnsiTheme="majorHAnsi" w:cstheme="majorBidi"/>
      </w:rPr>
      <w:tblPr/>
      <w:tcPr>
        <w:tcBorders>
          <w:top w:val="nil"/>
          <w:bottom w:val="single" w:sz="8" w:space="0" w:color="0086A8" w:themeColor="accent3"/>
        </w:tcBorders>
      </w:tcPr>
    </w:tblStylePr>
    <w:tblStylePr w:type="lastRow">
      <w:rPr>
        <w:b/>
        <w:bCs/>
        <w:color w:val="00577E" w:themeColor="text2"/>
      </w:rPr>
      <w:tblPr/>
      <w:tcPr>
        <w:tcBorders>
          <w:top w:val="single" w:sz="8" w:space="0" w:color="0086A8" w:themeColor="accent3"/>
          <w:bottom w:val="single" w:sz="8" w:space="0" w:color="0086A8" w:themeColor="accent3"/>
        </w:tcBorders>
      </w:tcPr>
    </w:tblStylePr>
    <w:tblStylePr w:type="firstCol">
      <w:rPr>
        <w:b/>
        <w:bCs/>
      </w:rPr>
    </w:tblStylePr>
    <w:tblStylePr w:type="lastCol">
      <w:rPr>
        <w:b/>
        <w:bCs/>
      </w:rPr>
      <w:tblPr/>
      <w:tcPr>
        <w:tcBorders>
          <w:top w:val="single" w:sz="8" w:space="0" w:color="0086A8" w:themeColor="accent3"/>
          <w:bottom w:val="single" w:sz="8" w:space="0" w:color="0086A8" w:themeColor="accent3"/>
        </w:tcBorders>
      </w:tcPr>
    </w:tblStylePr>
    <w:tblStylePr w:type="band1Vert">
      <w:tblPr/>
      <w:tcPr>
        <w:shd w:val="clear" w:color="auto" w:fill="AAEDFF" w:themeFill="accent3" w:themeFillTint="3F"/>
      </w:tcPr>
    </w:tblStylePr>
    <w:tblStylePr w:type="band1Horz">
      <w:tblPr/>
      <w:tcPr>
        <w:shd w:val="clear" w:color="auto" w:fill="AAEDFF" w:themeFill="accent3" w:themeFillTint="3F"/>
      </w:tcPr>
    </w:tblStylePr>
  </w:style>
  <w:style w:type="table" w:styleId="MediumList1-Accent4">
    <w:name w:val="Medium List 1 Accent 4"/>
    <w:basedOn w:val="TableNormal"/>
    <w:uiPriority w:val="65"/>
    <w:semiHidden/>
    <w:rsid w:val="00272C4B"/>
    <w:pPr>
      <w:spacing w:line="240" w:lineRule="auto"/>
    </w:pPr>
    <w:tblPr>
      <w:tblStyleRowBandSize w:val="1"/>
      <w:tblStyleColBandSize w:val="1"/>
      <w:tblBorders>
        <w:top w:val="single" w:sz="8" w:space="0" w:color="E31F18" w:themeColor="accent4"/>
        <w:bottom w:val="single" w:sz="8" w:space="0" w:color="E31F18" w:themeColor="accent4"/>
      </w:tblBorders>
    </w:tblPr>
    <w:tblStylePr w:type="firstRow">
      <w:rPr>
        <w:rFonts w:asciiTheme="majorHAnsi" w:eastAsiaTheme="majorEastAsia" w:hAnsiTheme="majorHAnsi" w:cstheme="majorBidi"/>
      </w:rPr>
      <w:tblPr/>
      <w:tcPr>
        <w:tcBorders>
          <w:top w:val="nil"/>
          <w:bottom w:val="single" w:sz="8" w:space="0" w:color="E31F18" w:themeColor="accent4"/>
        </w:tcBorders>
      </w:tcPr>
    </w:tblStylePr>
    <w:tblStylePr w:type="lastRow">
      <w:rPr>
        <w:b/>
        <w:bCs/>
        <w:color w:val="00577E" w:themeColor="text2"/>
      </w:rPr>
      <w:tblPr/>
      <w:tcPr>
        <w:tcBorders>
          <w:top w:val="single" w:sz="8" w:space="0" w:color="E31F18" w:themeColor="accent4"/>
          <w:bottom w:val="single" w:sz="8" w:space="0" w:color="E31F18" w:themeColor="accent4"/>
        </w:tcBorders>
      </w:tcPr>
    </w:tblStylePr>
    <w:tblStylePr w:type="firstCol">
      <w:rPr>
        <w:b/>
        <w:bCs/>
      </w:rPr>
    </w:tblStylePr>
    <w:tblStylePr w:type="lastCol">
      <w:rPr>
        <w:b/>
        <w:bCs/>
      </w:rPr>
      <w:tblPr/>
      <w:tcPr>
        <w:tcBorders>
          <w:top w:val="single" w:sz="8" w:space="0" w:color="E31F18" w:themeColor="accent4"/>
          <w:bottom w:val="single" w:sz="8" w:space="0" w:color="E31F18" w:themeColor="accent4"/>
        </w:tcBorders>
      </w:tcPr>
    </w:tblStylePr>
    <w:tblStylePr w:type="band1Vert">
      <w:tblPr/>
      <w:tcPr>
        <w:shd w:val="clear" w:color="auto" w:fill="F9C6C5" w:themeFill="accent4" w:themeFillTint="3F"/>
      </w:tcPr>
    </w:tblStylePr>
    <w:tblStylePr w:type="band1Horz">
      <w:tblPr/>
      <w:tcPr>
        <w:shd w:val="clear" w:color="auto" w:fill="F9C6C5" w:themeFill="accent4" w:themeFillTint="3F"/>
      </w:tcPr>
    </w:tblStylePr>
  </w:style>
  <w:style w:type="table" w:styleId="MediumList1-Accent5">
    <w:name w:val="Medium List 1 Accent 5"/>
    <w:basedOn w:val="TableNormal"/>
    <w:uiPriority w:val="65"/>
    <w:semiHidden/>
    <w:rsid w:val="00272C4B"/>
    <w:pPr>
      <w:spacing w:line="240" w:lineRule="auto"/>
    </w:pPr>
    <w:tblPr>
      <w:tblStyleRowBandSize w:val="1"/>
      <w:tblStyleColBandSize w:val="1"/>
      <w:tblBorders>
        <w:top w:val="single" w:sz="8" w:space="0" w:color="72971B" w:themeColor="accent5"/>
        <w:bottom w:val="single" w:sz="8" w:space="0" w:color="72971B" w:themeColor="accent5"/>
      </w:tblBorders>
    </w:tblPr>
    <w:tblStylePr w:type="firstRow">
      <w:rPr>
        <w:rFonts w:asciiTheme="majorHAnsi" w:eastAsiaTheme="majorEastAsia" w:hAnsiTheme="majorHAnsi" w:cstheme="majorBidi"/>
      </w:rPr>
      <w:tblPr/>
      <w:tcPr>
        <w:tcBorders>
          <w:top w:val="nil"/>
          <w:bottom w:val="single" w:sz="8" w:space="0" w:color="72971B" w:themeColor="accent5"/>
        </w:tcBorders>
      </w:tcPr>
    </w:tblStylePr>
    <w:tblStylePr w:type="lastRow">
      <w:rPr>
        <w:b/>
        <w:bCs/>
        <w:color w:val="00577E" w:themeColor="text2"/>
      </w:rPr>
      <w:tblPr/>
      <w:tcPr>
        <w:tcBorders>
          <w:top w:val="single" w:sz="8" w:space="0" w:color="72971B" w:themeColor="accent5"/>
          <w:bottom w:val="single" w:sz="8" w:space="0" w:color="72971B" w:themeColor="accent5"/>
        </w:tcBorders>
      </w:tcPr>
    </w:tblStylePr>
    <w:tblStylePr w:type="firstCol">
      <w:rPr>
        <w:b/>
        <w:bCs/>
      </w:rPr>
    </w:tblStylePr>
    <w:tblStylePr w:type="lastCol">
      <w:rPr>
        <w:b/>
        <w:bCs/>
      </w:rPr>
      <w:tblPr/>
      <w:tcPr>
        <w:tcBorders>
          <w:top w:val="single" w:sz="8" w:space="0" w:color="72971B" w:themeColor="accent5"/>
          <w:bottom w:val="single" w:sz="8" w:space="0" w:color="72971B" w:themeColor="accent5"/>
        </w:tcBorders>
      </w:tcPr>
    </w:tblStylePr>
    <w:tblStylePr w:type="band1Vert">
      <w:tblPr/>
      <w:tcPr>
        <w:shd w:val="clear" w:color="auto" w:fill="E1F2B9" w:themeFill="accent5" w:themeFillTint="3F"/>
      </w:tcPr>
    </w:tblStylePr>
    <w:tblStylePr w:type="band1Horz">
      <w:tblPr/>
      <w:tcPr>
        <w:shd w:val="clear" w:color="auto" w:fill="E1F2B9" w:themeFill="accent5" w:themeFillTint="3F"/>
      </w:tcPr>
    </w:tblStylePr>
  </w:style>
  <w:style w:type="table" w:styleId="MediumList1-Accent6">
    <w:name w:val="Medium List 1 Accent 6"/>
    <w:basedOn w:val="TableNormal"/>
    <w:uiPriority w:val="65"/>
    <w:semiHidden/>
    <w:rsid w:val="00272C4B"/>
    <w:pPr>
      <w:spacing w:line="240" w:lineRule="auto"/>
    </w:pPr>
    <w:tblPr>
      <w:tblStyleRowBandSize w:val="1"/>
      <w:tblStyleColBandSize w:val="1"/>
      <w:tblBorders>
        <w:top w:val="single" w:sz="8" w:space="0" w:color="696868" w:themeColor="accent6"/>
        <w:bottom w:val="single" w:sz="8" w:space="0" w:color="696868" w:themeColor="accent6"/>
      </w:tblBorders>
    </w:tblPr>
    <w:tblStylePr w:type="firstRow">
      <w:rPr>
        <w:rFonts w:asciiTheme="majorHAnsi" w:eastAsiaTheme="majorEastAsia" w:hAnsiTheme="majorHAnsi" w:cstheme="majorBidi"/>
      </w:rPr>
      <w:tblPr/>
      <w:tcPr>
        <w:tcBorders>
          <w:top w:val="nil"/>
          <w:bottom w:val="single" w:sz="8" w:space="0" w:color="696868" w:themeColor="accent6"/>
        </w:tcBorders>
      </w:tcPr>
    </w:tblStylePr>
    <w:tblStylePr w:type="lastRow">
      <w:rPr>
        <w:b/>
        <w:bCs/>
        <w:color w:val="00577E" w:themeColor="text2"/>
      </w:rPr>
      <w:tblPr/>
      <w:tcPr>
        <w:tcBorders>
          <w:top w:val="single" w:sz="8" w:space="0" w:color="696868" w:themeColor="accent6"/>
          <w:bottom w:val="single" w:sz="8" w:space="0" w:color="696868" w:themeColor="accent6"/>
        </w:tcBorders>
      </w:tcPr>
    </w:tblStylePr>
    <w:tblStylePr w:type="firstCol">
      <w:rPr>
        <w:b/>
        <w:bCs/>
      </w:rPr>
    </w:tblStylePr>
    <w:tblStylePr w:type="lastCol">
      <w:rPr>
        <w:b/>
        <w:bCs/>
      </w:rPr>
      <w:tblPr/>
      <w:tcPr>
        <w:tcBorders>
          <w:top w:val="single" w:sz="8" w:space="0" w:color="696868" w:themeColor="accent6"/>
          <w:bottom w:val="single" w:sz="8" w:space="0" w:color="696868" w:themeColor="accent6"/>
        </w:tcBorders>
      </w:tcPr>
    </w:tblStylePr>
    <w:tblStylePr w:type="band1Vert">
      <w:tblPr/>
      <w:tcPr>
        <w:shd w:val="clear" w:color="auto" w:fill="DAD9D9" w:themeFill="accent6" w:themeFillTint="3F"/>
      </w:tcPr>
    </w:tblStylePr>
    <w:tblStylePr w:type="band1Horz">
      <w:tblPr/>
      <w:tcPr>
        <w:shd w:val="clear" w:color="auto" w:fill="DAD9D9" w:themeFill="accent6" w:themeFillTint="3F"/>
      </w:tcPr>
    </w:tblStylePr>
  </w:style>
  <w:style w:type="table" w:styleId="MediumList2">
    <w:name w:val="Medium List 2"/>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rPr>
        <w:sz w:val="24"/>
        <w:szCs w:val="24"/>
      </w:rPr>
      <w:tblPr/>
      <w:tcPr>
        <w:tcBorders>
          <w:top w:val="nil"/>
          <w:left w:val="nil"/>
          <w:bottom w:val="single" w:sz="24" w:space="0" w:color="00577E" w:themeColor="text1"/>
          <w:right w:val="nil"/>
          <w:insideH w:val="nil"/>
          <w:insideV w:val="nil"/>
        </w:tcBorders>
        <w:shd w:val="clear" w:color="auto" w:fill="FFFFFF" w:themeFill="background1"/>
      </w:tcPr>
    </w:tblStylePr>
    <w:tblStylePr w:type="lastRow">
      <w:tblPr/>
      <w:tcPr>
        <w:tcBorders>
          <w:top w:val="single" w:sz="8" w:space="0" w:color="00577E"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text1"/>
          <w:insideH w:val="nil"/>
          <w:insideV w:val="nil"/>
        </w:tcBorders>
        <w:shd w:val="clear" w:color="auto" w:fill="FFFFFF" w:themeFill="background1"/>
      </w:tcPr>
    </w:tblStylePr>
    <w:tblStylePr w:type="lastCol">
      <w:tblPr/>
      <w:tcPr>
        <w:tcBorders>
          <w:top w:val="nil"/>
          <w:left w:val="single" w:sz="8" w:space="0" w:color="00577E"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top w:val="nil"/>
          <w:bottom w:val="nil"/>
          <w:insideH w:val="nil"/>
          <w:insideV w:val="nil"/>
        </w:tcBorders>
        <w:shd w:val="clear" w:color="auto" w:fill="A0E1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rPr>
        <w:sz w:val="24"/>
        <w:szCs w:val="24"/>
      </w:rPr>
      <w:tblPr/>
      <w:tcPr>
        <w:tcBorders>
          <w:top w:val="nil"/>
          <w:left w:val="nil"/>
          <w:bottom w:val="single" w:sz="24" w:space="0" w:color="00577E" w:themeColor="accent1"/>
          <w:right w:val="nil"/>
          <w:insideH w:val="nil"/>
          <w:insideV w:val="nil"/>
        </w:tcBorders>
        <w:shd w:val="clear" w:color="auto" w:fill="FFFFFF" w:themeFill="background1"/>
      </w:tcPr>
    </w:tblStylePr>
    <w:tblStylePr w:type="lastRow">
      <w:tblPr/>
      <w:tcPr>
        <w:tcBorders>
          <w:top w:val="single" w:sz="8" w:space="0" w:color="00577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accent1"/>
          <w:insideH w:val="nil"/>
          <w:insideV w:val="nil"/>
        </w:tcBorders>
        <w:shd w:val="clear" w:color="auto" w:fill="FFFFFF" w:themeFill="background1"/>
      </w:tcPr>
    </w:tblStylePr>
    <w:tblStylePr w:type="lastCol">
      <w:tblPr/>
      <w:tcPr>
        <w:tcBorders>
          <w:top w:val="nil"/>
          <w:left w:val="single" w:sz="8" w:space="0" w:color="00577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top w:val="nil"/>
          <w:bottom w:val="nil"/>
          <w:insideH w:val="nil"/>
          <w:insideV w:val="nil"/>
        </w:tcBorders>
        <w:shd w:val="clear" w:color="auto" w:fill="A0E1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rPr>
        <w:sz w:val="24"/>
        <w:szCs w:val="24"/>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tblPr/>
      <w:tcPr>
        <w:tcBorders>
          <w:top w:val="single" w:sz="8" w:space="0" w:color="C7D3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D300" w:themeColor="accent2"/>
          <w:insideH w:val="nil"/>
          <w:insideV w:val="nil"/>
        </w:tcBorders>
        <w:shd w:val="clear" w:color="auto" w:fill="FFFFFF" w:themeFill="background1"/>
      </w:tcPr>
    </w:tblStylePr>
    <w:tblStylePr w:type="lastCol">
      <w:tblPr/>
      <w:tcPr>
        <w:tcBorders>
          <w:top w:val="nil"/>
          <w:left w:val="single" w:sz="8" w:space="0" w:color="C7D3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top w:val="nil"/>
          <w:bottom w:val="nil"/>
          <w:insideH w:val="nil"/>
          <w:insideV w:val="nil"/>
        </w:tcBorders>
        <w:shd w:val="clear" w:color="auto" w:fill="FAFFB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rPr>
        <w:sz w:val="24"/>
        <w:szCs w:val="24"/>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tblPr/>
      <w:tcPr>
        <w:tcBorders>
          <w:top w:val="single" w:sz="8" w:space="0" w:color="0086A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6A8" w:themeColor="accent3"/>
          <w:insideH w:val="nil"/>
          <w:insideV w:val="nil"/>
        </w:tcBorders>
        <w:shd w:val="clear" w:color="auto" w:fill="FFFFFF" w:themeFill="background1"/>
      </w:tcPr>
    </w:tblStylePr>
    <w:tblStylePr w:type="lastCol">
      <w:tblPr/>
      <w:tcPr>
        <w:tcBorders>
          <w:top w:val="nil"/>
          <w:left w:val="single" w:sz="8" w:space="0" w:color="0086A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top w:val="nil"/>
          <w:bottom w:val="nil"/>
          <w:insideH w:val="nil"/>
          <w:insideV w:val="nil"/>
        </w:tcBorders>
        <w:shd w:val="clear" w:color="auto" w:fill="AAED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tblBorders>
    </w:tblPr>
    <w:tblStylePr w:type="firstRow">
      <w:rPr>
        <w:sz w:val="24"/>
        <w:szCs w:val="24"/>
      </w:rPr>
      <w:tblPr/>
      <w:tcPr>
        <w:tcBorders>
          <w:top w:val="nil"/>
          <w:left w:val="nil"/>
          <w:bottom w:val="single" w:sz="24" w:space="0" w:color="E31F18" w:themeColor="accent4"/>
          <w:right w:val="nil"/>
          <w:insideH w:val="nil"/>
          <w:insideV w:val="nil"/>
        </w:tcBorders>
        <w:shd w:val="clear" w:color="auto" w:fill="FFFFFF" w:themeFill="background1"/>
      </w:tcPr>
    </w:tblStylePr>
    <w:tblStylePr w:type="lastRow">
      <w:tblPr/>
      <w:tcPr>
        <w:tcBorders>
          <w:top w:val="single" w:sz="8" w:space="0" w:color="E31F18"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1F18" w:themeColor="accent4"/>
          <w:insideH w:val="nil"/>
          <w:insideV w:val="nil"/>
        </w:tcBorders>
        <w:shd w:val="clear" w:color="auto" w:fill="FFFFFF" w:themeFill="background1"/>
      </w:tcPr>
    </w:tblStylePr>
    <w:tblStylePr w:type="lastCol">
      <w:tblPr/>
      <w:tcPr>
        <w:tcBorders>
          <w:top w:val="nil"/>
          <w:left w:val="single" w:sz="8" w:space="0" w:color="E31F1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6C5" w:themeFill="accent4" w:themeFillTint="3F"/>
      </w:tcPr>
    </w:tblStylePr>
    <w:tblStylePr w:type="band1Horz">
      <w:tblPr/>
      <w:tcPr>
        <w:tcBorders>
          <w:top w:val="nil"/>
          <w:bottom w:val="nil"/>
          <w:insideH w:val="nil"/>
          <w:insideV w:val="nil"/>
        </w:tcBorders>
        <w:shd w:val="clear" w:color="auto" w:fill="F9C6C5"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tblBorders>
    </w:tblPr>
    <w:tblStylePr w:type="firstRow">
      <w:rPr>
        <w:sz w:val="24"/>
        <w:szCs w:val="24"/>
      </w:rPr>
      <w:tblPr/>
      <w:tcPr>
        <w:tcBorders>
          <w:top w:val="nil"/>
          <w:left w:val="nil"/>
          <w:bottom w:val="single" w:sz="24" w:space="0" w:color="72971B" w:themeColor="accent5"/>
          <w:right w:val="nil"/>
          <w:insideH w:val="nil"/>
          <w:insideV w:val="nil"/>
        </w:tcBorders>
        <w:shd w:val="clear" w:color="auto" w:fill="FFFFFF" w:themeFill="background1"/>
      </w:tcPr>
    </w:tblStylePr>
    <w:tblStylePr w:type="lastRow">
      <w:tblPr/>
      <w:tcPr>
        <w:tcBorders>
          <w:top w:val="single" w:sz="8" w:space="0" w:color="72971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971B" w:themeColor="accent5"/>
          <w:insideH w:val="nil"/>
          <w:insideV w:val="nil"/>
        </w:tcBorders>
        <w:shd w:val="clear" w:color="auto" w:fill="FFFFFF" w:themeFill="background1"/>
      </w:tcPr>
    </w:tblStylePr>
    <w:tblStylePr w:type="lastCol">
      <w:tblPr/>
      <w:tcPr>
        <w:tcBorders>
          <w:top w:val="nil"/>
          <w:left w:val="single" w:sz="8" w:space="0" w:color="72971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F2B9" w:themeFill="accent5" w:themeFillTint="3F"/>
      </w:tcPr>
    </w:tblStylePr>
    <w:tblStylePr w:type="band1Horz">
      <w:tblPr/>
      <w:tcPr>
        <w:tcBorders>
          <w:top w:val="nil"/>
          <w:bottom w:val="nil"/>
          <w:insideH w:val="nil"/>
          <w:insideV w:val="nil"/>
        </w:tcBorders>
        <w:shd w:val="clear" w:color="auto" w:fill="E1F2B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tblBorders>
    </w:tblPr>
    <w:tblStylePr w:type="firstRow">
      <w:rPr>
        <w:sz w:val="24"/>
        <w:szCs w:val="24"/>
      </w:rPr>
      <w:tblPr/>
      <w:tcPr>
        <w:tcBorders>
          <w:top w:val="nil"/>
          <w:left w:val="nil"/>
          <w:bottom w:val="single" w:sz="24" w:space="0" w:color="696868" w:themeColor="accent6"/>
          <w:right w:val="nil"/>
          <w:insideH w:val="nil"/>
          <w:insideV w:val="nil"/>
        </w:tcBorders>
        <w:shd w:val="clear" w:color="auto" w:fill="FFFFFF" w:themeFill="background1"/>
      </w:tcPr>
    </w:tblStylePr>
    <w:tblStylePr w:type="lastRow">
      <w:tblPr/>
      <w:tcPr>
        <w:tcBorders>
          <w:top w:val="single" w:sz="8" w:space="0" w:color="69686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96868" w:themeColor="accent6"/>
          <w:insideH w:val="nil"/>
          <w:insideV w:val="nil"/>
        </w:tcBorders>
        <w:shd w:val="clear" w:color="auto" w:fill="FFFFFF" w:themeFill="background1"/>
      </w:tcPr>
    </w:tblStylePr>
    <w:tblStylePr w:type="lastCol">
      <w:tblPr/>
      <w:tcPr>
        <w:tcBorders>
          <w:top w:val="nil"/>
          <w:left w:val="single" w:sz="8" w:space="0" w:color="69686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D9D9" w:themeFill="accent6" w:themeFillTint="3F"/>
      </w:tcPr>
    </w:tblStylePr>
    <w:tblStylePr w:type="band1Horz">
      <w:tblPr/>
      <w:tcPr>
        <w:tcBorders>
          <w:top w:val="nil"/>
          <w:bottom w:val="nil"/>
          <w:insideH w:val="nil"/>
          <w:insideV w:val="nil"/>
        </w:tcBorders>
        <w:shd w:val="clear" w:color="auto" w:fill="DAD9D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72C4B"/>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tblBorders>
    </w:tblPr>
    <w:tblStylePr w:type="firstRow">
      <w:pPr>
        <w:spacing w:before="0" w:after="0" w:line="240" w:lineRule="auto"/>
      </w:pPr>
      <w:rPr>
        <w:b/>
        <w:bCs/>
        <w:color w:val="FFFFFF" w:themeColor="background1"/>
      </w:rPr>
      <w:tblPr/>
      <w:tcPr>
        <w:tc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shd w:val="clear" w:color="auto" w:fill="00577E" w:themeFill="text1"/>
      </w:tcPr>
    </w:tblStylePr>
    <w:tblStylePr w:type="lastRow">
      <w:pPr>
        <w:spacing w:before="0" w:after="0" w:line="240" w:lineRule="auto"/>
      </w:pPr>
      <w:rPr>
        <w:b/>
        <w:bCs/>
      </w:rPr>
      <w:tblPr/>
      <w:tcPr>
        <w:tcBorders>
          <w:top w:val="double" w:sz="6"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tcPr>
    </w:tblStylePr>
    <w:tblStylePr w:type="firstCol">
      <w:rPr>
        <w:b/>
        <w:bCs/>
      </w:rPr>
    </w:tblStylePr>
    <w:tblStylePr w:type="lastCol">
      <w:rPr>
        <w:b/>
        <w:bCs/>
      </w:rPr>
    </w:tblStylePr>
    <w:tblStylePr w:type="band1Vert">
      <w:tblPr/>
      <w:tcPr>
        <w:shd w:val="clear" w:color="auto" w:fill="A0E1FF" w:themeFill="text1" w:themeFillTint="3F"/>
      </w:tcPr>
    </w:tblStylePr>
    <w:tblStylePr w:type="band1Horz">
      <w:tblPr/>
      <w:tcPr>
        <w:tcBorders>
          <w:insideH w:val="nil"/>
          <w:insideV w:val="nil"/>
        </w:tcBorders>
        <w:shd w:val="clear" w:color="auto" w:fill="A0E1F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72C4B"/>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tblBorders>
    </w:tblPr>
    <w:tblStylePr w:type="firstRow">
      <w:pPr>
        <w:spacing w:before="0" w:after="0" w:line="240" w:lineRule="auto"/>
      </w:pPr>
      <w:rPr>
        <w:b/>
        <w:bCs/>
        <w:color w:val="FFFFFF" w:themeColor="background1"/>
      </w:rPr>
      <w:tblPr/>
      <w:tcPr>
        <w:tc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shd w:val="clear" w:color="auto" w:fill="00577E" w:themeFill="accent1"/>
      </w:tcPr>
    </w:tblStylePr>
    <w:tblStylePr w:type="lastRow">
      <w:pPr>
        <w:spacing w:before="0" w:after="0" w:line="240" w:lineRule="auto"/>
      </w:pPr>
      <w:rPr>
        <w:b/>
        <w:bCs/>
      </w:rPr>
      <w:tblPr/>
      <w:tcPr>
        <w:tcBorders>
          <w:top w:val="double" w:sz="6"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E1FF" w:themeFill="accent1" w:themeFillTint="3F"/>
      </w:tcPr>
    </w:tblStylePr>
    <w:tblStylePr w:type="band1Horz">
      <w:tblPr/>
      <w:tcPr>
        <w:tcBorders>
          <w:insideH w:val="nil"/>
          <w:insideV w:val="nil"/>
        </w:tcBorders>
        <w:shd w:val="clear" w:color="auto" w:fill="A0E1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72C4B"/>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tblBorders>
    </w:tblPr>
    <w:tblStylePr w:type="firstRow">
      <w:pPr>
        <w:spacing w:before="0" w:after="0" w:line="240" w:lineRule="auto"/>
      </w:pPr>
      <w:rPr>
        <w:b/>
        <w:bCs/>
        <w:color w:val="FFFFFF" w:themeColor="background1"/>
      </w:rPr>
      <w:tblPr/>
      <w:tcPr>
        <w:tc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shd w:val="clear" w:color="auto" w:fill="C7D300" w:themeFill="accent2"/>
      </w:tcPr>
    </w:tblStylePr>
    <w:tblStylePr w:type="lastRow">
      <w:pPr>
        <w:spacing w:before="0" w:after="0" w:line="240" w:lineRule="auto"/>
      </w:pPr>
      <w:rPr>
        <w:b/>
        <w:bCs/>
      </w:rPr>
      <w:tblPr/>
      <w:tcPr>
        <w:tcBorders>
          <w:top w:val="double" w:sz="6"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FFB5" w:themeFill="accent2" w:themeFillTint="3F"/>
      </w:tcPr>
    </w:tblStylePr>
    <w:tblStylePr w:type="band1Horz">
      <w:tblPr/>
      <w:tcPr>
        <w:tcBorders>
          <w:insideH w:val="nil"/>
          <w:insideV w:val="nil"/>
        </w:tcBorders>
        <w:shd w:val="clear" w:color="auto" w:fill="FAFFB5"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72C4B"/>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tblBorders>
    </w:tblPr>
    <w:tblStylePr w:type="firstRow">
      <w:pPr>
        <w:spacing w:before="0" w:after="0" w:line="240" w:lineRule="auto"/>
      </w:pPr>
      <w:rPr>
        <w:b/>
        <w:bCs/>
        <w:color w:val="FFFFFF" w:themeColor="background1"/>
      </w:rPr>
      <w:tblPr/>
      <w:tcPr>
        <w:tc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shd w:val="clear" w:color="auto" w:fill="0086A8" w:themeFill="accent3"/>
      </w:tcPr>
    </w:tblStylePr>
    <w:tblStylePr w:type="lastRow">
      <w:pPr>
        <w:spacing w:before="0" w:after="0" w:line="240" w:lineRule="auto"/>
      </w:pPr>
      <w:rPr>
        <w:b/>
        <w:bCs/>
      </w:rPr>
      <w:tblPr/>
      <w:tcPr>
        <w:tcBorders>
          <w:top w:val="double" w:sz="6"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AEDFF" w:themeFill="accent3" w:themeFillTint="3F"/>
      </w:tcPr>
    </w:tblStylePr>
    <w:tblStylePr w:type="band1Horz">
      <w:tblPr/>
      <w:tcPr>
        <w:tcBorders>
          <w:insideH w:val="nil"/>
          <w:insideV w:val="nil"/>
        </w:tcBorders>
        <w:shd w:val="clear" w:color="auto" w:fill="AAED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272C4B"/>
    <w:pPr>
      <w:spacing w:line="240" w:lineRule="auto"/>
    </w:pPr>
    <w:tblPr>
      <w:tblStyleRowBandSize w:val="1"/>
      <w:tblStyleColBandSize w:val="1"/>
      <w:tbl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single" w:sz="8" w:space="0" w:color="EC544F" w:themeColor="accent4" w:themeTint="BF"/>
      </w:tblBorders>
    </w:tblPr>
    <w:tblStylePr w:type="firstRow">
      <w:pPr>
        <w:spacing w:before="0" w:after="0" w:line="240" w:lineRule="auto"/>
      </w:pPr>
      <w:rPr>
        <w:b/>
        <w:bCs/>
        <w:color w:val="FFFFFF" w:themeColor="background1"/>
      </w:rPr>
      <w:tblPr/>
      <w:tcPr>
        <w:tc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nil"/>
          <w:insideV w:val="nil"/>
        </w:tcBorders>
        <w:shd w:val="clear" w:color="auto" w:fill="E31F18" w:themeFill="accent4"/>
      </w:tcPr>
    </w:tblStylePr>
    <w:tblStylePr w:type="lastRow">
      <w:pPr>
        <w:spacing w:before="0" w:after="0" w:line="240" w:lineRule="auto"/>
      </w:pPr>
      <w:rPr>
        <w:b/>
        <w:bCs/>
      </w:rPr>
      <w:tblPr/>
      <w:tcPr>
        <w:tcBorders>
          <w:top w:val="double" w:sz="6"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9C6C5" w:themeFill="accent4" w:themeFillTint="3F"/>
      </w:tcPr>
    </w:tblStylePr>
    <w:tblStylePr w:type="band1Horz">
      <w:tblPr/>
      <w:tcPr>
        <w:tcBorders>
          <w:insideH w:val="nil"/>
          <w:insideV w:val="nil"/>
        </w:tcBorders>
        <w:shd w:val="clear" w:color="auto" w:fill="F9C6C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72C4B"/>
    <w:pPr>
      <w:spacing w:line="240" w:lineRule="auto"/>
    </w:pPr>
    <w:tblPr>
      <w:tblStyleRowBandSize w:val="1"/>
      <w:tblStyleColBandSize w:val="1"/>
      <w:tbl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single" w:sz="8" w:space="0" w:color="A4D92B" w:themeColor="accent5" w:themeTint="BF"/>
      </w:tblBorders>
    </w:tblPr>
    <w:tblStylePr w:type="firstRow">
      <w:pPr>
        <w:spacing w:before="0" w:after="0" w:line="240" w:lineRule="auto"/>
      </w:pPr>
      <w:rPr>
        <w:b/>
        <w:bCs/>
        <w:color w:val="FFFFFF" w:themeColor="background1"/>
      </w:rPr>
      <w:tblPr/>
      <w:tcPr>
        <w:tc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nil"/>
          <w:insideV w:val="nil"/>
        </w:tcBorders>
        <w:shd w:val="clear" w:color="auto" w:fill="72971B" w:themeFill="accent5"/>
      </w:tcPr>
    </w:tblStylePr>
    <w:tblStylePr w:type="lastRow">
      <w:pPr>
        <w:spacing w:before="0" w:after="0" w:line="240" w:lineRule="auto"/>
      </w:pPr>
      <w:rPr>
        <w:b/>
        <w:bCs/>
      </w:rPr>
      <w:tblPr/>
      <w:tcPr>
        <w:tcBorders>
          <w:top w:val="double" w:sz="6"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nil"/>
          <w:insideV w:val="nil"/>
        </w:tcBorders>
      </w:tcPr>
    </w:tblStylePr>
    <w:tblStylePr w:type="firstCol">
      <w:rPr>
        <w:b/>
        <w:bCs/>
      </w:rPr>
    </w:tblStylePr>
    <w:tblStylePr w:type="lastCol">
      <w:rPr>
        <w:b/>
        <w:bCs/>
      </w:rPr>
    </w:tblStylePr>
    <w:tblStylePr w:type="band1Vert">
      <w:tblPr/>
      <w:tcPr>
        <w:shd w:val="clear" w:color="auto" w:fill="E1F2B9" w:themeFill="accent5" w:themeFillTint="3F"/>
      </w:tcPr>
    </w:tblStylePr>
    <w:tblStylePr w:type="band1Horz">
      <w:tblPr/>
      <w:tcPr>
        <w:tcBorders>
          <w:insideH w:val="nil"/>
          <w:insideV w:val="nil"/>
        </w:tcBorders>
        <w:shd w:val="clear" w:color="auto" w:fill="E1F2B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72C4B"/>
    <w:pPr>
      <w:spacing w:line="240" w:lineRule="auto"/>
    </w:pPr>
    <w:tblPr>
      <w:tblStyleRowBandSize w:val="1"/>
      <w:tblStyleColBandSize w:val="1"/>
      <w:tbl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single" w:sz="8" w:space="0" w:color="8E8D8D" w:themeColor="accent6" w:themeTint="BF"/>
      </w:tblBorders>
    </w:tblPr>
    <w:tblStylePr w:type="firstRow">
      <w:pPr>
        <w:spacing w:before="0" w:after="0" w:line="240" w:lineRule="auto"/>
      </w:pPr>
      <w:rPr>
        <w:b/>
        <w:bCs/>
        <w:color w:val="FFFFFF" w:themeColor="background1"/>
      </w:rPr>
      <w:tblPr/>
      <w:tcPr>
        <w:tc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nil"/>
          <w:insideV w:val="nil"/>
        </w:tcBorders>
        <w:shd w:val="clear" w:color="auto" w:fill="696868" w:themeFill="accent6"/>
      </w:tcPr>
    </w:tblStylePr>
    <w:tblStylePr w:type="lastRow">
      <w:pPr>
        <w:spacing w:before="0" w:after="0" w:line="240" w:lineRule="auto"/>
      </w:pPr>
      <w:rPr>
        <w:b/>
        <w:bCs/>
      </w:rPr>
      <w:tblPr/>
      <w:tcPr>
        <w:tcBorders>
          <w:top w:val="double" w:sz="6"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nil"/>
          <w:insideV w:val="nil"/>
        </w:tcBorders>
      </w:tcPr>
    </w:tblStylePr>
    <w:tblStylePr w:type="firstCol">
      <w:rPr>
        <w:b/>
        <w:bCs/>
      </w:rPr>
    </w:tblStylePr>
    <w:tblStylePr w:type="lastCol">
      <w:rPr>
        <w:b/>
        <w:bCs/>
      </w:rPr>
    </w:tblStylePr>
    <w:tblStylePr w:type="band1Vert">
      <w:tblPr/>
      <w:tcPr>
        <w:shd w:val="clear" w:color="auto" w:fill="DAD9D9" w:themeFill="accent6" w:themeFillTint="3F"/>
      </w:tcPr>
    </w:tblStylePr>
    <w:tblStylePr w:type="band1Horz">
      <w:tblPr/>
      <w:tcPr>
        <w:tcBorders>
          <w:insideH w:val="nil"/>
          <w:insideV w:val="nil"/>
        </w:tcBorders>
        <w:shd w:val="clear" w:color="auto" w:fill="DAD9D9"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text1"/>
      </w:tcPr>
    </w:tblStylePr>
    <w:tblStylePr w:type="lastCol">
      <w:rPr>
        <w:b/>
        <w:bCs/>
        <w:color w:val="FFFFFF" w:themeColor="background1"/>
      </w:rPr>
      <w:tblPr/>
      <w:tcPr>
        <w:tcBorders>
          <w:left w:val="nil"/>
          <w:right w:val="nil"/>
          <w:insideH w:val="nil"/>
          <w:insideV w:val="nil"/>
        </w:tcBorders>
        <w:shd w:val="clear" w:color="auto" w:fill="00577E"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accent1"/>
      </w:tcPr>
    </w:tblStylePr>
    <w:tblStylePr w:type="lastCol">
      <w:rPr>
        <w:b/>
        <w:bCs/>
        <w:color w:val="FFFFFF" w:themeColor="background1"/>
      </w:rPr>
      <w:tblPr/>
      <w:tcPr>
        <w:tcBorders>
          <w:left w:val="nil"/>
          <w:right w:val="nil"/>
          <w:insideH w:val="nil"/>
          <w:insideV w:val="nil"/>
        </w:tcBorders>
        <w:shd w:val="clear" w:color="auto" w:fill="00577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7D3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D300" w:themeFill="accent2"/>
      </w:tcPr>
    </w:tblStylePr>
    <w:tblStylePr w:type="lastCol">
      <w:rPr>
        <w:b/>
        <w:bCs/>
        <w:color w:val="FFFFFF" w:themeColor="background1"/>
      </w:rPr>
      <w:tblPr/>
      <w:tcPr>
        <w:tcBorders>
          <w:left w:val="nil"/>
          <w:right w:val="nil"/>
          <w:insideH w:val="nil"/>
          <w:insideV w:val="nil"/>
        </w:tcBorders>
        <w:shd w:val="clear" w:color="auto" w:fill="C7D3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6A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6A8" w:themeFill="accent3"/>
      </w:tcPr>
    </w:tblStylePr>
    <w:tblStylePr w:type="lastCol">
      <w:rPr>
        <w:b/>
        <w:bCs/>
        <w:color w:val="FFFFFF" w:themeColor="background1"/>
      </w:rPr>
      <w:tblPr/>
      <w:tcPr>
        <w:tcBorders>
          <w:left w:val="nil"/>
          <w:right w:val="nil"/>
          <w:insideH w:val="nil"/>
          <w:insideV w:val="nil"/>
        </w:tcBorders>
        <w:shd w:val="clear" w:color="auto" w:fill="0086A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1F1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1F18" w:themeFill="accent4"/>
      </w:tcPr>
    </w:tblStylePr>
    <w:tblStylePr w:type="lastCol">
      <w:rPr>
        <w:b/>
        <w:bCs/>
        <w:color w:val="FFFFFF" w:themeColor="background1"/>
      </w:rPr>
      <w:tblPr/>
      <w:tcPr>
        <w:tcBorders>
          <w:left w:val="nil"/>
          <w:right w:val="nil"/>
          <w:insideH w:val="nil"/>
          <w:insideV w:val="nil"/>
        </w:tcBorders>
        <w:shd w:val="clear" w:color="auto" w:fill="E31F1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971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971B" w:themeFill="accent5"/>
      </w:tcPr>
    </w:tblStylePr>
    <w:tblStylePr w:type="lastCol">
      <w:rPr>
        <w:b/>
        <w:bCs/>
        <w:color w:val="FFFFFF" w:themeColor="background1"/>
      </w:rPr>
      <w:tblPr/>
      <w:tcPr>
        <w:tcBorders>
          <w:left w:val="nil"/>
          <w:right w:val="nil"/>
          <w:insideH w:val="nil"/>
          <w:insideV w:val="nil"/>
        </w:tcBorders>
        <w:shd w:val="clear" w:color="auto" w:fill="72971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9686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96868" w:themeFill="accent6"/>
      </w:tcPr>
    </w:tblStylePr>
    <w:tblStylePr w:type="lastCol">
      <w:rPr>
        <w:b/>
        <w:bCs/>
        <w:color w:val="FFFFFF" w:themeColor="background1"/>
      </w:rPr>
      <w:tblPr/>
      <w:tcPr>
        <w:tcBorders>
          <w:left w:val="nil"/>
          <w:right w:val="nil"/>
          <w:insideH w:val="nil"/>
          <w:insideV w:val="nil"/>
        </w:tcBorders>
        <w:shd w:val="clear" w:color="auto" w:fill="69686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rsid w:val="00272C4B"/>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272C4B"/>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272C4B"/>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272C4B"/>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272C4B"/>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272C4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272C4B"/>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272C4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272C4B"/>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272C4B"/>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272C4B"/>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272C4B"/>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272C4B"/>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272C4B"/>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272C4B"/>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272C4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272C4B"/>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272C4B"/>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272C4B"/>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272C4B"/>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272C4B"/>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272C4B"/>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272C4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272C4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272C4B"/>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272C4B"/>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272C4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272C4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272C4B"/>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272C4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272C4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272C4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272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272C4B"/>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272C4B"/>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272C4B"/>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verviewImage">
    <w:name w:val="Overview Image"/>
    <w:basedOn w:val="Normal"/>
    <w:unhideWhenUsed/>
    <w:rsid w:val="00272C4B"/>
    <w:pPr>
      <w:ind w:left="-113"/>
    </w:pPr>
  </w:style>
  <w:style w:type="paragraph" w:styleId="TOC8">
    <w:name w:val="toc 8"/>
    <w:basedOn w:val="Normal"/>
    <w:next w:val="Normal"/>
    <w:autoRedefine/>
    <w:uiPriority w:val="39"/>
    <w:rsid w:val="00167AF0"/>
    <w:pPr>
      <w:spacing w:after="100"/>
      <w:ind w:left="1400"/>
    </w:pPr>
  </w:style>
  <w:style w:type="paragraph" w:styleId="TOC7">
    <w:name w:val="toc 7"/>
    <w:basedOn w:val="Normal"/>
    <w:next w:val="Normal"/>
    <w:autoRedefine/>
    <w:uiPriority w:val="39"/>
    <w:rsid w:val="00167AF0"/>
    <w:pPr>
      <w:spacing w:after="100"/>
      <w:ind w:left="1200"/>
    </w:pPr>
  </w:style>
  <w:style w:type="paragraph" w:styleId="TOC6">
    <w:name w:val="toc 6"/>
    <w:basedOn w:val="Normal"/>
    <w:next w:val="Normal"/>
    <w:autoRedefine/>
    <w:uiPriority w:val="39"/>
    <w:rsid w:val="00167AF0"/>
    <w:pPr>
      <w:spacing w:after="100"/>
      <w:ind w:left="1000"/>
    </w:pPr>
  </w:style>
  <w:style w:type="character" w:styleId="Hyperlink">
    <w:name w:val="Hyperlink"/>
    <w:basedOn w:val="DefaultParagraphFont"/>
    <w:uiPriority w:val="99"/>
    <w:unhideWhenUsed/>
    <w:rsid w:val="00167AF0"/>
    <w:rPr>
      <w:color w:val="1F497D" w:themeColor="hyperlink"/>
      <w:u w:val="single"/>
      <w:lang w:val="nl-NL"/>
    </w:rPr>
  </w:style>
  <w:style w:type="paragraph" w:styleId="BalloonText">
    <w:name w:val="Balloon Text"/>
    <w:basedOn w:val="Normal"/>
    <w:link w:val="BalloonTextChar"/>
    <w:uiPriority w:val="99"/>
    <w:semiHidden/>
    <w:rsid w:val="00290B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B60"/>
    <w:rPr>
      <w:rFonts w:ascii="Tahoma" w:hAnsi="Tahoma" w:cs="Tahoma"/>
      <w:sz w:val="16"/>
      <w:szCs w:val="16"/>
      <w:lang w:val="nl-NL"/>
    </w:rPr>
  </w:style>
  <w:style w:type="paragraph" w:styleId="Bibliography">
    <w:name w:val="Bibliography"/>
    <w:basedOn w:val="Normal"/>
    <w:next w:val="Normal"/>
    <w:uiPriority w:val="37"/>
    <w:semiHidden/>
    <w:rsid w:val="00290B60"/>
  </w:style>
  <w:style w:type="paragraph" w:styleId="BlockText">
    <w:name w:val="Block Text"/>
    <w:basedOn w:val="Normal"/>
    <w:uiPriority w:val="99"/>
    <w:semiHidden/>
    <w:rsid w:val="00290B60"/>
    <w:pPr>
      <w:pBdr>
        <w:top w:val="single" w:sz="2" w:space="10" w:color="00577E" w:themeColor="accent1"/>
        <w:left w:val="single" w:sz="2" w:space="10" w:color="00577E" w:themeColor="accent1"/>
        <w:bottom w:val="single" w:sz="2" w:space="10" w:color="00577E" w:themeColor="accent1"/>
        <w:right w:val="single" w:sz="2" w:space="10" w:color="00577E" w:themeColor="accent1"/>
      </w:pBdr>
      <w:ind w:left="1152" w:right="1152"/>
    </w:pPr>
    <w:rPr>
      <w:rFonts w:asciiTheme="minorHAnsi" w:hAnsiTheme="minorHAnsi"/>
      <w:i/>
      <w:iCs/>
      <w:color w:val="00577E" w:themeColor="accent1"/>
    </w:rPr>
  </w:style>
  <w:style w:type="paragraph" w:styleId="BodyText3">
    <w:name w:val="Body Text 3"/>
    <w:basedOn w:val="Normal"/>
    <w:link w:val="BodyText3Char"/>
    <w:uiPriority w:val="99"/>
    <w:semiHidden/>
    <w:rsid w:val="00290B60"/>
    <w:pPr>
      <w:spacing w:after="120"/>
    </w:pPr>
    <w:rPr>
      <w:sz w:val="16"/>
      <w:szCs w:val="16"/>
    </w:rPr>
  </w:style>
  <w:style w:type="character" w:customStyle="1" w:styleId="BodyText3Char">
    <w:name w:val="Body Text 3 Char"/>
    <w:basedOn w:val="DefaultParagraphFont"/>
    <w:link w:val="BodyText3"/>
    <w:uiPriority w:val="99"/>
    <w:semiHidden/>
    <w:rsid w:val="00290B60"/>
    <w:rPr>
      <w:sz w:val="16"/>
      <w:szCs w:val="16"/>
      <w:lang w:val="nl-NL"/>
    </w:rPr>
  </w:style>
  <w:style w:type="paragraph" w:styleId="BodyTextFirstIndent">
    <w:name w:val="Body Text First Indent"/>
    <w:basedOn w:val="BodyText"/>
    <w:link w:val="BodyTextFirstIndentChar"/>
    <w:uiPriority w:val="99"/>
    <w:semiHidden/>
    <w:rsid w:val="00290B60"/>
    <w:pPr>
      <w:ind w:firstLine="360"/>
    </w:pPr>
    <w:rPr>
      <w:rFonts w:cstheme="minorBidi"/>
    </w:rPr>
  </w:style>
  <w:style w:type="character" w:customStyle="1" w:styleId="BodyTextFirstIndentChar">
    <w:name w:val="Body Text First Indent Char"/>
    <w:basedOn w:val="BodyTextChar"/>
    <w:link w:val="BodyTextFirstIndent"/>
    <w:uiPriority w:val="99"/>
    <w:semiHidden/>
    <w:rsid w:val="00290B60"/>
    <w:rPr>
      <w:rFonts w:cs="Arial"/>
      <w:lang w:val="nl-NL"/>
    </w:rPr>
  </w:style>
  <w:style w:type="paragraph" w:styleId="BodyTextIndent">
    <w:name w:val="Body Text Indent"/>
    <w:basedOn w:val="Normal"/>
    <w:link w:val="BodyTextIndentChar"/>
    <w:rsid w:val="00290B60"/>
    <w:pPr>
      <w:spacing w:after="120"/>
      <w:ind w:left="283"/>
    </w:pPr>
  </w:style>
  <w:style w:type="character" w:customStyle="1" w:styleId="BodyTextIndentChar">
    <w:name w:val="Body Text Indent Char"/>
    <w:basedOn w:val="DefaultParagraphFont"/>
    <w:link w:val="BodyTextIndent"/>
    <w:rsid w:val="00290B60"/>
    <w:rPr>
      <w:lang w:val="nl-NL"/>
    </w:rPr>
  </w:style>
  <w:style w:type="paragraph" w:styleId="BodyTextFirstIndent2">
    <w:name w:val="Body Text First Indent 2"/>
    <w:basedOn w:val="BodyTextIndent"/>
    <w:link w:val="BodyTextFirstIndent2Char"/>
    <w:uiPriority w:val="99"/>
    <w:semiHidden/>
    <w:rsid w:val="00290B60"/>
    <w:pPr>
      <w:spacing w:after="0"/>
      <w:ind w:left="360" w:firstLine="360"/>
    </w:pPr>
  </w:style>
  <w:style w:type="character" w:customStyle="1" w:styleId="BodyTextFirstIndent2Char">
    <w:name w:val="Body Text First Indent 2 Char"/>
    <w:basedOn w:val="BodyTextIndentChar"/>
    <w:link w:val="BodyTextFirstIndent2"/>
    <w:uiPriority w:val="99"/>
    <w:semiHidden/>
    <w:rsid w:val="00290B60"/>
    <w:rPr>
      <w:lang w:val="nl-NL"/>
    </w:rPr>
  </w:style>
  <w:style w:type="paragraph" w:styleId="BodyTextIndent2">
    <w:name w:val="Body Text Indent 2"/>
    <w:basedOn w:val="Normal"/>
    <w:link w:val="BodyTextIndent2Char"/>
    <w:uiPriority w:val="99"/>
    <w:semiHidden/>
    <w:rsid w:val="00290B60"/>
    <w:pPr>
      <w:spacing w:after="120" w:line="480" w:lineRule="auto"/>
      <w:ind w:left="283"/>
    </w:pPr>
  </w:style>
  <w:style w:type="character" w:customStyle="1" w:styleId="BodyTextIndent2Char">
    <w:name w:val="Body Text Indent 2 Char"/>
    <w:basedOn w:val="DefaultParagraphFont"/>
    <w:link w:val="BodyTextIndent2"/>
    <w:uiPriority w:val="99"/>
    <w:semiHidden/>
    <w:rsid w:val="00290B60"/>
    <w:rPr>
      <w:lang w:val="nl-NL"/>
    </w:rPr>
  </w:style>
  <w:style w:type="paragraph" w:styleId="BodyTextIndent3">
    <w:name w:val="Body Text Indent 3"/>
    <w:basedOn w:val="Normal"/>
    <w:link w:val="BodyTextIndent3Char"/>
    <w:uiPriority w:val="99"/>
    <w:semiHidden/>
    <w:rsid w:val="00290B6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90B60"/>
    <w:rPr>
      <w:sz w:val="16"/>
      <w:szCs w:val="16"/>
      <w:lang w:val="nl-NL"/>
    </w:rPr>
  </w:style>
  <w:style w:type="character" w:styleId="BookTitle">
    <w:name w:val="Book Title"/>
    <w:basedOn w:val="DefaultParagraphFont"/>
    <w:uiPriority w:val="33"/>
    <w:qFormat/>
    <w:rsid w:val="00290B60"/>
    <w:rPr>
      <w:b/>
      <w:bCs/>
      <w:smallCaps/>
      <w:spacing w:val="5"/>
      <w:lang w:val="nl-NL"/>
    </w:rPr>
  </w:style>
  <w:style w:type="paragraph" w:styleId="Closing">
    <w:name w:val="Closing"/>
    <w:basedOn w:val="Normal"/>
    <w:link w:val="ClosingChar"/>
    <w:uiPriority w:val="99"/>
    <w:semiHidden/>
    <w:rsid w:val="00290B60"/>
    <w:pPr>
      <w:spacing w:line="240" w:lineRule="auto"/>
      <w:ind w:left="4252"/>
    </w:pPr>
  </w:style>
  <w:style w:type="character" w:customStyle="1" w:styleId="ClosingChar">
    <w:name w:val="Closing Char"/>
    <w:basedOn w:val="DefaultParagraphFont"/>
    <w:link w:val="Closing"/>
    <w:uiPriority w:val="99"/>
    <w:semiHidden/>
    <w:rsid w:val="00290B60"/>
    <w:rPr>
      <w:lang w:val="nl-NL"/>
    </w:rPr>
  </w:style>
  <w:style w:type="character" w:styleId="CommentReference">
    <w:name w:val="annotation reference"/>
    <w:basedOn w:val="DefaultParagraphFont"/>
    <w:uiPriority w:val="99"/>
    <w:semiHidden/>
    <w:rsid w:val="00290B60"/>
    <w:rPr>
      <w:sz w:val="16"/>
      <w:szCs w:val="16"/>
      <w:lang w:val="nl-NL"/>
    </w:rPr>
  </w:style>
  <w:style w:type="paragraph" w:styleId="CommentText">
    <w:name w:val="annotation text"/>
    <w:basedOn w:val="Normal"/>
    <w:link w:val="CommentTextChar"/>
    <w:uiPriority w:val="99"/>
    <w:semiHidden/>
    <w:rsid w:val="00290B60"/>
    <w:pPr>
      <w:spacing w:line="240" w:lineRule="auto"/>
    </w:pPr>
  </w:style>
  <w:style w:type="character" w:customStyle="1" w:styleId="CommentTextChar">
    <w:name w:val="Comment Text Char"/>
    <w:basedOn w:val="DefaultParagraphFont"/>
    <w:link w:val="CommentText"/>
    <w:uiPriority w:val="99"/>
    <w:semiHidden/>
    <w:rsid w:val="00290B60"/>
    <w:rPr>
      <w:lang w:val="nl-NL"/>
    </w:rPr>
  </w:style>
  <w:style w:type="paragraph" w:styleId="CommentSubject">
    <w:name w:val="annotation subject"/>
    <w:basedOn w:val="CommentText"/>
    <w:next w:val="CommentText"/>
    <w:link w:val="CommentSubjectChar"/>
    <w:uiPriority w:val="99"/>
    <w:semiHidden/>
    <w:rsid w:val="00290B60"/>
    <w:rPr>
      <w:b/>
      <w:bCs/>
    </w:rPr>
  </w:style>
  <w:style w:type="character" w:customStyle="1" w:styleId="CommentSubjectChar">
    <w:name w:val="Comment Subject Char"/>
    <w:basedOn w:val="CommentTextChar"/>
    <w:link w:val="CommentSubject"/>
    <w:uiPriority w:val="99"/>
    <w:semiHidden/>
    <w:rsid w:val="00290B60"/>
    <w:rPr>
      <w:b/>
      <w:bCs/>
      <w:lang w:val="nl-NL"/>
    </w:rPr>
  </w:style>
  <w:style w:type="paragraph" w:styleId="Date">
    <w:name w:val="Date"/>
    <w:basedOn w:val="Normal"/>
    <w:next w:val="Normal"/>
    <w:link w:val="DateChar"/>
    <w:uiPriority w:val="99"/>
    <w:semiHidden/>
    <w:rsid w:val="00290B60"/>
  </w:style>
  <w:style w:type="character" w:customStyle="1" w:styleId="DateChar">
    <w:name w:val="Date Char"/>
    <w:basedOn w:val="DefaultParagraphFont"/>
    <w:link w:val="Date"/>
    <w:uiPriority w:val="99"/>
    <w:semiHidden/>
    <w:rsid w:val="00290B60"/>
    <w:rPr>
      <w:lang w:val="nl-NL"/>
    </w:rPr>
  </w:style>
  <w:style w:type="paragraph" w:styleId="DocumentMap">
    <w:name w:val="Document Map"/>
    <w:basedOn w:val="Normal"/>
    <w:link w:val="DocumentMapChar"/>
    <w:uiPriority w:val="99"/>
    <w:semiHidden/>
    <w:rsid w:val="00290B60"/>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90B60"/>
    <w:rPr>
      <w:rFonts w:ascii="Tahoma" w:hAnsi="Tahoma" w:cs="Tahoma"/>
      <w:sz w:val="16"/>
      <w:szCs w:val="16"/>
      <w:lang w:val="nl-NL"/>
    </w:rPr>
  </w:style>
  <w:style w:type="paragraph" w:styleId="E-mailSignature">
    <w:name w:val="E-mail Signature"/>
    <w:basedOn w:val="Normal"/>
    <w:link w:val="E-mailSignatureChar"/>
    <w:uiPriority w:val="99"/>
    <w:semiHidden/>
    <w:rsid w:val="00290B60"/>
    <w:pPr>
      <w:spacing w:line="240" w:lineRule="auto"/>
    </w:pPr>
  </w:style>
  <w:style w:type="character" w:customStyle="1" w:styleId="E-mailSignatureChar">
    <w:name w:val="E-mail Signature Char"/>
    <w:basedOn w:val="DefaultParagraphFont"/>
    <w:link w:val="E-mailSignature"/>
    <w:uiPriority w:val="99"/>
    <w:semiHidden/>
    <w:rsid w:val="00290B60"/>
    <w:rPr>
      <w:lang w:val="nl-NL"/>
    </w:rPr>
  </w:style>
  <w:style w:type="character" w:styleId="Emphasis">
    <w:name w:val="Emphasis"/>
    <w:basedOn w:val="DefaultParagraphFont"/>
    <w:unhideWhenUsed/>
    <w:qFormat/>
    <w:rsid w:val="00290B60"/>
    <w:rPr>
      <w:i/>
      <w:iCs/>
      <w:lang w:val="nl-NL"/>
    </w:rPr>
  </w:style>
  <w:style w:type="character" w:styleId="EndnoteReference">
    <w:name w:val="endnote reference"/>
    <w:basedOn w:val="DefaultParagraphFont"/>
    <w:uiPriority w:val="99"/>
    <w:semiHidden/>
    <w:rsid w:val="00290B60"/>
    <w:rPr>
      <w:vertAlign w:val="superscript"/>
      <w:lang w:val="nl-NL"/>
    </w:rPr>
  </w:style>
  <w:style w:type="paragraph" w:styleId="EndnoteText">
    <w:name w:val="endnote text"/>
    <w:basedOn w:val="Normal"/>
    <w:link w:val="EndnoteTextChar"/>
    <w:uiPriority w:val="99"/>
    <w:semiHidden/>
    <w:rsid w:val="00290B60"/>
    <w:pPr>
      <w:spacing w:line="240" w:lineRule="auto"/>
    </w:pPr>
  </w:style>
  <w:style w:type="character" w:customStyle="1" w:styleId="EndnoteTextChar">
    <w:name w:val="Endnote Text Char"/>
    <w:basedOn w:val="DefaultParagraphFont"/>
    <w:link w:val="EndnoteText"/>
    <w:uiPriority w:val="99"/>
    <w:semiHidden/>
    <w:rsid w:val="00290B60"/>
    <w:rPr>
      <w:lang w:val="nl-NL"/>
    </w:rPr>
  </w:style>
  <w:style w:type="paragraph" w:styleId="EnvelopeAddress">
    <w:name w:val="envelope address"/>
    <w:basedOn w:val="Normal"/>
    <w:uiPriority w:val="99"/>
    <w:semiHidden/>
    <w:rsid w:val="00290B6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290B60"/>
    <w:pPr>
      <w:spacing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rsid w:val="00290B60"/>
    <w:rPr>
      <w:color w:val="1F497D" w:themeColor="followedHyperlink"/>
      <w:u w:val="single"/>
      <w:lang w:val="nl-NL"/>
    </w:rPr>
  </w:style>
  <w:style w:type="character" w:styleId="HTMLAcronym">
    <w:name w:val="HTML Acronym"/>
    <w:basedOn w:val="DefaultParagraphFont"/>
    <w:uiPriority w:val="99"/>
    <w:semiHidden/>
    <w:rsid w:val="00290B60"/>
    <w:rPr>
      <w:lang w:val="nl-NL"/>
    </w:rPr>
  </w:style>
  <w:style w:type="paragraph" w:styleId="HTMLAddress">
    <w:name w:val="HTML Address"/>
    <w:basedOn w:val="Normal"/>
    <w:link w:val="HTMLAddressChar"/>
    <w:uiPriority w:val="99"/>
    <w:semiHidden/>
    <w:rsid w:val="00290B60"/>
    <w:pPr>
      <w:spacing w:line="240" w:lineRule="auto"/>
    </w:pPr>
    <w:rPr>
      <w:i/>
      <w:iCs/>
    </w:rPr>
  </w:style>
  <w:style w:type="character" w:customStyle="1" w:styleId="HTMLAddressChar">
    <w:name w:val="HTML Address Char"/>
    <w:basedOn w:val="DefaultParagraphFont"/>
    <w:link w:val="HTMLAddress"/>
    <w:uiPriority w:val="99"/>
    <w:semiHidden/>
    <w:rsid w:val="00290B60"/>
    <w:rPr>
      <w:i/>
      <w:iCs/>
      <w:lang w:val="nl-NL"/>
    </w:rPr>
  </w:style>
  <w:style w:type="character" w:styleId="HTMLCite">
    <w:name w:val="HTML Cite"/>
    <w:basedOn w:val="DefaultParagraphFont"/>
    <w:uiPriority w:val="99"/>
    <w:semiHidden/>
    <w:rsid w:val="00290B60"/>
    <w:rPr>
      <w:i/>
      <w:iCs/>
      <w:lang w:val="nl-NL"/>
    </w:rPr>
  </w:style>
  <w:style w:type="character" w:styleId="HTMLCode">
    <w:name w:val="HTML Code"/>
    <w:basedOn w:val="DefaultParagraphFont"/>
    <w:uiPriority w:val="99"/>
    <w:semiHidden/>
    <w:rsid w:val="00290B60"/>
    <w:rPr>
      <w:rFonts w:ascii="Consolas" w:hAnsi="Consolas" w:cs="Consolas"/>
      <w:sz w:val="20"/>
      <w:szCs w:val="20"/>
      <w:lang w:val="nl-NL"/>
    </w:rPr>
  </w:style>
  <w:style w:type="character" w:styleId="HTMLDefinition">
    <w:name w:val="HTML Definition"/>
    <w:basedOn w:val="DefaultParagraphFont"/>
    <w:uiPriority w:val="99"/>
    <w:semiHidden/>
    <w:rsid w:val="00290B60"/>
    <w:rPr>
      <w:i/>
      <w:iCs/>
      <w:lang w:val="nl-NL"/>
    </w:rPr>
  </w:style>
  <w:style w:type="character" w:styleId="HTMLKeyboard">
    <w:name w:val="HTML Keyboard"/>
    <w:basedOn w:val="DefaultParagraphFont"/>
    <w:uiPriority w:val="99"/>
    <w:semiHidden/>
    <w:rsid w:val="00290B60"/>
    <w:rPr>
      <w:rFonts w:ascii="Consolas" w:hAnsi="Consolas" w:cs="Consolas"/>
      <w:sz w:val="20"/>
      <w:szCs w:val="20"/>
      <w:lang w:val="nl-NL"/>
    </w:rPr>
  </w:style>
  <w:style w:type="paragraph" w:styleId="HTMLPreformatted">
    <w:name w:val="HTML Preformatted"/>
    <w:basedOn w:val="Normal"/>
    <w:link w:val="HTMLPreformattedChar"/>
    <w:uiPriority w:val="99"/>
    <w:semiHidden/>
    <w:rsid w:val="00290B60"/>
    <w:pPr>
      <w:spacing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290B60"/>
    <w:rPr>
      <w:rFonts w:ascii="Consolas" w:hAnsi="Consolas" w:cs="Consolas"/>
      <w:lang w:val="nl-NL"/>
    </w:rPr>
  </w:style>
  <w:style w:type="character" w:styleId="HTMLSample">
    <w:name w:val="HTML Sample"/>
    <w:basedOn w:val="DefaultParagraphFont"/>
    <w:uiPriority w:val="99"/>
    <w:semiHidden/>
    <w:rsid w:val="00290B60"/>
    <w:rPr>
      <w:rFonts w:ascii="Consolas" w:hAnsi="Consolas" w:cs="Consolas"/>
      <w:sz w:val="24"/>
      <w:szCs w:val="24"/>
      <w:lang w:val="nl-NL"/>
    </w:rPr>
  </w:style>
  <w:style w:type="character" w:styleId="HTMLTypewriter">
    <w:name w:val="HTML Typewriter"/>
    <w:basedOn w:val="DefaultParagraphFont"/>
    <w:uiPriority w:val="99"/>
    <w:semiHidden/>
    <w:rsid w:val="00290B60"/>
    <w:rPr>
      <w:rFonts w:ascii="Consolas" w:hAnsi="Consolas" w:cs="Consolas"/>
      <w:sz w:val="20"/>
      <w:szCs w:val="20"/>
      <w:lang w:val="nl-NL"/>
    </w:rPr>
  </w:style>
  <w:style w:type="character" w:styleId="HTMLVariable">
    <w:name w:val="HTML Variable"/>
    <w:basedOn w:val="DefaultParagraphFont"/>
    <w:uiPriority w:val="99"/>
    <w:semiHidden/>
    <w:rsid w:val="00290B60"/>
    <w:rPr>
      <w:i/>
      <w:iCs/>
      <w:lang w:val="nl-NL"/>
    </w:rPr>
  </w:style>
  <w:style w:type="paragraph" w:styleId="Index1">
    <w:name w:val="index 1"/>
    <w:basedOn w:val="Normal"/>
    <w:next w:val="Normal"/>
    <w:autoRedefine/>
    <w:uiPriority w:val="99"/>
    <w:semiHidden/>
    <w:rsid w:val="00290B60"/>
    <w:pPr>
      <w:spacing w:line="240" w:lineRule="auto"/>
      <w:ind w:left="200" w:hanging="200"/>
    </w:pPr>
  </w:style>
  <w:style w:type="paragraph" w:styleId="Index2">
    <w:name w:val="index 2"/>
    <w:basedOn w:val="Normal"/>
    <w:next w:val="Normal"/>
    <w:autoRedefine/>
    <w:uiPriority w:val="99"/>
    <w:semiHidden/>
    <w:rsid w:val="00290B60"/>
    <w:pPr>
      <w:spacing w:line="240" w:lineRule="auto"/>
      <w:ind w:left="400" w:hanging="200"/>
    </w:pPr>
  </w:style>
  <w:style w:type="paragraph" w:styleId="Index3">
    <w:name w:val="index 3"/>
    <w:basedOn w:val="Normal"/>
    <w:next w:val="Normal"/>
    <w:autoRedefine/>
    <w:uiPriority w:val="99"/>
    <w:semiHidden/>
    <w:rsid w:val="00290B60"/>
    <w:pPr>
      <w:spacing w:line="240" w:lineRule="auto"/>
      <w:ind w:left="600" w:hanging="200"/>
    </w:pPr>
  </w:style>
  <w:style w:type="paragraph" w:styleId="Index4">
    <w:name w:val="index 4"/>
    <w:basedOn w:val="Normal"/>
    <w:next w:val="Normal"/>
    <w:autoRedefine/>
    <w:uiPriority w:val="99"/>
    <w:semiHidden/>
    <w:rsid w:val="00290B60"/>
    <w:pPr>
      <w:spacing w:line="240" w:lineRule="auto"/>
      <w:ind w:left="800" w:hanging="200"/>
    </w:pPr>
  </w:style>
  <w:style w:type="paragraph" w:styleId="Index5">
    <w:name w:val="index 5"/>
    <w:basedOn w:val="Normal"/>
    <w:next w:val="Normal"/>
    <w:autoRedefine/>
    <w:uiPriority w:val="99"/>
    <w:semiHidden/>
    <w:rsid w:val="00290B60"/>
    <w:pPr>
      <w:spacing w:line="240" w:lineRule="auto"/>
      <w:ind w:left="1000" w:hanging="200"/>
    </w:pPr>
  </w:style>
  <w:style w:type="paragraph" w:styleId="Index6">
    <w:name w:val="index 6"/>
    <w:basedOn w:val="Normal"/>
    <w:next w:val="Normal"/>
    <w:autoRedefine/>
    <w:uiPriority w:val="99"/>
    <w:semiHidden/>
    <w:rsid w:val="00290B60"/>
    <w:pPr>
      <w:spacing w:line="240" w:lineRule="auto"/>
      <w:ind w:left="1200" w:hanging="200"/>
    </w:pPr>
  </w:style>
  <w:style w:type="paragraph" w:styleId="Index7">
    <w:name w:val="index 7"/>
    <w:basedOn w:val="Normal"/>
    <w:next w:val="Normal"/>
    <w:autoRedefine/>
    <w:uiPriority w:val="99"/>
    <w:semiHidden/>
    <w:rsid w:val="00290B60"/>
    <w:pPr>
      <w:spacing w:line="240" w:lineRule="auto"/>
      <w:ind w:left="1400" w:hanging="200"/>
    </w:pPr>
  </w:style>
  <w:style w:type="paragraph" w:styleId="Index8">
    <w:name w:val="index 8"/>
    <w:basedOn w:val="Normal"/>
    <w:next w:val="Normal"/>
    <w:autoRedefine/>
    <w:uiPriority w:val="99"/>
    <w:semiHidden/>
    <w:rsid w:val="00290B60"/>
    <w:pPr>
      <w:spacing w:line="240" w:lineRule="auto"/>
      <w:ind w:left="1600" w:hanging="200"/>
    </w:pPr>
  </w:style>
  <w:style w:type="paragraph" w:styleId="Index9">
    <w:name w:val="index 9"/>
    <w:basedOn w:val="Normal"/>
    <w:next w:val="Normal"/>
    <w:autoRedefine/>
    <w:uiPriority w:val="99"/>
    <w:semiHidden/>
    <w:rsid w:val="00290B60"/>
    <w:pPr>
      <w:spacing w:line="240" w:lineRule="auto"/>
      <w:ind w:left="1800" w:hanging="200"/>
    </w:pPr>
  </w:style>
  <w:style w:type="paragraph" w:styleId="IndexHeading">
    <w:name w:val="index heading"/>
    <w:basedOn w:val="Normal"/>
    <w:next w:val="Index1"/>
    <w:uiPriority w:val="99"/>
    <w:semiHidden/>
    <w:rsid w:val="00290B60"/>
    <w:rPr>
      <w:rFonts w:asciiTheme="majorHAnsi" w:eastAsiaTheme="majorEastAsia" w:hAnsiTheme="majorHAnsi" w:cstheme="majorBidi"/>
      <w:b/>
      <w:bCs/>
    </w:rPr>
  </w:style>
  <w:style w:type="character" w:styleId="IntenseEmphasis">
    <w:name w:val="Intense Emphasis"/>
    <w:basedOn w:val="DefaultParagraphFont"/>
    <w:uiPriority w:val="21"/>
    <w:qFormat/>
    <w:rsid w:val="00290B60"/>
    <w:rPr>
      <w:b/>
      <w:bCs/>
      <w:i/>
      <w:iCs/>
      <w:color w:val="00577E" w:themeColor="accent1"/>
      <w:lang w:val="nl-NL"/>
    </w:rPr>
  </w:style>
  <w:style w:type="paragraph" w:styleId="IntenseQuote">
    <w:name w:val="Intense Quote"/>
    <w:basedOn w:val="Normal"/>
    <w:next w:val="Normal"/>
    <w:link w:val="IntenseQuoteChar"/>
    <w:uiPriority w:val="30"/>
    <w:qFormat/>
    <w:rsid w:val="00290B60"/>
    <w:pPr>
      <w:pBdr>
        <w:bottom w:val="single" w:sz="4" w:space="4" w:color="00577E" w:themeColor="accent1"/>
      </w:pBdr>
      <w:spacing w:before="200" w:after="280"/>
      <w:ind w:left="936" w:right="936"/>
    </w:pPr>
    <w:rPr>
      <w:b/>
      <w:bCs/>
      <w:i/>
      <w:iCs/>
      <w:color w:val="00577E" w:themeColor="accent1"/>
    </w:rPr>
  </w:style>
  <w:style w:type="character" w:customStyle="1" w:styleId="IntenseQuoteChar">
    <w:name w:val="Intense Quote Char"/>
    <w:basedOn w:val="DefaultParagraphFont"/>
    <w:link w:val="IntenseQuote"/>
    <w:uiPriority w:val="30"/>
    <w:rsid w:val="00290B60"/>
    <w:rPr>
      <w:b/>
      <w:bCs/>
      <w:i/>
      <w:iCs/>
      <w:color w:val="00577E" w:themeColor="accent1"/>
      <w:lang w:val="nl-NL"/>
    </w:rPr>
  </w:style>
  <w:style w:type="character" w:styleId="IntenseReference">
    <w:name w:val="Intense Reference"/>
    <w:basedOn w:val="DefaultParagraphFont"/>
    <w:uiPriority w:val="32"/>
    <w:qFormat/>
    <w:rsid w:val="00290B60"/>
    <w:rPr>
      <w:b/>
      <w:bCs/>
      <w:smallCaps/>
      <w:color w:val="C7D300" w:themeColor="accent2"/>
      <w:spacing w:val="5"/>
      <w:u w:val="single"/>
      <w:lang w:val="nl-NL"/>
    </w:rPr>
  </w:style>
  <w:style w:type="character" w:styleId="LineNumber">
    <w:name w:val="line number"/>
    <w:basedOn w:val="DefaultParagraphFont"/>
    <w:uiPriority w:val="99"/>
    <w:semiHidden/>
    <w:rsid w:val="00290B60"/>
    <w:rPr>
      <w:lang w:val="nl-NL"/>
    </w:rPr>
  </w:style>
  <w:style w:type="paragraph" w:styleId="List">
    <w:name w:val="List"/>
    <w:basedOn w:val="Normal"/>
    <w:rsid w:val="00290B60"/>
    <w:pPr>
      <w:ind w:left="283" w:hanging="283"/>
      <w:contextualSpacing/>
    </w:pPr>
  </w:style>
  <w:style w:type="paragraph" w:styleId="List2">
    <w:name w:val="List 2"/>
    <w:basedOn w:val="Normal"/>
    <w:uiPriority w:val="99"/>
    <w:semiHidden/>
    <w:rsid w:val="00290B60"/>
    <w:pPr>
      <w:ind w:left="566" w:hanging="283"/>
      <w:contextualSpacing/>
    </w:pPr>
  </w:style>
  <w:style w:type="paragraph" w:styleId="List3">
    <w:name w:val="List 3"/>
    <w:basedOn w:val="Normal"/>
    <w:uiPriority w:val="99"/>
    <w:semiHidden/>
    <w:rsid w:val="00290B60"/>
    <w:pPr>
      <w:ind w:left="849" w:hanging="283"/>
      <w:contextualSpacing/>
    </w:pPr>
  </w:style>
  <w:style w:type="paragraph" w:styleId="List4">
    <w:name w:val="List 4"/>
    <w:basedOn w:val="Normal"/>
    <w:uiPriority w:val="99"/>
    <w:semiHidden/>
    <w:rsid w:val="00290B60"/>
    <w:pPr>
      <w:ind w:left="1132" w:hanging="283"/>
      <w:contextualSpacing/>
    </w:pPr>
  </w:style>
  <w:style w:type="paragraph" w:styleId="List5">
    <w:name w:val="List 5"/>
    <w:basedOn w:val="Normal"/>
    <w:uiPriority w:val="99"/>
    <w:semiHidden/>
    <w:rsid w:val="00290B60"/>
    <w:pPr>
      <w:ind w:left="1415" w:hanging="283"/>
      <w:contextualSpacing/>
    </w:pPr>
  </w:style>
  <w:style w:type="paragraph" w:styleId="ListBullet4">
    <w:name w:val="List Bullet 4"/>
    <w:basedOn w:val="BaseText"/>
    <w:uiPriority w:val="99"/>
    <w:rsid w:val="00DB1543"/>
    <w:pPr>
      <w:numPr>
        <w:ilvl w:val="3"/>
        <w:numId w:val="1"/>
      </w:numPr>
    </w:pPr>
  </w:style>
  <w:style w:type="paragraph" w:styleId="ListBullet5">
    <w:name w:val="List Bullet 5"/>
    <w:basedOn w:val="Normal"/>
    <w:uiPriority w:val="99"/>
    <w:semiHidden/>
    <w:rsid w:val="00290B60"/>
    <w:pPr>
      <w:numPr>
        <w:numId w:val="4"/>
      </w:numPr>
      <w:contextualSpacing/>
    </w:pPr>
  </w:style>
  <w:style w:type="paragraph" w:styleId="ListContinue">
    <w:name w:val="List Continue"/>
    <w:basedOn w:val="Normal"/>
    <w:uiPriority w:val="99"/>
    <w:semiHidden/>
    <w:rsid w:val="00290B60"/>
    <w:pPr>
      <w:spacing w:after="120"/>
      <w:ind w:left="283"/>
      <w:contextualSpacing/>
    </w:pPr>
  </w:style>
  <w:style w:type="paragraph" w:styleId="ListContinue2">
    <w:name w:val="List Continue 2"/>
    <w:basedOn w:val="Normal"/>
    <w:uiPriority w:val="99"/>
    <w:semiHidden/>
    <w:rsid w:val="00290B60"/>
    <w:pPr>
      <w:spacing w:after="120"/>
      <w:ind w:left="566"/>
      <w:contextualSpacing/>
    </w:pPr>
  </w:style>
  <w:style w:type="paragraph" w:styleId="ListContinue3">
    <w:name w:val="List Continue 3"/>
    <w:basedOn w:val="Normal"/>
    <w:uiPriority w:val="99"/>
    <w:semiHidden/>
    <w:rsid w:val="00290B60"/>
    <w:pPr>
      <w:spacing w:after="120"/>
      <w:ind w:left="849"/>
      <w:contextualSpacing/>
    </w:pPr>
  </w:style>
  <w:style w:type="paragraph" w:styleId="ListContinue4">
    <w:name w:val="List Continue 4"/>
    <w:basedOn w:val="Normal"/>
    <w:uiPriority w:val="99"/>
    <w:semiHidden/>
    <w:rsid w:val="00290B60"/>
    <w:pPr>
      <w:spacing w:after="120"/>
      <w:ind w:left="1132"/>
      <w:contextualSpacing/>
    </w:pPr>
  </w:style>
  <w:style w:type="paragraph" w:styleId="ListContinue5">
    <w:name w:val="List Continue 5"/>
    <w:basedOn w:val="Normal"/>
    <w:uiPriority w:val="99"/>
    <w:semiHidden/>
    <w:rsid w:val="00290B60"/>
    <w:pPr>
      <w:spacing w:after="120"/>
      <w:ind w:left="1415"/>
      <w:contextualSpacing/>
    </w:pPr>
  </w:style>
  <w:style w:type="paragraph" w:styleId="ListNumber4">
    <w:name w:val="List Number 4"/>
    <w:basedOn w:val="BaseText"/>
    <w:uiPriority w:val="99"/>
    <w:rsid w:val="009452E4"/>
    <w:pPr>
      <w:numPr>
        <w:ilvl w:val="3"/>
        <w:numId w:val="3"/>
      </w:numPr>
      <w:spacing w:before="80" w:line="260" w:lineRule="atLeast"/>
      <w:contextualSpacing/>
    </w:pPr>
    <w:rPr>
      <w:sz w:val="18"/>
    </w:rPr>
  </w:style>
  <w:style w:type="paragraph" w:styleId="ListNumber5">
    <w:name w:val="List Number 5"/>
    <w:basedOn w:val="Normal"/>
    <w:uiPriority w:val="99"/>
    <w:semiHidden/>
    <w:rsid w:val="00290B60"/>
    <w:pPr>
      <w:numPr>
        <w:numId w:val="5"/>
      </w:numPr>
      <w:contextualSpacing/>
    </w:pPr>
  </w:style>
  <w:style w:type="paragraph" w:styleId="ListParagraph">
    <w:name w:val="List Paragraph"/>
    <w:basedOn w:val="Normal"/>
    <w:uiPriority w:val="34"/>
    <w:unhideWhenUsed/>
    <w:qFormat/>
    <w:rsid w:val="00290B60"/>
    <w:pPr>
      <w:ind w:left="720"/>
      <w:contextualSpacing/>
    </w:pPr>
  </w:style>
  <w:style w:type="paragraph" w:styleId="MacroText">
    <w:name w:val="macro"/>
    <w:link w:val="MacroTextChar"/>
    <w:uiPriority w:val="99"/>
    <w:semiHidden/>
    <w:rsid w:val="00290B60"/>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uiPriority w:val="99"/>
    <w:semiHidden/>
    <w:rsid w:val="00290B60"/>
    <w:rPr>
      <w:rFonts w:ascii="Consolas" w:hAnsi="Consolas" w:cs="Consolas"/>
      <w:lang w:val="nl-NL"/>
    </w:rPr>
  </w:style>
  <w:style w:type="paragraph" w:styleId="MessageHeader">
    <w:name w:val="Message Header"/>
    <w:basedOn w:val="Normal"/>
    <w:link w:val="MessageHeaderChar"/>
    <w:uiPriority w:val="99"/>
    <w:semiHidden/>
    <w:rsid w:val="00290B6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90B60"/>
    <w:rPr>
      <w:rFonts w:asciiTheme="majorHAnsi" w:eastAsiaTheme="majorEastAsia" w:hAnsiTheme="majorHAnsi" w:cstheme="majorBidi"/>
      <w:sz w:val="24"/>
      <w:szCs w:val="24"/>
      <w:shd w:val="pct20" w:color="auto" w:fill="auto"/>
      <w:lang w:val="nl-NL"/>
    </w:rPr>
  </w:style>
  <w:style w:type="paragraph" w:styleId="NoSpacing">
    <w:name w:val="No Spacing"/>
    <w:uiPriority w:val="1"/>
    <w:unhideWhenUsed/>
    <w:qFormat/>
    <w:rsid w:val="00290B60"/>
    <w:pPr>
      <w:spacing w:line="240" w:lineRule="auto"/>
    </w:pPr>
  </w:style>
  <w:style w:type="paragraph" w:styleId="NormalWeb">
    <w:name w:val="Normal (Web)"/>
    <w:basedOn w:val="Normal"/>
    <w:uiPriority w:val="99"/>
    <w:semiHidden/>
    <w:rsid w:val="00290B60"/>
    <w:rPr>
      <w:rFonts w:ascii="Times New Roman" w:hAnsi="Times New Roman" w:cs="Times New Roman"/>
      <w:sz w:val="24"/>
      <w:szCs w:val="24"/>
    </w:rPr>
  </w:style>
  <w:style w:type="paragraph" w:styleId="NormalIndent">
    <w:name w:val="Normal Indent"/>
    <w:basedOn w:val="Normal"/>
    <w:uiPriority w:val="99"/>
    <w:semiHidden/>
    <w:rsid w:val="00290B60"/>
    <w:pPr>
      <w:ind w:left="720"/>
    </w:pPr>
  </w:style>
  <w:style w:type="paragraph" w:styleId="NoteHeading">
    <w:name w:val="Note Heading"/>
    <w:basedOn w:val="Normal"/>
    <w:next w:val="Normal"/>
    <w:link w:val="NoteHeadingChar"/>
    <w:uiPriority w:val="99"/>
    <w:semiHidden/>
    <w:rsid w:val="00290B60"/>
    <w:pPr>
      <w:spacing w:line="240" w:lineRule="auto"/>
    </w:pPr>
  </w:style>
  <w:style w:type="character" w:customStyle="1" w:styleId="NoteHeadingChar">
    <w:name w:val="Note Heading Char"/>
    <w:basedOn w:val="DefaultParagraphFont"/>
    <w:link w:val="NoteHeading"/>
    <w:uiPriority w:val="99"/>
    <w:semiHidden/>
    <w:rsid w:val="00290B60"/>
    <w:rPr>
      <w:lang w:val="nl-NL"/>
    </w:rPr>
  </w:style>
  <w:style w:type="character" w:styleId="PageNumber">
    <w:name w:val="page number"/>
    <w:basedOn w:val="DefaultParagraphFont"/>
    <w:uiPriority w:val="99"/>
    <w:semiHidden/>
    <w:rsid w:val="00290B60"/>
    <w:rPr>
      <w:lang w:val="nl-NL"/>
    </w:rPr>
  </w:style>
  <w:style w:type="character" w:styleId="PlaceholderText">
    <w:name w:val="Placeholder Text"/>
    <w:basedOn w:val="DefaultParagraphFont"/>
    <w:uiPriority w:val="99"/>
    <w:semiHidden/>
    <w:rsid w:val="00290B60"/>
    <w:rPr>
      <w:color w:val="808080"/>
      <w:lang w:val="nl-NL"/>
    </w:rPr>
  </w:style>
  <w:style w:type="paragraph" w:styleId="PlainText">
    <w:name w:val="Plain Text"/>
    <w:basedOn w:val="Normal"/>
    <w:link w:val="PlainTextChar"/>
    <w:uiPriority w:val="99"/>
    <w:semiHidden/>
    <w:rsid w:val="00290B60"/>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0B60"/>
    <w:rPr>
      <w:rFonts w:ascii="Consolas" w:hAnsi="Consolas" w:cs="Consolas"/>
      <w:sz w:val="21"/>
      <w:szCs w:val="21"/>
      <w:lang w:val="nl-NL"/>
    </w:rPr>
  </w:style>
  <w:style w:type="paragraph" w:styleId="Quote">
    <w:name w:val="Quote"/>
    <w:basedOn w:val="Normal"/>
    <w:next w:val="Normal"/>
    <w:link w:val="QuoteChar"/>
    <w:uiPriority w:val="29"/>
    <w:qFormat/>
    <w:rsid w:val="00290B60"/>
    <w:rPr>
      <w:i/>
      <w:iCs/>
    </w:rPr>
  </w:style>
  <w:style w:type="character" w:customStyle="1" w:styleId="QuoteChar">
    <w:name w:val="Quote Char"/>
    <w:basedOn w:val="DefaultParagraphFont"/>
    <w:link w:val="Quote"/>
    <w:uiPriority w:val="29"/>
    <w:rsid w:val="00290B60"/>
    <w:rPr>
      <w:i/>
      <w:iCs/>
      <w:lang w:val="nl-NL"/>
    </w:rPr>
  </w:style>
  <w:style w:type="paragraph" w:styleId="Salutation">
    <w:name w:val="Salutation"/>
    <w:basedOn w:val="Normal"/>
    <w:next w:val="Normal"/>
    <w:link w:val="SalutationChar"/>
    <w:uiPriority w:val="99"/>
    <w:semiHidden/>
    <w:rsid w:val="00290B60"/>
  </w:style>
  <w:style w:type="character" w:customStyle="1" w:styleId="SalutationChar">
    <w:name w:val="Salutation Char"/>
    <w:basedOn w:val="DefaultParagraphFont"/>
    <w:link w:val="Salutation"/>
    <w:uiPriority w:val="99"/>
    <w:semiHidden/>
    <w:rsid w:val="00290B60"/>
    <w:rPr>
      <w:lang w:val="nl-NL"/>
    </w:rPr>
  </w:style>
  <w:style w:type="paragraph" w:styleId="Signature">
    <w:name w:val="Signature"/>
    <w:basedOn w:val="Normal"/>
    <w:link w:val="SignatureChar"/>
    <w:uiPriority w:val="99"/>
    <w:semiHidden/>
    <w:rsid w:val="00290B60"/>
    <w:pPr>
      <w:spacing w:line="240" w:lineRule="auto"/>
      <w:ind w:left="4252"/>
    </w:pPr>
  </w:style>
  <w:style w:type="character" w:customStyle="1" w:styleId="SignatureChar">
    <w:name w:val="Signature Char"/>
    <w:basedOn w:val="DefaultParagraphFont"/>
    <w:link w:val="Signature"/>
    <w:uiPriority w:val="99"/>
    <w:semiHidden/>
    <w:rsid w:val="00290B60"/>
    <w:rPr>
      <w:lang w:val="nl-NL"/>
    </w:rPr>
  </w:style>
  <w:style w:type="character" w:styleId="Strong">
    <w:name w:val="Strong"/>
    <w:basedOn w:val="DefaultParagraphFont"/>
    <w:unhideWhenUsed/>
    <w:qFormat/>
    <w:rsid w:val="00290B60"/>
    <w:rPr>
      <w:b/>
      <w:bCs/>
      <w:lang w:val="nl-NL"/>
    </w:rPr>
  </w:style>
  <w:style w:type="character" w:styleId="SubtleEmphasis">
    <w:name w:val="Subtle Emphasis"/>
    <w:basedOn w:val="DefaultParagraphFont"/>
    <w:uiPriority w:val="19"/>
    <w:qFormat/>
    <w:rsid w:val="00290B60"/>
    <w:rPr>
      <w:i/>
      <w:iCs/>
      <w:color w:val="3FC3FF" w:themeColor="text1" w:themeTint="7F"/>
      <w:lang w:val="nl-NL"/>
    </w:rPr>
  </w:style>
  <w:style w:type="character" w:styleId="SubtleReference">
    <w:name w:val="Subtle Reference"/>
    <w:basedOn w:val="DefaultParagraphFont"/>
    <w:uiPriority w:val="31"/>
    <w:qFormat/>
    <w:rsid w:val="00290B60"/>
    <w:rPr>
      <w:smallCaps/>
      <w:color w:val="C7D300" w:themeColor="accent2"/>
      <w:u w:val="single"/>
      <w:lang w:val="nl-NL"/>
    </w:rPr>
  </w:style>
  <w:style w:type="paragraph" w:styleId="TableofAuthorities">
    <w:name w:val="table of authorities"/>
    <w:basedOn w:val="Normal"/>
    <w:next w:val="Normal"/>
    <w:uiPriority w:val="99"/>
    <w:semiHidden/>
    <w:rsid w:val="00290B60"/>
    <w:pPr>
      <w:ind w:left="200" w:hanging="200"/>
    </w:pPr>
  </w:style>
  <w:style w:type="paragraph" w:styleId="TableofFigures">
    <w:name w:val="table of figures"/>
    <w:basedOn w:val="BaseText"/>
    <w:next w:val="Normal"/>
    <w:unhideWhenUsed/>
    <w:rsid w:val="00A76F7B"/>
    <w:pPr>
      <w:tabs>
        <w:tab w:val="right" w:pos="9401"/>
      </w:tabs>
      <w:spacing w:after="80" w:line="266" w:lineRule="auto"/>
    </w:pPr>
    <w:rPr>
      <w:sz w:val="22"/>
    </w:rPr>
  </w:style>
  <w:style w:type="paragraph" w:styleId="TOAHeading">
    <w:name w:val="toa heading"/>
    <w:basedOn w:val="Normal"/>
    <w:next w:val="Normal"/>
    <w:uiPriority w:val="99"/>
    <w:semiHidden/>
    <w:rsid w:val="00290B6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rsid w:val="00EE5E57"/>
    <w:pPr>
      <w:tabs>
        <w:tab w:val="left" w:pos="851"/>
        <w:tab w:val="right" w:pos="9412"/>
      </w:tabs>
      <w:spacing w:after="80" w:line="280" w:lineRule="atLeast"/>
    </w:pPr>
  </w:style>
  <w:style w:type="paragraph" w:styleId="TOC5">
    <w:name w:val="toc 5"/>
    <w:basedOn w:val="Normal"/>
    <w:next w:val="Normal"/>
    <w:autoRedefine/>
    <w:uiPriority w:val="39"/>
    <w:rsid w:val="00290B60"/>
    <w:pPr>
      <w:spacing w:after="100"/>
      <w:ind w:left="800"/>
    </w:pPr>
  </w:style>
  <w:style w:type="paragraph" w:styleId="TOC9">
    <w:name w:val="toc 9"/>
    <w:basedOn w:val="Normal"/>
    <w:next w:val="Normal"/>
    <w:autoRedefine/>
    <w:uiPriority w:val="39"/>
    <w:rsid w:val="00290B60"/>
    <w:pPr>
      <w:spacing w:after="100"/>
      <w:ind w:left="1600"/>
    </w:pPr>
  </w:style>
  <w:style w:type="character" w:customStyle="1" w:styleId="BaseTextChar">
    <w:name w:val="Base Text Char"/>
    <w:basedOn w:val="DefaultParagraphFont"/>
    <w:link w:val="BaseText"/>
    <w:semiHidden/>
    <w:rsid w:val="00E07ADF"/>
    <w:rPr>
      <w:rFonts w:cs="Arial"/>
      <w:lang w:val="nl-NL"/>
    </w:rPr>
  </w:style>
  <w:style w:type="character" w:customStyle="1" w:styleId="RHDHVAddressChar">
    <w:name w:val="RHDHV Address Char"/>
    <w:basedOn w:val="BaseTextChar"/>
    <w:link w:val="RHDHVAddress"/>
    <w:rsid w:val="00E07ADF"/>
    <w:rPr>
      <w:rFonts w:cs="Arial"/>
      <w:sz w:val="16"/>
      <w:lang w:val="nl-NL"/>
    </w:rPr>
  </w:style>
  <w:style w:type="character" w:customStyle="1" w:styleId="RHDHVAddressLabelChar">
    <w:name w:val="RHDHV Address Label Char"/>
    <w:basedOn w:val="RHDHVAddressChar"/>
    <w:link w:val="RHDHVAddressLabel"/>
    <w:rsid w:val="00E07ADF"/>
    <w:rPr>
      <w:rFonts w:cs="Arial"/>
      <w:b/>
      <w:caps/>
      <w:color w:val="00577E" w:themeColor="accent1"/>
      <w:sz w:val="16"/>
      <w:lang w:val="nl-NL"/>
    </w:rPr>
  </w:style>
  <w:style w:type="paragraph" w:customStyle="1" w:styleId="AppendixTitle">
    <w:name w:val="Appendix Title"/>
    <w:basedOn w:val="Title"/>
    <w:next w:val="BodyText"/>
    <w:unhideWhenUsed/>
    <w:qFormat/>
    <w:rsid w:val="007D05B5"/>
    <w:rPr>
      <w:rFonts w:asciiTheme="minorHAnsi" w:hAnsiTheme="minorHAnsi"/>
    </w:rPr>
  </w:style>
  <w:style w:type="paragraph" w:customStyle="1" w:styleId="AppendixHeading1">
    <w:name w:val="Appendix Heading 1"/>
    <w:basedOn w:val="BaseHeadings"/>
    <w:next w:val="BodyText"/>
    <w:unhideWhenUsed/>
    <w:qFormat/>
    <w:rsid w:val="007D05B5"/>
    <w:pPr>
      <w:spacing w:before="240" w:after="120" w:line="298" w:lineRule="auto"/>
    </w:pPr>
    <w:rPr>
      <w:b/>
      <w:sz w:val="28"/>
    </w:rPr>
  </w:style>
  <w:style w:type="paragraph" w:customStyle="1" w:styleId="AppendixHeading2">
    <w:name w:val="Appendix Heading 2"/>
    <w:basedOn w:val="BaseHeadings"/>
    <w:next w:val="BodyText"/>
    <w:unhideWhenUsed/>
    <w:qFormat/>
    <w:rsid w:val="007D05B5"/>
    <w:pPr>
      <w:spacing w:before="240" w:after="120" w:line="274" w:lineRule="auto"/>
    </w:pPr>
    <w:rPr>
      <w:b/>
      <w:sz w:val="26"/>
    </w:rPr>
  </w:style>
  <w:style w:type="paragraph" w:customStyle="1" w:styleId="AppendixHeading3">
    <w:name w:val="Appendix Heading 3"/>
    <w:basedOn w:val="BaseHeadings"/>
    <w:next w:val="BodyText"/>
    <w:unhideWhenUsed/>
    <w:qFormat/>
    <w:rsid w:val="007D05B5"/>
    <w:pPr>
      <w:spacing w:before="240" w:after="120" w:line="278" w:lineRule="auto"/>
    </w:pPr>
    <w:rPr>
      <w:b/>
      <w:sz w:val="24"/>
    </w:rPr>
  </w:style>
  <w:style w:type="paragraph" w:customStyle="1" w:styleId="AppendixHeading1Numbered">
    <w:name w:val="Appendix Heading 1 Numbered"/>
    <w:basedOn w:val="AppendixHeading1"/>
    <w:next w:val="BodyText"/>
    <w:unhideWhenUsed/>
    <w:qFormat/>
    <w:rsid w:val="007D05B5"/>
    <w:pPr>
      <w:numPr>
        <w:numId w:val="7"/>
      </w:numPr>
    </w:pPr>
  </w:style>
  <w:style w:type="paragraph" w:customStyle="1" w:styleId="AppendixHeading2Numbered">
    <w:name w:val="Appendix Heading 2 Numbered"/>
    <w:basedOn w:val="AppendixHeading2"/>
    <w:next w:val="BodyText"/>
    <w:unhideWhenUsed/>
    <w:qFormat/>
    <w:rsid w:val="007D05B5"/>
    <w:pPr>
      <w:numPr>
        <w:ilvl w:val="1"/>
        <w:numId w:val="7"/>
      </w:numPr>
    </w:pPr>
  </w:style>
  <w:style w:type="paragraph" w:customStyle="1" w:styleId="AppendixHeading3Numbered">
    <w:name w:val="Appendix Heading 3 Numbered"/>
    <w:basedOn w:val="AppendixHeading3"/>
    <w:next w:val="BodyText"/>
    <w:unhideWhenUsed/>
    <w:qFormat/>
    <w:rsid w:val="007D05B5"/>
    <w:pPr>
      <w:numPr>
        <w:ilvl w:val="2"/>
        <w:numId w:val="7"/>
      </w:numPr>
    </w:pPr>
  </w:style>
  <w:style w:type="numbering" w:customStyle="1" w:styleId="ListAppendices">
    <w:name w:val="List Appendices"/>
    <w:uiPriority w:val="99"/>
    <w:rsid w:val="007D05B5"/>
    <w:pPr>
      <w:numPr>
        <w:numId w:val="6"/>
      </w:numPr>
    </w:pPr>
  </w:style>
  <w:style w:type="character" w:customStyle="1" w:styleId="WebAddressChar">
    <w:name w:val="Web Address Char"/>
    <w:basedOn w:val="BaseTextChar"/>
    <w:link w:val="WebAddress"/>
    <w:rsid w:val="00D30379"/>
    <w:rPr>
      <w:rFonts w:cs="Arial"/>
      <w:b/>
      <w:sz w:val="22"/>
      <w:lang w:val="nl-NL"/>
    </w:rPr>
  </w:style>
  <w:style w:type="paragraph" w:customStyle="1" w:styleId="BackpageHeading">
    <w:name w:val="Backpage Heading"/>
    <w:basedOn w:val="DisclaimerHeading"/>
    <w:next w:val="BodyText"/>
    <w:rsid w:val="003F228F"/>
    <w:pPr>
      <w:framePr w:wrap="notBeside"/>
      <w:spacing w:before="120"/>
    </w:pPr>
    <w:rPr>
      <w:rFonts w:asciiTheme="minorHAnsi" w:hAnsiTheme="minorHAnsi"/>
      <w:color w:val="00577E" w:themeColor="accent1"/>
      <w:sz w:val="22"/>
    </w:rPr>
  </w:style>
  <w:style w:type="paragraph" w:customStyle="1" w:styleId="AppendixHeading">
    <w:name w:val="Appendix Heading"/>
    <w:basedOn w:val="Title"/>
    <w:next w:val="BodyText"/>
    <w:qFormat/>
    <w:rsid w:val="004738CD"/>
    <w:rPr>
      <w:bCs/>
      <w:noProof/>
      <w:lang w:val="en-US"/>
    </w:rPr>
  </w:style>
  <w:style w:type="table" w:customStyle="1" w:styleId="RHDHVTable1">
    <w:name w:val="RHDHV Table1"/>
    <w:basedOn w:val="TableNormal"/>
    <w:uiPriority w:val="99"/>
    <w:unhideWhenUsed/>
    <w:rsid w:val="001E1D7B"/>
    <w:pPr>
      <w:spacing w:line="288" w:lineRule="auto"/>
      <w:ind w:left="113"/>
    </w:pPr>
    <w:rPr>
      <w:sz w:val="16"/>
    </w:rPr>
    <w:tblPr>
      <w:tblInd w:w="-68" w:type="dxa"/>
      <w:tblBorders>
        <w:insideH w:val="single" w:sz="8" w:space="0" w:color="FFFFFF"/>
        <w:insideV w:val="single" w:sz="8" w:space="0" w:color="FFFFFF"/>
      </w:tblBorders>
      <w:tblCellMar>
        <w:top w:w="57" w:type="dxa"/>
        <w:left w:w="0" w:type="dxa"/>
        <w:bottom w:w="57" w:type="dxa"/>
        <w:right w:w="0" w:type="dxa"/>
      </w:tblCellMar>
    </w:tblPr>
    <w:tcPr>
      <w:shd w:val="clear" w:color="auto" w:fill="E6F5C6"/>
      <w:vAlign w:val="center"/>
    </w:tcPr>
    <w:tblStylePr w:type="firstRow">
      <w:rPr>
        <w:b/>
        <w:color w:val="FFFFFF"/>
        <w:sz w:val="16"/>
      </w:rPr>
      <w:tblPr/>
      <w:tcPr>
        <w:tcBorders>
          <w:top w:val="nil"/>
          <w:left w:val="nil"/>
          <w:bottom w:val="nil"/>
          <w:right w:val="nil"/>
          <w:insideH w:val="nil"/>
          <w:insideV w:val="single" w:sz="8" w:space="0" w:color="FFFFFF"/>
          <w:tl2br w:val="nil"/>
          <w:tr2bl w:val="nil"/>
        </w:tcBorders>
        <w:shd w:val="clear" w:color="auto" w:fill="72971B"/>
      </w:tcPr>
    </w:tblStylePr>
    <w:tblStylePr w:type="lastRow">
      <w:tblPr/>
      <w:tcPr>
        <w:tcBorders>
          <w:top w:val="nil"/>
          <w:left w:val="nil"/>
          <w:bottom w:val="nil"/>
          <w:right w:val="nil"/>
          <w:insideH w:val="nil"/>
          <w:insideV w:val="single" w:sz="8" w:space="0" w:color="FFFFFF"/>
          <w:tl2br w:val="nil"/>
          <w:tr2bl w:val="nil"/>
        </w:tcBorders>
        <w:shd w:val="clear" w:color="auto" w:fill="CEEA8E"/>
      </w:tcPr>
    </w:tblStylePr>
    <w:tblStylePr w:type="swCell">
      <w:tblPr/>
      <w:tcPr>
        <w:tcBorders>
          <w:top w:val="nil"/>
          <w:left w:val="nil"/>
          <w:bottom w:val="nil"/>
          <w:right w:val="nil"/>
          <w:insideH w:val="nil"/>
          <w:insideV w:val="nil"/>
          <w:tl2br w:val="nil"/>
          <w:tr2bl w:val="nil"/>
        </w:tcBorders>
        <w:shd w:val="clear" w:color="auto" w:fill="FFFFFF"/>
      </w:tcPr>
    </w:tblStylePr>
  </w:style>
  <w:style w:type="paragraph" w:customStyle="1" w:styleId="Bullet1">
    <w:name w:val="Bullet 1"/>
    <w:basedOn w:val="Normal"/>
    <w:link w:val="Bullet1Char"/>
    <w:rsid w:val="007D7E58"/>
    <w:pPr>
      <w:numPr>
        <w:numId w:val="8"/>
      </w:numPr>
      <w:overflowPunct w:val="0"/>
      <w:autoSpaceDE w:val="0"/>
      <w:autoSpaceDN w:val="0"/>
      <w:adjustRightInd w:val="0"/>
      <w:spacing w:line="264" w:lineRule="exact"/>
      <w:textAlignment w:val="baseline"/>
    </w:pPr>
    <w:rPr>
      <w:rFonts w:eastAsia="Times New Roman" w:cs="Times New Roman"/>
      <w:noProof/>
      <w:color w:val="auto"/>
      <w:sz w:val="18"/>
      <w:lang w:val="en-GB" w:eastAsia="en-US"/>
    </w:rPr>
  </w:style>
  <w:style w:type="character" w:customStyle="1" w:styleId="Bullet1Char">
    <w:name w:val="Bullet 1 Char"/>
    <w:link w:val="Bullet1"/>
    <w:rsid w:val="00A0606F"/>
    <w:rPr>
      <w:rFonts w:eastAsia="Times New Roman" w:cs="Times New Roman"/>
      <w:noProof/>
      <w:color w:val="auto"/>
      <w:sz w:val="18"/>
      <w:lang w:eastAsia="en-US"/>
    </w:rPr>
  </w:style>
  <w:style w:type="paragraph" w:customStyle="1" w:styleId="Bullet2">
    <w:name w:val="Bullet 2"/>
    <w:basedOn w:val="Normal"/>
    <w:rsid w:val="00885FD3"/>
    <w:pPr>
      <w:numPr>
        <w:numId w:val="9"/>
      </w:numPr>
      <w:overflowPunct w:val="0"/>
      <w:autoSpaceDE w:val="0"/>
      <w:autoSpaceDN w:val="0"/>
      <w:adjustRightInd w:val="0"/>
      <w:spacing w:line="264" w:lineRule="exact"/>
      <w:textAlignment w:val="baseline"/>
    </w:pPr>
    <w:rPr>
      <w:rFonts w:eastAsia="Times New Roman" w:cs="Times New Roman"/>
      <w:noProof/>
      <w:color w:val="auto"/>
      <w:sz w:val="18"/>
      <w:lang w:val="en-GB" w:eastAsia="en-US"/>
    </w:rPr>
  </w:style>
  <w:style w:type="paragraph" w:customStyle="1" w:styleId="HeadingX">
    <w:name w:val="Heading X"/>
    <w:basedOn w:val="Normal"/>
    <w:next w:val="Normal"/>
    <w:rsid w:val="00885FD3"/>
    <w:pPr>
      <w:overflowPunct w:val="0"/>
      <w:autoSpaceDE w:val="0"/>
      <w:autoSpaceDN w:val="0"/>
      <w:adjustRightInd w:val="0"/>
      <w:spacing w:after="60" w:line="180" w:lineRule="exact"/>
      <w:textAlignment w:val="baseline"/>
    </w:pPr>
    <w:rPr>
      <w:rFonts w:eastAsia="Times New Roman" w:cs="Times New Roman"/>
      <w:b/>
      <w:noProof/>
      <w:color w:val="auto"/>
      <w:sz w:val="18"/>
      <w:lang w:val="en-GB" w:eastAsia="en-US"/>
    </w:rPr>
  </w:style>
  <w:style w:type="paragraph" w:customStyle="1" w:styleId="HeadingXSingle">
    <w:name w:val="Heading XSingle"/>
    <w:basedOn w:val="HeadingX"/>
    <w:next w:val="NormalSingle"/>
    <w:rsid w:val="00885FD3"/>
  </w:style>
  <w:style w:type="paragraph" w:customStyle="1" w:styleId="NormalSingle">
    <w:name w:val="NormalSingle"/>
    <w:basedOn w:val="Normal"/>
    <w:next w:val="Normal"/>
    <w:rsid w:val="00885FD3"/>
    <w:pPr>
      <w:overflowPunct w:val="0"/>
      <w:autoSpaceDE w:val="0"/>
      <w:autoSpaceDN w:val="0"/>
      <w:adjustRightInd w:val="0"/>
      <w:spacing w:line="240" w:lineRule="auto"/>
      <w:textAlignment w:val="baseline"/>
    </w:pPr>
    <w:rPr>
      <w:rFonts w:eastAsia="Times New Roman" w:cs="Times New Roman"/>
      <w:noProof/>
      <w:color w:val="auto"/>
      <w:sz w:val="18"/>
      <w:lang w:val="en-GB" w:eastAsia="en-US"/>
    </w:rPr>
  </w:style>
  <w:style w:type="paragraph" w:customStyle="1" w:styleId="Heading0">
    <w:name w:val="Heading 0"/>
    <w:basedOn w:val="Heading1"/>
    <w:next w:val="Normal"/>
    <w:rsid w:val="00885FD3"/>
    <w:pPr>
      <w:keepLines w:val="0"/>
      <w:numPr>
        <w:numId w:val="0"/>
      </w:numPr>
      <w:tabs>
        <w:tab w:val="left" w:pos="0"/>
      </w:tabs>
      <w:overflowPunct w:val="0"/>
      <w:autoSpaceDE w:val="0"/>
      <w:autoSpaceDN w:val="0"/>
      <w:adjustRightInd w:val="0"/>
      <w:spacing w:before="0" w:after="480" w:line="264" w:lineRule="exact"/>
      <w:ind w:left="-851"/>
      <w:textAlignment w:val="baseline"/>
      <w:outlineLvl w:val="9"/>
    </w:pPr>
    <w:rPr>
      <w:rFonts w:eastAsia="Times New Roman" w:cs="Times New Roman"/>
      <w:bCs w:val="0"/>
      <w:caps w:val="0"/>
      <w:noProof/>
      <w:color w:val="auto"/>
      <w:kern w:val="28"/>
      <w:sz w:val="18"/>
      <w:szCs w:val="20"/>
      <w:lang w:val="en-GB" w:eastAsia="en-US"/>
    </w:rPr>
  </w:style>
  <w:style w:type="paragraph" w:customStyle="1" w:styleId="Adresframe">
    <w:name w:val="Adresframe"/>
    <w:basedOn w:val="Normal"/>
    <w:next w:val="Normal"/>
    <w:rsid w:val="00885FD3"/>
    <w:pPr>
      <w:framePr w:w="6804" w:h="2761" w:hRule="exact" w:hSpace="142" w:vSpace="142" w:wrap="around" w:vAnchor="page" w:hAnchor="page" w:x="1702" w:y="2881" w:anchorLock="1"/>
      <w:overflowPunct w:val="0"/>
      <w:autoSpaceDE w:val="0"/>
      <w:autoSpaceDN w:val="0"/>
      <w:adjustRightInd w:val="0"/>
      <w:spacing w:line="264" w:lineRule="exact"/>
      <w:textAlignment w:val="baseline"/>
    </w:pPr>
    <w:rPr>
      <w:rFonts w:eastAsia="Times New Roman" w:cs="Times New Roman"/>
      <w:color w:val="auto"/>
      <w:sz w:val="18"/>
      <w:lang w:eastAsia="en-US"/>
    </w:rPr>
  </w:style>
  <w:style w:type="paragraph" w:customStyle="1" w:styleId="Appendix">
    <w:name w:val="Appendix"/>
    <w:basedOn w:val="Normal"/>
    <w:next w:val="Normal"/>
    <w:rsid w:val="00885FD3"/>
    <w:pPr>
      <w:overflowPunct w:val="0"/>
      <w:autoSpaceDE w:val="0"/>
      <w:autoSpaceDN w:val="0"/>
      <w:adjustRightInd w:val="0"/>
      <w:spacing w:after="480" w:line="264" w:lineRule="exact"/>
      <w:ind w:left="1701" w:hanging="1701"/>
      <w:textAlignment w:val="baseline"/>
    </w:pPr>
    <w:rPr>
      <w:rFonts w:eastAsia="Times New Roman" w:cs="Times New Roman"/>
      <w:b/>
      <w:caps/>
      <w:noProof/>
      <w:color w:val="auto"/>
      <w:sz w:val="18"/>
      <w:lang w:val="en-GB" w:eastAsia="en-US"/>
    </w:rPr>
  </w:style>
  <w:style w:type="paragraph" w:customStyle="1" w:styleId="Bullet3">
    <w:name w:val="Bullet 3"/>
    <w:basedOn w:val="Normal"/>
    <w:rsid w:val="00885FD3"/>
    <w:pPr>
      <w:overflowPunct w:val="0"/>
      <w:autoSpaceDE w:val="0"/>
      <w:autoSpaceDN w:val="0"/>
      <w:adjustRightInd w:val="0"/>
      <w:spacing w:line="264" w:lineRule="exact"/>
      <w:ind w:left="1701" w:hanging="567"/>
      <w:textAlignment w:val="baseline"/>
    </w:pPr>
    <w:rPr>
      <w:rFonts w:eastAsia="Times New Roman" w:cs="Times New Roman"/>
      <w:noProof/>
      <w:color w:val="auto"/>
      <w:sz w:val="18"/>
      <w:lang w:val="en-GB" w:eastAsia="en-US"/>
    </w:rPr>
  </w:style>
  <w:style w:type="paragraph" w:customStyle="1" w:styleId="Tekstframe1">
    <w:name w:val="Tekstframe1"/>
    <w:basedOn w:val="Normal"/>
    <w:rsid w:val="00885FD3"/>
    <w:pPr>
      <w:framePr w:w="2835" w:h="3376" w:hSpace="142" w:vSpace="142" w:wrap="around" w:vAnchor="page" w:hAnchor="page" w:x="8903" w:y="2382" w:anchorLock="1"/>
      <w:overflowPunct w:val="0"/>
      <w:autoSpaceDE w:val="0"/>
      <w:autoSpaceDN w:val="0"/>
      <w:adjustRightInd w:val="0"/>
      <w:spacing w:line="264" w:lineRule="exact"/>
      <w:textAlignment w:val="baseline"/>
    </w:pPr>
    <w:rPr>
      <w:rFonts w:eastAsia="Times New Roman" w:cs="Times New Roman"/>
      <w:noProof/>
      <w:color w:val="auto"/>
      <w:sz w:val="14"/>
      <w:lang w:val="en-GB" w:eastAsia="en-US"/>
    </w:rPr>
  </w:style>
  <w:style w:type="paragraph" w:customStyle="1" w:styleId="Tekstframe2">
    <w:name w:val="Tekstframe2"/>
    <w:basedOn w:val="Normal"/>
    <w:next w:val="Normal"/>
    <w:rsid w:val="00885FD3"/>
    <w:pPr>
      <w:framePr w:w="9639" w:h="816" w:hRule="exact" w:hSpace="142" w:vSpace="142" w:wrap="around" w:vAnchor="page" w:hAnchor="page" w:x="1702" w:y="15696" w:anchorLock="1"/>
      <w:overflowPunct w:val="0"/>
      <w:autoSpaceDE w:val="0"/>
      <w:autoSpaceDN w:val="0"/>
      <w:adjustRightInd w:val="0"/>
      <w:spacing w:line="160" w:lineRule="exact"/>
      <w:textAlignment w:val="baseline"/>
    </w:pPr>
    <w:rPr>
      <w:rFonts w:eastAsia="Times New Roman" w:cs="Times New Roman"/>
      <w:noProof/>
      <w:color w:val="auto"/>
      <w:sz w:val="12"/>
      <w:lang w:val="en-GB" w:eastAsia="en-US"/>
    </w:rPr>
  </w:style>
  <w:style w:type="paragraph" w:customStyle="1" w:styleId="HeadingLeft">
    <w:name w:val="Heading Left"/>
    <w:basedOn w:val="Normal"/>
    <w:rsid w:val="00885FD3"/>
    <w:pPr>
      <w:widowControl w:val="0"/>
      <w:suppressAutoHyphens/>
      <w:overflowPunct w:val="0"/>
      <w:autoSpaceDE w:val="0"/>
      <w:autoSpaceDN w:val="0"/>
      <w:adjustRightInd w:val="0"/>
      <w:spacing w:line="240" w:lineRule="exact"/>
      <w:textAlignment w:val="baseline"/>
    </w:pPr>
    <w:rPr>
      <w:rFonts w:ascii="Univers" w:eastAsia="Times New Roman" w:hAnsi="Univers" w:cs="Times New Roman"/>
      <w:i/>
      <w:noProof/>
      <w:color w:val="auto"/>
      <w:sz w:val="16"/>
      <w:lang w:val="en-GB" w:eastAsia="en-US"/>
    </w:rPr>
  </w:style>
  <w:style w:type="paragraph" w:customStyle="1" w:styleId="HeadingRight">
    <w:name w:val="Heading Right"/>
    <w:basedOn w:val="Normal"/>
    <w:rsid w:val="00885FD3"/>
    <w:pPr>
      <w:widowControl w:val="0"/>
      <w:suppressAutoHyphens/>
      <w:overflowPunct w:val="0"/>
      <w:autoSpaceDE w:val="0"/>
      <w:autoSpaceDN w:val="0"/>
      <w:adjustRightInd w:val="0"/>
      <w:spacing w:line="240" w:lineRule="exact"/>
      <w:textAlignment w:val="baseline"/>
    </w:pPr>
    <w:rPr>
      <w:rFonts w:ascii="Univers Condensed" w:eastAsia="Times New Roman" w:hAnsi="Univers Condensed" w:cs="Times New Roman"/>
      <w:b/>
      <w:noProof/>
      <w:color w:val="auto"/>
      <w:sz w:val="24"/>
      <w:lang w:val="en-GB" w:eastAsia="en-US"/>
    </w:rPr>
  </w:style>
  <w:style w:type="paragraph" w:customStyle="1" w:styleId="TextLeft">
    <w:name w:val="Text Left"/>
    <w:basedOn w:val="Normal"/>
    <w:rsid w:val="00885FD3"/>
    <w:pPr>
      <w:widowControl w:val="0"/>
      <w:suppressAutoHyphens/>
      <w:overflowPunct w:val="0"/>
      <w:autoSpaceDE w:val="0"/>
      <w:autoSpaceDN w:val="0"/>
      <w:adjustRightInd w:val="0"/>
      <w:spacing w:line="240" w:lineRule="exact"/>
      <w:textAlignment w:val="baseline"/>
    </w:pPr>
    <w:rPr>
      <w:rFonts w:ascii="Univers" w:eastAsia="Times New Roman" w:hAnsi="Univers" w:cs="Times New Roman"/>
      <w:noProof/>
      <w:color w:val="auto"/>
      <w:sz w:val="16"/>
      <w:lang w:val="en-GB" w:eastAsia="en-US"/>
    </w:rPr>
  </w:style>
  <w:style w:type="character" w:customStyle="1" w:styleId="Bullet1CharChar">
    <w:name w:val="Bullet 1 Char Char"/>
    <w:basedOn w:val="DefaultParagraphFont"/>
    <w:rsid w:val="006D5C24"/>
    <w:rPr>
      <w:rFonts w:ascii="Arial" w:hAnsi="Arial"/>
      <w:noProof/>
      <w:sz w:val="18"/>
      <w:lang w:val="en-GB" w:eastAsia="en-US" w:bidi="ar-SA"/>
    </w:rPr>
  </w:style>
  <w:style w:type="character" w:styleId="UnresolvedMention">
    <w:name w:val="Unresolved Mention"/>
    <w:basedOn w:val="DefaultParagraphFont"/>
    <w:uiPriority w:val="99"/>
    <w:semiHidden/>
    <w:unhideWhenUsed/>
    <w:rsid w:val="00CD4391"/>
    <w:rPr>
      <w:color w:val="605E5C"/>
      <w:shd w:val="clear" w:color="auto" w:fill="E1DFDD"/>
      <w:lang w:val="nl-NL"/>
    </w:rPr>
  </w:style>
  <w:style w:type="numbering" w:customStyle="1" w:styleId="ListBullets1">
    <w:name w:val="List Bullets1"/>
    <w:uiPriority w:val="99"/>
    <w:rsid w:val="00916DBE"/>
  </w:style>
  <w:style w:type="numbering" w:customStyle="1" w:styleId="ListHeadings1">
    <w:name w:val="List Headings1"/>
    <w:uiPriority w:val="99"/>
    <w:rsid w:val="00916DBE"/>
  </w:style>
  <w:style w:type="numbering" w:customStyle="1" w:styleId="ListNumbers1">
    <w:name w:val="List Numbers1"/>
    <w:uiPriority w:val="99"/>
    <w:rsid w:val="00916DBE"/>
  </w:style>
  <w:style w:type="paragraph" w:customStyle="1" w:styleId="Default">
    <w:name w:val="Default"/>
    <w:rsid w:val="00990F7E"/>
    <w:pPr>
      <w:autoSpaceDE w:val="0"/>
      <w:autoSpaceDN w:val="0"/>
      <w:adjustRightInd w:val="0"/>
      <w:spacing w:line="240" w:lineRule="auto"/>
    </w:pPr>
    <w:rPr>
      <w:rFonts w:ascii="Verdana" w:hAnsi="Verdana" w:cs="Verdana"/>
      <w:color w:val="000000"/>
      <w:sz w:val="24"/>
      <w:szCs w:val="24"/>
      <w:lang w:val="nl-NL"/>
    </w:rPr>
  </w:style>
  <w:style w:type="paragraph" w:customStyle="1" w:styleId="STO">
    <w:name w:val="STO"/>
    <w:basedOn w:val="Normal"/>
    <w:rsid w:val="00C319D9"/>
    <w:pPr>
      <w:tabs>
        <w:tab w:val="left" w:pos="567"/>
        <w:tab w:val="right" w:pos="3119"/>
        <w:tab w:val="left" w:pos="3402"/>
        <w:tab w:val="left" w:pos="3686"/>
        <w:tab w:val="left" w:pos="3969"/>
        <w:tab w:val="left" w:pos="4253"/>
        <w:tab w:val="left" w:pos="4536"/>
      </w:tabs>
      <w:overflowPunct w:val="0"/>
      <w:autoSpaceDE w:val="0"/>
      <w:autoSpaceDN w:val="0"/>
      <w:adjustRightInd w:val="0"/>
      <w:spacing w:line="260" w:lineRule="exact"/>
      <w:ind w:left="3686" w:hanging="3686"/>
      <w:textAlignment w:val="baseline"/>
    </w:pPr>
    <w:rPr>
      <w:rFonts w:eastAsia="Times New Roman" w:cs="Times New Roman"/>
      <w:color w:val="auto"/>
      <w:sz w:val="18"/>
      <w:lang w:eastAsia="en-US"/>
    </w:rPr>
  </w:style>
  <w:style w:type="table" w:customStyle="1" w:styleId="Sto0">
    <w:name w:val="Sto"/>
    <w:basedOn w:val="TableGrid"/>
    <w:rsid w:val="00902FD4"/>
    <w:pPr>
      <w:overflowPunct w:val="0"/>
      <w:autoSpaceDE w:val="0"/>
      <w:autoSpaceDN w:val="0"/>
      <w:adjustRightInd w:val="0"/>
      <w:spacing w:line="264" w:lineRule="exact"/>
      <w:textAlignment w:val="baseline"/>
    </w:pPr>
    <w:rPr>
      <w:rFonts w:eastAsia="Times New Roman" w:cs="Times New Roman"/>
      <w:color w:val="auto"/>
      <w:sz w:val="18"/>
      <w:lang w:val="nl-NL" w:eastAsia="nl-NL"/>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customStyle="1" w:styleId="emailstyle17">
    <w:name w:val="emailstyle17"/>
    <w:basedOn w:val="DefaultParagraphFont"/>
    <w:semiHidden/>
    <w:rsid w:val="00693F9D"/>
    <w:rPr>
      <w:rFonts w:ascii="Arial" w:hAnsi="Arial" w:cs="Arial" w:hint="default"/>
      <w:b w:val="0"/>
      <w:bCs w:val="0"/>
      <w:i w:val="0"/>
      <w:iCs w:val="0"/>
      <w:strike w:val="0"/>
      <w:dstrike w:val="0"/>
      <w:color w:val="auto"/>
      <w:sz w:val="20"/>
      <w:szCs w:val="20"/>
      <w:u w:val="none"/>
      <w:effect w:val="none"/>
      <w:lang w:val="nl-NL"/>
    </w:rPr>
  </w:style>
  <w:style w:type="paragraph" w:customStyle="1" w:styleId="werkbestek">
    <w:name w:val="werkbestek"/>
    <w:basedOn w:val="Normal"/>
    <w:link w:val="werkbestekChar"/>
    <w:autoRedefine/>
    <w:rsid w:val="00693F9D"/>
    <w:pPr>
      <w:spacing w:line="255" w:lineRule="exact"/>
    </w:pPr>
    <w:rPr>
      <w:rFonts w:ascii="Helvetica" w:eastAsia="Arial Unicode MS" w:hAnsi="Helvetica" w:cs="Times New Roman"/>
      <w:b/>
      <w:color w:val="0000FF"/>
      <w:sz w:val="18"/>
      <w:szCs w:val="18"/>
      <w:u w:val="single"/>
      <w:lang w:eastAsia="en-US"/>
    </w:rPr>
  </w:style>
  <w:style w:type="character" w:customStyle="1" w:styleId="werkbestekChar">
    <w:name w:val="werkbestek Char"/>
    <w:basedOn w:val="DefaultParagraphFont"/>
    <w:link w:val="werkbestek"/>
    <w:rsid w:val="00693F9D"/>
    <w:rPr>
      <w:rFonts w:ascii="Helvetica" w:eastAsia="Arial Unicode MS" w:hAnsi="Helvetica" w:cs="Times New Roman"/>
      <w:b/>
      <w:color w:val="0000FF"/>
      <w:sz w:val="18"/>
      <w:szCs w:val="18"/>
      <w:u w:val="single"/>
      <w:lang w:val="nl-NL" w:eastAsia="en-US"/>
    </w:rPr>
  </w:style>
  <w:style w:type="paragraph" w:styleId="Revision">
    <w:name w:val="Revision"/>
    <w:hidden/>
    <w:uiPriority w:val="99"/>
    <w:semiHidden/>
    <w:rsid w:val="00ED5AAA"/>
    <w:pPr>
      <w:spacing w:line="240" w:lineRule="auto"/>
    </w:pPr>
    <w:rPr>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61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8.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cid:image007.jpg@01D60F1A.FCA9C88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7.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RoyalHaskoningDHV\Word%20Data\Templates\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93C6F39A27748E880EB47B9CCE4579A"/>
        <w:category>
          <w:name w:val="General"/>
          <w:gallery w:val="placeholder"/>
        </w:category>
        <w:types>
          <w:type w:val="bbPlcHdr"/>
        </w:types>
        <w:behaviors>
          <w:behavior w:val="content"/>
        </w:behaviors>
        <w:guid w:val="{4E90E765-59DE-4637-BB09-99669867078A}"/>
      </w:docPartPr>
      <w:docPartBody>
        <w:p w:rsidR="00A9395D" w:rsidRDefault="00D341BF" w:rsidP="00D341BF">
          <w:pPr>
            <w:pStyle w:val="F93C6F39A27748E880EB47B9CCE4579A"/>
          </w:pPr>
          <w:r w:rsidRPr="00472E66">
            <w:rPr>
              <w:rStyle w:val="PlaceholderText"/>
            </w:rPr>
            <w:t>Click here to enter a date.</w:t>
          </w:r>
        </w:p>
      </w:docPartBody>
    </w:docPart>
    <w:docPart>
      <w:docPartPr>
        <w:name w:val="50AE8C1474FE40B796342E1AC0757E3E"/>
        <w:category>
          <w:name w:val="General"/>
          <w:gallery w:val="placeholder"/>
        </w:category>
        <w:types>
          <w:type w:val="bbPlcHdr"/>
        </w:types>
        <w:behaviors>
          <w:behavior w:val="content"/>
        </w:behaviors>
        <w:guid w:val="{B95CA078-1906-49AF-B331-E03F397AFFA4}"/>
      </w:docPartPr>
      <w:docPartBody>
        <w:p w:rsidR="00A9395D" w:rsidRDefault="00D341BF" w:rsidP="00D341BF">
          <w:pPr>
            <w:pStyle w:val="50AE8C1474FE40B796342E1AC0757E3E"/>
          </w:pPr>
          <w:r w:rsidRPr="005D1BDE">
            <w:rPr>
              <w:rStyle w:val="PlaceholderText"/>
            </w:rPr>
            <w:t>Click to enter "dlColophon"</w:t>
          </w:r>
        </w:p>
      </w:docPartBody>
    </w:docPart>
    <w:docPart>
      <w:docPartPr>
        <w:name w:val="4A8F5E892926413CAEA711A4948EFBB8"/>
        <w:category>
          <w:name w:val="General"/>
          <w:gallery w:val="placeholder"/>
        </w:category>
        <w:types>
          <w:type w:val="bbPlcHdr"/>
        </w:types>
        <w:behaviors>
          <w:behavior w:val="content"/>
        </w:behaviors>
        <w:guid w:val="{6FD000E4-8292-4895-83C7-03855C967F6B}"/>
      </w:docPartPr>
      <w:docPartBody>
        <w:p w:rsidR="00A9395D" w:rsidRDefault="00D341BF" w:rsidP="00D341BF">
          <w:pPr>
            <w:pStyle w:val="4A8F5E892926413CAEA711A4948EFBB8"/>
          </w:pPr>
          <w:r w:rsidRPr="005D1BDE">
            <w:rPr>
              <w:rStyle w:val="PlaceholderText"/>
            </w:rPr>
            <w:t>Click to enter "ftrCDC1"</w:t>
          </w:r>
        </w:p>
      </w:docPartBody>
    </w:docPart>
    <w:docPart>
      <w:docPartPr>
        <w:name w:val="C109BB8450C64741930497E4625EC693"/>
        <w:category>
          <w:name w:val="General"/>
          <w:gallery w:val="placeholder"/>
        </w:category>
        <w:types>
          <w:type w:val="bbPlcHdr"/>
        </w:types>
        <w:behaviors>
          <w:behavior w:val="content"/>
        </w:behaviors>
        <w:guid w:val="{9D4FB9EA-FE51-4956-BA0E-4DD4E84B02BA}"/>
      </w:docPartPr>
      <w:docPartBody>
        <w:p w:rsidR="00A9395D" w:rsidRDefault="00D341BF" w:rsidP="00D341BF">
          <w:pPr>
            <w:pStyle w:val="C109BB8450C64741930497E4625EC693"/>
          </w:pPr>
          <w:r w:rsidRPr="00713A1D">
            <w:rPr>
              <w:rStyle w:val="PlaceholderText"/>
            </w:rPr>
            <w:t>Click to enter "Classification"</w:t>
          </w:r>
        </w:p>
      </w:docPartBody>
    </w:docPart>
    <w:docPart>
      <w:docPartPr>
        <w:name w:val="6CC03C37049D47218E0DEF949BE9AB2C"/>
        <w:category>
          <w:name w:val="General"/>
          <w:gallery w:val="placeholder"/>
        </w:category>
        <w:types>
          <w:type w:val="bbPlcHdr"/>
        </w:types>
        <w:behaviors>
          <w:behavior w:val="content"/>
        </w:behaviors>
        <w:guid w:val="{BAB66F0E-786A-4FF7-86E4-D4962DFC41DB}"/>
      </w:docPartPr>
      <w:docPartBody>
        <w:p w:rsidR="00A9395D" w:rsidRDefault="00D341BF" w:rsidP="00D341BF">
          <w:pPr>
            <w:pStyle w:val="6CC03C37049D47218E0DEF949BE9AB2C"/>
          </w:pPr>
          <w:r w:rsidRPr="005D1BDE">
            <w:rPr>
              <w:rStyle w:val="PlaceholderText"/>
            </w:rPr>
            <w:t>Click to enter "DocType2"</w:t>
          </w:r>
        </w:p>
      </w:docPartBody>
    </w:docPart>
    <w:docPart>
      <w:docPartPr>
        <w:name w:val="0ABB83BA7A1F45A5856839165D6ADC74"/>
        <w:category>
          <w:name w:val="General"/>
          <w:gallery w:val="placeholder"/>
        </w:category>
        <w:types>
          <w:type w:val="bbPlcHdr"/>
        </w:types>
        <w:behaviors>
          <w:behavior w:val="content"/>
        </w:behaviors>
        <w:guid w:val="{F43F18BF-72FF-4EAE-801B-EEB8CFE18C07}"/>
      </w:docPartPr>
      <w:docPartBody>
        <w:p w:rsidR="00A9395D" w:rsidRDefault="00D341BF" w:rsidP="00D341BF">
          <w:pPr>
            <w:pStyle w:val="0ABB83BA7A1F45A5856839165D6ADC74"/>
          </w:pPr>
          <w:r w:rsidRPr="005D1BDE">
            <w:rPr>
              <w:rStyle w:val="PlaceholderText"/>
            </w:rPr>
            <w:t>Click to enter "DocTitle2"</w:t>
          </w:r>
        </w:p>
      </w:docPartBody>
    </w:docPart>
    <w:docPart>
      <w:docPartPr>
        <w:name w:val="90D8414667C848DB9CC3CEA72833A295"/>
        <w:category>
          <w:name w:val="General"/>
          <w:gallery w:val="placeholder"/>
        </w:category>
        <w:types>
          <w:type w:val="bbPlcHdr"/>
        </w:types>
        <w:behaviors>
          <w:behavior w:val="content"/>
        </w:behaviors>
        <w:guid w:val="{369E1CB5-1B68-42CA-8EFF-4A17D77215D9}"/>
      </w:docPartPr>
      <w:docPartBody>
        <w:p w:rsidR="00A9395D" w:rsidRDefault="00D341BF" w:rsidP="00D341BF">
          <w:pPr>
            <w:pStyle w:val="90D8414667C848DB9CC3CEA72833A295"/>
          </w:pPr>
          <w:r w:rsidRPr="005D1BDE">
            <w:rPr>
              <w:rStyle w:val="PlaceholderText"/>
            </w:rPr>
            <w:t>Click to enter "Subtitle2"</w:t>
          </w:r>
        </w:p>
      </w:docPartBody>
    </w:docPart>
    <w:docPart>
      <w:docPartPr>
        <w:name w:val="77D264D549AC46359C36E58B82D71FF9"/>
        <w:category>
          <w:name w:val="General"/>
          <w:gallery w:val="placeholder"/>
        </w:category>
        <w:types>
          <w:type w:val="bbPlcHdr"/>
        </w:types>
        <w:behaviors>
          <w:behavior w:val="content"/>
        </w:behaviors>
        <w:guid w:val="{674CCCCF-AD61-4E44-89BC-8161462F2A3D}"/>
      </w:docPartPr>
      <w:docPartBody>
        <w:p w:rsidR="00A9395D" w:rsidRDefault="00D341BF" w:rsidP="00D341BF">
          <w:pPr>
            <w:pStyle w:val="77D264D549AC46359C36E58B82D71FF9"/>
          </w:pPr>
          <w:r w:rsidRPr="005D1BDE">
            <w:rPr>
              <w:rStyle w:val="PlaceholderText"/>
            </w:rPr>
            <w:t>Click to enter "dlClient2"</w:t>
          </w:r>
        </w:p>
      </w:docPartBody>
    </w:docPart>
    <w:docPart>
      <w:docPartPr>
        <w:name w:val="C8850F67708A49318E86CCF5C7243F2B"/>
        <w:category>
          <w:name w:val="General"/>
          <w:gallery w:val="placeholder"/>
        </w:category>
        <w:types>
          <w:type w:val="bbPlcHdr"/>
        </w:types>
        <w:behaviors>
          <w:behavior w:val="content"/>
        </w:behaviors>
        <w:guid w:val="{8E24DA95-42F6-4CCA-A7D6-290B9F941B5D}"/>
      </w:docPartPr>
      <w:docPartBody>
        <w:p w:rsidR="00A9395D" w:rsidRDefault="00D341BF" w:rsidP="00D341BF">
          <w:pPr>
            <w:pStyle w:val="C8850F67708A49318E86CCF5C7243F2B"/>
          </w:pPr>
          <w:r w:rsidRPr="005D1BDE">
            <w:rPr>
              <w:rStyle w:val="PlaceholderText"/>
            </w:rPr>
            <w:t>Click to enter "Client2"</w:t>
          </w:r>
        </w:p>
      </w:docPartBody>
    </w:docPart>
    <w:docPart>
      <w:docPartPr>
        <w:name w:val="44DE4F6F72254A958702AE7626D4B9A0"/>
        <w:category>
          <w:name w:val="General"/>
          <w:gallery w:val="placeholder"/>
        </w:category>
        <w:types>
          <w:type w:val="bbPlcHdr"/>
        </w:types>
        <w:behaviors>
          <w:behavior w:val="content"/>
        </w:behaviors>
        <w:guid w:val="{E6F7603D-4C6C-4881-89AF-A9AA6F45F187}"/>
      </w:docPartPr>
      <w:docPartBody>
        <w:p w:rsidR="00A9395D" w:rsidRDefault="00D341BF" w:rsidP="00D341BF">
          <w:pPr>
            <w:pStyle w:val="44DE4F6F72254A958702AE7626D4B9A0"/>
          </w:pPr>
          <w:r w:rsidRPr="005D1BDE">
            <w:rPr>
              <w:rStyle w:val="PlaceholderText"/>
            </w:rPr>
            <w:t>Click to enter "dlReference2"</w:t>
          </w:r>
        </w:p>
      </w:docPartBody>
    </w:docPart>
    <w:docPart>
      <w:docPartPr>
        <w:name w:val="B49CBCDD3B0F46EA8F992F4F626BC26E"/>
        <w:category>
          <w:name w:val="General"/>
          <w:gallery w:val="placeholder"/>
        </w:category>
        <w:types>
          <w:type w:val="bbPlcHdr"/>
        </w:types>
        <w:behaviors>
          <w:behavior w:val="content"/>
        </w:behaviors>
        <w:guid w:val="{8DD9127C-25C6-4BEA-B715-E63AAA39B7EC}"/>
      </w:docPartPr>
      <w:docPartBody>
        <w:p w:rsidR="00A9395D" w:rsidRDefault="00D341BF" w:rsidP="00D341BF">
          <w:pPr>
            <w:pStyle w:val="B49CBCDD3B0F46EA8F992F4F626BC26E"/>
          </w:pPr>
          <w:r w:rsidRPr="005D1BDE">
            <w:rPr>
              <w:rStyle w:val="PlaceholderText"/>
            </w:rPr>
            <w:t>Click to enter "CDC2"</w:t>
          </w:r>
        </w:p>
      </w:docPartBody>
    </w:docPart>
    <w:docPart>
      <w:docPartPr>
        <w:name w:val="0127D9C0B66C4913B41646BAF108B265"/>
        <w:category>
          <w:name w:val="General"/>
          <w:gallery w:val="placeholder"/>
        </w:category>
        <w:types>
          <w:type w:val="bbPlcHdr"/>
        </w:types>
        <w:behaviors>
          <w:behavior w:val="content"/>
        </w:behaviors>
        <w:guid w:val="{9ACBD14A-D506-478F-8E6B-D3D5C294E07D}"/>
      </w:docPartPr>
      <w:docPartBody>
        <w:p w:rsidR="00A9395D" w:rsidRDefault="00D341BF" w:rsidP="00D341BF">
          <w:pPr>
            <w:pStyle w:val="0127D9C0B66C4913B41646BAF108B265"/>
          </w:pPr>
          <w:r w:rsidRPr="005D1BDE">
            <w:rPr>
              <w:rStyle w:val="PlaceholderText"/>
            </w:rPr>
            <w:t>Click to enter "dlRevision2"</w:t>
          </w:r>
        </w:p>
      </w:docPartBody>
    </w:docPart>
    <w:docPart>
      <w:docPartPr>
        <w:name w:val="ED31018CEAE347AD892AAFBF166D7F4F"/>
        <w:category>
          <w:name w:val="General"/>
          <w:gallery w:val="placeholder"/>
        </w:category>
        <w:types>
          <w:type w:val="bbPlcHdr"/>
        </w:types>
        <w:behaviors>
          <w:behavior w:val="content"/>
        </w:behaviors>
        <w:guid w:val="{94D35921-9FBD-484E-9EEF-92CCE0EE5F7D}"/>
      </w:docPartPr>
      <w:docPartBody>
        <w:p w:rsidR="00A9395D" w:rsidRDefault="00D341BF" w:rsidP="00D341BF">
          <w:pPr>
            <w:pStyle w:val="ED31018CEAE347AD892AAFBF166D7F4F"/>
          </w:pPr>
          <w:r w:rsidRPr="005E5506">
            <w:rPr>
              <w:rStyle w:val="PlaceholderText"/>
            </w:rPr>
            <w:t>Click here to enter text.</w:t>
          </w:r>
        </w:p>
      </w:docPartBody>
    </w:docPart>
    <w:docPart>
      <w:docPartPr>
        <w:name w:val="60E2DC0CDF78412D9D18F35D663A3583"/>
        <w:category>
          <w:name w:val="General"/>
          <w:gallery w:val="placeholder"/>
        </w:category>
        <w:types>
          <w:type w:val="bbPlcHdr"/>
        </w:types>
        <w:behaviors>
          <w:behavior w:val="content"/>
        </w:behaviors>
        <w:guid w:val="{A2A77901-7721-47A9-BFA6-5B1FD14332F1}"/>
      </w:docPartPr>
      <w:docPartBody>
        <w:p w:rsidR="00A9395D" w:rsidRDefault="00D341BF" w:rsidP="00D341BF">
          <w:pPr>
            <w:pStyle w:val="60E2DC0CDF78412D9D18F35D663A3583"/>
          </w:pPr>
          <w:r w:rsidRPr="005D1BDE">
            <w:rPr>
              <w:rStyle w:val="PlaceholderText"/>
            </w:rPr>
            <w:t>Click to enter "Revision2"</w:t>
          </w:r>
        </w:p>
      </w:docPartBody>
    </w:docPart>
    <w:docPart>
      <w:docPartPr>
        <w:name w:val="CE074F1562064578B9C5489FF0FAE721"/>
        <w:category>
          <w:name w:val="General"/>
          <w:gallery w:val="placeholder"/>
        </w:category>
        <w:types>
          <w:type w:val="bbPlcHdr"/>
        </w:types>
        <w:behaviors>
          <w:behavior w:val="content"/>
        </w:behaviors>
        <w:guid w:val="{E5901033-A8CD-4FB3-8E3C-94A15836111B}"/>
      </w:docPartPr>
      <w:docPartBody>
        <w:p w:rsidR="00A9395D" w:rsidRDefault="00D341BF" w:rsidP="00D341BF">
          <w:pPr>
            <w:pStyle w:val="CE074F1562064578B9C5489FF0FAE721"/>
          </w:pPr>
          <w:r w:rsidRPr="005D1BDE">
            <w:rPr>
              <w:rStyle w:val="PlaceholderText"/>
            </w:rPr>
            <w:t>Click to enter "dlDate2"</w:t>
          </w:r>
        </w:p>
      </w:docPartBody>
    </w:docPart>
    <w:docPart>
      <w:docPartPr>
        <w:name w:val="13181B31DD894E4998C443B78906BF3F"/>
        <w:category>
          <w:name w:val="General"/>
          <w:gallery w:val="placeholder"/>
        </w:category>
        <w:types>
          <w:type w:val="bbPlcHdr"/>
        </w:types>
        <w:behaviors>
          <w:behavior w:val="content"/>
        </w:behaviors>
        <w:guid w:val="{09855E51-0B26-4CA2-A827-0158046C4236}"/>
      </w:docPartPr>
      <w:docPartBody>
        <w:p w:rsidR="00A9395D" w:rsidRDefault="00D341BF" w:rsidP="00D341BF">
          <w:pPr>
            <w:pStyle w:val="13181B31DD894E4998C443B78906BF3F"/>
          </w:pPr>
          <w:r w:rsidRPr="00472E66">
            <w:rPr>
              <w:rStyle w:val="PlaceholderText"/>
            </w:rPr>
            <w:t>Click here to enter a date.</w:t>
          </w:r>
        </w:p>
      </w:docPartBody>
    </w:docPart>
    <w:docPart>
      <w:docPartPr>
        <w:name w:val="3FB6179CFE1C46E1AC510C5A69469986"/>
        <w:category>
          <w:name w:val="General"/>
          <w:gallery w:val="placeholder"/>
        </w:category>
        <w:types>
          <w:type w:val="bbPlcHdr"/>
        </w:types>
        <w:behaviors>
          <w:behavior w:val="content"/>
        </w:behaviors>
        <w:guid w:val="{24590C83-E5FC-4A36-895D-4CF73CA1BB93}"/>
      </w:docPartPr>
      <w:docPartBody>
        <w:p w:rsidR="00A9395D" w:rsidRDefault="00D341BF" w:rsidP="00D341BF">
          <w:pPr>
            <w:pStyle w:val="3FB6179CFE1C46E1AC510C5A69469986"/>
          </w:pPr>
          <w:r w:rsidRPr="005D1BDE">
            <w:rPr>
              <w:rStyle w:val="PlaceholderText"/>
            </w:rPr>
            <w:t>Click to enter "LegalEntity"</w:t>
          </w:r>
        </w:p>
      </w:docPartBody>
    </w:docPart>
    <w:docPart>
      <w:docPartPr>
        <w:name w:val="5F75AD5F51F24A969A2E47B4D88ED5EA"/>
        <w:category>
          <w:name w:val="General"/>
          <w:gallery w:val="placeholder"/>
        </w:category>
        <w:types>
          <w:type w:val="bbPlcHdr"/>
        </w:types>
        <w:behaviors>
          <w:behavior w:val="content"/>
        </w:behaviors>
        <w:guid w:val="{5E5A9893-E530-4008-ABDB-2E00CF550AA3}"/>
      </w:docPartPr>
      <w:docPartBody>
        <w:p w:rsidR="00A9395D" w:rsidRDefault="00D341BF" w:rsidP="00D341BF">
          <w:pPr>
            <w:pStyle w:val="5F75AD5F51F24A969A2E47B4D88ED5EA"/>
          </w:pPr>
          <w:r w:rsidRPr="005E5506">
            <w:rPr>
              <w:rStyle w:val="PlaceholderText"/>
            </w:rPr>
            <w:t>Click here to enter text.</w:t>
          </w:r>
        </w:p>
      </w:docPartBody>
    </w:docPart>
    <w:docPart>
      <w:docPartPr>
        <w:name w:val="493EFE2B5B9640B69F9160058C167DAF"/>
        <w:category>
          <w:name w:val="General"/>
          <w:gallery w:val="placeholder"/>
        </w:category>
        <w:types>
          <w:type w:val="bbPlcHdr"/>
        </w:types>
        <w:behaviors>
          <w:behavior w:val="content"/>
        </w:behaviors>
        <w:guid w:val="{EE8BB6DA-2D0D-47D4-93A6-7C98F2AD92AB}"/>
      </w:docPartPr>
      <w:docPartBody>
        <w:p w:rsidR="00A9395D" w:rsidRDefault="00D341BF" w:rsidP="00D341BF">
          <w:pPr>
            <w:pStyle w:val="493EFE2B5B9640B69F9160058C167DAF"/>
          </w:pPr>
          <w:r w:rsidRPr="005D1BDE">
            <w:rPr>
              <w:rStyle w:val="PlaceholderText"/>
            </w:rPr>
            <w:t>Click to enter "dlDocTitle"</w:t>
          </w:r>
        </w:p>
      </w:docPartBody>
    </w:docPart>
    <w:docPart>
      <w:docPartPr>
        <w:name w:val="8135BEA4F85D4A51BCA6C0B6816FD145"/>
        <w:category>
          <w:name w:val="General"/>
          <w:gallery w:val="placeholder"/>
        </w:category>
        <w:types>
          <w:type w:val="bbPlcHdr"/>
        </w:types>
        <w:behaviors>
          <w:behavior w:val="content"/>
        </w:behaviors>
        <w:guid w:val="{1882F848-0B91-4E21-B137-D505405E22F5}"/>
      </w:docPartPr>
      <w:docPartBody>
        <w:p w:rsidR="00A9395D" w:rsidRDefault="00D341BF" w:rsidP="00D341BF">
          <w:pPr>
            <w:pStyle w:val="8135BEA4F85D4A51BCA6C0B6816FD145"/>
          </w:pPr>
          <w:r w:rsidRPr="005D1BDE">
            <w:rPr>
              <w:rStyle w:val="PlaceholderText"/>
            </w:rPr>
            <w:t>Click to enter "DocTitle3"</w:t>
          </w:r>
        </w:p>
      </w:docPartBody>
    </w:docPart>
    <w:docPart>
      <w:docPartPr>
        <w:name w:val="84F19049F73E4833A7A88DF6E0284074"/>
        <w:category>
          <w:name w:val="General"/>
          <w:gallery w:val="placeholder"/>
        </w:category>
        <w:types>
          <w:type w:val="bbPlcHdr"/>
        </w:types>
        <w:behaviors>
          <w:behavior w:val="content"/>
        </w:behaviors>
        <w:guid w:val="{03D844F7-A112-45ED-AAAA-6E096F4214DC}"/>
      </w:docPartPr>
      <w:docPartBody>
        <w:p w:rsidR="00A9395D" w:rsidRDefault="00D341BF" w:rsidP="00D341BF">
          <w:pPr>
            <w:pStyle w:val="84F19049F73E4833A7A88DF6E0284074"/>
          </w:pPr>
          <w:r w:rsidRPr="005D1BDE">
            <w:rPr>
              <w:rStyle w:val="PlaceholderText"/>
            </w:rPr>
            <w:t>Click to enter "dlShortTitle"</w:t>
          </w:r>
        </w:p>
      </w:docPartBody>
    </w:docPart>
    <w:docPart>
      <w:docPartPr>
        <w:name w:val="4078F714F4A143A8AE6790AE3F597740"/>
        <w:category>
          <w:name w:val="General"/>
          <w:gallery w:val="placeholder"/>
        </w:category>
        <w:types>
          <w:type w:val="bbPlcHdr"/>
        </w:types>
        <w:behaviors>
          <w:behavior w:val="content"/>
        </w:behaviors>
        <w:guid w:val="{C1CDB7A7-9FAB-47AF-91F9-4142BC7D6CC1}"/>
      </w:docPartPr>
      <w:docPartBody>
        <w:p w:rsidR="00A9395D" w:rsidRDefault="00D341BF" w:rsidP="00D341BF">
          <w:pPr>
            <w:pStyle w:val="4078F714F4A143A8AE6790AE3F597740"/>
          </w:pPr>
          <w:r w:rsidRPr="005D1BDE">
            <w:rPr>
              <w:rStyle w:val="PlaceholderText"/>
            </w:rPr>
            <w:t>Click to enter "ShortTitle"</w:t>
          </w:r>
        </w:p>
      </w:docPartBody>
    </w:docPart>
    <w:docPart>
      <w:docPartPr>
        <w:name w:val="DE6DA97A7DE647278EC54DB52118CDFB"/>
        <w:category>
          <w:name w:val="General"/>
          <w:gallery w:val="placeholder"/>
        </w:category>
        <w:types>
          <w:type w:val="bbPlcHdr"/>
        </w:types>
        <w:behaviors>
          <w:behavior w:val="content"/>
        </w:behaviors>
        <w:guid w:val="{3F59415C-0F78-4174-9BC1-518202316128}"/>
      </w:docPartPr>
      <w:docPartBody>
        <w:p w:rsidR="00A9395D" w:rsidRDefault="00D341BF" w:rsidP="00D341BF">
          <w:pPr>
            <w:pStyle w:val="DE6DA97A7DE647278EC54DB52118CDFB"/>
          </w:pPr>
          <w:r w:rsidRPr="005D1BDE">
            <w:rPr>
              <w:rStyle w:val="PlaceholderText"/>
            </w:rPr>
            <w:t>Click to enter "dlReference"</w:t>
          </w:r>
        </w:p>
      </w:docPartBody>
    </w:docPart>
    <w:docPart>
      <w:docPartPr>
        <w:name w:val="440C07DC523E490EA19105CB89C1E96E"/>
        <w:category>
          <w:name w:val="General"/>
          <w:gallery w:val="placeholder"/>
        </w:category>
        <w:types>
          <w:type w:val="bbPlcHdr"/>
        </w:types>
        <w:behaviors>
          <w:behavior w:val="content"/>
        </w:behaviors>
        <w:guid w:val="{C58FCAD3-CB49-478A-BA27-238620502FD7}"/>
      </w:docPartPr>
      <w:docPartBody>
        <w:p w:rsidR="00A9395D" w:rsidRDefault="00D341BF" w:rsidP="00D341BF">
          <w:pPr>
            <w:pStyle w:val="440C07DC523E490EA19105CB89C1E96E"/>
          </w:pPr>
          <w:r w:rsidRPr="005D1BDE">
            <w:rPr>
              <w:rStyle w:val="PlaceholderText"/>
            </w:rPr>
            <w:t>Click to enter "CDC3"</w:t>
          </w:r>
        </w:p>
      </w:docPartBody>
    </w:docPart>
    <w:docPart>
      <w:docPartPr>
        <w:name w:val="441F671CCDC34F529E20439A2BD71BF1"/>
        <w:category>
          <w:name w:val="General"/>
          <w:gallery w:val="placeholder"/>
        </w:category>
        <w:types>
          <w:type w:val="bbPlcHdr"/>
        </w:types>
        <w:behaviors>
          <w:behavior w:val="content"/>
        </w:behaviors>
        <w:guid w:val="{A91174A8-DEE7-4B20-BF3C-6F38AC1A6C12}"/>
      </w:docPartPr>
      <w:docPartBody>
        <w:p w:rsidR="00A9395D" w:rsidRDefault="00D341BF" w:rsidP="00D341BF">
          <w:pPr>
            <w:pStyle w:val="441F671CCDC34F529E20439A2BD71BF1"/>
          </w:pPr>
          <w:r w:rsidRPr="005D1BDE">
            <w:rPr>
              <w:rStyle w:val="PlaceholderText"/>
            </w:rPr>
            <w:t>Click to enter "dlRevision3"</w:t>
          </w:r>
        </w:p>
      </w:docPartBody>
    </w:docPart>
    <w:docPart>
      <w:docPartPr>
        <w:name w:val="4B1BEDB0782644E99973F67C7F35116B"/>
        <w:category>
          <w:name w:val="General"/>
          <w:gallery w:val="placeholder"/>
        </w:category>
        <w:types>
          <w:type w:val="bbPlcHdr"/>
        </w:types>
        <w:behaviors>
          <w:behavior w:val="content"/>
        </w:behaviors>
        <w:guid w:val="{A7E90513-CE65-42CB-AAB3-DE2ADD663D24}"/>
      </w:docPartPr>
      <w:docPartBody>
        <w:p w:rsidR="00A9395D" w:rsidRDefault="00D341BF" w:rsidP="00D341BF">
          <w:pPr>
            <w:pStyle w:val="4B1BEDB0782644E99973F67C7F35116B"/>
          </w:pPr>
          <w:r w:rsidRPr="005D1BDE">
            <w:rPr>
              <w:rStyle w:val="PlaceholderText"/>
            </w:rPr>
            <w:t>Click to enter "Revision3"</w:t>
          </w:r>
        </w:p>
      </w:docPartBody>
    </w:docPart>
    <w:docPart>
      <w:docPartPr>
        <w:name w:val="14BC0CDACA98403EA2CA4DCDE55106F8"/>
        <w:category>
          <w:name w:val="General"/>
          <w:gallery w:val="placeholder"/>
        </w:category>
        <w:types>
          <w:type w:val="bbPlcHdr"/>
        </w:types>
        <w:behaviors>
          <w:behavior w:val="content"/>
        </w:behaviors>
        <w:guid w:val="{97F457E3-A6EF-4178-AD4A-80196B5289FC}"/>
      </w:docPartPr>
      <w:docPartBody>
        <w:p w:rsidR="00A9395D" w:rsidRDefault="00D341BF" w:rsidP="00D341BF">
          <w:pPr>
            <w:pStyle w:val="14BC0CDACA98403EA2CA4DCDE55106F8"/>
          </w:pPr>
          <w:r w:rsidRPr="005E5506">
            <w:rPr>
              <w:rStyle w:val="PlaceholderText"/>
            </w:rPr>
            <w:t>Click here to enter text.</w:t>
          </w:r>
        </w:p>
      </w:docPartBody>
    </w:docPart>
    <w:docPart>
      <w:docPartPr>
        <w:name w:val="24D656D5114C408E9F3B4C7DF98165CC"/>
        <w:category>
          <w:name w:val="General"/>
          <w:gallery w:val="placeholder"/>
        </w:category>
        <w:types>
          <w:type w:val="bbPlcHdr"/>
        </w:types>
        <w:behaviors>
          <w:behavior w:val="content"/>
        </w:behaviors>
        <w:guid w:val="{8EEB8CE2-BFB2-40DF-80DB-8AFEF93EB020}"/>
      </w:docPartPr>
      <w:docPartBody>
        <w:p w:rsidR="00A9395D" w:rsidRDefault="00D341BF" w:rsidP="00D341BF">
          <w:pPr>
            <w:pStyle w:val="24D656D5114C408E9F3B4C7DF98165CC"/>
          </w:pPr>
          <w:r w:rsidRPr="005D1BDE">
            <w:rPr>
              <w:rStyle w:val="PlaceholderText"/>
            </w:rPr>
            <w:t>Click to enter "dlDate"</w:t>
          </w:r>
        </w:p>
      </w:docPartBody>
    </w:docPart>
    <w:docPart>
      <w:docPartPr>
        <w:name w:val="7767370385DE4806AE0537C0C9A27C33"/>
        <w:category>
          <w:name w:val="General"/>
          <w:gallery w:val="placeholder"/>
        </w:category>
        <w:types>
          <w:type w:val="bbPlcHdr"/>
        </w:types>
        <w:behaviors>
          <w:behavior w:val="content"/>
        </w:behaviors>
        <w:guid w:val="{B4A5189B-92AF-4580-A5D6-20904D7EEB54}"/>
      </w:docPartPr>
      <w:docPartBody>
        <w:p w:rsidR="00A9395D" w:rsidRDefault="00D341BF" w:rsidP="00D341BF">
          <w:pPr>
            <w:pStyle w:val="7767370385DE4806AE0537C0C9A27C33"/>
          </w:pPr>
          <w:r w:rsidRPr="00472E66">
            <w:rPr>
              <w:rStyle w:val="PlaceholderText"/>
            </w:rPr>
            <w:t>Click here to enter a date.</w:t>
          </w:r>
        </w:p>
      </w:docPartBody>
    </w:docPart>
    <w:docPart>
      <w:docPartPr>
        <w:name w:val="37306957B73E46D8B9804D4A3B5F5A13"/>
        <w:category>
          <w:name w:val="General"/>
          <w:gallery w:val="placeholder"/>
        </w:category>
        <w:types>
          <w:type w:val="bbPlcHdr"/>
        </w:types>
        <w:behaviors>
          <w:behavior w:val="content"/>
        </w:behaviors>
        <w:guid w:val="{446AB02F-7E35-44AD-A179-21EAAF5BEDB1}"/>
      </w:docPartPr>
      <w:docPartBody>
        <w:p w:rsidR="00A9395D" w:rsidRDefault="00D341BF" w:rsidP="00D341BF">
          <w:pPr>
            <w:pStyle w:val="37306957B73E46D8B9804D4A3B5F5A13"/>
          </w:pPr>
          <w:r w:rsidRPr="005D1BDE">
            <w:rPr>
              <w:rStyle w:val="PlaceholderText"/>
            </w:rPr>
            <w:t>Click to enter "dlProjectName"</w:t>
          </w:r>
        </w:p>
      </w:docPartBody>
    </w:docPart>
    <w:docPart>
      <w:docPartPr>
        <w:name w:val="4FE00EC639B6441B95A937A370EF1A7B"/>
        <w:category>
          <w:name w:val="General"/>
          <w:gallery w:val="placeholder"/>
        </w:category>
        <w:types>
          <w:type w:val="bbPlcHdr"/>
        </w:types>
        <w:behaviors>
          <w:behavior w:val="content"/>
        </w:behaviors>
        <w:guid w:val="{DE880B59-91FB-41D6-BF87-AE277F5E2986}"/>
      </w:docPartPr>
      <w:docPartBody>
        <w:p w:rsidR="00A9395D" w:rsidRDefault="00D341BF" w:rsidP="00D341BF">
          <w:pPr>
            <w:pStyle w:val="4FE00EC639B6441B95A937A370EF1A7B"/>
          </w:pPr>
          <w:r w:rsidRPr="00C327A5">
            <w:rPr>
              <w:rStyle w:val="PlaceholderText"/>
            </w:rPr>
            <w:t>Click to enter "ProjectName"</w:t>
          </w:r>
        </w:p>
      </w:docPartBody>
    </w:docPart>
    <w:docPart>
      <w:docPartPr>
        <w:name w:val="D56CD572AE23494692E6E62E3B697821"/>
        <w:category>
          <w:name w:val="General"/>
          <w:gallery w:val="placeholder"/>
        </w:category>
        <w:types>
          <w:type w:val="bbPlcHdr"/>
        </w:types>
        <w:behaviors>
          <w:behavior w:val="content"/>
        </w:behaviors>
        <w:guid w:val="{191F8688-4058-41F6-80CB-D830E08FD832}"/>
      </w:docPartPr>
      <w:docPartBody>
        <w:p w:rsidR="00A9395D" w:rsidRDefault="00D341BF" w:rsidP="00D341BF">
          <w:pPr>
            <w:pStyle w:val="D56CD572AE23494692E6E62E3B697821"/>
          </w:pPr>
          <w:r w:rsidRPr="005D1BDE">
            <w:rPr>
              <w:rStyle w:val="PlaceholderText"/>
            </w:rPr>
            <w:t>Click to enter "dlProjectNum"</w:t>
          </w:r>
        </w:p>
      </w:docPartBody>
    </w:docPart>
    <w:docPart>
      <w:docPartPr>
        <w:name w:val="D42038F81A764A508286D76217943657"/>
        <w:category>
          <w:name w:val="General"/>
          <w:gallery w:val="placeholder"/>
        </w:category>
        <w:types>
          <w:type w:val="bbPlcHdr"/>
        </w:types>
        <w:behaviors>
          <w:behavior w:val="content"/>
        </w:behaviors>
        <w:guid w:val="{CED39E6B-9C0C-47CD-BBFC-5E41A9EFAB79}"/>
      </w:docPartPr>
      <w:docPartBody>
        <w:p w:rsidR="00A9395D" w:rsidRDefault="00D341BF" w:rsidP="00D341BF">
          <w:pPr>
            <w:pStyle w:val="D42038F81A764A508286D76217943657"/>
          </w:pPr>
          <w:r w:rsidRPr="00C327A5">
            <w:rPr>
              <w:rStyle w:val="PlaceholderText"/>
            </w:rPr>
            <w:t>Click to enter "ProjectNum"</w:t>
          </w:r>
        </w:p>
      </w:docPartBody>
    </w:docPart>
    <w:docPart>
      <w:docPartPr>
        <w:name w:val="F2EB0473BC3D451291E8ADD36A66A86A"/>
        <w:category>
          <w:name w:val="General"/>
          <w:gallery w:val="placeholder"/>
        </w:category>
        <w:types>
          <w:type w:val="bbPlcHdr"/>
        </w:types>
        <w:behaviors>
          <w:behavior w:val="content"/>
        </w:behaviors>
        <w:guid w:val="{B0B7E444-ED45-4FDF-8C49-5FD9CAF39E60}"/>
      </w:docPartPr>
      <w:docPartBody>
        <w:p w:rsidR="00A9395D" w:rsidRDefault="00D341BF" w:rsidP="00D341BF">
          <w:pPr>
            <w:pStyle w:val="F2EB0473BC3D451291E8ADD36A66A86A"/>
          </w:pPr>
          <w:r w:rsidRPr="005D1BDE">
            <w:rPr>
              <w:rStyle w:val="PlaceholderText"/>
            </w:rPr>
            <w:t>Click to enter "dlAuthor"</w:t>
          </w:r>
        </w:p>
      </w:docPartBody>
    </w:docPart>
    <w:docPart>
      <w:docPartPr>
        <w:name w:val="B9CEAA727DED4E4E93AF4AB91A09903C"/>
        <w:category>
          <w:name w:val="General"/>
          <w:gallery w:val="placeholder"/>
        </w:category>
        <w:types>
          <w:type w:val="bbPlcHdr"/>
        </w:types>
        <w:behaviors>
          <w:behavior w:val="content"/>
        </w:behaviors>
        <w:guid w:val="{C8FE0527-CE35-495C-9536-38737EAD4E52}"/>
      </w:docPartPr>
      <w:docPartBody>
        <w:p w:rsidR="00A9395D" w:rsidRDefault="00D341BF" w:rsidP="00D341BF">
          <w:pPr>
            <w:pStyle w:val="B9CEAA727DED4E4E93AF4AB91A09903C"/>
          </w:pPr>
          <w:r w:rsidRPr="00681307">
            <w:rPr>
              <w:rStyle w:val="PlaceholderText"/>
            </w:rPr>
            <w:t>[Author]</w:t>
          </w:r>
        </w:p>
      </w:docPartBody>
    </w:docPart>
    <w:docPart>
      <w:docPartPr>
        <w:name w:val="F28DD77F7A8F453C9B55F02F630010A9"/>
        <w:category>
          <w:name w:val="General"/>
          <w:gallery w:val="placeholder"/>
        </w:category>
        <w:types>
          <w:type w:val="bbPlcHdr"/>
        </w:types>
        <w:behaviors>
          <w:behavior w:val="content"/>
        </w:behaviors>
        <w:guid w:val="{19243E67-FB9E-4D26-AC48-7A6F989140C7}"/>
      </w:docPartPr>
      <w:docPartBody>
        <w:p w:rsidR="00A9395D" w:rsidRDefault="00D341BF" w:rsidP="00D341BF">
          <w:pPr>
            <w:pStyle w:val="F28DD77F7A8F453C9B55F02F630010A9"/>
          </w:pPr>
          <w:r w:rsidRPr="005D1BDE">
            <w:rPr>
              <w:rStyle w:val="PlaceholderText"/>
            </w:rPr>
            <w:t>Click to enter "dlDrafted"</w:t>
          </w:r>
        </w:p>
      </w:docPartBody>
    </w:docPart>
    <w:docPart>
      <w:docPartPr>
        <w:name w:val="5BC46F1262584151BA163660BCE705C2"/>
        <w:category>
          <w:name w:val="General"/>
          <w:gallery w:val="placeholder"/>
        </w:category>
        <w:types>
          <w:type w:val="bbPlcHdr"/>
        </w:types>
        <w:behaviors>
          <w:behavior w:val="content"/>
        </w:behaviors>
        <w:guid w:val="{83C72F39-5748-45EF-A3AF-EF1411934252}"/>
      </w:docPartPr>
      <w:docPartBody>
        <w:p w:rsidR="00A9395D" w:rsidRDefault="00D341BF" w:rsidP="00D341BF">
          <w:pPr>
            <w:pStyle w:val="5BC46F1262584151BA163660BCE705C2"/>
          </w:pPr>
          <w:r w:rsidRPr="005D1BDE">
            <w:rPr>
              <w:rStyle w:val="PlaceholderText"/>
            </w:rPr>
            <w:t>Click to enter "dlChecked"</w:t>
          </w:r>
        </w:p>
      </w:docPartBody>
    </w:docPart>
    <w:docPart>
      <w:docPartPr>
        <w:name w:val="D443817CD76744529DE440621867CA9D"/>
        <w:category>
          <w:name w:val="General"/>
          <w:gallery w:val="placeholder"/>
        </w:category>
        <w:types>
          <w:type w:val="bbPlcHdr"/>
        </w:types>
        <w:behaviors>
          <w:behavior w:val="content"/>
        </w:behaviors>
        <w:guid w:val="{D7B6C89F-6638-4949-A259-C05AD2486990}"/>
      </w:docPartPr>
      <w:docPartBody>
        <w:p w:rsidR="00A9395D" w:rsidRDefault="00D341BF" w:rsidP="00D341BF">
          <w:pPr>
            <w:pStyle w:val="D443817CD76744529DE440621867CA9D"/>
          </w:pPr>
          <w:r w:rsidRPr="005D1BDE">
            <w:rPr>
              <w:rStyle w:val="PlaceholderText"/>
            </w:rPr>
            <w:t>Click to enter "dlDateInitials"</w:t>
          </w:r>
        </w:p>
      </w:docPartBody>
    </w:docPart>
    <w:docPart>
      <w:docPartPr>
        <w:name w:val="9A6A64E30E354641B2ADD38BC5420998"/>
        <w:category>
          <w:name w:val="General"/>
          <w:gallery w:val="placeholder"/>
        </w:category>
        <w:types>
          <w:type w:val="bbPlcHdr"/>
        </w:types>
        <w:behaviors>
          <w:behavior w:val="content"/>
        </w:behaviors>
        <w:guid w:val="{1035CDFA-3DD5-4F9D-99A2-F10772A0C3F4}"/>
      </w:docPartPr>
      <w:docPartBody>
        <w:p w:rsidR="00A9395D" w:rsidRDefault="00D341BF" w:rsidP="00D341BF">
          <w:pPr>
            <w:pStyle w:val="9A6A64E30E354641B2ADD38BC5420998"/>
          </w:pPr>
          <w:r w:rsidRPr="005D1BDE">
            <w:rPr>
              <w:rStyle w:val="PlaceholderText"/>
            </w:rPr>
            <w:t>Click to enter "dlApproved"</w:t>
          </w:r>
        </w:p>
      </w:docPartBody>
    </w:docPart>
    <w:docPart>
      <w:docPartPr>
        <w:name w:val="6ED0F496A2CC42989568F373722F71B4"/>
        <w:category>
          <w:name w:val="General"/>
          <w:gallery w:val="placeholder"/>
        </w:category>
        <w:types>
          <w:type w:val="bbPlcHdr"/>
        </w:types>
        <w:behaviors>
          <w:behavior w:val="content"/>
        </w:behaviors>
        <w:guid w:val="{3613221D-7513-416A-B3C2-1298B6658901}"/>
      </w:docPartPr>
      <w:docPartBody>
        <w:p w:rsidR="00A9395D" w:rsidRDefault="00D341BF" w:rsidP="00D341BF">
          <w:pPr>
            <w:pStyle w:val="6ED0F496A2CC42989568F373722F71B4"/>
          </w:pPr>
          <w:r w:rsidRPr="005D1BDE">
            <w:rPr>
              <w:rStyle w:val="PlaceholderText"/>
            </w:rPr>
            <w:t>Click to enter "dlDisclaimer"</w:t>
          </w:r>
        </w:p>
      </w:docPartBody>
    </w:docPart>
    <w:docPart>
      <w:docPartPr>
        <w:name w:val="746E8047E95A4894AFD89A143609C2E2"/>
        <w:category>
          <w:name w:val="General"/>
          <w:gallery w:val="placeholder"/>
        </w:category>
        <w:types>
          <w:type w:val="bbPlcHdr"/>
        </w:types>
        <w:behaviors>
          <w:behavior w:val="content"/>
        </w:behaviors>
        <w:guid w:val="{EECAC369-DACC-496E-A8A0-6F065560E049}"/>
      </w:docPartPr>
      <w:docPartBody>
        <w:p w:rsidR="00A9395D" w:rsidRDefault="00D341BF" w:rsidP="00D341BF">
          <w:pPr>
            <w:pStyle w:val="746E8047E95A4894AFD89A143609C2E2"/>
          </w:pPr>
          <w:r w:rsidRPr="005D1BDE">
            <w:rPr>
              <w:rStyle w:val="PlaceholderText"/>
            </w:rPr>
            <w:t>Click to enter "Disclaimer"</w:t>
          </w:r>
        </w:p>
      </w:docPartBody>
    </w:docPart>
    <w:docPart>
      <w:docPartPr>
        <w:name w:val="5CA90DF9785E47E8B8AEBB6D9848F505"/>
        <w:category>
          <w:name w:val="General"/>
          <w:gallery w:val="placeholder"/>
        </w:category>
        <w:types>
          <w:type w:val="bbPlcHdr"/>
        </w:types>
        <w:behaviors>
          <w:behavior w:val="content"/>
        </w:behaviors>
        <w:guid w:val="{BB3A99C6-35CA-4901-963F-391D767E7D4B}"/>
      </w:docPartPr>
      <w:docPartBody>
        <w:p w:rsidR="00A9395D" w:rsidRDefault="00D341BF" w:rsidP="00D341BF">
          <w:pPr>
            <w:pStyle w:val="5CA90DF9785E47E8B8AEBB6D9848F505"/>
          </w:pPr>
          <w:r w:rsidRPr="00472E66">
            <w:rPr>
              <w:rStyle w:val="PlaceholderText"/>
            </w:rPr>
            <w:t>Click here to enter a date.</w:t>
          </w:r>
        </w:p>
      </w:docPartBody>
    </w:docPart>
    <w:docPart>
      <w:docPartPr>
        <w:name w:val="C4882719E54D47F78DD2CD0F3701ADB6"/>
        <w:category>
          <w:name w:val="General"/>
          <w:gallery w:val="placeholder"/>
        </w:category>
        <w:types>
          <w:type w:val="bbPlcHdr"/>
        </w:types>
        <w:behaviors>
          <w:behavior w:val="content"/>
        </w:behaviors>
        <w:guid w:val="{FC95DA79-9BFA-4CE9-91D4-2965CD7D2F6B}"/>
      </w:docPartPr>
      <w:docPartBody>
        <w:p w:rsidR="00A9395D" w:rsidRDefault="00D341BF" w:rsidP="00D341BF">
          <w:pPr>
            <w:pStyle w:val="C4882719E54D47F78DD2CD0F3701ADB6"/>
          </w:pPr>
          <w:r w:rsidRPr="005D1BDE">
            <w:rPr>
              <w:rStyle w:val="PlaceholderText"/>
            </w:rPr>
            <w:t>Click to enter "dlColophon"</w:t>
          </w:r>
        </w:p>
      </w:docPartBody>
    </w:docPart>
    <w:docPart>
      <w:docPartPr>
        <w:name w:val="B5C70D25EDC6485CA57201D75CE44D7F"/>
        <w:category>
          <w:name w:val="General"/>
          <w:gallery w:val="placeholder"/>
        </w:category>
        <w:types>
          <w:type w:val="bbPlcHdr"/>
        </w:types>
        <w:behaviors>
          <w:behavior w:val="content"/>
        </w:behaviors>
        <w:guid w:val="{C2EEF20C-B1DA-4638-8C6D-C54C8810F20C}"/>
      </w:docPartPr>
      <w:docPartBody>
        <w:p w:rsidR="00A9395D" w:rsidRDefault="00D341BF" w:rsidP="00D341BF">
          <w:pPr>
            <w:pStyle w:val="B5C70D25EDC6485CA57201D75CE44D7F"/>
          </w:pPr>
          <w:r w:rsidRPr="005D1BDE">
            <w:rPr>
              <w:rStyle w:val="PlaceholderText"/>
            </w:rPr>
            <w:t>Click to enter "ftrCDC1"</w:t>
          </w:r>
        </w:p>
      </w:docPartBody>
    </w:docPart>
    <w:docPart>
      <w:docPartPr>
        <w:name w:val="53A0E6CF055447BB863D357AF029DCFB"/>
        <w:category>
          <w:name w:val="General"/>
          <w:gallery w:val="placeholder"/>
        </w:category>
        <w:types>
          <w:type w:val="bbPlcHdr"/>
        </w:types>
        <w:behaviors>
          <w:behavior w:val="content"/>
        </w:behaviors>
        <w:guid w:val="{8E8DC1C7-971D-4AE5-89B9-A59B454AF8DF}"/>
      </w:docPartPr>
      <w:docPartBody>
        <w:p w:rsidR="00A9395D" w:rsidRDefault="00D341BF" w:rsidP="00D341BF">
          <w:pPr>
            <w:pStyle w:val="53A0E6CF055447BB863D357AF029DCFB"/>
          </w:pPr>
          <w:r w:rsidRPr="00472E66">
            <w:rPr>
              <w:rStyle w:val="PlaceholderText"/>
            </w:rPr>
            <w:t>Click here to enter a date.</w:t>
          </w:r>
        </w:p>
      </w:docPartBody>
    </w:docPart>
    <w:docPart>
      <w:docPartPr>
        <w:name w:val="DD4AC4FB4E094797A4EB667E4A50B793"/>
        <w:category>
          <w:name w:val="General"/>
          <w:gallery w:val="placeholder"/>
        </w:category>
        <w:types>
          <w:type w:val="bbPlcHdr"/>
        </w:types>
        <w:behaviors>
          <w:behavior w:val="content"/>
        </w:behaviors>
        <w:guid w:val="{2E3B1389-5294-4EA0-9631-77F4FB754B9D}"/>
      </w:docPartPr>
      <w:docPartBody>
        <w:p w:rsidR="00A9395D" w:rsidRDefault="00D341BF" w:rsidP="00D341BF">
          <w:pPr>
            <w:pStyle w:val="DD4AC4FB4E094797A4EB667E4A50B793"/>
          </w:pPr>
          <w:r w:rsidRPr="005D1BDE">
            <w:rPr>
              <w:rStyle w:val="PlaceholderText"/>
            </w:rPr>
            <w:t>Click to enter "dlColophon"</w:t>
          </w:r>
        </w:p>
      </w:docPartBody>
    </w:docPart>
    <w:docPart>
      <w:docPartPr>
        <w:name w:val="6A39A9F3D83F42ED9E5646DA9E193486"/>
        <w:category>
          <w:name w:val="General"/>
          <w:gallery w:val="placeholder"/>
        </w:category>
        <w:types>
          <w:type w:val="bbPlcHdr"/>
        </w:types>
        <w:behaviors>
          <w:behavior w:val="content"/>
        </w:behaviors>
        <w:guid w:val="{3F401A68-850F-4562-A998-DEFB0241D3B0}"/>
      </w:docPartPr>
      <w:docPartBody>
        <w:p w:rsidR="00A9395D" w:rsidRDefault="00D341BF" w:rsidP="00D341BF">
          <w:pPr>
            <w:pStyle w:val="6A39A9F3D83F42ED9E5646DA9E193486"/>
          </w:pPr>
          <w:r w:rsidRPr="005D1BDE">
            <w:rPr>
              <w:rStyle w:val="PlaceholderText"/>
            </w:rPr>
            <w:t>Click to enter "ftrCDC1"</w:t>
          </w:r>
        </w:p>
      </w:docPartBody>
    </w:docPart>
    <w:docPart>
      <w:docPartPr>
        <w:name w:val="EBF63E01D913446C82427C96612347B8"/>
        <w:category>
          <w:name w:val="General"/>
          <w:gallery w:val="placeholder"/>
        </w:category>
        <w:types>
          <w:type w:val="bbPlcHdr"/>
        </w:types>
        <w:behaviors>
          <w:behavior w:val="content"/>
        </w:behaviors>
        <w:guid w:val="{D7E9BE25-CC2F-45E7-9C58-6302EF1E2609}"/>
      </w:docPartPr>
      <w:docPartBody>
        <w:p w:rsidR="00A9395D" w:rsidRDefault="00D341BF" w:rsidP="00D341BF">
          <w:pPr>
            <w:pStyle w:val="EBF63E01D913446C82427C96612347B8"/>
          </w:pPr>
          <w:r w:rsidRPr="005D1BDE">
            <w:rPr>
              <w:rStyle w:val="PlaceholderText"/>
            </w:rPr>
            <w:t>Click to enter "dlContents"</w:t>
          </w:r>
        </w:p>
      </w:docPartBody>
    </w:docPart>
    <w:docPart>
      <w:docPartPr>
        <w:name w:val="7A945B9D06C9447AB3C0DFA9569255D6"/>
        <w:category>
          <w:name w:val="General"/>
          <w:gallery w:val="placeholder"/>
        </w:category>
        <w:types>
          <w:type w:val="bbPlcHdr"/>
        </w:types>
        <w:behaviors>
          <w:behavior w:val="content"/>
        </w:behaviors>
        <w:guid w:val="{9339B50A-267A-4E08-9499-416EDDD514A3}"/>
      </w:docPartPr>
      <w:docPartBody>
        <w:p w:rsidR="009D220A" w:rsidRDefault="009D220A" w:rsidP="009D220A">
          <w:pPr>
            <w:pStyle w:val="7A945B9D06C9447AB3C0DFA9569255D6"/>
          </w:pPr>
          <w:r w:rsidRPr="005D1BDE">
            <w:rPr>
              <w:rStyle w:val="PlaceholderText"/>
            </w:rPr>
            <w:t>Click to enter "dlDateInitials2"</w:t>
          </w:r>
        </w:p>
      </w:docPartBody>
    </w:docPart>
    <w:docPart>
      <w:docPartPr>
        <w:name w:val="91708341787340C1BB9B4AED6A07A092"/>
        <w:category>
          <w:name w:val="General"/>
          <w:gallery w:val="placeholder"/>
        </w:category>
        <w:types>
          <w:type w:val="bbPlcHdr"/>
        </w:types>
        <w:behaviors>
          <w:behavior w:val="content"/>
        </w:behaviors>
        <w:guid w:val="{B6E461AE-5631-4013-B57E-77823E2851F7}"/>
      </w:docPartPr>
      <w:docPartBody>
        <w:p w:rsidR="009D220A" w:rsidRDefault="009D220A" w:rsidP="009D220A">
          <w:pPr>
            <w:pStyle w:val="91708341787340C1BB9B4AED6A07A092"/>
          </w:pPr>
          <w:r w:rsidRPr="005D1BDE">
            <w:rPr>
              <w:rStyle w:val="PlaceholderText"/>
            </w:rPr>
            <w:t>Click to enter "dlClassification"</w:t>
          </w:r>
        </w:p>
      </w:docPartBody>
    </w:docPart>
    <w:docPart>
      <w:docPartPr>
        <w:name w:val="2F29918FF764419F992AB75901BE32BA"/>
        <w:category>
          <w:name w:val="General"/>
          <w:gallery w:val="placeholder"/>
        </w:category>
        <w:types>
          <w:type w:val="bbPlcHdr"/>
        </w:types>
        <w:behaviors>
          <w:behavior w:val="content"/>
        </w:behaviors>
        <w:guid w:val="{6A539A04-9A0B-434D-B2BB-4F3A8302A40F}"/>
      </w:docPartPr>
      <w:docPartBody>
        <w:p w:rsidR="009D220A" w:rsidRDefault="009D220A" w:rsidP="009D220A">
          <w:pPr>
            <w:pStyle w:val="2F29918FF764419F992AB75901BE32BA"/>
          </w:pPr>
          <w:r w:rsidRPr="005D1BDE">
            <w:rPr>
              <w:rStyle w:val="PlaceholderText"/>
            </w:rPr>
            <w:t>Click to enter "Classified"</w:t>
          </w:r>
        </w:p>
      </w:docPartBody>
    </w:docPart>
    <w:docPart>
      <w:docPartPr>
        <w:name w:val="AE9A192EBC054313BA29D016FAFAC7E2"/>
        <w:category>
          <w:name w:val="General"/>
          <w:gallery w:val="placeholder"/>
        </w:category>
        <w:types>
          <w:type w:val="bbPlcHdr"/>
        </w:types>
        <w:behaviors>
          <w:behavior w:val="content"/>
        </w:behaviors>
        <w:guid w:val="{29650CCF-D189-4760-A1F2-224D92646DCB}"/>
      </w:docPartPr>
      <w:docPartBody>
        <w:p w:rsidR="003F6269" w:rsidRDefault="003F6269" w:rsidP="003F6269">
          <w:pPr>
            <w:pStyle w:val="AE9A192EBC054313BA29D016FAFAC7E2"/>
          </w:pPr>
          <w:r w:rsidRPr="00713A1D">
            <w:rPr>
              <w:rStyle w:val="PlaceholderText"/>
            </w:rPr>
            <w:t>Click to enter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Univers">
    <w:charset w:val="00"/>
    <w:family w:val="swiss"/>
    <w:pitch w:val="variable"/>
    <w:sig w:usb0="80000287" w:usb1="00000000" w:usb2="00000000" w:usb3="00000000" w:csb0="0000000F" w:csb1="00000000"/>
  </w:font>
  <w:font w:name="Univers Condensed">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1BF"/>
    <w:rsid w:val="000A3CE0"/>
    <w:rsid w:val="001655BB"/>
    <w:rsid w:val="001C50D7"/>
    <w:rsid w:val="00245961"/>
    <w:rsid w:val="002775E1"/>
    <w:rsid w:val="002C23C6"/>
    <w:rsid w:val="002F0BC0"/>
    <w:rsid w:val="00310317"/>
    <w:rsid w:val="00382A64"/>
    <w:rsid w:val="00390CA2"/>
    <w:rsid w:val="003F6269"/>
    <w:rsid w:val="004016B1"/>
    <w:rsid w:val="00435390"/>
    <w:rsid w:val="0043573F"/>
    <w:rsid w:val="00463A0C"/>
    <w:rsid w:val="00496ADC"/>
    <w:rsid w:val="004C0581"/>
    <w:rsid w:val="004D2834"/>
    <w:rsid w:val="005611D5"/>
    <w:rsid w:val="006754EA"/>
    <w:rsid w:val="007102AB"/>
    <w:rsid w:val="00724C75"/>
    <w:rsid w:val="007416F4"/>
    <w:rsid w:val="00747A94"/>
    <w:rsid w:val="00751D7F"/>
    <w:rsid w:val="00756E6D"/>
    <w:rsid w:val="007A7706"/>
    <w:rsid w:val="007C113B"/>
    <w:rsid w:val="00826728"/>
    <w:rsid w:val="00835162"/>
    <w:rsid w:val="00836130"/>
    <w:rsid w:val="008B0010"/>
    <w:rsid w:val="008D45C1"/>
    <w:rsid w:val="00913E42"/>
    <w:rsid w:val="00937648"/>
    <w:rsid w:val="009513A5"/>
    <w:rsid w:val="009D220A"/>
    <w:rsid w:val="009E4D30"/>
    <w:rsid w:val="00A62B1C"/>
    <w:rsid w:val="00A729F7"/>
    <w:rsid w:val="00A865ED"/>
    <w:rsid w:val="00A9395D"/>
    <w:rsid w:val="00AD5094"/>
    <w:rsid w:val="00AD5DF2"/>
    <w:rsid w:val="00BC4195"/>
    <w:rsid w:val="00BD626B"/>
    <w:rsid w:val="00BF20A1"/>
    <w:rsid w:val="00CB0FBE"/>
    <w:rsid w:val="00CB335B"/>
    <w:rsid w:val="00CD7582"/>
    <w:rsid w:val="00D233E7"/>
    <w:rsid w:val="00D341BF"/>
    <w:rsid w:val="00D37923"/>
    <w:rsid w:val="00E40A73"/>
    <w:rsid w:val="00E74C50"/>
    <w:rsid w:val="00E82424"/>
    <w:rsid w:val="00ED2C5F"/>
    <w:rsid w:val="00EE3CD4"/>
    <w:rsid w:val="00EE55D9"/>
    <w:rsid w:val="00F06E10"/>
    <w:rsid w:val="00F453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6269"/>
    <w:rPr>
      <w:color w:val="808080"/>
    </w:rPr>
  </w:style>
  <w:style w:type="paragraph" w:customStyle="1" w:styleId="F93C6F39A27748E880EB47B9CCE4579A">
    <w:name w:val="F93C6F39A27748E880EB47B9CCE4579A"/>
    <w:rsid w:val="00D341BF"/>
  </w:style>
  <w:style w:type="paragraph" w:customStyle="1" w:styleId="50AE8C1474FE40B796342E1AC0757E3E">
    <w:name w:val="50AE8C1474FE40B796342E1AC0757E3E"/>
    <w:rsid w:val="00D341BF"/>
  </w:style>
  <w:style w:type="paragraph" w:customStyle="1" w:styleId="4A8F5E892926413CAEA711A4948EFBB8">
    <w:name w:val="4A8F5E892926413CAEA711A4948EFBB8"/>
    <w:rsid w:val="00D341BF"/>
  </w:style>
  <w:style w:type="paragraph" w:customStyle="1" w:styleId="C109BB8450C64741930497E4625EC693">
    <w:name w:val="C109BB8450C64741930497E4625EC693"/>
    <w:rsid w:val="00D341BF"/>
  </w:style>
  <w:style w:type="paragraph" w:customStyle="1" w:styleId="6CC03C37049D47218E0DEF949BE9AB2C">
    <w:name w:val="6CC03C37049D47218E0DEF949BE9AB2C"/>
    <w:rsid w:val="00D341BF"/>
  </w:style>
  <w:style w:type="paragraph" w:customStyle="1" w:styleId="0ABB83BA7A1F45A5856839165D6ADC74">
    <w:name w:val="0ABB83BA7A1F45A5856839165D6ADC74"/>
    <w:rsid w:val="00D341BF"/>
  </w:style>
  <w:style w:type="paragraph" w:customStyle="1" w:styleId="90D8414667C848DB9CC3CEA72833A295">
    <w:name w:val="90D8414667C848DB9CC3CEA72833A295"/>
    <w:rsid w:val="00D341BF"/>
  </w:style>
  <w:style w:type="paragraph" w:customStyle="1" w:styleId="77D264D549AC46359C36E58B82D71FF9">
    <w:name w:val="77D264D549AC46359C36E58B82D71FF9"/>
    <w:rsid w:val="00D341BF"/>
  </w:style>
  <w:style w:type="paragraph" w:customStyle="1" w:styleId="C8850F67708A49318E86CCF5C7243F2B">
    <w:name w:val="C8850F67708A49318E86CCF5C7243F2B"/>
    <w:rsid w:val="00D341BF"/>
  </w:style>
  <w:style w:type="paragraph" w:customStyle="1" w:styleId="44DE4F6F72254A958702AE7626D4B9A0">
    <w:name w:val="44DE4F6F72254A958702AE7626D4B9A0"/>
    <w:rsid w:val="00D341BF"/>
  </w:style>
  <w:style w:type="paragraph" w:customStyle="1" w:styleId="B49CBCDD3B0F46EA8F992F4F626BC26E">
    <w:name w:val="B49CBCDD3B0F46EA8F992F4F626BC26E"/>
    <w:rsid w:val="00D341BF"/>
  </w:style>
  <w:style w:type="paragraph" w:customStyle="1" w:styleId="0127D9C0B66C4913B41646BAF108B265">
    <w:name w:val="0127D9C0B66C4913B41646BAF108B265"/>
    <w:rsid w:val="00D341BF"/>
  </w:style>
  <w:style w:type="paragraph" w:customStyle="1" w:styleId="ED31018CEAE347AD892AAFBF166D7F4F">
    <w:name w:val="ED31018CEAE347AD892AAFBF166D7F4F"/>
    <w:rsid w:val="00D341BF"/>
  </w:style>
  <w:style w:type="paragraph" w:customStyle="1" w:styleId="60E2DC0CDF78412D9D18F35D663A3583">
    <w:name w:val="60E2DC0CDF78412D9D18F35D663A3583"/>
    <w:rsid w:val="00D341BF"/>
  </w:style>
  <w:style w:type="paragraph" w:customStyle="1" w:styleId="CE074F1562064578B9C5489FF0FAE721">
    <w:name w:val="CE074F1562064578B9C5489FF0FAE721"/>
    <w:rsid w:val="00D341BF"/>
  </w:style>
  <w:style w:type="paragraph" w:customStyle="1" w:styleId="13181B31DD894E4998C443B78906BF3F">
    <w:name w:val="13181B31DD894E4998C443B78906BF3F"/>
    <w:rsid w:val="00D341BF"/>
  </w:style>
  <w:style w:type="paragraph" w:customStyle="1" w:styleId="71F02C4AF73F42CABBBDD438E1026497">
    <w:name w:val="71F02C4AF73F42CABBBDD438E1026497"/>
    <w:rsid w:val="00D341BF"/>
  </w:style>
  <w:style w:type="paragraph" w:customStyle="1" w:styleId="3FB6179CFE1C46E1AC510C5A69469986">
    <w:name w:val="3FB6179CFE1C46E1AC510C5A69469986"/>
    <w:rsid w:val="00D341BF"/>
  </w:style>
  <w:style w:type="paragraph" w:customStyle="1" w:styleId="5F75AD5F51F24A969A2E47B4D88ED5EA">
    <w:name w:val="5F75AD5F51F24A969A2E47B4D88ED5EA"/>
    <w:rsid w:val="00D341BF"/>
  </w:style>
  <w:style w:type="paragraph" w:customStyle="1" w:styleId="493EFE2B5B9640B69F9160058C167DAF">
    <w:name w:val="493EFE2B5B9640B69F9160058C167DAF"/>
    <w:rsid w:val="00D341BF"/>
  </w:style>
  <w:style w:type="paragraph" w:customStyle="1" w:styleId="8135BEA4F85D4A51BCA6C0B6816FD145">
    <w:name w:val="8135BEA4F85D4A51BCA6C0B6816FD145"/>
    <w:rsid w:val="00D341BF"/>
  </w:style>
  <w:style w:type="paragraph" w:customStyle="1" w:styleId="84F19049F73E4833A7A88DF6E0284074">
    <w:name w:val="84F19049F73E4833A7A88DF6E0284074"/>
    <w:rsid w:val="00D341BF"/>
  </w:style>
  <w:style w:type="paragraph" w:customStyle="1" w:styleId="4078F714F4A143A8AE6790AE3F597740">
    <w:name w:val="4078F714F4A143A8AE6790AE3F597740"/>
    <w:rsid w:val="00D341BF"/>
  </w:style>
  <w:style w:type="paragraph" w:customStyle="1" w:styleId="DE6DA97A7DE647278EC54DB52118CDFB">
    <w:name w:val="DE6DA97A7DE647278EC54DB52118CDFB"/>
    <w:rsid w:val="00D341BF"/>
  </w:style>
  <w:style w:type="paragraph" w:customStyle="1" w:styleId="440C07DC523E490EA19105CB89C1E96E">
    <w:name w:val="440C07DC523E490EA19105CB89C1E96E"/>
    <w:rsid w:val="00D341BF"/>
  </w:style>
  <w:style w:type="paragraph" w:customStyle="1" w:styleId="441F671CCDC34F529E20439A2BD71BF1">
    <w:name w:val="441F671CCDC34F529E20439A2BD71BF1"/>
    <w:rsid w:val="00D341BF"/>
  </w:style>
  <w:style w:type="paragraph" w:customStyle="1" w:styleId="4B1BEDB0782644E99973F67C7F35116B">
    <w:name w:val="4B1BEDB0782644E99973F67C7F35116B"/>
    <w:rsid w:val="00D341BF"/>
  </w:style>
  <w:style w:type="paragraph" w:customStyle="1" w:styleId="14BC0CDACA98403EA2CA4DCDE55106F8">
    <w:name w:val="14BC0CDACA98403EA2CA4DCDE55106F8"/>
    <w:rsid w:val="00D341BF"/>
  </w:style>
  <w:style w:type="paragraph" w:customStyle="1" w:styleId="24D656D5114C408E9F3B4C7DF98165CC">
    <w:name w:val="24D656D5114C408E9F3B4C7DF98165CC"/>
    <w:rsid w:val="00D341BF"/>
  </w:style>
  <w:style w:type="paragraph" w:customStyle="1" w:styleId="7767370385DE4806AE0537C0C9A27C33">
    <w:name w:val="7767370385DE4806AE0537C0C9A27C33"/>
    <w:rsid w:val="00D341BF"/>
  </w:style>
  <w:style w:type="paragraph" w:customStyle="1" w:styleId="37306957B73E46D8B9804D4A3B5F5A13">
    <w:name w:val="37306957B73E46D8B9804D4A3B5F5A13"/>
    <w:rsid w:val="00D341BF"/>
  </w:style>
  <w:style w:type="paragraph" w:customStyle="1" w:styleId="4FE00EC639B6441B95A937A370EF1A7B">
    <w:name w:val="4FE00EC639B6441B95A937A370EF1A7B"/>
    <w:rsid w:val="00D341BF"/>
  </w:style>
  <w:style w:type="paragraph" w:customStyle="1" w:styleId="D56CD572AE23494692E6E62E3B697821">
    <w:name w:val="D56CD572AE23494692E6E62E3B697821"/>
    <w:rsid w:val="00D341BF"/>
  </w:style>
  <w:style w:type="paragraph" w:customStyle="1" w:styleId="D42038F81A764A508286D76217943657">
    <w:name w:val="D42038F81A764A508286D76217943657"/>
    <w:rsid w:val="00D341BF"/>
  </w:style>
  <w:style w:type="paragraph" w:customStyle="1" w:styleId="F2EB0473BC3D451291E8ADD36A66A86A">
    <w:name w:val="F2EB0473BC3D451291E8ADD36A66A86A"/>
    <w:rsid w:val="00D341BF"/>
  </w:style>
  <w:style w:type="paragraph" w:customStyle="1" w:styleId="B9CEAA727DED4E4E93AF4AB91A09903C">
    <w:name w:val="B9CEAA727DED4E4E93AF4AB91A09903C"/>
    <w:rsid w:val="00D341BF"/>
  </w:style>
  <w:style w:type="paragraph" w:customStyle="1" w:styleId="F28DD77F7A8F453C9B55F02F630010A9">
    <w:name w:val="F28DD77F7A8F453C9B55F02F630010A9"/>
    <w:rsid w:val="00D341BF"/>
  </w:style>
  <w:style w:type="paragraph" w:customStyle="1" w:styleId="5BC46F1262584151BA163660BCE705C2">
    <w:name w:val="5BC46F1262584151BA163660BCE705C2"/>
    <w:rsid w:val="00D341BF"/>
  </w:style>
  <w:style w:type="paragraph" w:customStyle="1" w:styleId="D443817CD76744529DE440621867CA9D">
    <w:name w:val="D443817CD76744529DE440621867CA9D"/>
    <w:rsid w:val="00D341BF"/>
  </w:style>
  <w:style w:type="paragraph" w:customStyle="1" w:styleId="9A6A64E30E354641B2ADD38BC5420998">
    <w:name w:val="9A6A64E30E354641B2ADD38BC5420998"/>
    <w:rsid w:val="00D341BF"/>
  </w:style>
  <w:style w:type="paragraph" w:customStyle="1" w:styleId="6C5551EE393845719B372FEB0AB7CCCE">
    <w:name w:val="6C5551EE393845719B372FEB0AB7CCCE"/>
    <w:rsid w:val="00D341BF"/>
  </w:style>
  <w:style w:type="paragraph" w:customStyle="1" w:styleId="C844CA3AAADE4E23902CB953F3A1F3A6">
    <w:name w:val="C844CA3AAADE4E23902CB953F3A1F3A6"/>
    <w:rsid w:val="00D341BF"/>
  </w:style>
  <w:style w:type="paragraph" w:customStyle="1" w:styleId="AE2DD54EB0734CF1B6BDBD2C49016874">
    <w:name w:val="AE2DD54EB0734CF1B6BDBD2C49016874"/>
    <w:rsid w:val="00D341BF"/>
  </w:style>
  <w:style w:type="paragraph" w:customStyle="1" w:styleId="6ED0F496A2CC42989568F373722F71B4">
    <w:name w:val="6ED0F496A2CC42989568F373722F71B4"/>
    <w:rsid w:val="00D341BF"/>
  </w:style>
  <w:style w:type="paragraph" w:customStyle="1" w:styleId="746E8047E95A4894AFD89A143609C2E2">
    <w:name w:val="746E8047E95A4894AFD89A143609C2E2"/>
    <w:rsid w:val="00D341BF"/>
  </w:style>
  <w:style w:type="paragraph" w:customStyle="1" w:styleId="5CA90DF9785E47E8B8AEBB6D9848F505">
    <w:name w:val="5CA90DF9785E47E8B8AEBB6D9848F505"/>
    <w:rsid w:val="00D341BF"/>
  </w:style>
  <w:style w:type="paragraph" w:customStyle="1" w:styleId="C4882719E54D47F78DD2CD0F3701ADB6">
    <w:name w:val="C4882719E54D47F78DD2CD0F3701ADB6"/>
    <w:rsid w:val="00D341BF"/>
  </w:style>
  <w:style w:type="paragraph" w:customStyle="1" w:styleId="B5C70D25EDC6485CA57201D75CE44D7F">
    <w:name w:val="B5C70D25EDC6485CA57201D75CE44D7F"/>
    <w:rsid w:val="00D341BF"/>
  </w:style>
  <w:style w:type="paragraph" w:customStyle="1" w:styleId="53A0E6CF055447BB863D357AF029DCFB">
    <w:name w:val="53A0E6CF055447BB863D357AF029DCFB"/>
    <w:rsid w:val="00D341BF"/>
  </w:style>
  <w:style w:type="paragraph" w:customStyle="1" w:styleId="DD4AC4FB4E094797A4EB667E4A50B793">
    <w:name w:val="DD4AC4FB4E094797A4EB667E4A50B793"/>
    <w:rsid w:val="00D341BF"/>
  </w:style>
  <w:style w:type="paragraph" w:customStyle="1" w:styleId="6A39A9F3D83F42ED9E5646DA9E193486">
    <w:name w:val="6A39A9F3D83F42ED9E5646DA9E193486"/>
    <w:rsid w:val="00D341BF"/>
  </w:style>
  <w:style w:type="paragraph" w:customStyle="1" w:styleId="EBF63E01D913446C82427C96612347B8">
    <w:name w:val="EBF63E01D913446C82427C96612347B8"/>
    <w:rsid w:val="00D341BF"/>
  </w:style>
  <w:style w:type="paragraph" w:customStyle="1" w:styleId="323D7DA0F7A74C528140788AFD38885A">
    <w:name w:val="323D7DA0F7A74C528140788AFD38885A"/>
    <w:rsid w:val="00D341BF"/>
  </w:style>
  <w:style w:type="paragraph" w:customStyle="1" w:styleId="974248AF614C4DE5817C421250392A21">
    <w:name w:val="974248AF614C4DE5817C421250392A21"/>
    <w:rsid w:val="00D341BF"/>
  </w:style>
  <w:style w:type="paragraph" w:customStyle="1" w:styleId="F25B12EF3C8E4132B6EF0DB76AE161F9">
    <w:name w:val="F25B12EF3C8E4132B6EF0DB76AE161F9"/>
    <w:rsid w:val="00D341BF"/>
  </w:style>
  <w:style w:type="paragraph" w:customStyle="1" w:styleId="7A945B9D06C9447AB3C0DFA9569255D6">
    <w:name w:val="7A945B9D06C9447AB3C0DFA9569255D6"/>
    <w:rsid w:val="009D220A"/>
  </w:style>
  <w:style w:type="paragraph" w:customStyle="1" w:styleId="91708341787340C1BB9B4AED6A07A092">
    <w:name w:val="91708341787340C1BB9B4AED6A07A092"/>
    <w:rsid w:val="009D220A"/>
  </w:style>
  <w:style w:type="paragraph" w:customStyle="1" w:styleId="2F29918FF764419F992AB75901BE32BA">
    <w:name w:val="2F29918FF764419F992AB75901BE32BA"/>
    <w:rsid w:val="009D220A"/>
  </w:style>
  <w:style w:type="paragraph" w:customStyle="1" w:styleId="AE9A192EBC054313BA29D016FAFAC7E2">
    <w:name w:val="AE9A192EBC054313BA29D016FAFAC7E2"/>
    <w:rsid w:val="003F62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RHDHV Corporate">
  <a:themeElements>
    <a:clrScheme name="RHDHV Corporate">
      <a:dk1>
        <a:srgbClr val="00577E"/>
      </a:dk1>
      <a:lt1>
        <a:sysClr val="window" lastClr="FFFFFF"/>
      </a:lt1>
      <a:dk2>
        <a:srgbClr val="00577E"/>
      </a:dk2>
      <a:lt2>
        <a:srgbClr val="FFFFFF"/>
      </a:lt2>
      <a:accent1>
        <a:srgbClr val="00577E"/>
      </a:accent1>
      <a:accent2>
        <a:srgbClr val="C7D300"/>
      </a:accent2>
      <a:accent3>
        <a:srgbClr val="0086A8"/>
      </a:accent3>
      <a:accent4>
        <a:srgbClr val="E31F18"/>
      </a:accent4>
      <a:accent5>
        <a:srgbClr val="72971B"/>
      </a:accent5>
      <a:accent6>
        <a:srgbClr val="696868"/>
      </a:accent6>
      <a:hlink>
        <a:srgbClr val="1F497D"/>
      </a:hlink>
      <a:folHlink>
        <a:srgbClr val="1F497D"/>
      </a:folHlink>
    </a:clrScheme>
    <a:fontScheme name="RHDHV">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TTCProperties xmlns="urn:TTCProperties:namespace">
  <DocumentTitle>Renovatie AWZI Nieuwe Wetering</DocumentTitle>
  <DocTitle>Renovatie AWZI Nieuwe Wetering</DocTitle>
  <DocSubtitle>3.1.2 AWZI Nieuwe Wetering Technische werken WTB
DIG-10035</DocSubtitle>
  <DocShortTitle>3.1.2 AWZI Nw. Wetering Technische werken WTB</DocShortTitle>
  <DocumentDate>2020-10-30T00:00:00</DocumentDate>
  <DocDate>30-10-2020</DocDate>
  <DocType>Specification</DocType>
  <Author>Jeroen Aldenhoven</Author>
  <AuthorEmail>jeroen.aldenhoven@rhdhv.com</AuthorEmail>
  <AuthorFaxNum/>
  <AuthorTelephone>+31 88 348 68 62</AuthorTelephone>
  <AuthorMobile>+31 6 46 02 21 27</AuthorMobile>
  <AuthorContact>01234 123123
  author@rhdhv.com</AuthorContact>
  <AuthorContactLabels>T
  E</AuthorContactLabels>
  <AuthorJobTitle>Projectleader</AuthorJobTitle>
  <AuthorDepartment>Water</AuthorDepartment>
  <SenderAddress>Laan 1914 no.35
3818 EX  AMERSFOORT</SenderAddress>
  <SenderContact>+31 88 348 20 00
+31 33 463 36 52
info@rhdhv.com
royalhaskoningdhv.com</SenderContact>
  <SenderContactLabels>T
F
E
W</SenderContactLabels>
  <LegalEntity>HaskoningDHV Nederland B.V.</LegalEntity>
  <TradeRegister>Trade register number: 56515154</TradeRegister>
  <Disclaimer>Behoudens andersluidende afspraken met de Opdrachtgever, mag niets uit dit document worden verveelvoudigd of openbaar gemaakt of worden gebruikt voor een ander doel dan waarvoor het document is vervaardigd. HaskoningDHV Nederland B.V. aanvaardt geen enkele verantwoordelijkheid of aansprakelijkheid voor dit document, anders dan jegens de Opdrachtgever.
Let op: dit document bevat persoonsgegevens van medewerkers van HaskoningDHV Nederland B.V. en dient voor publicatie of anderszins openbaar maken te worden geanonimiseerd.</Disclaimer>
  <brandEmail>royalhaskoningdhv.com</brandEmail>
  <Recipient/>
  <RecipientOrganisation/>
  <Client>Hoogheemraadschap van Rijnland</Client>
  <RecipientRef> </RecipientRef>
  <RecipientFaxNum> </RecipientFaxNum>
  <RecipientAddress/>
  <Classification>Projectgerelateerd</Classification>
  <Revision>C03</Revision>
  <ProjectNum>BG3908</ProjectNum>
  <ProjectName>Renovatie AWZI Nieuwe Wetering</ProjectName>
  <CDCCode>BG3908-RHD-XX-XX-RP-PM-0016</CDCCode>
  <CopyTo> </CopyTo>
  <CheckedBy/>
  <Apologies> </Apologies>
  <MeetingLocation> </MeetingLocation>
  <Attendees> </Attendees>
  <Enclosures> </Enclosures>
  <Salutation> </Salutation>
  <Closing> </Closing>
  <FaxNumPages> </FaxNumPages>
  <MeetingTime>23-12-2019 11:42:05</MeetingTime>
  <MeetingDate>23-12-2019 11:42:05</MeetingDate>
  <FooterText>HaskoningDHV Nederland B.V. is part of Royal HaskoningDHV</FooterText>
  <Status>A1</Status>
  <DraftedBy>Teus Heemsbergen</DraftedBy>
  <SignatoryName> </SignatoryName>
  <SignatoryJobTitle> </SignatoryJobTitle>
  <SignatoryDepartment>Water</SignatoryDepartment>
</TTCProperties>
</file>

<file path=customXml/item2.xml><?xml version="1.0" encoding="utf-8"?>
<DataLabels xmlns="urn:DataLabels:namespace">
  <dlAction>Actie</dlAction>
  <dlAnnex>Bijlage</dlAnnex>
  <dlAnnexDate>Datum</dlAnnexDate>
  <dlAnnexNum>Bijlage nummer</dlAnnexNum>
  <dlAnnexRef>Ons kenmerk</dlAnnexRef>
  <dlApologies>Afwezig</dlApologies>
  <dlApproved>Goedgekeurd door</dlApproved>
  <dlAttn>Ter attentie van</dlAttn>
  <dlAuthor>Auteur(s)</dlAuthor>
  <dlBankDetails>Banking Details</dlBankDetails>
  <dlChecked>Gecontroleerd door</dlChecked>
  <dlClassification>Classificatie</dlClassification>
  <dlClient>Klant</dlClient>
  <dlContactName>Contact</dlContactName>
  <dlContents>Inhoud</dlContents>
  <dlCopy>Kopie</dlCopy>
  <dlDate>Datum</dlDate>
  <dlDateInitials>Datum</dlDateInitials>
  <dlDescription>Beschrijving</dlDescription>
  <dlDetails>Details</dlDetails>
  <dlDirectLine>Directe lijn</dlDirectLine>
  <dlDocTitle>Titel document</dlDocTitle>
  <dlDrafted>Opgesteld door</dlDrafted>
  <dlEmail>E-mail</dlEmail>
  <dlEnclosures>Bijlagen</dlEnclosures>
  <dlExecSummary>Managementsamenvatting</dlExecSummary>
  <dlExtra>Extra</dlExtra>
  <dlFaxNum>Faxnummer</dlFaxNum>
  <dlFrom>Van</dlFrom>
  <dlGlossary>Verklarende woordenlijst</dlGlossary>
  <dlLocation>Locatie</dlLocation>
  <dlMeetingDate>Datum  bijeenkomst</dlMeetingDate>
  <dlMemo>Notitie / Memo</dlMemo>
  <dlMinutes>Notulen</dlMinutes>
  <dlNumber>Nummer</dlNumber>
  <dlOurRef>Ons kenmerk</dlOurRef>
  <dlPages>Pagina's</dlPages>
  <dlPresent>Aanwezig</dlPresent>
  <dlProjectName>Projectnaam</dlProjectName>
  <dlProjectNum>Projectnummer</dlProjectNum>
  <dlProjectOverview>Projectoverzicht</dlProjectOverview>
  <dlReference>Referentie</dlReference>
  <dlResponsible>Verantwoordelijke</dlResponsible>
  <dlRevision>Status</dlRevision>
  <dlShortTitle>Ondertitel</dlShortTitle>
  <dlStaffOverview>Medewerkersoverzicht</dlStaffOverview>
  <dlSubject>Onderwerp</dlSubject>
  <dlTelephone>Telefoon</dlTelephone>
  <dlTime>Tijd</dlTime>
  <dlTo>Aan</dlTo>
  <dlYourRef>Uw kenmerk</dlYourRef>
  <dlDisclaimer>
	</dlDisclaimer>
  <dlAppendices>Bijlagen</dlAppendices>
  <dlContentsFigures>Figuren</dlContentsFigures>
  <dlContentsTables>Tabellen</dlContentsTables>
  <dlTitle>Titel</dlTitle>
  <dlSubtitle>Sub titel</dlSubtitle>
  <dlHTRevisionHistory>Versiegeschiedenis</dlHTRevisionHistory>
  <dlHTApproved>Goedgekeurd</dlHTApproved>
  <dlHTChecked>Gecontroleerd</dlHTChecked>
  <dlHTPrepared>Opgesteld</dlHTPrepared>
  <dlHTDescription>Omschrijving</dlHTDescription>
  <dlHTDate>Datum</dlHTDate>
  <dlHTRevision>Versie</dlHTRevision>
  <dlCheckedBy>Goedgekeurd door:</dlCheckedBy>
  <dlTocFigure>Figuur</dlTocFigure>
  <dlTocTable>Tabel</dlTocTable>
</DataLabel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34348-045F-4E44-A689-465A50D863E6}">
  <ds:schemaRefs>
    <ds:schemaRef ds:uri="urn:TTCProperties:namespace"/>
  </ds:schemaRefs>
</ds:datastoreItem>
</file>

<file path=customXml/itemProps2.xml><?xml version="1.0" encoding="utf-8"?>
<ds:datastoreItem xmlns:ds="http://schemas.openxmlformats.org/officeDocument/2006/customXml" ds:itemID="{D1A12BF0-ECF8-4D86-9A0A-04E0854096CA}">
  <ds:schemaRefs>
    <ds:schemaRef ds:uri="urn:DataLabels:namespace"/>
  </ds:schemaRefs>
</ds:datastoreItem>
</file>

<file path=customXml/itemProps3.xml><?xml version="1.0" encoding="utf-8"?>
<ds:datastoreItem xmlns:ds="http://schemas.openxmlformats.org/officeDocument/2006/customXml" ds:itemID="{2E336E6A-01C1-4A84-8608-CC431937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Report.dotx</Template>
  <TotalTime>3</TotalTime>
  <Pages>161</Pages>
  <Words>34917</Words>
  <Characters>192049</Characters>
  <Application>Microsoft Office Word</Application>
  <DocSecurity>0</DocSecurity>
  <Lines>1600</Lines>
  <Paragraphs>453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Renovatie AWZI Nieuwe Wetering</vt:lpstr>
      <vt:lpstr/>
    </vt:vector>
  </TitlesOfParts>
  <Company>HaskoningDHV Nederland B.V.</Company>
  <LinksUpToDate>false</LinksUpToDate>
  <CharactersWithSpaces>226513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Renovatie AWZI Nieuwe Wetering</dc:title>
  <dc:creator>Jeroen Aldenhoven</dc:creator>
  <cp:lastModifiedBy>Jeroen Aldenhoven</cp:lastModifiedBy>
  <cp:revision>3</cp:revision>
  <cp:lastPrinted>2020-10-30T14:57:00Z</cp:lastPrinted>
  <dcterms:created xsi:type="dcterms:W3CDTF">2020-11-02T08:27:00Z</dcterms:created>
  <dcterms:modified xsi:type="dcterms:W3CDTF">2020-11-03T10:11:00Z</dcterms:modified>
  <dc:language>1043</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A1/C02</vt:lpwstr>
  </property>
  <property fmtid="{D5CDD505-2E9C-101B-9397-08002B2CF9AE}" pid="3" name="StatusId">
    <vt:i4>0</vt:i4>
  </property>
  <property fmtid="{D5CDD505-2E9C-101B-9397-08002B2CF9AE}" pid="4" name="NewCDC">
    <vt:lpwstr>1</vt:lpwstr>
  </property>
  <property fmtid="{D5CDD505-2E9C-101B-9397-08002B2CF9AE}" pid="5" name="CDCcode">
    <vt:lpwstr>RP2010301555</vt:lpwstr>
  </property>
  <property fmtid="{D5CDD505-2E9C-101B-9397-08002B2CF9AE}" pid="6" name="newstyle">
    <vt:lpwstr>1</vt:lpwstr>
  </property>
  <property fmtid="{D5CDD505-2E9C-101B-9397-08002B2CF9AE}" pid="7" name="CDCStatus">
    <vt:lpwstr>Custom</vt:lpwstr>
  </property>
  <property fmtid="{D5CDD505-2E9C-101B-9397-08002B2CF9AE}" pid="8" name="Approved By">
    <vt:lpwstr> </vt:lpwstr>
  </property>
  <property fmtid="{D5CDD505-2E9C-101B-9397-08002B2CF9AE}" pid="9" name="Checked By">
    <vt:lpwstr> </vt:lpwstr>
  </property>
  <property fmtid="{D5CDD505-2E9C-101B-9397-08002B2CF9AE}" pid="10" name="Drafted By">
    <vt:lpwstr>Teus Heemsbergen</vt:lpwstr>
  </property>
  <property fmtid="{D5CDD505-2E9C-101B-9397-08002B2CF9AE}" pid="11" name="OfficeEmail">
    <vt:lpwstr>info@rhdhv.com</vt:lpwstr>
  </property>
  <property fmtid="{D5CDD505-2E9C-101B-9397-08002B2CF9AE}" pid="12" name="Version">
    <vt:lpwstr>2.2.2</vt:lpwstr>
  </property>
  <property fmtid="{D5CDD505-2E9C-101B-9397-08002B2CF9AE}" pid="13" name="Originator">
    <vt:lpwstr/>
  </property>
  <property fmtid="{D5CDD505-2E9C-101B-9397-08002B2CF9AE}" pid="14" name="Volume/Systems">
    <vt:lpwstr>ZZ</vt:lpwstr>
  </property>
  <property fmtid="{D5CDD505-2E9C-101B-9397-08002B2CF9AE}" pid="15" name="Levels/Locations">
    <vt:lpwstr>XX</vt:lpwstr>
  </property>
  <property fmtid="{D5CDD505-2E9C-101B-9397-08002B2CF9AE}" pid="16" name="Role">
    <vt:lpwstr>Z</vt:lpwstr>
  </property>
  <property fmtid="{D5CDD505-2E9C-101B-9397-08002B2CF9AE}" pid="17" name="Revision Number">
    <vt:lpwstr>C02</vt:lpwstr>
  </property>
  <property fmtid="{D5CDD505-2E9C-101B-9397-08002B2CF9AE}" pid="18" name="CDCDocNumber">
    <vt:lpwstr>0001</vt:lpwstr>
  </property>
</Properties>
</file>